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22E" w:rsidRDefault="004D322E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</w:rPr>
      </w:pPr>
    </w:p>
    <w:p w:rsidR="004D322E" w:rsidRDefault="004D322E" w:rsidP="00FD365B">
      <w:pPr>
        <w:tabs>
          <w:tab w:val="left" w:pos="2190"/>
          <w:tab w:val="left" w:pos="3900"/>
        </w:tabs>
        <w:ind w:left="-720" w:firstLine="11"/>
        <w:jc w:val="center"/>
        <w:rPr>
          <w:rFonts w:ascii="Comic Sans MS" w:hAnsi="Comic Sans MS"/>
          <w:b/>
        </w:rPr>
      </w:pPr>
    </w:p>
    <w:p w:rsidR="004D322E" w:rsidRDefault="004D322E" w:rsidP="00FD365B">
      <w:pPr>
        <w:tabs>
          <w:tab w:val="left" w:pos="2190"/>
          <w:tab w:val="left" w:pos="3900"/>
        </w:tabs>
        <w:ind w:left="-720" w:firstLine="11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SERVİ İLKÖĞRETİM OKULU 2011-2012 EĞİTİM-ÖĞRETİM YILI</w:t>
      </w:r>
    </w:p>
    <w:p w:rsidR="004D322E" w:rsidRDefault="004D322E" w:rsidP="00FD365B">
      <w:pPr>
        <w:tabs>
          <w:tab w:val="left" w:pos="2190"/>
          <w:tab w:val="left" w:pos="3900"/>
        </w:tabs>
        <w:ind w:left="-720" w:firstLine="11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YABANCI DİL 2. DÖNEM 2.YAZILI</w:t>
      </w:r>
    </w:p>
    <w:p w:rsidR="004D322E" w:rsidRDefault="004D322E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</w:rPr>
      </w:pPr>
    </w:p>
    <w:p w:rsidR="004D322E" w:rsidRDefault="004D322E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AD:                        SOYAD:</w:t>
      </w:r>
    </w:p>
    <w:p w:rsidR="004D322E" w:rsidRDefault="004D322E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</w:rPr>
      </w:pPr>
    </w:p>
    <w:p w:rsidR="004D322E" w:rsidRDefault="004D322E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</w:rPr>
      </w:pPr>
    </w:p>
    <w:p w:rsidR="004D322E" w:rsidRPr="000A62FE" w:rsidRDefault="004D322E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>1</w:t>
      </w:r>
      <w:r w:rsidRPr="000A62FE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Pr="000A62FE">
        <w:rPr>
          <w:rFonts w:ascii="Comic Sans MS" w:hAnsi="Comic Sans MS"/>
          <w:b/>
        </w:rPr>
        <w:t>Aşağıda verilen mevsimleri İngilizce olarak yazınız.</w:t>
      </w:r>
      <w:r>
        <w:rPr>
          <w:rFonts w:ascii="Comic Sans MS" w:hAnsi="Comic Sans MS"/>
          <w:b/>
        </w:rPr>
        <w:t>( 12 Puan )</w:t>
      </w:r>
    </w:p>
    <w:p w:rsidR="004D322E" w:rsidRDefault="004D322E" w:rsidP="00B265B1">
      <w:pPr>
        <w:tabs>
          <w:tab w:val="left" w:pos="2805"/>
          <w:tab w:val="left" w:pos="3015"/>
        </w:tabs>
      </w:pPr>
    </w:p>
    <w:p w:rsidR="004D322E" w:rsidRDefault="004D322E" w:rsidP="00B265B1">
      <w:pPr>
        <w:tabs>
          <w:tab w:val="left" w:pos="2805"/>
          <w:tab w:val="left" w:pos="3015"/>
        </w:tabs>
      </w:pPr>
    </w:p>
    <w:p w:rsidR="004D322E" w:rsidRDefault="004D322E" w:rsidP="00B265B1">
      <w:pPr>
        <w:tabs>
          <w:tab w:val="left" w:pos="2805"/>
          <w:tab w:val="left" w:pos="3015"/>
        </w:tabs>
      </w:pPr>
      <w:r>
        <w:t xml:space="preserve">summer                        autumn                                    spring                                    winter                              </w:t>
      </w:r>
    </w:p>
    <w:p w:rsidR="004D322E" w:rsidRDefault="004D322E" w:rsidP="00B265B1">
      <w:pPr>
        <w:tabs>
          <w:tab w:val="left" w:pos="2805"/>
          <w:tab w:val="left" w:pos="3015"/>
        </w:tabs>
      </w:pPr>
    </w:p>
    <w:p w:rsidR="004D322E" w:rsidRDefault="004D322E" w:rsidP="00B265B1">
      <w:pPr>
        <w:tabs>
          <w:tab w:val="left" w:pos="2805"/>
          <w:tab w:val="left" w:pos="3015"/>
        </w:tabs>
      </w:pPr>
    </w:p>
    <w:p w:rsidR="004D322E" w:rsidRDefault="004D322E" w:rsidP="00B265B1">
      <w:pPr>
        <w:tabs>
          <w:tab w:val="left" w:pos="2805"/>
          <w:tab w:val="left" w:pos="3015"/>
        </w:tabs>
      </w:pPr>
      <w:r>
        <w:t xml:space="preserve">  </w:t>
      </w:r>
      <w:r w:rsidRPr="003B18A4">
        <w:rPr>
          <w:rFonts w:ascii="Comic Sans MS" w:hAnsi="Comic Sans MS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54.75pt;height:45pt;visibility:visible">
            <v:imagedata r:id="rId4" o:title=""/>
          </v:shape>
        </w:pict>
      </w:r>
      <w:r>
        <w:rPr>
          <w:rFonts w:ascii="Comic Sans MS" w:hAnsi="Comic Sans MS"/>
          <w:b/>
          <w:noProof/>
        </w:rPr>
        <w:t xml:space="preserve">        </w:t>
      </w:r>
      <w:r w:rsidRPr="003B18A4">
        <w:rPr>
          <w:rFonts w:ascii="Arial" w:hAnsi="Arial" w:cs="Arial"/>
          <w:noProof/>
          <w:sz w:val="20"/>
          <w:szCs w:val="20"/>
        </w:rPr>
        <w:pict>
          <v:shape id="il_fi" o:spid="_x0000_i1026" type="#_x0000_t75" alt="20094813185377101001a" style="width:1in;height:47.25pt;visibility:visible">
            <v:imagedata r:id="rId5" o:title=""/>
          </v:shape>
        </w:pic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Pr="003B18A4">
        <w:rPr>
          <w:rFonts w:ascii="Arial" w:hAnsi="Arial" w:cs="Arial"/>
          <w:noProof/>
          <w:sz w:val="20"/>
          <w:szCs w:val="20"/>
        </w:rPr>
        <w:pict>
          <v:shape id="_x0000_i1027" type="#_x0000_t75" alt="gulegule_kis" style="width:90.75pt;height:64.5pt;visibility:visible">
            <v:imagedata r:id="rId6" o:title=""/>
          </v:shape>
        </w:pict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3B18A4">
        <w:rPr>
          <w:rFonts w:ascii="Arial" w:hAnsi="Arial" w:cs="Arial"/>
          <w:noProof/>
          <w:sz w:val="20"/>
          <w:szCs w:val="20"/>
        </w:rPr>
        <w:pict>
          <v:shape id="_x0000_i1028" type="#_x0000_t75" alt="sun" style="width:74.25pt;height:65.25pt;visibility:visible">
            <v:imagedata r:id="rId7" o:title=""/>
          </v:shape>
        </w:pict>
      </w:r>
      <w:r>
        <w:rPr>
          <w:rFonts w:ascii="Arial" w:hAnsi="Arial" w:cs="Arial"/>
          <w:sz w:val="20"/>
          <w:szCs w:val="20"/>
        </w:rPr>
        <w:t xml:space="preserve">           </w:t>
      </w:r>
    </w:p>
    <w:p w:rsidR="004D322E" w:rsidRDefault="004D322E" w:rsidP="00B265B1">
      <w:pPr>
        <w:pStyle w:val="ListParagraph"/>
        <w:spacing w:line="240" w:lineRule="auto"/>
        <w:ind w:left="-720"/>
      </w:pPr>
      <w:r>
        <w:t xml:space="preserve">        </w:t>
      </w:r>
    </w:p>
    <w:p w:rsidR="004D322E" w:rsidRDefault="004D322E" w:rsidP="00B265B1">
      <w:pPr>
        <w:pStyle w:val="ListParagraph"/>
        <w:spacing w:line="240" w:lineRule="auto"/>
        <w:ind w:left="-720"/>
      </w:pPr>
      <w:r>
        <w:t>…………………………………..               …………………………..                      …………………………………                ……………………….</w:t>
      </w:r>
    </w:p>
    <w:p w:rsidR="004D322E" w:rsidRDefault="004D322E" w:rsidP="00B265B1">
      <w:pPr>
        <w:pStyle w:val="ListParagraph"/>
        <w:spacing w:line="240" w:lineRule="auto"/>
        <w:ind w:left="-720"/>
      </w:pP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0A62FE">
        <w:rPr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2</w:t>
      </w:r>
      <w:r w:rsidRPr="000A62FE">
        <w:rPr>
          <w:rFonts w:ascii="Comic Sans MS" w:hAnsi="Comic Sans MS"/>
          <w:b/>
          <w:sz w:val="24"/>
          <w:szCs w:val="24"/>
        </w:rPr>
        <w:t>)</w:t>
      </w:r>
      <w:r w:rsidRPr="000A62FE">
        <w:rPr>
          <w:rFonts w:ascii="Comic Sans MS" w:hAnsi="Comic Sans MS"/>
          <w:b/>
          <w:sz w:val="24"/>
          <w:szCs w:val="24"/>
        </w:rPr>
        <w:tab/>
        <w:t>Aşağıda verilen yiyecek ve içeceklerin İngilizce karşılıklarını yazınız.</w:t>
      </w:r>
      <w:r>
        <w:rPr>
          <w:rFonts w:ascii="Comic Sans MS" w:hAnsi="Comic Sans MS"/>
          <w:b/>
          <w:sz w:val="24"/>
          <w:szCs w:val="24"/>
        </w:rPr>
        <w:t>(15 puan)</w:t>
      </w: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  <w:sz w:val="24"/>
          <w:szCs w:val="24"/>
        </w:rPr>
      </w:pPr>
    </w:p>
    <w:p w:rsidR="004D322E" w:rsidRPr="000A62FE" w:rsidRDefault="004D322E" w:rsidP="00B265B1">
      <w:pPr>
        <w:pStyle w:val="ListParagraph"/>
        <w:spacing w:line="240" w:lineRule="auto"/>
        <w:ind w:left="-720"/>
        <w:rPr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water         orange       tea         milk       bread</w:t>
      </w:r>
    </w:p>
    <w:p w:rsidR="004D322E" w:rsidRPr="00F32C14" w:rsidRDefault="004D322E" w:rsidP="00B265B1">
      <w:pPr>
        <w:ind w:left="-540"/>
        <w:rPr>
          <w:rFonts w:ascii="Comic Sans MS" w:hAnsi="Comic Sans MS"/>
          <w:sz w:val="20"/>
          <w:szCs w:val="20"/>
          <w:lang w:val="en-US"/>
        </w:rPr>
      </w:pPr>
    </w:p>
    <w:p w:rsidR="004D322E" w:rsidRDefault="004D322E" w:rsidP="00B265B1">
      <w:pPr>
        <w:tabs>
          <w:tab w:val="left" w:pos="3225"/>
          <w:tab w:val="center" w:pos="4961"/>
          <w:tab w:val="left" w:pos="7365"/>
        </w:tabs>
        <w:ind w:left="-540"/>
      </w:pPr>
      <w:r>
        <w:t xml:space="preserve">        </w:t>
      </w:r>
      <w:r w:rsidRPr="00341F0D">
        <w:rPr>
          <w:noProof/>
        </w:rPr>
        <w:pict>
          <v:shape id="_x0000_i1029" type="#_x0000_t75" alt="pint-of-milk_1448303c" style="width:62.25pt;height:45pt;visibility:visible">
            <v:imagedata r:id="rId8" o:title=""/>
          </v:shape>
        </w:pict>
      </w:r>
      <w:r>
        <w:t xml:space="preserve">       </w:t>
      </w:r>
      <w:r w:rsidRPr="00341F0D">
        <w:rPr>
          <w:noProof/>
        </w:rPr>
        <w:pict>
          <v:shape id="_x0000_i1030" type="#_x0000_t75" alt="bardak" style="width:65.25pt;height:65.25pt;visibility:visible">
            <v:imagedata r:id="rId9" o:title=""/>
          </v:shape>
        </w:pict>
      </w:r>
      <w:r>
        <w:t xml:space="preserve">        </w:t>
      </w:r>
      <w:r w:rsidRPr="003B18A4">
        <w:rPr>
          <w:rFonts w:ascii="Arial" w:hAnsi="Arial" w:cs="Arial"/>
          <w:noProof/>
          <w:color w:val="0000FF"/>
        </w:rPr>
        <w:pict>
          <v:shape id="_x0000_i1031" type="#_x0000_t75" alt="http://www.gozdekadinlar.com/wp-content/uploads/portakal-yapi.jpg" style="width:81pt;height:63pt;visibility:visible">
            <v:imagedata r:id="rId10" o:title=""/>
          </v:shape>
        </w:pict>
      </w:r>
      <w:r>
        <w:t xml:space="preserve">           </w:t>
      </w:r>
      <w:hyperlink r:id="rId11" w:history="1">
        <w:r w:rsidRPr="003B18A4">
          <w:rPr>
            <w:rFonts w:ascii="Arial" w:hAnsi="Arial" w:cs="Arial"/>
            <w:noProof/>
            <w:color w:val="0000FF"/>
          </w:rPr>
          <w:pict>
            <v:shape id="Resim 109" o:spid="_x0000_i1032" type="#_x0000_t75" alt="ekmek" href="http://images.google.com.tr/imgres?imgurl=http://www.cakircaekmek.com/ekmek.jpg&amp;imgrefurl=http://www.cakircaekmek.com/&amp;usg=__ruA_UqKm5LaZpDG0zYhDMUaspY8=&amp;h=469&amp;w=800&amp;sz=35&amp;hl=tr&amp;start=1&amp;tbnid=rKAPOaRP6g_s2M:&amp;tbnh=84&amp;tbnw=143&amp;prev=/images?q=EKMEK&amp;gbv=2&amp;hl=" style="width:42pt;height:51.75pt;visibility:visible" o:button="t">
              <v:fill o:detectmouseclick="t"/>
              <v:imagedata r:id="rId12" o:title=""/>
            </v:shape>
          </w:pict>
        </w:r>
      </w:hyperlink>
      <w:r>
        <w:rPr>
          <w:rFonts w:ascii="Arial" w:hAnsi="Arial" w:cs="Arial"/>
          <w:color w:val="000000"/>
        </w:rPr>
        <w:tab/>
      </w:r>
      <w:hyperlink r:id="rId13" w:history="1">
        <w:r w:rsidRPr="003B18A4">
          <w:rPr>
            <w:rFonts w:ascii="Arial" w:hAnsi="Arial" w:cs="Arial"/>
            <w:noProof/>
            <w:color w:val="0000FF"/>
          </w:rPr>
          <w:pict>
            <v:shape id="Resim 110" o:spid="_x0000_i1033" type="#_x0000_t75" alt="cay" href="http://images.google.com.tr/imgres?imgurl=http://www.resimhayattir.com/data/media/409/cay.jpg&amp;imgrefurl=http://www.resimhayattir.com/r1373.search.htm&amp;usg=__j3aB6f7IftDNwJsbdgs0qChAwvI=&amp;h=391&amp;w=400&amp;sz=10&amp;hl=tr&amp;start=7&amp;tbnid=DFwi0d9xSs-6MM:&amp;tbnh=121&amp;tbnw=124&amp;prev=/images?q=%C3%87AY&amp;gbv=2&amp;hl=tr&amp;sa" style="width:57pt;height:44.25pt;visibility:visible" o:button="t">
              <v:fill o:detectmouseclick="t"/>
              <v:imagedata r:id="rId14" o:title=""/>
            </v:shape>
          </w:pict>
        </w:r>
      </w:hyperlink>
      <w:r>
        <w:rPr>
          <w:rFonts w:ascii="Arial" w:hAnsi="Arial" w:cs="Arial"/>
          <w:color w:val="000000"/>
        </w:rPr>
        <w:t xml:space="preserve">                    </w:t>
      </w:r>
      <w:r>
        <w:rPr>
          <w:rFonts w:ascii="Arial" w:hAnsi="Arial" w:cs="Arial"/>
          <w:color w:val="000000"/>
        </w:rPr>
        <w:tab/>
      </w:r>
    </w:p>
    <w:p w:rsidR="004D322E" w:rsidRDefault="004D322E" w:rsidP="00B265B1">
      <w:pPr>
        <w:pStyle w:val="ListParagraph"/>
        <w:spacing w:line="240" w:lineRule="auto"/>
        <w:ind w:left="-720"/>
      </w:pPr>
      <w:r>
        <w:t>……………………………..          …………………………  …………………………………..   ………………………….  ………………………………..</w:t>
      </w:r>
    </w:p>
    <w:p w:rsidR="004D322E" w:rsidRDefault="004D322E" w:rsidP="00B265B1">
      <w:pPr>
        <w:pStyle w:val="ListParagraph"/>
        <w:spacing w:line="240" w:lineRule="auto"/>
        <w:ind w:left="-720"/>
      </w:pP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</w:t>
      </w:r>
      <w:r w:rsidRPr="000A62FE">
        <w:rPr>
          <w:rFonts w:ascii="Comic Sans MS" w:hAnsi="Comic Sans MS"/>
          <w:b/>
        </w:rPr>
        <w:t>) Aşağıda</w:t>
      </w:r>
      <w:r>
        <w:rPr>
          <w:rFonts w:ascii="Comic Sans MS" w:hAnsi="Comic Sans MS"/>
          <w:b/>
        </w:rPr>
        <w:t xml:space="preserve"> verilen hava durumlarınının</w:t>
      </w:r>
      <w:r w:rsidRPr="000A62FE">
        <w:rPr>
          <w:rFonts w:ascii="Comic Sans MS" w:hAnsi="Comic Sans MS"/>
          <w:b/>
        </w:rPr>
        <w:t xml:space="preserve"> Türkçe karşılıklarını yazınız</w:t>
      </w:r>
      <w:r>
        <w:rPr>
          <w:rFonts w:ascii="Comic Sans MS" w:hAnsi="Comic Sans MS"/>
          <w:b/>
        </w:rPr>
        <w:t>? (16 puan)</w:t>
      </w: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rainy:                        cloudy:                        sunny:                hot:</w:t>
      </w: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snowy:                       windy:                         foggy:                cold:</w:t>
      </w: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</w:p>
    <w:p w:rsidR="004D322E" w:rsidRPr="005D4B91" w:rsidRDefault="004D322E" w:rsidP="005D4B9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4)Aşağıdaki soruları cevaplayınız? (10 puan)</w:t>
      </w: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what is your name?                                 How olda are you?</w:t>
      </w: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…………………………………………………………..                  ………………………………………………………..</w:t>
      </w: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</w:t>
      </w:r>
      <w:r w:rsidRPr="000A62FE">
        <w:rPr>
          <w:rFonts w:ascii="Comic Sans MS" w:hAnsi="Comic Sans MS"/>
          <w:b/>
        </w:rPr>
        <w:t>) Aşağıda</w:t>
      </w:r>
      <w:r>
        <w:rPr>
          <w:rFonts w:ascii="Comic Sans MS" w:hAnsi="Comic Sans MS"/>
          <w:b/>
        </w:rPr>
        <w:t xml:space="preserve"> verilen yemek ve içeceklerin</w:t>
      </w:r>
      <w:r w:rsidRPr="000A62FE">
        <w:rPr>
          <w:rFonts w:ascii="Comic Sans MS" w:hAnsi="Comic Sans MS"/>
          <w:b/>
        </w:rPr>
        <w:t xml:space="preserve"> Türkçe karşılıklarını yazınız</w:t>
      </w:r>
      <w:r>
        <w:rPr>
          <w:rFonts w:ascii="Comic Sans MS" w:hAnsi="Comic Sans MS"/>
          <w:b/>
        </w:rPr>
        <w:t>. (20 puan)</w:t>
      </w: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Banana:</w:t>
      </w: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Strawberry:</w:t>
      </w: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Egg:</w:t>
      </w: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Watermelon:</w:t>
      </w: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Potato:</w:t>
      </w: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Tomato:</w:t>
      </w: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Onion:</w:t>
      </w: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Cheese:apple:</w:t>
      </w: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Orange:</w:t>
      </w: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Jam:</w:t>
      </w: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</w:p>
    <w:p w:rsidR="004D322E" w:rsidRPr="00437B1B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 w:rsidRPr="00437B1B">
        <w:rPr>
          <w:rFonts w:ascii="Comic Sans MS" w:hAnsi="Comic Sans MS"/>
          <w:b/>
        </w:rPr>
        <w:t xml:space="preserve">6) Aşağıdaki oyuncakların </w:t>
      </w:r>
      <w:r>
        <w:rPr>
          <w:rFonts w:ascii="Comic Sans MS" w:hAnsi="Comic Sans MS"/>
          <w:b/>
        </w:rPr>
        <w:t xml:space="preserve">İngilizce karşılığını </w:t>
      </w:r>
      <w:r w:rsidRPr="00437B1B">
        <w:rPr>
          <w:rFonts w:ascii="Comic Sans MS" w:hAnsi="Comic Sans MS"/>
          <w:b/>
        </w:rPr>
        <w:t xml:space="preserve"> yazınız.</w:t>
      </w:r>
      <w:r>
        <w:rPr>
          <w:rFonts w:ascii="Comic Sans MS" w:hAnsi="Comic Sans MS"/>
          <w:b/>
        </w:rPr>
        <w:t xml:space="preserve"> (15 puan)</w:t>
      </w:r>
    </w:p>
    <w:p w:rsidR="004D322E" w:rsidRPr="008536F8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</w:p>
    <w:p w:rsidR="004D322E" w:rsidRPr="008536F8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 w:rsidRPr="008536F8">
        <w:rPr>
          <w:rFonts w:ascii="Comic Sans MS" w:hAnsi="Comic Sans MS"/>
          <w:b/>
        </w:rPr>
        <w:t xml:space="preserve">                 doll               teddy  bear          puzzle</w:t>
      </w:r>
      <w:r>
        <w:rPr>
          <w:rFonts w:ascii="Comic Sans MS" w:hAnsi="Comic Sans MS"/>
          <w:b/>
        </w:rPr>
        <w:t xml:space="preserve">          car          </w:t>
      </w:r>
      <w:r w:rsidRPr="008536F8">
        <w:rPr>
          <w:rFonts w:ascii="Comic Sans MS" w:hAnsi="Comic Sans MS"/>
          <w:b/>
        </w:rPr>
        <w:t xml:space="preserve">   train      </w:t>
      </w:r>
    </w:p>
    <w:p w:rsidR="004D322E" w:rsidRDefault="004D322E" w:rsidP="00B265B1">
      <w:pPr>
        <w:pStyle w:val="ListParagraph"/>
        <w:spacing w:line="240" w:lineRule="auto"/>
        <w:ind w:left="-720"/>
      </w:pPr>
    </w:p>
    <w:p w:rsidR="004D322E" w:rsidRDefault="004D322E" w:rsidP="00B265B1">
      <w:pPr>
        <w:pStyle w:val="ListParagraph"/>
        <w:spacing w:line="240" w:lineRule="auto"/>
        <w:ind w:left="-720"/>
      </w:pPr>
    </w:p>
    <w:p w:rsidR="004D322E" w:rsidRDefault="004D322E" w:rsidP="00B265B1">
      <w:pPr>
        <w:pStyle w:val="ListParagraph"/>
        <w:spacing w:line="240" w:lineRule="auto"/>
        <w:ind w:left="-720"/>
      </w:pPr>
      <w:r w:rsidRPr="00341F0D">
        <w:rPr>
          <w:noProof/>
        </w:rPr>
        <w:pict>
          <v:shape id="_x0000_i1034" type="#_x0000_t75" alt="http://galeri.uludagsozluk.com/8/oyuncak-ay%C4%B1_12757.jpg" style="width:96.75pt;height:96.75pt;visibility:visible">
            <v:imagedata r:id="rId15" o:title=""/>
          </v:shape>
        </w:pict>
      </w:r>
      <w:r>
        <w:t xml:space="preserve"> </w:t>
      </w:r>
      <w:r w:rsidRPr="00341F0D">
        <w:rPr>
          <w:noProof/>
        </w:rPr>
        <w:pict>
          <v:shape id="_x0000_i1035" type="#_x0000_t75" alt="http://t3.gstatic.com/images?q=tbn:ANd9GcQTghaljwZN67D0jqnP0R43RSvmBr8Kf72gu14dZv_eIxDxwX3m&amp;t=1" style="width:80.25pt;height:106.5pt;visibility:visible">
            <v:imagedata r:id="rId16" o:title=""/>
          </v:shape>
        </w:pict>
      </w:r>
      <w:r>
        <w:t xml:space="preserve">  </w:t>
      </w:r>
      <w:r w:rsidRPr="00341F0D">
        <w:rPr>
          <w:noProof/>
        </w:rPr>
        <w:pict>
          <v:shape id="_x0000_i1036" type="#_x0000_t75" alt="http://www.seyvet.com/resim/4b66e5a010.jpg" style="width:101.25pt;height:67.5pt;visibility:visible">
            <v:imagedata r:id="rId17" o:title=""/>
          </v:shape>
        </w:pict>
      </w:r>
      <w:r>
        <w:t xml:space="preserve">    </w:t>
      </w:r>
      <w:r w:rsidRPr="00341F0D">
        <w:rPr>
          <w:noProof/>
        </w:rPr>
        <w:pict>
          <v:shape id="Resim 10" o:spid="_x0000_i1037" type="#_x0000_t75" alt="Oyuncak Tren" style="width:84pt;height:75pt;visibility:visible">
            <v:imagedata r:id="rId18" o:title=""/>
          </v:shape>
        </w:pict>
      </w:r>
      <w:r>
        <w:t xml:space="preserve">  </w:t>
      </w:r>
      <w:r w:rsidRPr="00341F0D">
        <w:rPr>
          <w:noProof/>
        </w:rPr>
        <w:pict>
          <v:shape id="_x0000_i1038" type="#_x0000_t75" alt="http://www.yagmurdigital.com/digital_baski/yappoz.bmp" style="width:90pt;height:66pt;visibility:visible">
            <v:imagedata r:id="rId19" o:title=""/>
          </v:shape>
        </w:pict>
      </w:r>
    </w:p>
    <w:p w:rsidR="004D322E" w:rsidRDefault="004D322E" w:rsidP="00B265B1">
      <w:pPr>
        <w:pStyle w:val="ListParagraph"/>
        <w:spacing w:line="240" w:lineRule="auto"/>
        <w:ind w:left="-720"/>
      </w:pPr>
    </w:p>
    <w:p w:rsidR="004D322E" w:rsidRDefault="004D322E" w:rsidP="00B265B1">
      <w:pPr>
        <w:pStyle w:val="ListParagraph"/>
        <w:spacing w:line="240" w:lineRule="auto"/>
        <w:ind w:left="-720"/>
      </w:pPr>
      <w:r>
        <w:t>……………………………..     ……………………………. ………………………………..      …………………………..        …………………………</w:t>
      </w:r>
    </w:p>
    <w:p w:rsidR="004D322E" w:rsidRDefault="004D322E" w:rsidP="00B265B1">
      <w:pPr>
        <w:pStyle w:val="ListParagraph"/>
        <w:spacing w:line="240" w:lineRule="auto"/>
        <w:ind w:left="-720"/>
      </w:pPr>
    </w:p>
    <w:p w:rsidR="004D322E" w:rsidRDefault="004D322E" w:rsidP="00B265B1">
      <w:pPr>
        <w:pStyle w:val="ListParagraph"/>
        <w:spacing w:line="240" w:lineRule="auto"/>
        <w:ind w:left="-720"/>
      </w:pP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 w:rsidRPr="008536F8">
        <w:rPr>
          <w:rFonts w:ascii="Comic Sans MS" w:hAnsi="Comic Sans MS"/>
          <w:b/>
        </w:rPr>
        <w:t>7) Aşağıdakilerin İngilizce karşılığını yazınız?</w:t>
      </w:r>
      <w:r>
        <w:rPr>
          <w:rFonts w:ascii="Comic Sans MS" w:hAnsi="Comic Sans MS"/>
          <w:b/>
        </w:rPr>
        <w:t xml:space="preserve"> (12 puan)</w:t>
      </w: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Fat-thin                   happy- sad      tall-short           old- new</w:t>
      </w: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</w:p>
    <w:p w:rsidR="004D322E" w:rsidRDefault="004D322E" w:rsidP="00B265B1">
      <w:pPr>
        <w:pStyle w:val="ListParagraph"/>
        <w:spacing w:line="240" w:lineRule="auto"/>
        <w:ind w:left="-720"/>
        <w:rPr>
          <w:rFonts w:ascii="Arial" w:hAnsi="Arial" w:cs="Arial"/>
          <w:noProof/>
          <w:sz w:val="20"/>
          <w:szCs w:val="20"/>
        </w:rPr>
      </w:pPr>
      <w:r>
        <w:rPr>
          <w:rFonts w:ascii="Comic Sans MS" w:hAnsi="Comic Sans MS"/>
          <w:b/>
        </w:rPr>
        <w:t xml:space="preserve">  </w:t>
      </w:r>
      <w:r w:rsidRPr="003B18A4">
        <w:rPr>
          <w:rFonts w:ascii="Comic Sans MS" w:hAnsi="Comic Sans MS"/>
          <w:b/>
          <w:noProof/>
        </w:rPr>
        <w:pict>
          <v:shape id="_x0000_i1039" type="#_x0000_t75" alt="http://www.onceokuloncesi.com/imagehosting/8549d87d23e5f31.jpg" style="width:93pt;height:108.75pt;visibility:visible">
            <v:imagedata r:id="rId20" o:title=""/>
          </v:shape>
        </w:pict>
      </w:r>
      <w:r w:rsidRPr="008536F8">
        <w:rPr>
          <w:rFonts w:ascii="Tahoma" w:hAnsi="Tahoma" w:cs="Tahoma"/>
          <w:noProof/>
          <w:sz w:val="17"/>
          <w:szCs w:val="17"/>
        </w:rPr>
        <w:t xml:space="preserve"> </w:t>
      </w:r>
      <w:r>
        <w:rPr>
          <w:rFonts w:ascii="Tahoma" w:hAnsi="Tahoma" w:cs="Tahoma"/>
          <w:noProof/>
          <w:sz w:val="17"/>
          <w:szCs w:val="17"/>
        </w:rPr>
        <w:t xml:space="preserve">      </w:t>
      </w:r>
      <w:r w:rsidRPr="003B18A4">
        <w:rPr>
          <w:rFonts w:ascii="Comic Sans MS" w:hAnsi="Comic Sans MS"/>
          <w:b/>
          <w:noProof/>
        </w:rPr>
        <w:pict>
          <v:shape id="Resim 22" o:spid="_x0000_i1040" type="#_x0000_t75" alt="Fiat 500 eski yeni resmi" style="width:113.25pt;height:84pt;visibility:visible">
            <v:imagedata r:id="rId21" o:title=""/>
          </v:shape>
        </w:pict>
      </w:r>
      <w:r w:rsidRPr="004F18AD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 xml:space="preserve">       </w:t>
      </w:r>
      <w:r w:rsidRPr="003B18A4">
        <w:rPr>
          <w:rFonts w:ascii="Arial" w:hAnsi="Arial" w:cs="Arial"/>
          <w:noProof/>
          <w:sz w:val="20"/>
          <w:szCs w:val="20"/>
        </w:rPr>
        <w:pict>
          <v:shape id="_x0000_i1041" type="#_x0000_t75" alt="http://www.onceokuloncesi.com/imagehosting/8949f424bb69beb.jpg" style="width:99pt;height:99pt;visibility:visible">
            <v:imagedata r:id="rId22" o:title=""/>
          </v:shape>
        </w:pict>
      </w:r>
      <w:r w:rsidRPr="004F18AD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 xml:space="preserve">      </w:t>
      </w:r>
      <w:r w:rsidRPr="003B18A4">
        <w:rPr>
          <w:rFonts w:ascii="Arial" w:hAnsi="Arial" w:cs="Arial"/>
          <w:noProof/>
          <w:sz w:val="20"/>
          <w:szCs w:val="20"/>
        </w:rPr>
        <w:pict>
          <v:shape id="_x0000_i1042" type="#_x0000_t75" alt="http://t2.gstatic.com/images?q=tbn:ANd9GcQwqcQaZ235r5ujuwC2Xni5y-jKDAH8YzakoVxiEot6A47KvO0vJQ&amp;t=1" style="width:104.25pt;height:65.25pt;visibility:visible">
            <v:imagedata r:id="rId23" o:title=""/>
          </v:shape>
        </w:pict>
      </w:r>
    </w:p>
    <w:p w:rsidR="004D322E" w:rsidRDefault="004D322E" w:rsidP="00B265B1">
      <w:pPr>
        <w:pStyle w:val="ListParagraph"/>
        <w:spacing w:line="240" w:lineRule="auto"/>
        <w:ind w:left="-720"/>
        <w:rPr>
          <w:rFonts w:ascii="Arial" w:hAnsi="Arial" w:cs="Arial"/>
          <w:noProof/>
          <w:sz w:val="20"/>
          <w:szCs w:val="20"/>
        </w:rPr>
      </w:pPr>
    </w:p>
    <w:p w:rsidR="004D322E" w:rsidRPr="004F18AD" w:rsidRDefault="004D322E" w:rsidP="00B265B1">
      <w:pPr>
        <w:pStyle w:val="ListParagraph"/>
        <w:spacing w:line="240" w:lineRule="auto"/>
        <w:ind w:left="-720"/>
        <w:rPr>
          <w:rFonts w:ascii="Arial" w:hAnsi="Arial" w:cs="Arial"/>
          <w:b/>
          <w:noProof/>
          <w:sz w:val="20"/>
          <w:szCs w:val="20"/>
        </w:rPr>
      </w:pPr>
    </w:p>
    <w:p w:rsidR="004D322E" w:rsidRPr="004F18AD" w:rsidRDefault="004D322E" w:rsidP="00B265B1">
      <w:pPr>
        <w:pStyle w:val="ListParagraph"/>
        <w:spacing w:line="240" w:lineRule="auto"/>
        <w:ind w:left="-720"/>
        <w:rPr>
          <w:rFonts w:ascii="Arial" w:hAnsi="Arial" w:cs="Arial"/>
          <w:b/>
          <w:noProof/>
          <w:sz w:val="20"/>
          <w:szCs w:val="20"/>
        </w:rPr>
      </w:pPr>
    </w:p>
    <w:p w:rsidR="004D322E" w:rsidRPr="004F18AD" w:rsidRDefault="004D322E" w:rsidP="00B265B1">
      <w:pPr>
        <w:pStyle w:val="ListParagraph"/>
        <w:spacing w:line="240" w:lineRule="auto"/>
        <w:ind w:left="-720"/>
        <w:rPr>
          <w:rFonts w:ascii="Arial" w:hAnsi="Arial" w:cs="Arial"/>
          <w:b/>
          <w:noProof/>
          <w:sz w:val="20"/>
          <w:szCs w:val="20"/>
        </w:rPr>
      </w:pPr>
      <w:r w:rsidRPr="004F18AD">
        <w:rPr>
          <w:rFonts w:ascii="Arial" w:hAnsi="Arial" w:cs="Arial"/>
          <w:b/>
          <w:noProof/>
          <w:sz w:val="20"/>
          <w:szCs w:val="20"/>
        </w:rPr>
        <w:t>…………………………      ………………………………… ………………………………    …………………………</w:t>
      </w:r>
    </w:p>
    <w:p w:rsidR="004D322E" w:rsidRPr="008536F8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</w:p>
    <w:p w:rsidR="004D322E" w:rsidRDefault="004D322E" w:rsidP="00B265B1">
      <w:pPr>
        <w:pStyle w:val="ListParagraph"/>
        <w:spacing w:line="240" w:lineRule="auto"/>
        <w:ind w:left="-720"/>
      </w:pPr>
      <w:r>
        <w:t xml:space="preserve"> </w:t>
      </w:r>
    </w:p>
    <w:p w:rsidR="004D322E" w:rsidRPr="004F18AD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8 ) Aşağıdaki sayıları yazınız (10 puan)</w:t>
      </w:r>
    </w:p>
    <w:p w:rsidR="004D322E" w:rsidRPr="004F18AD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</w:p>
    <w:p w:rsidR="004D322E" w:rsidRPr="004F18AD" w:rsidRDefault="004D322E" w:rsidP="004F18AD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57:</w:t>
      </w:r>
    </w:p>
    <w:p w:rsidR="004D322E" w:rsidRPr="004F18AD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10:</w:t>
      </w:r>
    </w:p>
    <w:p w:rsidR="004D322E" w:rsidRPr="004F18AD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28:</w:t>
      </w:r>
    </w:p>
    <w:p w:rsidR="004D322E" w:rsidRPr="004F18AD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82:</w:t>
      </w: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61:</w:t>
      </w:r>
    </w:p>
    <w:p w:rsidR="004D322E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</w:p>
    <w:p w:rsidR="004D322E" w:rsidRPr="004F18AD" w:rsidRDefault="004D322E" w:rsidP="00B265B1">
      <w:pPr>
        <w:pStyle w:val="ListParagraph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    BAŞARILAR</w:t>
      </w:r>
    </w:p>
    <w:sectPr w:rsidR="004D322E" w:rsidRPr="004F18AD" w:rsidSect="009F7B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65B1"/>
    <w:rsid w:val="000A62FE"/>
    <w:rsid w:val="00341F0D"/>
    <w:rsid w:val="003B18A4"/>
    <w:rsid w:val="00437B1B"/>
    <w:rsid w:val="004D322E"/>
    <w:rsid w:val="004F18AD"/>
    <w:rsid w:val="005D4B91"/>
    <w:rsid w:val="007A3759"/>
    <w:rsid w:val="008536F8"/>
    <w:rsid w:val="00896073"/>
    <w:rsid w:val="009F7BF3"/>
    <w:rsid w:val="00B265B1"/>
    <w:rsid w:val="00F32C14"/>
    <w:rsid w:val="00F8090B"/>
    <w:rsid w:val="00FD3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5B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265B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B265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65B1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://images.google.com.tr/imgres?imgurl=http://www.resimhayattir.com/data/media/409/cay.jpg&amp;imgrefurl=http://www.resimhayattir.com/r1373.search.htm&amp;usg=__j3aB6f7IftDNwJsbdgs0qChAwvI=&amp;h=391&amp;w=400&amp;sz=10&amp;hl=tr&amp;start=7&amp;tbnid=DFwi0d9xSs-6MM:&amp;tbnh=121&amp;tbnw=124&amp;prev=/images?q=%C3%87AY&amp;gbv=2&amp;hl=tr&amp;sa=G" TargetMode="External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images.google.com.tr/imgres?imgurl=http://www.cakircaekmek.com/ekmek.jpg&amp;imgrefurl=http://www.cakircaekmek.com/&amp;usg=__ruA_UqKm5LaZpDG0zYhDMUaspY8=&amp;h=469&amp;w=800&amp;sz=35&amp;hl=tr&amp;start=1&amp;tbnid=rKAPOaRP6g_s2M:&amp;tbnh=84&amp;tbnw=143&amp;prev=/images?q=EKMEK&amp;gbv=2&amp;hl=tr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7.jpeg"/><Relationship Id="rId19" Type="http://schemas.openxmlformats.org/officeDocument/2006/relationships/image" Target="media/image14.pn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3</Pages>
  <Words>397</Words>
  <Characters>2263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edanur</cp:lastModifiedBy>
  <cp:revision>2</cp:revision>
  <dcterms:created xsi:type="dcterms:W3CDTF">2011-05-12T17:54:00Z</dcterms:created>
  <dcterms:modified xsi:type="dcterms:W3CDTF">2012-04-05T14:50:00Z</dcterms:modified>
</cp:coreProperties>
</file>