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1259" w:rsidRDefault="009B1259"/>
    <w:p w:rsidR="009B1259" w:rsidRDefault="009B1259" w:rsidP="00ED5201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1-Bir çıkarma işleminde çıkan sayı 78 fark 159 ise eksilen sayı kaçtır?</w:t>
      </w:r>
    </w:p>
    <w:p w:rsidR="009B1259" w:rsidRDefault="009B1259" w:rsidP="00ED5201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ÇÖZÜM:</w:t>
      </w:r>
    </w:p>
    <w:p w:rsidR="009B1259" w:rsidRDefault="009B1259" w:rsidP="00ED5201">
      <w:pPr>
        <w:rPr>
          <w:rFonts w:ascii="Comic Sans MS" w:hAnsi="Comic Sans MS"/>
          <w:sz w:val="24"/>
          <w:szCs w:val="24"/>
        </w:rPr>
      </w:pPr>
    </w:p>
    <w:p w:rsidR="009B1259" w:rsidRDefault="009B1259" w:rsidP="00ED5201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2-Bir çıkarma işleminde eksilen sayı 524 çıkan sayı 192 ise fark kaçtır?</w:t>
      </w:r>
    </w:p>
    <w:p w:rsidR="009B1259" w:rsidRDefault="009B1259" w:rsidP="00ED5201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Çözüm:</w:t>
      </w:r>
    </w:p>
    <w:p w:rsidR="009B1259" w:rsidRDefault="009B1259" w:rsidP="00ED5201">
      <w:pPr>
        <w:rPr>
          <w:rFonts w:ascii="Comic Sans MS" w:hAnsi="Comic Sans MS"/>
          <w:sz w:val="24"/>
          <w:szCs w:val="24"/>
        </w:rPr>
      </w:pPr>
    </w:p>
    <w:p w:rsidR="009B1259" w:rsidRDefault="009B1259" w:rsidP="00ED5201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3-Bir çıkarma işleminde eksilen sayı 716 fark 163 ise çıkan sayı kaçtır?</w:t>
      </w:r>
    </w:p>
    <w:p w:rsidR="009B1259" w:rsidRDefault="009B1259" w:rsidP="00ED5201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ÇÖZÜM:</w:t>
      </w:r>
    </w:p>
    <w:p w:rsidR="009B1259" w:rsidRDefault="009B1259" w:rsidP="00ED5201">
      <w:pPr>
        <w:rPr>
          <w:rFonts w:ascii="Comic Sans MS" w:hAnsi="Comic Sans MS"/>
          <w:sz w:val="24"/>
          <w:szCs w:val="24"/>
        </w:rPr>
      </w:pPr>
    </w:p>
    <w:p w:rsidR="009B1259" w:rsidRDefault="009B1259" w:rsidP="00ED5201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4-Bir çıkarma işleminde fark 170 çıkan 201 ise eksilen sayı kaçtır?</w:t>
      </w:r>
    </w:p>
    <w:p w:rsidR="009B1259" w:rsidRDefault="009B1259" w:rsidP="00ED5201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ÇÖZÜM:</w:t>
      </w:r>
    </w:p>
    <w:p w:rsidR="009B1259" w:rsidRDefault="009B1259" w:rsidP="00ED5201">
      <w:pPr>
        <w:rPr>
          <w:rFonts w:ascii="Comic Sans MS" w:hAnsi="Comic Sans MS"/>
          <w:sz w:val="24"/>
          <w:szCs w:val="24"/>
        </w:rPr>
      </w:pPr>
    </w:p>
    <w:p w:rsidR="009B1259" w:rsidRDefault="009B1259" w:rsidP="00ED5201">
      <w:pPr>
        <w:rPr>
          <w:rFonts w:ascii="Comic Sans MS" w:hAnsi="Comic Sans MS"/>
          <w:sz w:val="24"/>
          <w:szCs w:val="24"/>
        </w:rPr>
      </w:pPr>
    </w:p>
    <w:p w:rsidR="009B1259" w:rsidRDefault="009B1259" w:rsidP="00ED5201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5-Bir çıkarma işleminde eksilen sayı844 fark 291 ise çıkan sayı kaçtır?</w:t>
      </w:r>
    </w:p>
    <w:p w:rsidR="009B1259" w:rsidRDefault="009B1259" w:rsidP="00ED5201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ÇÖZÜM:</w:t>
      </w:r>
      <w:r w:rsidRPr="00ED5201">
        <w:rPr>
          <w:rFonts w:ascii="Comic Sans MS" w:hAnsi="Comic Sans MS"/>
          <w:noProof/>
          <w:sz w:val="24"/>
          <w:szCs w:val="24"/>
          <w:lang w:eastAsia="tr-TR"/>
        </w:rPr>
        <w:t xml:space="preserve"> </w:t>
      </w:r>
      <w:r w:rsidRPr="00D46AB6">
        <w:rPr>
          <w:rFonts w:ascii="Comic Sans MS" w:hAnsi="Comic Sans MS"/>
          <w:noProof/>
          <w:sz w:val="24"/>
          <w:szCs w:val="24"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2 Resim" o:spid="_x0000_i1025" type="#_x0000_t75" alt="winx.jpg" style="width:163.5pt;height:173.25pt;visibility:visible">
            <v:imagedata r:id="rId6" o:title=""/>
          </v:shape>
        </w:pict>
      </w:r>
    </w:p>
    <w:p w:rsidR="009B1259" w:rsidRDefault="009B1259" w:rsidP="00ED5201">
      <w:pPr>
        <w:rPr>
          <w:rFonts w:ascii="Comic Sans MS" w:hAnsi="Comic Sans MS"/>
          <w:sz w:val="24"/>
          <w:szCs w:val="24"/>
        </w:rPr>
      </w:pPr>
    </w:p>
    <w:p w:rsidR="009B1259" w:rsidRDefault="009B1259" w:rsidP="00892DC6">
      <w:pPr>
        <w:tabs>
          <w:tab w:val="left" w:pos="3900"/>
        </w:tabs>
        <w:jc w:val="right"/>
        <w:rPr>
          <w:rFonts w:ascii="Arial" w:hAnsi="Arial" w:cs="Arial"/>
        </w:rPr>
      </w:pPr>
      <w:hyperlink r:id="rId7" w:history="1">
        <w:r>
          <w:rPr>
            <w:rStyle w:val="Hyperlink"/>
            <w:rFonts w:ascii="Arial" w:hAnsi="Arial" w:cs="Arial"/>
          </w:rPr>
          <w:t>www.sorubak.com</w:t>
        </w:r>
      </w:hyperlink>
      <w:r>
        <w:rPr>
          <w:rFonts w:ascii="Arial" w:hAnsi="Arial" w:cs="Arial"/>
        </w:rPr>
        <w:t xml:space="preserve"> </w:t>
      </w:r>
    </w:p>
    <w:p w:rsidR="009B1259" w:rsidRPr="00ED5201" w:rsidRDefault="009B1259" w:rsidP="00ED5201">
      <w:pPr>
        <w:tabs>
          <w:tab w:val="left" w:pos="6255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ab/>
        <w:t>BAŞARILAR….</w:t>
      </w:r>
    </w:p>
    <w:sectPr w:rsidR="009B1259" w:rsidRPr="00ED5201" w:rsidSect="00591F5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B1259" w:rsidRDefault="009B1259" w:rsidP="00ED5201">
      <w:pPr>
        <w:spacing w:after="0" w:line="240" w:lineRule="auto"/>
      </w:pPr>
      <w:r>
        <w:separator/>
      </w:r>
    </w:p>
  </w:endnote>
  <w:endnote w:type="continuationSeparator" w:id="0">
    <w:p w:rsidR="009B1259" w:rsidRDefault="009B1259" w:rsidP="00ED52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1259" w:rsidRDefault="009B1259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1259" w:rsidRPr="00ED5201" w:rsidRDefault="009B1259">
    <w:pPr>
      <w:pStyle w:val="Footer"/>
      <w:rPr>
        <w:rFonts w:ascii="Comic Sans MS" w:hAnsi="Comic Sans MS"/>
        <w:sz w:val="24"/>
        <w:szCs w:val="24"/>
      </w:rPr>
    </w:pPr>
    <w:r>
      <w:rPr>
        <w:rFonts w:ascii="Comic Sans MS" w:hAnsi="Comic Sans MS"/>
        <w:sz w:val="24"/>
        <w:szCs w:val="24"/>
      </w:rPr>
      <w:t xml:space="preserve">                                       BURCU ÜSTÜN /2011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1259" w:rsidRDefault="009B1259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B1259" w:rsidRDefault="009B1259" w:rsidP="00ED5201">
      <w:pPr>
        <w:spacing w:after="0" w:line="240" w:lineRule="auto"/>
      </w:pPr>
      <w:r>
        <w:separator/>
      </w:r>
    </w:p>
  </w:footnote>
  <w:footnote w:type="continuationSeparator" w:id="0">
    <w:p w:rsidR="009B1259" w:rsidRDefault="009B1259" w:rsidP="00ED520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1259" w:rsidRDefault="009B1259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1259" w:rsidRPr="00ED5201" w:rsidRDefault="009B1259">
    <w:pPr>
      <w:pStyle w:val="Header"/>
      <w:rPr>
        <w:rFonts w:ascii="Comic Sans MS" w:hAnsi="Comic Sans MS"/>
        <w:sz w:val="24"/>
        <w:szCs w:val="24"/>
      </w:rPr>
    </w:pPr>
    <w:r>
      <w:rPr>
        <w:rFonts w:ascii="Comic Sans MS" w:hAnsi="Comic Sans MS"/>
        <w:sz w:val="24"/>
        <w:szCs w:val="24"/>
      </w:rPr>
      <w:t xml:space="preserve">  ÇAYDEĞİRMENİ İLKÖĞRETİM OKULU ÇIKARMA İŞLEMİ PROBLEMLERİ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1259" w:rsidRDefault="009B1259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D5201"/>
    <w:rsid w:val="002029DB"/>
    <w:rsid w:val="00404F39"/>
    <w:rsid w:val="00591F54"/>
    <w:rsid w:val="00892DC6"/>
    <w:rsid w:val="008F74D7"/>
    <w:rsid w:val="009B1259"/>
    <w:rsid w:val="00A32D23"/>
    <w:rsid w:val="00D46AB6"/>
    <w:rsid w:val="00ED52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1F54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ED520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ED5201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ED520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ED5201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ED52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D5201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892DC6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71819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hyperlink" Target="http://www.sorubak.com/" TargetMode="External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1</Pages>
  <Words>70</Words>
  <Characters>402</Characters>
  <Application>Microsoft Office Outlook</Application>
  <DocSecurity>0</DocSecurity>
  <Lines>0</Lines>
  <Paragraphs>0</Paragraphs>
  <ScaleCrop>false</ScaleCrop>
  <Company>c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x</dc:creator>
  <cp:keywords>www.sorubak.com</cp:keywords>
  <dc:description/>
  <cp:lastModifiedBy>edanur</cp:lastModifiedBy>
  <cp:revision>3</cp:revision>
  <dcterms:created xsi:type="dcterms:W3CDTF">2011-11-02T09:18:00Z</dcterms:created>
  <dcterms:modified xsi:type="dcterms:W3CDTF">2012-02-18T16:17:00Z</dcterms:modified>
  <cp:contentType>www.sorubak.com</cp:contentType>
</cp:coreProperties>
</file>