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B7F" w:rsidRPr="009A5529" w:rsidRDefault="00923B7F" w:rsidP="00507865">
      <w:pPr>
        <w:pStyle w:val="NormalWeb"/>
        <w:spacing w:before="0" w:beforeAutospacing="0" w:after="0" w:afterAutospacing="0"/>
        <w:jc w:val="center"/>
        <w:rPr>
          <w:sz w:val="20"/>
          <w:szCs w:val="20"/>
        </w:rPr>
      </w:pPr>
      <w:r w:rsidRPr="009A5529">
        <w:rPr>
          <w:sz w:val="20"/>
          <w:szCs w:val="20"/>
        </w:rPr>
        <w:t>İSMET İNÖNÜ İLKÖĞRETİM OKULU MÜDÜRLÜĞÜNE</w:t>
      </w:r>
    </w:p>
    <w:p w:rsidR="00923B7F" w:rsidRPr="009A5529" w:rsidRDefault="00923B7F" w:rsidP="00507865">
      <w:pPr>
        <w:pStyle w:val="NormalWeb"/>
        <w:spacing w:before="0" w:beforeAutospacing="0" w:after="0" w:afterAutospacing="0"/>
        <w:jc w:val="center"/>
        <w:rPr>
          <w:sz w:val="20"/>
          <w:szCs w:val="20"/>
        </w:rPr>
      </w:pPr>
      <w:r w:rsidRPr="009A5529">
        <w:rPr>
          <w:sz w:val="20"/>
          <w:szCs w:val="20"/>
        </w:rPr>
        <w:t xml:space="preserve">                                                                              KÜTAHYA </w:t>
      </w:r>
    </w:p>
    <w:p w:rsidR="00923B7F" w:rsidRPr="009A5529" w:rsidRDefault="00923B7F" w:rsidP="00507865">
      <w:pPr>
        <w:pStyle w:val="NormalWeb"/>
        <w:ind w:firstLine="708"/>
        <w:rPr>
          <w:sz w:val="20"/>
          <w:szCs w:val="20"/>
        </w:rPr>
      </w:pPr>
      <w:r w:rsidRPr="009A5529">
        <w:rPr>
          <w:sz w:val="20"/>
          <w:szCs w:val="20"/>
        </w:rPr>
        <w:t xml:space="preserve">08.Şubat 2012 Çarşamba günü saat </w:t>
      </w:r>
      <w:smartTag w:uri="urn:schemas-microsoft-com:office:smarttags" w:element="metricconverter">
        <w:smartTagPr>
          <w:attr w:name="ProductID" w:val="12.00'"/>
        </w:smartTagPr>
        <w:r w:rsidRPr="009A5529">
          <w:rPr>
            <w:sz w:val="20"/>
            <w:szCs w:val="20"/>
          </w:rPr>
          <w:t>12.00'</w:t>
        </w:r>
      </w:smartTag>
      <w:r w:rsidRPr="009A5529">
        <w:rPr>
          <w:sz w:val="20"/>
          <w:szCs w:val="20"/>
        </w:rPr>
        <w:t xml:space="preserve"> de, 3/A sınıfında aşağıdaki gündem maddelerini görüşmek üzere 3. Sınıflar zümre öğretmenler kurulu toplantısını yapmak istiyorum. </w:t>
      </w:r>
    </w:p>
    <w:p w:rsidR="00923B7F" w:rsidRPr="009A5529" w:rsidRDefault="00923B7F" w:rsidP="00507865">
      <w:pPr>
        <w:pStyle w:val="NormalWeb"/>
        <w:ind w:firstLine="708"/>
        <w:rPr>
          <w:sz w:val="20"/>
          <w:szCs w:val="20"/>
        </w:rPr>
      </w:pPr>
      <w:r w:rsidRPr="009A5529">
        <w:rPr>
          <w:sz w:val="20"/>
          <w:szCs w:val="20"/>
        </w:rPr>
        <w:t xml:space="preserve">Gereğini bilgilerinize arz ederim. </w:t>
      </w:r>
    </w:p>
    <w:p w:rsidR="00923B7F" w:rsidRPr="009A5529" w:rsidRDefault="00923B7F" w:rsidP="00733260">
      <w:pPr>
        <w:pStyle w:val="NormalWeb"/>
        <w:jc w:val="center"/>
        <w:rPr>
          <w:sz w:val="20"/>
          <w:szCs w:val="20"/>
        </w:rPr>
      </w:pPr>
      <w:r w:rsidRPr="009A5529">
        <w:rPr>
          <w:sz w:val="20"/>
          <w:szCs w:val="20"/>
        </w:rPr>
        <w:t xml:space="preserve">                                                                                                                                     08.02.2011 </w:t>
      </w:r>
    </w:p>
    <w:p w:rsidR="00923B7F" w:rsidRPr="009A5529" w:rsidRDefault="00923B7F" w:rsidP="005A3D4D">
      <w:pPr>
        <w:pStyle w:val="NormalWeb"/>
        <w:ind w:left="2124"/>
        <w:rPr>
          <w:sz w:val="20"/>
          <w:szCs w:val="20"/>
        </w:rPr>
      </w:pPr>
      <w:r w:rsidRPr="009A5529">
        <w:rPr>
          <w:sz w:val="20"/>
          <w:szCs w:val="20"/>
        </w:rPr>
        <w:t xml:space="preserve">                                                                                                                        İsmail KAVUN </w:t>
      </w:r>
      <w:r w:rsidRPr="009A5529">
        <w:rPr>
          <w:sz w:val="20"/>
          <w:szCs w:val="20"/>
        </w:rPr>
        <w:tab/>
      </w:r>
      <w:r w:rsidRPr="009A5529">
        <w:rPr>
          <w:sz w:val="20"/>
          <w:szCs w:val="20"/>
        </w:rPr>
        <w:tab/>
      </w:r>
      <w:r w:rsidRPr="009A5529">
        <w:rPr>
          <w:sz w:val="20"/>
          <w:szCs w:val="20"/>
        </w:rPr>
        <w:tab/>
        <w:t xml:space="preserve">                                                                                             3-A Sınıf Öğretmeni (Zümre Bşk.)         </w:t>
      </w:r>
    </w:p>
    <w:p w:rsidR="00923B7F" w:rsidRPr="009A5529" w:rsidRDefault="00923B7F" w:rsidP="00507865">
      <w:pPr>
        <w:pStyle w:val="NormalWeb"/>
        <w:rPr>
          <w:sz w:val="20"/>
          <w:szCs w:val="20"/>
        </w:rPr>
      </w:pPr>
      <w:r w:rsidRPr="009A5529">
        <w:rPr>
          <w:sz w:val="20"/>
          <w:szCs w:val="20"/>
        </w:rPr>
        <w:tab/>
        <w:t xml:space="preserve">  GÜNDEM MADDELERİ </w:t>
      </w:r>
    </w:p>
    <w:p w:rsidR="00923B7F" w:rsidRPr="009A5529" w:rsidRDefault="00923B7F" w:rsidP="00507865">
      <w:pPr>
        <w:pStyle w:val="NormalWeb"/>
        <w:rPr>
          <w:sz w:val="20"/>
          <w:szCs w:val="20"/>
        </w:rPr>
      </w:pPr>
      <w:r w:rsidRPr="009A5529">
        <w:rPr>
          <w:sz w:val="20"/>
          <w:szCs w:val="20"/>
        </w:rPr>
        <w:t xml:space="preserve">1. Açılış ve yoklama </w:t>
      </w:r>
    </w:p>
    <w:p w:rsidR="00923B7F" w:rsidRPr="009A5529" w:rsidRDefault="00923B7F" w:rsidP="00507865">
      <w:pPr>
        <w:pStyle w:val="NormalWeb"/>
        <w:rPr>
          <w:sz w:val="20"/>
          <w:szCs w:val="20"/>
        </w:rPr>
      </w:pPr>
      <w:r w:rsidRPr="009A5529">
        <w:rPr>
          <w:sz w:val="20"/>
          <w:szCs w:val="20"/>
        </w:rPr>
        <w:t xml:space="preserve">2. I. dönemin değerlendirilmesi. </w:t>
      </w:r>
    </w:p>
    <w:p w:rsidR="00923B7F" w:rsidRPr="009A5529" w:rsidRDefault="00923B7F" w:rsidP="00507865">
      <w:pPr>
        <w:pStyle w:val="NormalWeb"/>
        <w:rPr>
          <w:sz w:val="20"/>
          <w:szCs w:val="20"/>
        </w:rPr>
      </w:pPr>
      <w:r w:rsidRPr="009A5529">
        <w:rPr>
          <w:sz w:val="20"/>
          <w:szCs w:val="20"/>
        </w:rPr>
        <w:t xml:space="preserve">3. II. dönem başarının arttırılması için alınacak yeni tedbirlerin, uygulanacak yeni yöntem ve tekniklerin görüşülmesi. </w:t>
      </w:r>
    </w:p>
    <w:p w:rsidR="00923B7F" w:rsidRPr="009A5529" w:rsidRDefault="00923B7F" w:rsidP="00507865">
      <w:pPr>
        <w:pStyle w:val="NormalWeb"/>
        <w:rPr>
          <w:sz w:val="20"/>
          <w:szCs w:val="20"/>
        </w:rPr>
      </w:pPr>
      <w:r w:rsidRPr="009A5529">
        <w:rPr>
          <w:sz w:val="20"/>
          <w:szCs w:val="20"/>
        </w:rPr>
        <w:t xml:space="preserve">4. 1. Dönem zümre toplantısının incelenmesi. </w:t>
      </w:r>
    </w:p>
    <w:p w:rsidR="00923B7F" w:rsidRPr="009A5529" w:rsidRDefault="00923B7F" w:rsidP="00507865">
      <w:pPr>
        <w:pStyle w:val="NormalWeb"/>
        <w:rPr>
          <w:sz w:val="20"/>
          <w:szCs w:val="20"/>
        </w:rPr>
      </w:pPr>
      <w:r w:rsidRPr="009A5529">
        <w:rPr>
          <w:sz w:val="20"/>
          <w:szCs w:val="20"/>
        </w:rPr>
        <w:t xml:space="preserve">5. Yıllık Planların ve Rehberlik faaliyetlerinin görüşülerek değerlendirilmesi. </w:t>
      </w:r>
    </w:p>
    <w:p w:rsidR="00923B7F" w:rsidRPr="009A5529" w:rsidRDefault="00923B7F" w:rsidP="00507865">
      <w:pPr>
        <w:pStyle w:val="NormalWeb"/>
        <w:rPr>
          <w:sz w:val="20"/>
          <w:szCs w:val="20"/>
        </w:rPr>
      </w:pPr>
      <w:r w:rsidRPr="009A5529">
        <w:rPr>
          <w:sz w:val="20"/>
          <w:szCs w:val="20"/>
        </w:rPr>
        <w:t xml:space="preserve">6. Sınıf kitaplıkları ve kitap okuma alışkanlığını kazandırmaya yönelik çalışmalar. </w:t>
      </w:r>
    </w:p>
    <w:p w:rsidR="00923B7F" w:rsidRPr="009A5529" w:rsidRDefault="00923B7F" w:rsidP="00507865">
      <w:pPr>
        <w:pStyle w:val="NormalWeb"/>
        <w:rPr>
          <w:sz w:val="20"/>
          <w:szCs w:val="20"/>
        </w:rPr>
      </w:pPr>
      <w:r w:rsidRPr="009A5529">
        <w:rPr>
          <w:sz w:val="20"/>
          <w:szCs w:val="20"/>
        </w:rPr>
        <w:t xml:space="preserve">7. Ölçme ve değerlendirme çalışmaları. </w:t>
      </w:r>
    </w:p>
    <w:p w:rsidR="00923B7F" w:rsidRPr="009A5529" w:rsidRDefault="00923B7F" w:rsidP="00507865">
      <w:pPr>
        <w:pStyle w:val="NormalWeb"/>
        <w:rPr>
          <w:sz w:val="20"/>
          <w:szCs w:val="20"/>
        </w:rPr>
      </w:pPr>
      <w:r w:rsidRPr="009A5529">
        <w:rPr>
          <w:sz w:val="20"/>
          <w:szCs w:val="20"/>
        </w:rPr>
        <w:t xml:space="preserve">8. Okul-öğretmen-veli işbirliği. Veli toplantı tarihlerinin belirlenmesi. </w:t>
      </w:r>
    </w:p>
    <w:p w:rsidR="00923B7F" w:rsidRPr="009A5529" w:rsidRDefault="00923B7F" w:rsidP="00507865">
      <w:pPr>
        <w:pStyle w:val="NormalWeb"/>
        <w:rPr>
          <w:sz w:val="20"/>
          <w:szCs w:val="20"/>
        </w:rPr>
      </w:pPr>
      <w:r w:rsidRPr="009A5529">
        <w:rPr>
          <w:sz w:val="20"/>
          <w:szCs w:val="20"/>
        </w:rPr>
        <w:t xml:space="preserve">9. Öğrencilerin okula devam –devamsızlıkları, kılık-kıyafet ve temizlik konuları </w:t>
      </w:r>
    </w:p>
    <w:p w:rsidR="00923B7F" w:rsidRPr="009A5529" w:rsidRDefault="00923B7F" w:rsidP="00507865">
      <w:pPr>
        <w:pStyle w:val="NormalWeb"/>
        <w:rPr>
          <w:sz w:val="20"/>
          <w:szCs w:val="20"/>
        </w:rPr>
      </w:pPr>
      <w:r w:rsidRPr="009A5529">
        <w:rPr>
          <w:sz w:val="20"/>
          <w:szCs w:val="20"/>
        </w:rPr>
        <w:t xml:space="preserve">10. Proje ve performans görevleri </w:t>
      </w:r>
    </w:p>
    <w:p w:rsidR="00923B7F" w:rsidRPr="009A5529" w:rsidRDefault="00923B7F" w:rsidP="00507865">
      <w:pPr>
        <w:pStyle w:val="NormalWeb"/>
        <w:rPr>
          <w:sz w:val="20"/>
          <w:szCs w:val="20"/>
        </w:rPr>
      </w:pPr>
      <w:r w:rsidRPr="009A5529">
        <w:rPr>
          <w:sz w:val="20"/>
          <w:szCs w:val="20"/>
        </w:rPr>
        <w:t xml:space="preserve">11. Serbest etkinlikler dersinin değerlendirilmesi. </w:t>
      </w:r>
    </w:p>
    <w:p w:rsidR="00923B7F" w:rsidRPr="009A5529" w:rsidRDefault="00923B7F" w:rsidP="00507865">
      <w:pPr>
        <w:pStyle w:val="NormalWeb"/>
        <w:rPr>
          <w:sz w:val="20"/>
          <w:szCs w:val="20"/>
        </w:rPr>
      </w:pPr>
      <w:r w:rsidRPr="009A5529">
        <w:rPr>
          <w:sz w:val="20"/>
          <w:szCs w:val="20"/>
        </w:rPr>
        <w:t xml:space="preserve">12. Ders araç gereçlerinin kullanımı. </w:t>
      </w:r>
    </w:p>
    <w:p w:rsidR="00923B7F" w:rsidRPr="009A5529" w:rsidRDefault="00923B7F" w:rsidP="00507865">
      <w:pPr>
        <w:pStyle w:val="NormalWeb"/>
        <w:rPr>
          <w:sz w:val="20"/>
          <w:szCs w:val="20"/>
        </w:rPr>
      </w:pPr>
      <w:r w:rsidRPr="009A5529">
        <w:rPr>
          <w:sz w:val="20"/>
          <w:szCs w:val="20"/>
        </w:rPr>
        <w:t xml:space="preserve">13. Belirli gün ve haftaların kutlanılması ile ilgili konuların görüşülmesi. </w:t>
      </w:r>
    </w:p>
    <w:p w:rsidR="00923B7F" w:rsidRPr="009A5529" w:rsidRDefault="00923B7F" w:rsidP="00507865">
      <w:pPr>
        <w:pStyle w:val="NormalWeb"/>
        <w:rPr>
          <w:sz w:val="20"/>
          <w:szCs w:val="20"/>
        </w:rPr>
      </w:pPr>
      <w:r w:rsidRPr="009A5529">
        <w:rPr>
          <w:sz w:val="20"/>
          <w:szCs w:val="20"/>
        </w:rPr>
        <w:t xml:space="preserve">14. Dilek ve temenniler </w:t>
      </w:r>
    </w:p>
    <w:p w:rsidR="00923B7F" w:rsidRPr="009A5529" w:rsidRDefault="00923B7F" w:rsidP="00507865">
      <w:pPr>
        <w:pStyle w:val="NormalWeb"/>
        <w:jc w:val="center"/>
        <w:rPr>
          <w:sz w:val="20"/>
          <w:szCs w:val="20"/>
        </w:rPr>
      </w:pPr>
      <w:r w:rsidRPr="009A5529">
        <w:rPr>
          <w:sz w:val="20"/>
          <w:szCs w:val="20"/>
        </w:rPr>
        <w:t>U Y G U N D U R</w:t>
      </w:r>
    </w:p>
    <w:p w:rsidR="00923B7F" w:rsidRPr="009A5529" w:rsidRDefault="00923B7F" w:rsidP="00507865">
      <w:pPr>
        <w:pStyle w:val="NormalWeb"/>
        <w:jc w:val="center"/>
        <w:rPr>
          <w:sz w:val="20"/>
          <w:szCs w:val="20"/>
        </w:rPr>
      </w:pPr>
      <w:r w:rsidRPr="009A5529">
        <w:rPr>
          <w:sz w:val="20"/>
          <w:szCs w:val="20"/>
        </w:rPr>
        <w:t>…/.02/2012</w:t>
      </w:r>
    </w:p>
    <w:p w:rsidR="00923B7F" w:rsidRPr="009A5529" w:rsidRDefault="00923B7F" w:rsidP="00507865">
      <w:pPr>
        <w:pStyle w:val="NormalWeb"/>
        <w:jc w:val="center"/>
        <w:rPr>
          <w:sz w:val="20"/>
          <w:szCs w:val="20"/>
        </w:rPr>
      </w:pPr>
      <w:r w:rsidRPr="009A5529">
        <w:rPr>
          <w:sz w:val="20"/>
          <w:szCs w:val="20"/>
        </w:rPr>
        <w:t>MUSTAFA OK</w:t>
      </w:r>
    </w:p>
    <w:p w:rsidR="00923B7F" w:rsidRPr="009A5529" w:rsidRDefault="00923B7F" w:rsidP="00507865">
      <w:pPr>
        <w:pStyle w:val="NormalWeb"/>
        <w:jc w:val="center"/>
        <w:rPr>
          <w:sz w:val="20"/>
          <w:szCs w:val="20"/>
        </w:rPr>
      </w:pPr>
      <w:r w:rsidRPr="009A5529">
        <w:rPr>
          <w:sz w:val="20"/>
          <w:szCs w:val="20"/>
        </w:rPr>
        <w:t>Okul Müdürü</w:t>
      </w:r>
    </w:p>
    <w:p w:rsidR="00923B7F" w:rsidRPr="009A5529" w:rsidRDefault="00923B7F" w:rsidP="00507865">
      <w:pPr>
        <w:pStyle w:val="NormalWeb"/>
        <w:jc w:val="center"/>
        <w:rPr>
          <w:sz w:val="20"/>
          <w:szCs w:val="20"/>
        </w:rPr>
      </w:pPr>
    </w:p>
    <w:p w:rsidR="00923B7F" w:rsidRDefault="00923B7F" w:rsidP="009A5529">
      <w:pPr>
        <w:pStyle w:val="NormalWeb"/>
        <w:rPr>
          <w:sz w:val="20"/>
          <w:szCs w:val="20"/>
        </w:rPr>
      </w:pPr>
    </w:p>
    <w:p w:rsidR="00923B7F" w:rsidRPr="009A5529" w:rsidRDefault="00923B7F" w:rsidP="009A5529">
      <w:pPr>
        <w:pStyle w:val="NormalWeb"/>
        <w:rPr>
          <w:sz w:val="20"/>
          <w:szCs w:val="20"/>
        </w:rPr>
      </w:pPr>
    </w:p>
    <w:p w:rsidR="00923B7F" w:rsidRPr="009A5529" w:rsidRDefault="00923B7F" w:rsidP="00507865">
      <w:pPr>
        <w:pStyle w:val="NormalWeb"/>
        <w:spacing w:before="0" w:beforeAutospacing="0" w:after="0" w:afterAutospacing="0"/>
        <w:jc w:val="center"/>
        <w:rPr>
          <w:sz w:val="20"/>
          <w:szCs w:val="20"/>
        </w:rPr>
      </w:pPr>
      <w:r w:rsidRPr="009A5529">
        <w:rPr>
          <w:sz w:val="20"/>
          <w:szCs w:val="20"/>
        </w:rPr>
        <w:t>2011-2012 EĞİTİM-ÖĞRETİM YILI  İSMET İNÖNÜ İLKÖĞRETİM OKULU</w:t>
      </w:r>
    </w:p>
    <w:p w:rsidR="00923B7F" w:rsidRPr="009A5529" w:rsidRDefault="00923B7F" w:rsidP="00507865">
      <w:pPr>
        <w:pStyle w:val="NormalWeb"/>
        <w:spacing w:before="0" w:beforeAutospacing="0" w:after="0" w:afterAutospacing="0"/>
        <w:jc w:val="center"/>
        <w:rPr>
          <w:sz w:val="20"/>
          <w:szCs w:val="20"/>
        </w:rPr>
      </w:pPr>
      <w:r w:rsidRPr="009A5529">
        <w:rPr>
          <w:sz w:val="20"/>
          <w:szCs w:val="20"/>
        </w:rPr>
        <w:t>3. SINIFLAR 2.DÖNEM ZÜMRE ÖĞRETMENLER KURULU TOPLANTI TUTANAĞI</w:t>
      </w:r>
    </w:p>
    <w:p w:rsidR="00923B7F" w:rsidRPr="009A5529" w:rsidRDefault="00923B7F" w:rsidP="00507865">
      <w:pPr>
        <w:pStyle w:val="NormalWeb"/>
        <w:spacing w:before="0" w:beforeAutospacing="0" w:after="0" w:afterAutospacing="0"/>
        <w:jc w:val="center"/>
        <w:rPr>
          <w:sz w:val="20"/>
          <w:szCs w:val="20"/>
        </w:rPr>
      </w:pP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Toplantı Tarihi :                                             08 / 02 / 2012 </w:t>
      </w:r>
    </w:p>
    <w:p w:rsidR="00923B7F" w:rsidRPr="009A5529" w:rsidRDefault="00923B7F" w:rsidP="00507865">
      <w:pPr>
        <w:pStyle w:val="NormalWeb"/>
        <w:spacing w:before="0" w:beforeAutospacing="0" w:after="0" w:afterAutospacing="0"/>
        <w:rPr>
          <w:sz w:val="20"/>
          <w:szCs w:val="20"/>
        </w:rPr>
      </w:pPr>
      <w:r w:rsidRPr="009A5529">
        <w:rPr>
          <w:sz w:val="20"/>
          <w:szCs w:val="20"/>
        </w:rPr>
        <w:t>Toplantı Yeri :                                               3/A Sınıfı</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Toplantı Saati :                                              12.00 </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Toplantı No :                                                   2 </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Toplantıya katılanlar : </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İSMAİL KAVUN                           3/A sınıf Öğretmeni </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Cemile BALI                                  3/B Sınıf Öğretmeni </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MEHMET KIRICI                         3/C Sınıf Öğretmeni </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Okulumuz öğretmenler odasında 08 /02 / 2012 tarihinde saat 12.00’de zümre başkanı İSMAİL KAVUN    başkanlığında 3. Sınıf öğretmenleri 3/A sınıfında toplandı. Zümre toplantısına geçilmeden önce zümre gündemi birlikte oluşturuldu. </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GÜNDEM MADDELERİ </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1. Açılış ve yoklama </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2. I. dönemin değerlendirilmesi. </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3. II. dönem başarının arttırılması için alınacak yeni tedbirlerin, uygulanacak yeni yöntem ve tekniklerin görüşülmesi. </w:t>
      </w:r>
    </w:p>
    <w:p w:rsidR="00923B7F" w:rsidRPr="009A5529" w:rsidRDefault="00923B7F" w:rsidP="00507865">
      <w:pPr>
        <w:pStyle w:val="NormalWeb"/>
        <w:spacing w:before="0" w:beforeAutospacing="0" w:after="0" w:afterAutospacing="0"/>
        <w:rPr>
          <w:sz w:val="20"/>
          <w:szCs w:val="20"/>
        </w:rPr>
      </w:pPr>
      <w:r w:rsidRPr="009A5529">
        <w:rPr>
          <w:sz w:val="20"/>
          <w:szCs w:val="20"/>
        </w:rPr>
        <w:t>4. 1. Dönem zümre toplantısı hakkında görüşmeler.</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5. Yıllık Planların ve Rehberlik faaliyetlerinin görüşülerek değerlendirilmesi. </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6. Sınıf kitaplıkları ve kitap okuma alışkanlığını kazandırmaya yönelik çalışmalar. </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7. Ölçme ve değerlendirme çalışmaları. </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8. Okul-öğretmen-veli işbirliği. Veli toplantı tarihlerinin belirlenmesi. </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9. Öğrencilerin okula devam –devamsızlıkları, kılık-kıyafet ve temizlik konuları </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10. Proje ve performans görevleri </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11. Serbest etkinlikler dersinin değerlendirilmesi. </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12. Ders araç gereçlerinin kullanımı. </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13. Belirli gün ve haftaların kutlanılması ile ilgili konuların görüşülmesi. </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14. Dilek ve temenniler </w:t>
      </w:r>
    </w:p>
    <w:p w:rsidR="00923B7F" w:rsidRPr="009A5529" w:rsidRDefault="00923B7F" w:rsidP="00507865">
      <w:pPr>
        <w:pStyle w:val="NormalWeb"/>
        <w:spacing w:before="0" w:beforeAutospacing="0" w:after="0" w:afterAutospacing="0"/>
        <w:rPr>
          <w:sz w:val="20"/>
          <w:szCs w:val="20"/>
        </w:rPr>
      </w:pPr>
      <w:r w:rsidRPr="009A5529">
        <w:rPr>
          <w:sz w:val="20"/>
          <w:szCs w:val="20"/>
        </w:rPr>
        <w:t xml:space="preserve">GÜNDEM MADDELERİNİN GÖRÜŞÜLMESİ </w:t>
      </w:r>
    </w:p>
    <w:p w:rsidR="00923B7F" w:rsidRPr="009A5529" w:rsidRDefault="00923B7F" w:rsidP="00507865">
      <w:pPr>
        <w:pStyle w:val="NormalWeb"/>
        <w:rPr>
          <w:sz w:val="20"/>
          <w:szCs w:val="20"/>
        </w:rPr>
      </w:pPr>
      <w:r w:rsidRPr="009A5529">
        <w:rPr>
          <w:sz w:val="20"/>
          <w:szCs w:val="20"/>
        </w:rPr>
        <w:t xml:space="preserve">1. İsmet İnönü İlköğretim Okulu 3. Sınıf Zümre Öğretmenler Kurulu, İlköğretim Kurumları Yönetmeliği’nin 95. Maddesi gereğince, yukarıda yeri, zamanı ve saati belirtilmiş olan toplantıyı yapmak üzere zümre başkanı ve 3/A sınıf öğretmeni İSMAİL KAVUN un başkanlığında toplandı. Zümre Gündemi okundu. </w:t>
      </w:r>
    </w:p>
    <w:p w:rsidR="00923B7F" w:rsidRPr="009A5529" w:rsidRDefault="00923B7F" w:rsidP="00507865">
      <w:pPr>
        <w:pStyle w:val="NormalWeb"/>
        <w:rPr>
          <w:sz w:val="20"/>
          <w:szCs w:val="20"/>
        </w:rPr>
      </w:pPr>
      <w:r w:rsidRPr="009A5529">
        <w:rPr>
          <w:sz w:val="20"/>
          <w:szCs w:val="20"/>
        </w:rPr>
        <w:t xml:space="preserve">2. 3 / A sınıf öğretmeni İSMAİL KAVUN birinci dönem çalışmalarının programa uygun olarak yürütüldüğünü, dönem başında belirlenen amaç ve davranışlara büyük ölçüde ulaşıldığını belirtmiştir. 3 / B sınıf öğretmeni CEMİLE BALI 1.Dönem ders kitaplarından Matematik ve Hayat Bilgisi konuların planlama gereği bitirilemediği Türkçe ders kitabının  bitirildiğini belirtti. Bütün derslerde planlanan yere zamanında ulaşıldığı, konuların amacına uygun yöntem ve tekniklerle işlendiği ve gerekli başarının sağlandığını belirtmiştir. 3 / C sınıf öğretmeni MEHMET KIRICI ’da Sene başında yapılan planlamaya uygun olarak tüm derslerde işlenecek konuların yetiştirildiğini belirtmiştir. Bu sene 5 gün kar tatili olduğunu fakat konuların 1. Dönemde tamamlandığını belirtti. Sınıf ortamında mevcut olan bilgisayar ve projeksiyon makinesinin etkili şekilde kullanıldığını, İkinci dönem de aynı şekilde devam edileceğini bildirmiştir. </w:t>
      </w:r>
    </w:p>
    <w:p w:rsidR="00923B7F" w:rsidRPr="009A5529" w:rsidRDefault="00923B7F" w:rsidP="00507865">
      <w:pPr>
        <w:pStyle w:val="NormalWeb"/>
        <w:rPr>
          <w:sz w:val="20"/>
          <w:szCs w:val="20"/>
        </w:rPr>
      </w:pPr>
      <w:r w:rsidRPr="009A5529">
        <w:rPr>
          <w:sz w:val="20"/>
          <w:szCs w:val="20"/>
        </w:rPr>
        <w:t xml:space="preserve">3. 3 / B sınıf öğretmeni CEMİLE BALI, II. dönem başarının arttırılması için alınacak yeni tedbirler, uygulanacak yeni yöntem ve teknikler ile programda yer alan kavramlar gözden geçirilerek beyin fırtınası, kavram haritaları, görüşme, anlatım, açık uçlu sorular, drama tekniklerinin derslerde mümkün olduğunca kullanılması gerektiğini ifade etti. Başarının arttırılmasında kitap okumanın ve okuduğunu anlamanın önemine işaret etti. Sınıfta mevcut olan, okuma hızları düşük ve anlamada istenilen seviyede olmayan öğrenciler bulunduğunu, bunların seviyelerini geliştirmek için bu öğrencilere daha fazla kitap okuma, okunan metinlerle ilgili anlama etkinliklerinin yaptırılması gereğini vurguladı. </w:t>
      </w:r>
    </w:p>
    <w:p w:rsidR="00923B7F" w:rsidRPr="009A5529" w:rsidRDefault="00923B7F" w:rsidP="00507865">
      <w:pPr>
        <w:pStyle w:val="NormalWeb"/>
        <w:rPr>
          <w:sz w:val="20"/>
          <w:szCs w:val="20"/>
        </w:rPr>
      </w:pPr>
      <w:r w:rsidRPr="009A5529">
        <w:rPr>
          <w:sz w:val="20"/>
          <w:szCs w:val="20"/>
        </w:rPr>
        <w:t xml:space="preserve">3 / A sınıf öğretmeni İSMAİL KAVUN ders işlenişlerinde dramatizasyon, slayt ve sunulardan yararlanma, soru-yanıt, yaparak yaşayarak öğrenme, grup çalışması, sınıflar arası işbirliği yapılması gibi yöntem ve tekniklerin daha sık olarak kullanılması gerektiğini söyledi. </w:t>
      </w:r>
    </w:p>
    <w:p w:rsidR="00923B7F" w:rsidRPr="009A5529" w:rsidRDefault="00923B7F" w:rsidP="00507865">
      <w:pPr>
        <w:pStyle w:val="NormalWeb"/>
        <w:rPr>
          <w:sz w:val="20"/>
          <w:szCs w:val="20"/>
        </w:rPr>
      </w:pPr>
      <w:r w:rsidRPr="009A5529">
        <w:rPr>
          <w:sz w:val="20"/>
          <w:szCs w:val="20"/>
        </w:rPr>
        <w:t xml:space="preserve">3/C sınıf öğretmeni MEHMET KIRICI’ da belirtilen görüş ve düşüncelere katıldığını, özellikle arkadaşlarından geride bulunan öğrencilerin kazanılması için onlara daha fazla ilgi ve destek vermenin başarılarını yükselteceğini belirtti. </w:t>
      </w:r>
    </w:p>
    <w:p w:rsidR="00923B7F" w:rsidRPr="009A5529" w:rsidRDefault="00923B7F" w:rsidP="00507865">
      <w:pPr>
        <w:pStyle w:val="NormalWeb"/>
        <w:rPr>
          <w:sz w:val="20"/>
          <w:szCs w:val="20"/>
        </w:rPr>
      </w:pPr>
      <w:r w:rsidRPr="009A5529">
        <w:rPr>
          <w:sz w:val="20"/>
          <w:szCs w:val="20"/>
        </w:rPr>
        <w:t>4. 1. Dönem zümre toplantısında alınan kararlar gözden geçirilerek gerekli çalışmaların yapıldığını zümre başkanı İSMAİL KAVUN belirtti. Ayrıca Bölge zümre toplantısında konuşulan konuları, bölge okullarındaki zümre başkanları ile paylaşacağını dile getirdi. Bölge zümresinde alınan kararları ise daha sonra zümre arkadaşlarına aktaracağını belirtti.</w:t>
      </w:r>
    </w:p>
    <w:p w:rsidR="00923B7F" w:rsidRPr="009A5529" w:rsidRDefault="00923B7F" w:rsidP="00507865">
      <w:pPr>
        <w:pStyle w:val="NormalWeb"/>
        <w:rPr>
          <w:sz w:val="20"/>
          <w:szCs w:val="20"/>
        </w:rPr>
      </w:pPr>
      <w:r w:rsidRPr="009A5529">
        <w:rPr>
          <w:sz w:val="20"/>
          <w:szCs w:val="20"/>
        </w:rPr>
        <w:t xml:space="preserve">5. Rehberlik faaliyetlerine planlandığı gibi devam edilmesi gerektiği belirtildi. Pazartesi günleri son saatte sosyal kulüp çalışmaları ile dönüşümlü olarak işlenmesi ve Okulumuza gelen rehber öğretmeni ile koordineli bir şekilde çalışılmaya devam edilmesi, Uygulanacak etkinliklerin planlarının okul müdürüne imzalatılması, elde edilen sonuçların değerlendirilerek belirlenen sorunların çözümü yönünde adımlar atılması kararlaştırıldı. </w:t>
      </w:r>
    </w:p>
    <w:p w:rsidR="00923B7F" w:rsidRPr="009A5529" w:rsidRDefault="00923B7F" w:rsidP="00507865">
      <w:pPr>
        <w:pStyle w:val="NormalWeb"/>
        <w:rPr>
          <w:sz w:val="20"/>
          <w:szCs w:val="20"/>
        </w:rPr>
      </w:pPr>
      <w:r w:rsidRPr="009A5529">
        <w:rPr>
          <w:sz w:val="20"/>
          <w:szCs w:val="20"/>
        </w:rPr>
        <w:t xml:space="preserve">Yıllık planların uygulanması ile ilgili olarak da, her üç sınıfta da eğitim ve öğretim faaliyetlerinin yıllık planda belirtilen sürelerde yürütüldüğü belirtildi. </w:t>
      </w:r>
    </w:p>
    <w:p w:rsidR="00923B7F" w:rsidRPr="009A5529" w:rsidRDefault="00923B7F" w:rsidP="00507865">
      <w:pPr>
        <w:pStyle w:val="NormalWeb"/>
        <w:rPr>
          <w:sz w:val="20"/>
          <w:szCs w:val="20"/>
        </w:rPr>
      </w:pPr>
      <w:r w:rsidRPr="009A5529">
        <w:rPr>
          <w:sz w:val="20"/>
          <w:szCs w:val="20"/>
        </w:rPr>
        <w:t xml:space="preserve">6.  3 / A sınıf öğretmeni İSMAİL KAVUN sınıf kitaplıklarının yeterince zengin olduğunu ancak en önemli sorunun, bazı öğrencilere okumayı sevdirme olduğunu söyledi. 2. yarı için her öğrencinin sınıf kitaplığına </w:t>
      </w:r>
      <w:smartTag w:uri="urn:schemas-microsoft-com:office:smarttags" w:element="metricconverter">
        <w:smartTagPr>
          <w:attr w:name="ProductID" w:val="2’"/>
        </w:smartTagPr>
        <w:r w:rsidRPr="009A5529">
          <w:rPr>
            <w:sz w:val="20"/>
            <w:szCs w:val="20"/>
          </w:rPr>
          <w:t>2’</w:t>
        </w:r>
      </w:smartTag>
      <w:r w:rsidRPr="009A5529">
        <w:rPr>
          <w:sz w:val="20"/>
          <w:szCs w:val="20"/>
        </w:rPr>
        <w:t xml:space="preserve"> şer kitap hediye ettiğini, yeni kitapların daha fazla ilgi uyandırabileceğini söyledi. 3 / B sınıf öğretmeni CEMİLE BALI 1. Dönem bu konuda zaman zaman sıkıntı yaşamasına rağmen her öğrencinin ortalama 10 kitap okuduğunu ve bunu da e-okula zamanında işlediğini belirtti. 3-C sınıf öğretmeni MEHMET KIRICI; Kitaplıklarda bulunan kitapların belli zamanlarda şubeler arasında kitap değişimi yapılarak daha fazla sayıda kitapla öğrencilere seçme hakkı vermenin yararlı olabileceğini söyledi. </w:t>
      </w:r>
    </w:p>
    <w:p w:rsidR="00923B7F" w:rsidRPr="009A5529" w:rsidRDefault="00923B7F" w:rsidP="00507865">
      <w:pPr>
        <w:pStyle w:val="NormalWeb"/>
        <w:rPr>
          <w:sz w:val="20"/>
          <w:szCs w:val="20"/>
        </w:rPr>
      </w:pPr>
      <w:r w:rsidRPr="009A5529">
        <w:rPr>
          <w:sz w:val="20"/>
          <w:szCs w:val="20"/>
        </w:rPr>
        <w:t xml:space="preserve">7. Ölçme ve değerlendirme çalışmalarında gözlemlerin yapılması, davranışların elektronik ortamda bilgisayarda uygun programlar doğrultusunda ilgili yerlere işlenmesinin daha faydalı olacağı belirtildi. CEMİLE BALIE-okula işlenen 3 ders içi notunun 1 tanesinin ders içi performansa, 1 tanesinin gözlem formları ortalamasına ve 1 tanesinin de Ürün dosyası notlarına verilmesi gerektiğini belirtti. </w:t>
      </w:r>
    </w:p>
    <w:p w:rsidR="00923B7F" w:rsidRPr="009A5529" w:rsidRDefault="00923B7F" w:rsidP="00C52F55">
      <w:pPr>
        <w:pStyle w:val="NormalWeb"/>
        <w:rPr>
          <w:sz w:val="20"/>
          <w:szCs w:val="20"/>
        </w:rPr>
      </w:pPr>
      <w:r w:rsidRPr="009A5529">
        <w:rPr>
          <w:sz w:val="20"/>
          <w:szCs w:val="20"/>
        </w:rPr>
        <w:t>8. MEHMET KIRICI :“Velilerle bireysel görüşmelerin yapılmasının faydaları hakkında görüş birliğine varıldı. II. Dönem veli toplantılarının mart ayının ortalarında yapılarak öğrencilerin durumlarının görüşülmesi ve seviyesi düşük öğrenci velileri ile eksiklikler üzerinde görüşülerek yapılacak çalışmaların birlikte planlamasını vurguladı.”</w:t>
      </w:r>
      <w:bookmarkStart w:id="0" w:name="_GoBack"/>
      <w:bookmarkEnd w:id="0"/>
    </w:p>
    <w:p w:rsidR="00923B7F" w:rsidRPr="009A5529" w:rsidRDefault="00923B7F" w:rsidP="00507865">
      <w:pPr>
        <w:pStyle w:val="NormalWeb"/>
        <w:rPr>
          <w:sz w:val="20"/>
          <w:szCs w:val="20"/>
        </w:rPr>
      </w:pPr>
      <w:r w:rsidRPr="009A5529">
        <w:rPr>
          <w:sz w:val="20"/>
          <w:szCs w:val="20"/>
        </w:rPr>
        <w:t>9. 3 / A sınıf öğretmeni İSMAİL KAVUN, öğrencilerin okula düzenli devam etmesinin öneminin ilk veliler toplantısında hatırlatarak bundan sonraki okul günlerinde de okula devamın önemi üzerinde özellikle durulmasına, hastalık dışında çok önemli bir mazereti olmadıktan sonra öğrencinin mutlaka okula devamının sağlanması gerektiğinin velilere anlatılması gerektiğini belirtti. 3/C sınıf öğretmeni Mehmet kırıcı:” 3. Sınıflarda hastalık izin ve raporlar dışında öğrencilerimizde devamsızlıklar yaşanmadığını belirtti.</w:t>
      </w:r>
    </w:p>
    <w:p w:rsidR="00923B7F" w:rsidRPr="009A5529" w:rsidRDefault="00923B7F" w:rsidP="00507865">
      <w:pPr>
        <w:pStyle w:val="NormalWeb"/>
        <w:rPr>
          <w:sz w:val="20"/>
          <w:szCs w:val="20"/>
        </w:rPr>
      </w:pPr>
      <w:r w:rsidRPr="009A5529">
        <w:rPr>
          <w:sz w:val="20"/>
          <w:szCs w:val="20"/>
        </w:rPr>
        <w:t xml:space="preserve">3 / B sınıf öğretmeni CEMİLE BALI ise okulumuzda öğrencinin düzenli devamı konusunda pek sıkıntı yaşanmadığını, sağlık problemi olan öğrencilerin de sağlık raporu getirdiklerinin belirtti. </w:t>
      </w:r>
    </w:p>
    <w:p w:rsidR="00923B7F" w:rsidRPr="009A5529" w:rsidRDefault="00923B7F" w:rsidP="00507865">
      <w:pPr>
        <w:pStyle w:val="NormalWeb"/>
        <w:rPr>
          <w:sz w:val="20"/>
          <w:szCs w:val="20"/>
        </w:rPr>
      </w:pPr>
      <w:r w:rsidRPr="009A5529">
        <w:rPr>
          <w:sz w:val="20"/>
          <w:szCs w:val="20"/>
        </w:rPr>
        <w:t xml:space="preserve">Belirli aralıklarla temizlik kontrollerinin yapılması, el yıkama ve tuvalet kullanma alışkanlıklarının sık sık anlatılması, diş fırçalamanın önemi belirtilerek, okul kıyafetleri dışında kıyafet giyilmemesine dikkat edilmesi kararlaştırıldı. </w:t>
      </w:r>
    </w:p>
    <w:p w:rsidR="00923B7F" w:rsidRPr="009A5529" w:rsidRDefault="00923B7F" w:rsidP="00507865">
      <w:pPr>
        <w:pStyle w:val="NormalWeb"/>
        <w:rPr>
          <w:sz w:val="20"/>
          <w:szCs w:val="20"/>
        </w:rPr>
      </w:pPr>
      <w:r w:rsidRPr="009A5529">
        <w:rPr>
          <w:sz w:val="20"/>
          <w:szCs w:val="20"/>
        </w:rPr>
        <w:t xml:space="preserve">10. 2. Dönem için performans görevi olarak, 1.zümre öğretmenler kurulunda belirlenen konulardan seçilerek öğrencilere mart ayının ilk yarısında dağıtılması ve 30 Nisan 2012’ye kadar toplanıp belirlenen değerlendirme ölçekleri ile değerlendirilmesi kararlaştırıldı. </w:t>
      </w:r>
    </w:p>
    <w:p w:rsidR="00923B7F" w:rsidRPr="009A5529" w:rsidRDefault="00923B7F" w:rsidP="00507865">
      <w:pPr>
        <w:pStyle w:val="NormalWeb"/>
        <w:rPr>
          <w:sz w:val="20"/>
          <w:szCs w:val="20"/>
        </w:rPr>
      </w:pPr>
      <w:r w:rsidRPr="009A5529">
        <w:rPr>
          <w:sz w:val="20"/>
          <w:szCs w:val="20"/>
        </w:rPr>
        <w:t xml:space="preserve">Proje görevlerinin de Mart ayının ikinci yarısında dağıtılarak 28 Mayıs 2012 tarihinde değerlendirilmek üzere teslim edilmesi benimsendi. Projelerin hazırlanması sürecinde öğrencilere gerekli rehberliğin yapılması kararlaştırıldı.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09"/>
        <w:gridCol w:w="3817"/>
        <w:gridCol w:w="4162"/>
        <w:gridCol w:w="1176"/>
      </w:tblGrid>
      <w:tr w:rsidR="00923B7F" w:rsidRPr="009A5529" w:rsidTr="00EB32BD">
        <w:tc>
          <w:tcPr>
            <w:tcW w:w="0" w:type="auto"/>
          </w:tcPr>
          <w:p w:rsidR="00923B7F" w:rsidRPr="009A5529" w:rsidRDefault="00923B7F" w:rsidP="00507865">
            <w:pPr>
              <w:pStyle w:val="NormalWeb"/>
              <w:rPr>
                <w:rFonts w:ascii="Calibri" w:hAnsi="Calibri" w:cs="Calibri"/>
                <w:sz w:val="20"/>
                <w:szCs w:val="20"/>
              </w:rPr>
            </w:pPr>
            <w:r w:rsidRPr="009A5529">
              <w:rPr>
                <w:rFonts w:ascii="Calibri" w:hAnsi="Calibri" w:cs="Calibri"/>
                <w:sz w:val="20"/>
                <w:szCs w:val="20"/>
              </w:rPr>
              <w:t>DERSİN ADI</w:t>
            </w:r>
          </w:p>
        </w:tc>
        <w:tc>
          <w:tcPr>
            <w:tcW w:w="0" w:type="auto"/>
          </w:tcPr>
          <w:p w:rsidR="00923B7F" w:rsidRPr="009A5529" w:rsidRDefault="00923B7F" w:rsidP="00507865">
            <w:pPr>
              <w:pStyle w:val="NormalWeb"/>
              <w:rPr>
                <w:rFonts w:ascii="Calibri" w:hAnsi="Calibri" w:cs="Calibri"/>
                <w:sz w:val="20"/>
                <w:szCs w:val="20"/>
              </w:rPr>
            </w:pPr>
            <w:r w:rsidRPr="009A5529">
              <w:rPr>
                <w:rFonts w:ascii="Calibri" w:hAnsi="Calibri" w:cs="Calibri"/>
                <w:sz w:val="20"/>
                <w:szCs w:val="20"/>
              </w:rPr>
              <w:t>PROJE  ADI</w:t>
            </w:r>
          </w:p>
        </w:tc>
        <w:tc>
          <w:tcPr>
            <w:tcW w:w="0" w:type="auto"/>
          </w:tcPr>
          <w:p w:rsidR="00923B7F" w:rsidRPr="009A5529" w:rsidRDefault="00923B7F" w:rsidP="00507865">
            <w:pPr>
              <w:pStyle w:val="NormalWeb"/>
              <w:rPr>
                <w:rFonts w:ascii="Calibri" w:hAnsi="Calibri" w:cs="Calibri"/>
                <w:sz w:val="20"/>
                <w:szCs w:val="20"/>
              </w:rPr>
            </w:pPr>
            <w:r w:rsidRPr="009A5529">
              <w:rPr>
                <w:rFonts w:ascii="Calibri" w:hAnsi="Calibri" w:cs="Calibri"/>
                <w:sz w:val="20"/>
                <w:szCs w:val="20"/>
              </w:rPr>
              <w:t>PERFORMAS ADI</w:t>
            </w:r>
          </w:p>
        </w:tc>
        <w:tc>
          <w:tcPr>
            <w:tcW w:w="0" w:type="auto"/>
          </w:tcPr>
          <w:p w:rsidR="00923B7F" w:rsidRPr="009A5529" w:rsidRDefault="00923B7F" w:rsidP="00507865">
            <w:pPr>
              <w:pStyle w:val="NormalWeb"/>
              <w:rPr>
                <w:sz w:val="20"/>
                <w:szCs w:val="20"/>
              </w:rPr>
            </w:pPr>
            <w:r w:rsidRPr="009A5529">
              <w:rPr>
                <w:sz w:val="20"/>
                <w:szCs w:val="20"/>
              </w:rPr>
              <w:t>TESLİM TARİHİ</w:t>
            </w:r>
          </w:p>
        </w:tc>
      </w:tr>
      <w:tr w:rsidR="00923B7F" w:rsidRPr="009A5529" w:rsidTr="00EB32BD">
        <w:tc>
          <w:tcPr>
            <w:tcW w:w="0" w:type="auto"/>
          </w:tcPr>
          <w:p w:rsidR="00923B7F" w:rsidRPr="009A5529" w:rsidRDefault="00923B7F" w:rsidP="00507865">
            <w:pPr>
              <w:pStyle w:val="NormalWeb"/>
              <w:rPr>
                <w:rFonts w:ascii="Calibri" w:hAnsi="Calibri" w:cs="Calibri"/>
                <w:sz w:val="20"/>
                <w:szCs w:val="20"/>
              </w:rPr>
            </w:pPr>
            <w:r w:rsidRPr="009A5529">
              <w:rPr>
                <w:rFonts w:ascii="Calibri" w:hAnsi="Calibri" w:cs="Calibri"/>
                <w:sz w:val="20"/>
                <w:szCs w:val="20"/>
              </w:rPr>
              <w:t>HAYAT BİLGİSİ</w:t>
            </w:r>
          </w:p>
        </w:tc>
        <w:tc>
          <w:tcPr>
            <w:tcW w:w="0" w:type="auto"/>
          </w:tcPr>
          <w:p w:rsidR="00923B7F" w:rsidRPr="009A5529" w:rsidRDefault="00923B7F" w:rsidP="00507865">
            <w:pPr>
              <w:pStyle w:val="NormalWeb"/>
              <w:rPr>
                <w:rFonts w:ascii="Calibri" w:hAnsi="Calibri" w:cs="Calibri"/>
                <w:sz w:val="20"/>
                <w:szCs w:val="20"/>
              </w:rPr>
            </w:pPr>
            <w:r w:rsidRPr="009A5529">
              <w:rPr>
                <w:rFonts w:ascii="Calibri" w:hAnsi="Calibri" w:cs="Calibri"/>
                <w:sz w:val="20"/>
                <w:szCs w:val="20"/>
              </w:rPr>
              <w:t>BİTKİ YETİŞTİRME</w:t>
            </w:r>
          </w:p>
        </w:tc>
        <w:tc>
          <w:tcPr>
            <w:tcW w:w="0" w:type="auto"/>
          </w:tcPr>
          <w:p w:rsidR="00923B7F" w:rsidRPr="009A5529" w:rsidRDefault="00923B7F" w:rsidP="00507865">
            <w:pPr>
              <w:pStyle w:val="NormalWeb"/>
              <w:rPr>
                <w:rFonts w:ascii="Calibri" w:hAnsi="Calibri" w:cs="Calibri"/>
                <w:sz w:val="20"/>
                <w:szCs w:val="20"/>
              </w:rPr>
            </w:pPr>
            <w:r w:rsidRPr="009A5529">
              <w:rPr>
                <w:rFonts w:ascii="Calibri" w:hAnsi="Calibri" w:cs="Calibri"/>
                <w:sz w:val="20"/>
                <w:szCs w:val="20"/>
              </w:rPr>
              <w:t>HAYVAN KARTLARI</w:t>
            </w:r>
          </w:p>
        </w:tc>
        <w:tc>
          <w:tcPr>
            <w:tcW w:w="0" w:type="auto"/>
          </w:tcPr>
          <w:p w:rsidR="00923B7F" w:rsidRPr="009A5529" w:rsidRDefault="00923B7F" w:rsidP="00507865">
            <w:pPr>
              <w:pStyle w:val="NormalWeb"/>
              <w:rPr>
                <w:sz w:val="20"/>
                <w:szCs w:val="20"/>
              </w:rPr>
            </w:pPr>
          </w:p>
        </w:tc>
      </w:tr>
      <w:tr w:rsidR="00923B7F" w:rsidRPr="009A5529" w:rsidTr="00EB32BD">
        <w:tc>
          <w:tcPr>
            <w:tcW w:w="0" w:type="auto"/>
          </w:tcPr>
          <w:p w:rsidR="00923B7F" w:rsidRPr="009A5529" w:rsidRDefault="00923B7F" w:rsidP="00507865">
            <w:pPr>
              <w:pStyle w:val="NormalWeb"/>
              <w:rPr>
                <w:rFonts w:ascii="Calibri" w:hAnsi="Calibri" w:cs="Calibri"/>
                <w:sz w:val="20"/>
                <w:szCs w:val="20"/>
              </w:rPr>
            </w:pPr>
            <w:r w:rsidRPr="009A5529">
              <w:rPr>
                <w:rFonts w:ascii="Calibri" w:hAnsi="Calibri" w:cs="Calibri"/>
                <w:sz w:val="20"/>
                <w:szCs w:val="20"/>
              </w:rPr>
              <w:t>TÜRKÇE</w:t>
            </w:r>
          </w:p>
        </w:tc>
        <w:tc>
          <w:tcPr>
            <w:tcW w:w="0" w:type="auto"/>
          </w:tcPr>
          <w:p w:rsidR="00923B7F" w:rsidRPr="009A5529" w:rsidRDefault="00923B7F" w:rsidP="00507865">
            <w:pPr>
              <w:pStyle w:val="NormalWeb"/>
              <w:rPr>
                <w:rFonts w:ascii="Calibri" w:hAnsi="Calibri" w:cs="Calibri"/>
                <w:sz w:val="20"/>
                <w:szCs w:val="20"/>
              </w:rPr>
            </w:pPr>
            <w:r w:rsidRPr="009A5529">
              <w:rPr>
                <w:rFonts w:ascii="Calibri" w:hAnsi="Calibri" w:cs="Calibri"/>
                <w:sz w:val="20"/>
                <w:szCs w:val="20"/>
              </w:rPr>
              <w:t>ŞİİRLERLE TÜRKİYE</w:t>
            </w:r>
          </w:p>
        </w:tc>
        <w:tc>
          <w:tcPr>
            <w:tcW w:w="0" w:type="auto"/>
          </w:tcPr>
          <w:p w:rsidR="00923B7F" w:rsidRPr="009A5529" w:rsidRDefault="00923B7F" w:rsidP="00507865">
            <w:pPr>
              <w:pStyle w:val="NormalWeb"/>
              <w:rPr>
                <w:rFonts w:ascii="Calibri" w:hAnsi="Calibri" w:cs="Calibri"/>
                <w:sz w:val="20"/>
                <w:szCs w:val="20"/>
              </w:rPr>
            </w:pPr>
            <w:r w:rsidRPr="009A5529">
              <w:rPr>
                <w:rFonts w:ascii="Calibri" w:hAnsi="Calibri" w:cs="Calibri"/>
                <w:sz w:val="20"/>
                <w:szCs w:val="20"/>
              </w:rPr>
              <w:t>BAYRAM TEBRİĞİ KARTI HAZIRLAMA</w:t>
            </w:r>
          </w:p>
        </w:tc>
        <w:tc>
          <w:tcPr>
            <w:tcW w:w="0" w:type="auto"/>
          </w:tcPr>
          <w:p w:rsidR="00923B7F" w:rsidRPr="009A5529" w:rsidRDefault="00923B7F" w:rsidP="00507865">
            <w:pPr>
              <w:pStyle w:val="NormalWeb"/>
              <w:rPr>
                <w:sz w:val="20"/>
                <w:szCs w:val="20"/>
              </w:rPr>
            </w:pPr>
          </w:p>
        </w:tc>
      </w:tr>
      <w:tr w:rsidR="00923B7F" w:rsidRPr="009A5529" w:rsidTr="00EB32BD">
        <w:tc>
          <w:tcPr>
            <w:tcW w:w="0" w:type="auto"/>
          </w:tcPr>
          <w:p w:rsidR="00923B7F" w:rsidRPr="009A5529" w:rsidRDefault="00923B7F" w:rsidP="00507865">
            <w:pPr>
              <w:pStyle w:val="NormalWeb"/>
              <w:rPr>
                <w:rFonts w:ascii="Calibri" w:hAnsi="Calibri" w:cs="Calibri"/>
                <w:sz w:val="20"/>
                <w:szCs w:val="20"/>
              </w:rPr>
            </w:pPr>
            <w:r w:rsidRPr="009A5529">
              <w:rPr>
                <w:rFonts w:ascii="Calibri" w:hAnsi="Calibri" w:cs="Calibri"/>
                <w:sz w:val="20"/>
                <w:szCs w:val="20"/>
              </w:rPr>
              <w:t>MATEMATİK</w:t>
            </w:r>
          </w:p>
        </w:tc>
        <w:tc>
          <w:tcPr>
            <w:tcW w:w="0" w:type="auto"/>
          </w:tcPr>
          <w:p w:rsidR="00923B7F" w:rsidRPr="009A5529" w:rsidRDefault="00923B7F" w:rsidP="00507865">
            <w:pPr>
              <w:pStyle w:val="NormalWeb"/>
              <w:rPr>
                <w:rFonts w:ascii="Calibri" w:hAnsi="Calibri" w:cs="Calibri"/>
                <w:sz w:val="20"/>
                <w:szCs w:val="20"/>
              </w:rPr>
            </w:pPr>
            <w:r w:rsidRPr="009A5529">
              <w:rPr>
                <w:rFonts w:ascii="Calibri" w:hAnsi="Calibri" w:cs="Calibri"/>
                <w:sz w:val="20"/>
                <w:szCs w:val="20"/>
              </w:rPr>
              <w:t>PARALARIMIZ</w:t>
            </w:r>
          </w:p>
        </w:tc>
        <w:tc>
          <w:tcPr>
            <w:tcW w:w="0" w:type="auto"/>
          </w:tcPr>
          <w:p w:rsidR="00923B7F" w:rsidRPr="009A5529" w:rsidRDefault="00923B7F" w:rsidP="00507865">
            <w:pPr>
              <w:pStyle w:val="NormalWeb"/>
              <w:rPr>
                <w:rFonts w:ascii="Calibri" w:hAnsi="Calibri" w:cs="Calibri"/>
                <w:sz w:val="20"/>
                <w:szCs w:val="20"/>
              </w:rPr>
            </w:pPr>
            <w:r w:rsidRPr="009A5529">
              <w:rPr>
                <w:rFonts w:ascii="Calibri" w:hAnsi="Calibri" w:cs="Calibri"/>
                <w:sz w:val="20"/>
                <w:szCs w:val="20"/>
              </w:rPr>
              <w:t>GEOMETRİK KİLİM YAPMA</w:t>
            </w:r>
          </w:p>
        </w:tc>
        <w:tc>
          <w:tcPr>
            <w:tcW w:w="0" w:type="auto"/>
          </w:tcPr>
          <w:p w:rsidR="00923B7F" w:rsidRPr="009A5529" w:rsidRDefault="00923B7F" w:rsidP="00507865">
            <w:pPr>
              <w:pStyle w:val="NormalWeb"/>
              <w:rPr>
                <w:sz w:val="20"/>
                <w:szCs w:val="20"/>
              </w:rPr>
            </w:pPr>
          </w:p>
        </w:tc>
      </w:tr>
      <w:tr w:rsidR="00923B7F" w:rsidRPr="009A5529" w:rsidTr="00EB32BD">
        <w:tc>
          <w:tcPr>
            <w:tcW w:w="0" w:type="auto"/>
          </w:tcPr>
          <w:p w:rsidR="00923B7F" w:rsidRPr="009A5529" w:rsidRDefault="00923B7F" w:rsidP="00507865">
            <w:pPr>
              <w:pStyle w:val="NormalWeb"/>
              <w:rPr>
                <w:rFonts w:ascii="Calibri" w:hAnsi="Calibri" w:cs="Calibri"/>
                <w:sz w:val="20"/>
                <w:szCs w:val="20"/>
              </w:rPr>
            </w:pPr>
            <w:r w:rsidRPr="009A5529">
              <w:rPr>
                <w:rFonts w:ascii="Calibri" w:hAnsi="Calibri" w:cs="Calibri"/>
                <w:sz w:val="20"/>
                <w:szCs w:val="20"/>
              </w:rPr>
              <w:t>GÖRSEL SANATLAR</w:t>
            </w:r>
          </w:p>
        </w:tc>
        <w:tc>
          <w:tcPr>
            <w:tcW w:w="0" w:type="auto"/>
          </w:tcPr>
          <w:p w:rsidR="00923B7F" w:rsidRPr="009A5529" w:rsidRDefault="00923B7F" w:rsidP="00507865">
            <w:pPr>
              <w:pStyle w:val="NormalWeb"/>
              <w:rPr>
                <w:rFonts w:ascii="Calibri" w:hAnsi="Calibri" w:cs="Calibri"/>
                <w:sz w:val="20"/>
                <w:szCs w:val="20"/>
              </w:rPr>
            </w:pPr>
            <w:r w:rsidRPr="009A5529">
              <w:rPr>
                <w:rFonts w:ascii="Calibri" w:hAnsi="Calibri" w:cs="Calibri"/>
                <w:sz w:val="20"/>
                <w:szCs w:val="20"/>
              </w:rPr>
              <w:t>Doğal afetler konulu resim çalışması yapınız</w:t>
            </w:r>
          </w:p>
        </w:tc>
        <w:tc>
          <w:tcPr>
            <w:tcW w:w="0" w:type="auto"/>
          </w:tcPr>
          <w:p w:rsidR="00923B7F" w:rsidRPr="009A5529" w:rsidRDefault="00923B7F" w:rsidP="00507865">
            <w:pPr>
              <w:pStyle w:val="NormalWeb"/>
              <w:rPr>
                <w:rFonts w:ascii="Calibri" w:hAnsi="Calibri" w:cs="Calibri"/>
                <w:sz w:val="20"/>
                <w:szCs w:val="20"/>
              </w:rPr>
            </w:pPr>
            <w:r w:rsidRPr="009A5529">
              <w:rPr>
                <w:rFonts w:ascii="Calibri" w:hAnsi="Calibri" w:cs="Calibri"/>
                <w:sz w:val="20"/>
                <w:szCs w:val="20"/>
              </w:rPr>
              <w:t>Kirli ve temiz çevre başlıklı iki ayrı resim çalışması oluşturarak, resmi hangi duygularla oluşturduğunun anlattırılması.</w:t>
            </w:r>
          </w:p>
        </w:tc>
        <w:tc>
          <w:tcPr>
            <w:tcW w:w="0" w:type="auto"/>
          </w:tcPr>
          <w:p w:rsidR="00923B7F" w:rsidRPr="009A5529" w:rsidRDefault="00923B7F" w:rsidP="00507865">
            <w:pPr>
              <w:pStyle w:val="NormalWeb"/>
              <w:rPr>
                <w:sz w:val="20"/>
                <w:szCs w:val="20"/>
              </w:rPr>
            </w:pPr>
          </w:p>
        </w:tc>
      </w:tr>
      <w:tr w:rsidR="00923B7F" w:rsidRPr="009A5529" w:rsidTr="00EB32BD">
        <w:tc>
          <w:tcPr>
            <w:tcW w:w="0" w:type="auto"/>
          </w:tcPr>
          <w:p w:rsidR="00923B7F" w:rsidRPr="009A5529" w:rsidRDefault="00923B7F" w:rsidP="00507865">
            <w:pPr>
              <w:pStyle w:val="NormalWeb"/>
              <w:rPr>
                <w:rFonts w:ascii="Calibri" w:hAnsi="Calibri" w:cs="Calibri"/>
                <w:sz w:val="20"/>
                <w:szCs w:val="20"/>
              </w:rPr>
            </w:pPr>
            <w:r w:rsidRPr="009A5529">
              <w:rPr>
                <w:rFonts w:ascii="Calibri" w:hAnsi="Calibri" w:cs="Calibri"/>
                <w:sz w:val="20"/>
                <w:szCs w:val="20"/>
              </w:rPr>
              <w:t>BEDEN EĞİTİMİ</w:t>
            </w:r>
          </w:p>
        </w:tc>
        <w:tc>
          <w:tcPr>
            <w:tcW w:w="0" w:type="auto"/>
          </w:tcPr>
          <w:p w:rsidR="00923B7F" w:rsidRPr="009A5529" w:rsidRDefault="00923B7F" w:rsidP="00507865">
            <w:pPr>
              <w:pStyle w:val="NormalWeb"/>
              <w:rPr>
                <w:rFonts w:ascii="Calibri" w:hAnsi="Calibri" w:cs="Calibri"/>
                <w:sz w:val="20"/>
                <w:szCs w:val="20"/>
              </w:rPr>
            </w:pPr>
            <w:r w:rsidRPr="009A5529">
              <w:rPr>
                <w:rFonts w:ascii="Calibri" w:hAnsi="Calibri" w:cs="Calibri"/>
                <w:sz w:val="20"/>
                <w:szCs w:val="20"/>
              </w:rPr>
              <w:t>Eskiden oynanan oyunların araştırılması, bu oyunun canlandırılması için çözüm önerilerinde bulunulması.</w:t>
            </w:r>
          </w:p>
        </w:tc>
        <w:tc>
          <w:tcPr>
            <w:tcW w:w="0" w:type="auto"/>
          </w:tcPr>
          <w:p w:rsidR="00923B7F" w:rsidRPr="009A5529" w:rsidRDefault="00923B7F" w:rsidP="00507865">
            <w:pPr>
              <w:pStyle w:val="NormalWeb"/>
              <w:rPr>
                <w:rFonts w:ascii="Calibri" w:hAnsi="Calibri" w:cs="Calibri"/>
                <w:sz w:val="20"/>
                <w:szCs w:val="20"/>
              </w:rPr>
            </w:pPr>
            <w:r w:rsidRPr="009A5529">
              <w:rPr>
                <w:rFonts w:ascii="Calibri" w:hAnsi="Calibri" w:cs="Calibri"/>
                <w:sz w:val="20"/>
                <w:szCs w:val="20"/>
              </w:rPr>
              <w:t>Dünya ve Olimpiyat şampiyonu olmuş bir sporcunun yaşamının araştırılıp, tanıtılması.</w:t>
            </w:r>
          </w:p>
        </w:tc>
        <w:tc>
          <w:tcPr>
            <w:tcW w:w="0" w:type="auto"/>
          </w:tcPr>
          <w:p w:rsidR="00923B7F" w:rsidRPr="009A5529" w:rsidRDefault="00923B7F" w:rsidP="00507865">
            <w:pPr>
              <w:pStyle w:val="NormalWeb"/>
              <w:rPr>
                <w:sz w:val="20"/>
                <w:szCs w:val="20"/>
              </w:rPr>
            </w:pPr>
          </w:p>
        </w:tc>
      </w:tr>
      <w:tr w:rsidR="00923B7F" w:rsidRPr="009A5529" w:rsidTr="00EB32BD">
        <w:tc>
          <w:tcPr>
            <w:tcW w:w="0" w:type="auto"/>
          </w:tcPr>
          <w:p w:rsidR="00923B7F" w:rsidRPr="009A5529" w:rsidRDefault="00923B7F" w:rsidP="00507865">
            <w:pPr>
              <w:pStyle w:val="NormalWeb"/>
              <w:rPr>
                <w:rFonts w:ascii="Calibri" w:hAnsi="Calibri" w:cs="Calibri"/>
                <w:sz w:val="20"/>
                <w:szCs w:val="20"/>
              </w:rPr>
            </w:pPr>
            <w:r w:rsidRPr="009A5529">
              <w:rPr>
                <w:rFonts w:ascii="Calibri" w:hAnsi="Calibri" w:cs="Calibri"/>
                <w:sz w:val="20"/>
                <w:szCs w:val="20"/>
              </w:rPr>
              <w:t>MÜZİK</w:t>
            </w:r>
          </w:p>
        </w:tc>
        <w:tc>
          <w:tcPr>
            <w:tcW w:w="0" w:type="auto"/>
          </w:tcPr>
          <w:p w:rsidR="00923B7F" w:rsidRPr="009A5529" w:rsidRDefault="00923B7F" w:rsidP="00507865">
            <w:pPr>
              <w:pStyle w:val="NormalWeb"/>
              <w:rPr>
                <w:rFonts w:ascii="Calibri" w:hAnsi="Calibri" w:cs="Calibri"/>
                <w:sz w:val="20"/>
                <w:szCs w:val="20"/>
              </w:rPr>
            </w:pPr>
            <w:r w:rsidRPr="009A5529">
              <w:rPr>
                <w:rFonts w:ascii="Calibri" w:hAnsi="Calibri" w:cs="Calibri"/>
                <w:sz w:val="20"/>
                <w:szCs w:val="20"/>
              </w:rPr>
              <w:t>Bayrak, vatan konulu şiir hazırlanıp, okunması</w:t>
            </w:r>
          </w:p>
        </w:tc>
        <w:tc>
          <w:tcPr>
            <w:tcW w:w="0" w:type="auto"/>
          </w:tcPr>
          <w:p w:rsidR="00923B7F" w:rsidRPr="009A5529" w:rsidRDefault="00923B7F" w:rsidP="00507865">
            <w:pPr>
              <w:pStyle w:val="NormalWeb"/>
              <w:rPr>
                <w:rFonts w:ascii="Calibri" w:hAnsi="Calibri" w:cs="Calibri"/>
                <w:sz w:val="20"/>
                <w:szCs w:val="20"/>
              </w:rPr>
            </w:pPr>
            <w:r w:rsidRPr="009A5529">
              <w:rPr>
                <w:rFonts w:ascii="Calibri" w:hAnsi="Calibri" w:cs="Calibri"/>
                <w:sz w:val="20"/>
                <w:szCs w:val="20"/>
              </w:rPr>
              <w:t>Yöresel türkülerimizin araştırılması, türkülerin unutulmaması için çözüm önerilerinde bulunulması.</w:t>
            </w:r>
          </w:p>
        </w:tc>
        <w:tc>
          <w:tcPr>
            <w:tcW w:w="0" w:type="auto"/>
          </w:tcPr>
          <w:p w:rsidR="00923B7F" w:rsidRPr="009A5529" w:rsidRDefault="00923B7F" w:rsidP="00507865">
            <w:pPr>
              <w:pStyle w:val="NormalWeb"/>
              <w:rPr>
                <w:sz w:val="20"/>
                <w:szCs w:val="20"/>
              </w:rPr>
            </w:pPr>
          </w:p>
        </w:tc>
      </w:tr>
    </w:tbl>
    <w:p w:rsidR="00923B7F" w:rsidRPr="009A5529" w:rsidRDefault="00923B7F" w:rsidP="00507865">
      <w:pPr>
        <w:pStyle w:val="NormalWeb"/>
        <w:rPr>
          <w:sz w:val="20"/>
          <w:szCs w:val="20"/>
        </w:rPr>
      </w:pPr>
      <w:r w:rsidRPr="009A5529">
        <w:rPr>
          <w:sz w:val="20"/>
          <w:szCs w:val="20"/>
        </w:rPr>
        <w:t>11. Serbest etkinlikler dersinin sene başında planlandığı gibi devam ettirildiği söylendi. 3 / A sınıf öğretmeni İSMAİL KAVUN; 2. Dönem için yapılacak faaliyetlerin tekrar gözden geçirilmesi gerektiğini belirtti. Buna göre sınıflar, serbest etkinlikler dersinde sınıf seviyesi göz önünde tutularak farklı etkinliklerin yapılabileceği, Türkçe’ yi güzel ve doğru kullanma, yazılı ve sözlü anlatım çalışmaları, masal, öykü anlatma ve bulmaca çözme konularında öğrencilerin yeteneklerinin geliştirilmesi kararlaştırıldı. Ayrıca İngilizce tanışma, sayılar konusunda diyalog çalışmalarının da 1. Dönemin sonundan itibaren alındığını aynı zamanda el becerilerini geliştirici gemi, bulmaca, uçak, uçurtma yapma gibi kâğıt, ip işleri ile ilgili konuların eklenmesini söyledi ve planlamanın aylara göre dağılımının yapılmasına karar verildi.</w:t>
      </w:r>
    </w:p>
    <w:p w:rsidR="00923B7F" w:rsidRPr="009A5529" w:rsidRDefault="00923B7F" w:rsidP="00507865">
      <w:pPr>
        <w:pStyle w:val="NormalWeb"/>
        <w:rPr>
          <w:sz w:val="20"/>
          <w:szCs w:val="20"/>
        </w:rPr>
      </w:pPr>
      <w:r w:rsidRPr="009A5529">
        <w:rPr>
          <w:sz w:val="20"/>
          <w:szCs w:val="20"/>
        </w:rPr>
        <w:t xml:space="preserve">12. Kullanılan ders araç gereçlerinin korunması konusunda söz birliğine varıldı. 3 / A sınıf öğretmeni İSMAİL KAVUN; özellikle bilgisayar ve projeksiyon kullanımı konusunda öğrencilerin özendirilmesi gerektiğini söyledi. 3 / B sınıf öğretmeni CEMİLE BALI ise sınıf nöbetçisi uygulaması yapılarak, sınıflarda bulunan ders araç ve gereçlerinin zarar görmesinin engellenebileceğini söyledi. </w:t>
      </w:r>
    </w:p>
    <w:p w:rsidR="00923B7F" w:rsidRPr="009A5529" w:rsidRDefault="00923B7F" w:rsidP="00507865">
      <w:pPr>
        <w:pStyle w:val="NormalWeb"/>
        <w:rPr>
          <w:sz w:val="20"/>
          <w:szCs w:val="20"/>
        </w:rPr>
      </w:pPr>
      <w:r w:rsidRPr="009A5529">
        <w:rPr>
          <w:sz w:val="20"/>
          <w:szCs w:val="20"/>
        </w:rPr>
        <w:t xml:space="preserve">13. 3 / C sınıf öğretmeni MEHMET KIRICI; belirli gün ve haftaların programın belirttiği tarihlerde kutlanmasına azami dikkat edilmiş olup bu günlerin önemi ve özelliklerinin öğrenciler tarafından daha iyi kavrandığı gözlenmiştir. Zamanı geldikçe “Belirli Gün ve Haftaların” 2.dönemde de anlamına uygun biçimde ve önceden gerekli hazırlıklar yapılarak kutlanmasına devam edilmesi kararlaştırıldı. </w:t>
      </w:r>
    </w:p>
    <w:p w:rsidR="00923B7F" w:rsidRPr="009A5529" w:rsidRDefault="00923B7F" w:rsidP="00507865">
      <w:pPr>
        <w:pStyle w:val="NormalWeb"/>
        <w:rPr>
          <w:sz w:val="20"/>
          <w:szCs w:val="20"/>
        </w:rPr>
      </w:pPr>
      <w:r w:rsidRPr="009A5529">
        <w:rPr>
          <w:sz w:val="20"/>
          <w:szCs w:val="20"/>
        </w:rPr>
        <w:t xml:space="preserve">14. Zümre başkanı, 3-C sınıf öğretmeni İSMAİL KAVUN 2011-2012 eğitim-öğretim yılının ikinci dönemin başarılı ve verimli biçimde geçmesini dilediğini söyledi. Diğer öğretmenler de aynı dilek ve temennide olduklarını söyleyerek toplantı sona erdirildi. </w:t>
      </w:r>
    </w:p>
    <w:p w:rsidR="00923B7F" w:rsidRDefault="00923B7F" w:rsidP="00507865">
      <w:pPr>
        <w:pStyle w:val="NormalWeb"/>
        <w:rPr>
          <w:sz w:val="20"/>
          <w:szCs w:val="20"/>
        </w:rPr>
      </w:pPr>
    </w:p>
    <w:p w:rsidR="00923B7F" w:rsidRDefault="00923B7F" w:rsidP="00507865">
      <w:pPr>
        <w:pStyle w:val="NormalWeb"/>
        <w:rPr>
          <w:sz w:val="20"/>
          <w:szCs w:val="20"/>
        </w:rPr>
      </w:pPr>
    </w:p>
    <w:p w:rsidR="00923B7F" w:rsidRDefault="00923B7F" w:rsidP="00507865">
      <w:pPr>
        <w:pStyle w:val="NormalWeb"/>
        <w:rPr>
          <w:sz w:val="20"/>
          <w:szCs w:val="20"/>
        </w:rPr>
      </w:pPr>
    </w:p>
    <w:p w:rsidR="00923B7F" w:rsidRDefault="00923B7F" w:rsidP="00507865">
      <w:pPr>
        <w:pStyle w:val="NormalWeb"/>
        <w:rPr>
          <w:sz w:val="20"/>
          <w:szCs w:val="20"/>
        </w:rPr>
      </w:pPr>
    </w:p>
    <w:p w:rsidR="00923B7F" w:rsidRDefault="00923B7F" w:rsidP="00507865">
      <w:pPr>
        <w:pStyle w:val="NormalWeb"/>
        <w:rPr>
          <w:sz w:val="20"/>
          <w:szCs w:val="20"/>
        </w:rPr>
      </w:pPr>
    </w:p>
    <w:p w:rsidR="00923B7F" w:rsidRDefault="00923B7F" w:rsidP="00507865">
      <w:pPr>
        <w:pStyle w:val="NormalWeb"/>
        <w:rPr>
          <w:sz w:val="20"/>
          <w:szCs w:val="20"/>
        </w:rPr>
      </w:pPr>
    </w:p>
    <w:p w:rsidR="00923B7F" w:rsidRDefault="00923B7F" w:rsidP="00507865">
      <w:pPr>
        <w:pStyle w:val="NormalWeb"/>
        <w:rPr>
          <w:sz w:val="20"/>
          <w:szCs w:val="20"/>
        </w:rPr>
      </w:pPr>
    </w:p>
    <w:p w:rsidR="00923B7F" w:rsidRDefault="00923B7F" w:rsidP="00507865">
      <w:pPr>
        <w:pStyle w:val="NormalWeb"/>
        <w:rPr>
          <w:sz w:val="20"/>
          <w:szCs w:val="20"/>
        </w:rPr>
      </w:pPr>
    </w:p>
    <w:p w:rsidR="00923B7F" w:rsidRDefault="00923B7F" w:rsidP="00507865">
      <w:pPr>
        <w:pStyle w:val="NormalWeb"/>
        <w:rPr>
          <w:sz w:val="20"/>
          <w:szCs w:val="20"/>
        </w:rPr>
      </w:pPr>
    </w:p>
    <w:p w:rsidR="00923B7F" w:rsidRDefault="00923B7F" w:rsidP="00507865">
      <w:pPr>
        <w:pStyle w:val="NormalWeb"/>
        <w:rPr>
          <w:sz w:val="20"/>
          <w:szCs w:val="20"/>
        </w:rPr>
      </w:pPr>
    </w:p>
    <w:p w:rsidR="00923B7F" w:rsidRDefault="00923B7F" w:rsidP="00507865">
      <w:pPr>
        <w:pStyle w:val="NormalWeb"/>
        <w:rPr>
          <w:sz w:val="20"/>
          <w:szCs w:val="20"/>
        </w:rPr>
      </w:pPr>
    </w:p>
    <w:p w:rsidR="00923B7F" w:rsidRDefault="00923B7F" w:rsidP="00507865">
      <w:pPr>
        <w:pStyle w:val="NormalWeb"/>
        <w:rPr>
          <w:sz w:val="20"/>
          <w:szCs w:val="20"/>
        </w:rPr>
      </w:pPr>
    </w:p>
    <w:p w:rsidR="00923B7F" w:rsidRDefault="00923B7F" w:rsidP="00507865">
      <w:pPr>
        <w:pStyle w:val="NormalWeb"/>
        <w:rPr>
          <w:sz w:val="20"/>
          <w:szCs w:val="20"/>
        </w:rPr>
      </w:pPr>
    </w:p>
    <w:p w:rsidR="00923B7F" w:rsidRDefault="00923B7F" w:rsidP="00507865">
      <w:pPr>
        <w:pStyle w:val="NormalWeb"/>
        <w:rPr>
          <w:sz w:val="20"/>
          <w:szCs w:val="20"/>
        </w:rPr>
      </w:pPr>
    </w:p>
    <w:p w:rsidR="00923B7F" w:rsidRDefault="00923B7F" w:rsidP="00507865">
      <w:pPr>
        <w:pStyle w:val="NormalWeb"/>
        <w:rPr>
          <w:sz w:val="20"/>
          <w:szCs w:val="20"/>
        </w:rPr>
      </w:pPr>
    </w:p>
    <w:p w:rsidR="00923B7F" w:rsidRDefault="00923B7F" w:rsidP="00507865">
      <w:pPr>
        <w:pStyle w:val="NormalWeb"/>
        <w:rPr>
          <w:sz w:val="20"/>
          <w:szCs w:val="20"/>
        </w:rPr>
      </w:pPr>
    </w:p>
    <w:p w:rsidR="00923B7F" w:rsidRDefault="00923B7F" w:rsidP="00507865">
      <w:pPr>
        <w:pStyle w:val="NormalWeb"/>
        <w:rPr>
          <w:sz w:val="20"/>
          <w:szCs w:val="20"/>
        </w:rPr>
      </w:pPr>
    </w:p>
    <w:p w:rsidR="00923B7F" w:rsidRPr="009A5529" w:rsidRDefault="00923B7F" w:rsidP="00507865">
      <w:pPr>
        <w:pStyle w:val="NormalWeb"/>
        <w:rPr>
          <w:sz w:val="20"/>
          <w:szCs w:val="20"/>
        </w:rPr>
      </w:pPr>
    </w:p>
    <w:p w:rsidR="00923B7F" w:rsidRPr="009A5529" w:rsidRDefault="00923B7F" w:rsidP="00507865">
      <w:pPr>
        <w:pStyle w:val="NormalWeb"/>
        <w:rPr>
          <w:sz w:val="20"/>
          <w:szCs w:val="20"/>
        </w:rPr>
      </w:pPr>
      <w:r w:rsidRPr="009A5529">
        <w:rPr>
          <w:sz w:val="20"/>
          <w:szCs w:val="20"/>
        </w:rPr>
        <w:t xml:space="preserve">ALINAN KARARLAR: </w:t>
      </w:r>
    </w:p>
    <w:p w:rsidR="00923B7F" w:rsidRPr="009A5529" w:rsidRDefault="00923B7F" w:rsidP="00F27A6A">
      <w:pPr>
        <w:pStyle w:val="NormalWeb"/>
        <w:spacing w:before="0" w:beforeAutospacing="0" w:after="0" w:afterAutospacing="0"/>
        <w:rPr>
          <w:sz w:val="20"/>
          <w:szCs w:val="20"/>
        </w:rPr>
      </w:pPr>
      <w:r w:rsidRPr="009A5529">
        <w:rPr>
          <w:sz w:val="20"/>
          <w:szCs w:val="20"/>
        </w:rPr>
        <w:t xml:space="preserve">1-Geçen dönem yürütülen çalışmaların bu dönemde de etkin bir şekilde yürütülmesine, </w:t>
      </w:r>
    </w:p>
    <w:p w:rsidR="00923B7F" w:rsidRPr="009A5529" w:rsidRDefault="00923B7F" w:rsidP="00F27A6A">
      <w:pPr>
        <w:pStyle w:val="NormalWeb"/>
        <w:spacing w:before="0" w:beforeAutospacing="0" w:after="0" w:afterAutospacing="0"/>
        <w:rPr>
          <w:sz w:val="20"/>
          <w:szCs w:val="20"/>
        </w:rPr>
      </w:pPr>
      <w:r w:rsidRPr="009A5529">
        <w:rPr>
          <w:sz w:val="20"/>
          <w:szCs w:val="20"/>
        </w:rPr>
        <w:t xml:space="preserve">2- II. Dönemde tüm derslerden performans görevlerinin Mart ayının ilk yarısında verilmesine, 30 Nisan tarihine kadar toplanıp değerlendirilmesine, </w:t>
      </w:r>
    </w:p>
    <w:p w:rsidR="00923B7F" w:rsidRPr="009A5529" w:rsidRDefault="00923B7F" w:rsidP="00F27A6A">
      <w:pPr>
        <w:pStyle w:val="NormalWeb"/>
        <w:spacing w:before="0" w:beforeAutospacing="0" w:after="0" w:afterAutospacing="0"/>
        <w:rPr>
          <w:sz w:val="20"/>
          <w:szCs w:val="20"/>
        </w:rPr>
      </w:pPr>
      <w:r w:rsidRPr="009A5529">
        <w:rPr>
          <w:sz w:val="20"/>
          <w:szCs w:val="20"/>
        </w:rPr>
        <w:t>3- Veli toplantılarının yapılmasına.</w:t>
      </w:r>
    </w:p>
    <w:p w:rsidR="00923B7F" w:rsidRPr="009A5529" w:rsidRDefault="00923B7F" w:rsidP="00F27A6A">
      <w:pPr>
        <w:pStyle w:val="NormalWeb"/>
        <w:spacing w:before="0" w:beforeAutospacing="0" w:after="0" w:afterAutospacing="0"/>
        <w:rPr>
          <w:sz w:val="20"/>
          <w:szCs w:val="20"/>
        </w:rPr>
      </w:pPr>
      <w:r w:rsidRPr="009A5529">
        <w:rPr>
          <w:sz w:val="20"/>
          <w:szCs w:val="20"/>
        </w:rPr>
        <w:t xml:space="preserve">4- Sınıf kitaplıklarının zenginleştirilmesine, </w:t>
      </w:r>
    </w:p>
    <w:p w:rsidR="00923B7F" w:rsidRPr="009A5529" w:rsidRDefault="00923B7F" w:rsidP="00F27A6A">
      <w:pPr>
        <w:pStyle w:val="NormalWeb"/>
        <w:spacing w:before="0" w:beforeAutospacing="0" w:after="0" w:afterAutospacing="0"/>
        <w:rPr>
          <w:sz w:val="20"/>
          <w:szCs w:val="20"/>
        </w:rPr>
      </w:pPr>
      <w:r w:rsidRPr="009A5529">
        <w:rPr>
          <w:sz w:val="20"/>
          <w:szCs w:val="20"/>
        </w:rPr>
        <w:t xml:space="preserve">b. Kitap okuma etkinliklerinin yapılmasına, </w:t>
      </w:r>
    </w:p>
    <w:p w:rsidR="00923B7F" w:rsidRPr="009A5529" w:rsidRDefault="00923B7F" w:rsidP="00F27A6A">
      <w:pPr>
        <w:pStyle w:val="NormalWeb"/>
        <w:spacing w:before="0" w:beforeAutospacing="0" w:after="0" w:afterAutospacing="0"/>
        <w:rPr>
          <w:sz w:val="20"/>
          <w:szCs w:val="20"/>
        </w:rPr>
      </w:pPr>
      <w:r w:rsidRPr="009A5529">
        <w:rPr>
          <w:sz w:val="20"/>
          <w:szCs w:val="20"/>
        </w:rPr>
        <w:t xml:space="preserve">c. Görselliği yüksek heyecan verici hikaye kitaplarının alınmasına, </w:t>
      </w:r>
    </w:p>
    <w:p w:rsidR="00923B7F" w:rsidRPr="009A5529" w:rsidRDefault="00923B7F" w:rsidP="00F27A6A">
      <w:pPr>
        <w:pStyle w:val="NormalWeb"/>
        <w:spacing w:before="0" w:beforeAutospacing="0" w:after="0" w:afterAutospacing="0"/>
        <w:rPr>
          <w:sz w:val="20"/>
          <w:szCs w:val="20"/>
        </w:rPr>
      </w:pPr>
      <w:r w:rsidRPr="009A5529">
        <w:rPr>
          <w:sz w:val="20"/>
          <w:szCs w:val="20"/>
        </w:rPr>
        <w:t>d. Öğrencilerin okuyacağı kitabı kendisinin seçmesine fırsat vermek için çalışmaların yapılmasına,</w:t>
      </w:r>
    </w:p>
    <w:p w:rsidR="00923B7F" w:rsidRPr="009A5529" w:rsidRDefault="00923B7F" w:rsidP="00F27A6A">
      <w:pPr>
        <w:pStyle w:val="NormalWeb"/>
        <w:spacing w:before="0" w:beforeAutospacing="0" w:after="0" w:afterAutospacing="0"/>
        <w:rPr>
          <w:sz w:val="20"/>
          <w:szCs w:val="20"/>
        </w:rPr>
      </w:pPr>
      <w:r w:rsidRPr="009A5529">
        <w:rPr>
          <w:sz w:val="20"/>
          <w:szCs w:val="20"/>
        </w:rPr>
        <w:t xml:space="preserve"> 5- Bilgisayar ve projeksiyon makinesinden etkili bir şekilde yararlanılmasına, </w:t>
      </w:r>
    </w:p>
    <w:p w:rsidR="00923B7F" w:rsidRPr="009A5529" w:rsidRDefault="00923B7F" w:rsidP="00F27A6A">
      <w:pPr>
        <w:pStyle w:val="NormalWeb"/>
        <w:spacing w:before="0" w:beforeAutospacing="0" w:after="0" w:afterAutospacing="0"/>
        <w:rPr>
          <w:sz w:val="20"/>
          <w:szCs w:val="20"/>
        </w:rPr>
      </w:pPr>
      <w:r w:rsidRPr="009A5529">
        <w:rPr>
          <w:sz w:val="20"/>
          <w:szCs w:val="20"/>
        </w:rPr>
        <w:t xml:space="preserve">6- Beyin fırtınası, kavram haritaları, mülakat, görüşme,  anlatım, açık uçlu sorular, vızıltı grubu, drama, merdiven sıralama tekniklerinin derslerde mümkün olduğunca kullanılmasına, </w:t>
      </w:r>
    </w:p>
    <w:p w:rsidR="00923B7F" w:rsidRPr="009A5529" w:rsidRDefault="00923B7F" w:rsidP="00F27A6A">
      <w:pPr>
        <w:pStyle w:val="NormalWeb"/>
        <w:spacing w:before="0" w:beforeAutospacing="0" w:after="0" w:afterAutospacing="0"/>
        <w:rPr>
          <w:sz w:val="20"/>
          <w:szCs w:val="20"/>
        </w:rPr>
      </w:pPr>
      <w:r w:rsidRPr="009A5529">
        <w:rPr>
          <w:sz w:val="20"/>
          <w:szCs w:val="20"/>
        </w:rPr>
        <w:t xml:space="preserve">7- Sosyal kulüp ve rehberlik faaliyetlerine gereken önemin verilerek devam edilmesine </w:t>
      </w:r>
    </w:p>
    <w:p w:rsidR="00923B7F" w:rsidRPr="009A5529" w:rsidRDefault="00923B7F" w:rsidP="00F27A6A">
      <w:pPr>
        <w:pStyle w:val="NormalWeb"/>
        <w:spacing w:before="0" w:beforeAutospacing="0" w:after="0" w:afterAutospacing="0"/>
        <w:rPr>
          <w:sz w:val="20"/>
          <w:szCs w:val="20"/>
        </w:rPr>
      </w:pPr>
      <w:r w:rsidRPr="009A5529">
        <w:rPr>
          <w:sz w:val="20"/>
          <w:szCs w:val="20"/>
        </w:rPr>
        <w:t>8- Serbest etkinlikler dersinin yapılan plan çerçevesinde etkin biçimde işlenmesine, İngilizce tanışma, sayılar konusunda diyalog çalışmalarının da el becerilerini geliştirici gemi, bulmaca, uçak, uçurtma yapma gibi kâğıt, ip işleri ile ilgili konuların eklenmesini aylara göre dağılımının yapılmasına kararı verildi.</w:t>
      </w:r>
    </w:p>
    <w:p w:rsidR="00923B7F" w:rsidRPr="009A5529" w:rsidRDefault="00923B7F" w:rsidP="00F27A6A">
      <w:pPr>
        <w:pStyle w:val="NormalWeb"/>
        <w:spacing w:before="0" w:beforeAutospacing="0" w:after="0" w:afterAutospacing="0"/>
        <w:rPr>
          <w:sz w:val="20"/>
          <w:szCs w:val="20"/>
        </w:rPr>
      </w:pPr>
      <w:r w:rsidRPr="009A5529">
        <w:rPr>
          <w:sz w:val="20"/>
          <w:szCs w:val="20"/>
        </w:rPr>
        <w:t xml:space="preserve">9- Öğrenci gözlem formu ve çizelgelerinin zamanında doldurularak değerlendirilmesine, </w:t>
      </w:r>
    </w:p>
    <w:p w:rsidR="00923B7F" w:rsidRPr="009A5529" w:rsidRDefault="00923B7F" w:rsidP="00F27A6A">
      <w:pPr>
        <w:pStyle w:val="NormalWeb"/>
        <w:spacing w:before="0" w:beforeAutospacing="0" w:after="0" w:afterAutospacing="0"/>
        <w:rPr>
          <w:sz w:val="20"/>
          <w:szCs w:val="20"/>
        </w:rPr>
      </w:pPr>
      <w:r w:rsidRPr="009A5529">
        <w:rPr>
          <w:sz w:val="20"/>
          <w:szCs w:val="20"/>
        </w:rPr>
        <w:t xml:space="preserve">10-Öğrenci bilgilerinin bilgisayar ortamında takip edilmesine, </w:t>
      </w:r>
    </w:p>
    <w:p w:rsidR="00923B7F" w:rsidRPr="009A5529" w:rsidRDefault="00923B7F" w:rsidP="00F27A6A">
      <w:pPr>
        <w:pStyle w:val="NormalWeb"/>
        <w:spacing w:before="0" w:beforeAutospacing="0" w:after="0" w:afterAutospacing="0"/>
        <w:rPr>
          <w:sz w:val="20"/>
          <w:szCs w:val="20"/>
        </w:rPr>
      </w:pPr>
      <w:r w:rsidRPr="009A5529">
        <w:rPr>
          <w:sz w:val="20"/>
          <w:szCs w:val="20"/>
        </w:rPr>
        <w:t xml:space="preserve">11-Performans görevleri ile projelerin hazırlanması sürecinde öğrencilere rehberlik edilerek mümkün olduğunca sınıf ortamında hazırlatılmasına, </w:t>
      </w:r>
    </w:p>
    <w:p w:rsidR="00923B7F" w:rsidRPr="009A5529" w:rsidRDefault="00923B7F" w:rsidP="00F27A6A">
      <w:pPr>
        <w:pStyle w:val="NormalWeb"/>
        <w:spacing w:before="0" w:beforeAutospacing="0" w:after="0" w:afterAutospacing="0"/>
        <w:rPr>
          <w:sz w:val="20"/>
          <w:szCs w:val="20"/>
        </w:rPr>
      </w:pPr>
      <w:r w:rsidRPr="009A5529">
        <w:rPr>
          <w:sz w:val="20"/>
          <w:szCs w:val="20"/>
        </w:rPr>
        <w:t xml:space="preserve">12- İyi dilek ve temennilerle toplantı sona ermiştir. </w:t>
      </w:r>
    </w:p>
    <w:p w:rsidR="00923B7F" w:rsidRPr="009A5529" w:rsidRDefault="00923B7F" w:rsidP="00F27A6A">
      <w:pPr>
        <w:pStyle w:val="NormalWeb"/>
        <w:spacing w:before="0" w:beforeAutospacing="0" w:after="0" w:afterAutospacing="0"/>
        <w:rPr>
          <w:sz w:val="20"/>
          <w:szCs w:val="20"/>
        </w:rPr>
      </w:pPr>
    </w:p>
    <w:p w:rsidR="00923B7F" w:rsidRPr="009A5529" w:rsidRDefault="00923B7F" w:rsidP="00F27A6A">
      <w:pPr>
        <w:pStyle w:val="NormalWeb"/>
        <w:spacing w:before="0" w:beforeAutospacing="0" w:after="0" w:afterAutospacing="0"/>
        <w:rPr>
          <w:sz w:val="20"/>
          <w:szCs w:val="20"/>
        </w:rPr>
      </w:pPr>
    </w:p>
    <w:p w:rsidR="00923B7F" w:rsidRPr="009A5529" w:rsidRDefault="00923B7F" w:rsidP="00F27A6A">
      <w:pPr>
        <w:pStyle w:val="NormalWeb"/>
        <w:spacing w:before="0" w:beforeAutospacing="0" w:after="0" w:afterAutospacing="0"/>
        <w:rPr>
          <w:sz w:val="20"/>
          <w:szCs w:val="20"/>
        </w:rPr>
      </w:pPr>
    </w:p>
    <w:p w:rsidR="00923B7F" w:rsidRPr="009A5529" w:rsidRDefault="00923B7F" w:rsidP="00F27A6A">
      <w:pPr>
        <w:pStyle w:val="NormalWeb"/>
        <w:spacing w:before="0" w:beforeAutospacing="0" w:after="0" w:afterAutospacing="0"/>
        <w:rPr>
          <w:sz w:val="20"/>
          <w:szCs w:val="20"/>
        </w:rPr>
      </w:pPr>
    </w:p>
    <w:p w:rsidR="00923B7F" w:rsidRPr="009A5529" w:rsidRDefault="00923B7F" w:rsidP="00F27A6A">
      <w:pPr>
        <w:pStyle w:val="NormalWeb"/>
        <w:spacing w:before="0" w:beforeAutospacing="0" w:after="0" w:afterAutospacing="0"/>
        <w:rPr>
          <w:sz w:val="20"/>
          <w:szCs w:val="20"/>
        </w:rPr>
      </w:pPr>
      <w:r w:rsidRPr="009A5529">
        <w:rPr>
          <w:sz w:val="20"/>
          <w:szCs w:val="20"/>
        </w:rPr>
        <w:t xml:space="preserve">İSMAİL KAVUN </w:t>
      </w:r>
      <w:r w:rsidRPr="009A5529">
        <w:rPr>
          <w:sz w:val="20"/>
          <w:szCs w:val="20"/>
        </w:rPr>
        <w:tab/>
      </w:r>
      <w:r w:rsidRPr="009A5529">
        <w:rPr>
          <w:sz w:val="20"/>
          <w:szCs w:val="20"/>
        </w:rPr>
        <w:tab/>
      </w:r>
      <w:r w:rsidRPr="009A5529">
        <w:rPr>
          <w:sz w:val="20"/>
          <w:szCs w:val="20"/>
        </w:rPr>
        <w:tab/>
        <w:t xml:space="preserve">                   CEMİLE BALI </w:t>
      </w:r>
      <w:r w:rsidRPr="009A5529">
        <w:rPr>
          <w:sz w:val="20"/>
          <w:szCs w:val="20"/>
        </w:rPr>
        <w:tab/>
      </w:r>
      <w:r w:rsidRPr="009A5529">
        <w:rPr>
          <w:sz w:val="20"/>
          <w:szCs w:val="20"/>
        </w:rPr>
        <w:tab/>
      </w:r>
      <w:r w:rsidRPr="009A5529">
        <w:rPr>
          <w:sz w:val="20"/>
          <w:szCs w:val="20"/>
        </w:rPr>
        <w:tab/>
        <w:t xml:space="preserve">                      MEHMET KIRICI</w:t>
      </w:r>
    </w:p>
    <w:p w:rsidR="00923B7F" w:rsidRPr="009A5529" w:rsidRDefault="00923B7F" w:rsidP="00F27A6A">
      <w:pPr>
        <w:pStyle w:val="NormalWeb"/>
        <w:spacing w:before="0" w:beforeAutospacing="0" w:after="0" w:afterAutospacing="0"/>
        <w:rPr>
          <w:sz w:val="20"/>
          <w:szCs w:val="20"/>
        </w:rPr>
      </w:pPr>
      <w:r w:rsidRPr="009A5529">
        <w:rPr>
          <w:sz w:val="20"/>
          <w:szCs w:val="20"/>
        </w:rPr>
        <w:t>3/A Sınıf Öğretmeni</w:t>
      </w:r>
      <w:r w:rsidRPr="009A5529">
        <w:rPr>
          <w:sz w:val="20"/>
          <w:szCs w:val="20"/>
        </w:rPr>
        <w:tab/>
      </w:r>
      <w:r w:rsidRPr="009A5529">
        <w:rPr>
          <w:sz w:val="20"/>
          <w:szCs w:val="20"/>
        </w:rPr>
        <w:tab/>
        <w:t xml:space="preserve">                3/B Sınıf Öğretmeni </w:t>
      </w:r>
      <w:r w:rsidRPr="009A5529">
        <w:rPr>
          <w:sz w:val="20"/>
          <w:szCs w:val="20"/>
        </w:rPr>
        <w:tab/>
      </w:r>
      <w:r w:rsidRPr="009A5529">
        <w:rPr>
          <w:sz w:val="20"/>
          <w:szCs w:val="20"/>
        </w:rPr>
        <w:tab/>
      </w:r>
      <w:r w:rsidRPr="009A5529">
        <w:rPr>
          <w:sz w:val="20"/>
          <w:szCs w:val="20"/>
        </w:rPr>
        <w:tab/>
        <w:t xml:space="preserve">     3/C sınıf Öğretmeni </w:t>
      </w:r>
    </w:p>
    <w:p w:rsidR="00923B7F" w:rsidRPr="009A5529" w:rsidRDefault="00923B7F" w:rsidP="00F27A6A">
      <w:pPr>
        <w:pStyle w:val="NormalWeb"/>
        <w:spacing w:before="0" w:beforeAutospacing="0" w:after="0" w:afterAutospacing="0"/>
        <w:rPr>
          <w:sz w:val="20"/>
          <w:szCs w:val="20"/>
        </w:rPr>
      </w:pPr>
    </w:p>
    <w:p w:rsidR="00923B7F" w:rsidRPr="009A5529" w:rsidRDefault="00923B7F" w:rsidP="000810C9">
      <w:pPr>
        <w:pStyle w:val="NormalWeb"/>
        <w:jc w:val="center"/>
        <w:rPr>
          <w:sz w:val="20"/>
          <w:szCs w:val="20"/>
        </w:rPr>
      </w:pPr>
    </w:p>
    <w:p w:rsidR="00923B7F" w:rsidRPr="009A5529" w:rsidRDefault="00923B7F" w:rsidP="000810C9">
      <w:pPr>
        <w:pStyle w:val="NormalWeb"/>
        <w:jc w:val="center"/>
        <w:rPr>
          <w:sz w:val="20"/>
          <w:szCs w:val="20"/>
        </w:rPr>
      </w:pPr>
      <w:r w:rsidRPr="009A5529">
        <w:rPr>
          <w:sz w:val="20"/>
          <w:szCs w:val="20"/>
        </w:rPr>
        <w:t>UYGUNDUR</w:t>
      </w:r>
    </w:p>
    <w:p w:rsidR="00923B7F" w:rsidRPr="009A5529" w:rsidRDefault="00923B7F" w:rsidP="000810C9">
      <w:pPr>
        <w:pStyle w:val="NormalWeb"/>
        <w:jc w:val="center"/>
        <w:rPr>
          <w:sz w:val="20"/>
          <w:szCs w:val="20"/>
        </w:rPr>
      </w:pPr>
      <w:r w:rsidRPr="009A5529">
        <w:rPr>
          <w:sz w:val="20"/>
          <w:szCs w:val="20"/>
        </w:rPr>
        <w:t>MUSTAFA OK</w:t>
      </w:r>
    </w:p>
    <w:p w:rsidR="00923B7F" w:rsidRPr="009A5529" w:rsidRDefault="00923B7F" w:rsidP="000810C9">
      <w:pPr>
        <w:pStyle w:val="NormalWeb"/>
        <w:jc w:val="center"/>
        <w:rPr>
          <w:sz w:val="20"/>
          <w:szCs w:val="20"/>
        </w:rPr>
      </w:pPr>
      <w:r w:rsidRPr="009A5529">
        <w:rPr>
          <w:sz w:val="20"/>
          <w:szCs w:val="20"/>
        </w:rPr>
        <w:t>Okul Müdürü</w:t>
      </w:r>
    </w:p>
    <w:p w:rsidR="00923B7F" w:rsidRPr="009A5529" w:rsidRDefault="00923B7F" w:rsidP="000810C9">
      <w:pPr>
        <w:pStyle w:val="NormalWeb"/>
        <w:jc w:val="center"/>
        <w:rPr>
          <w:sz w:val="20"/>
          <w:szCs w:val="20"/>
        </w:rPr>
      </w:pPr>
      <w:r w:rsidRPr="009A5529">
        <w:rPr>
          <w:sz w:val="20"/>
          <w:szCs w:val="20"/>
        </w:rPr>
        <w:t>08/02/2012</w:t>
      </w:r>
    </w:p>
    <w:p w:rsidR="00923B7F" w:rsidRPr="009A5529" w:rsidRDefault="00923B7F">
      <w:pPr>
        <w:rPr>
          <w:sz w:val="20"/>
          <w:szCs w:val="20"/>
        </w:rPr>
      </w:pPr>
    </w:p>
    <w:sectPr w:rsidR="00923B7F" w:rsidRPr="009A5529" w:rsidSect="004B6FBB">
      <w:pgSz w:w="11906" w:h="16838"/>
      <w:pgMar w:top="1417" w:right="707" w:bottom="851"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D3146"/>
    <w:rsid w:val="00013A6A"/>
    <w:rsid w:val="000810C9"/>
    <w:rsid w:val="000E6143"/>
    <w:rsid w:val="00157069"/>
    <w:rsid w:val="0027507C"/>
    <w:rsid w:val="00365418"/>
    <w:rsid w:val="004125C5"/>
    <w:rsid w:val="004B6FBB"/>
    <w:rsid w:val="00507865"/>
    <w:rsid w:val="005A3D4D"/>
    <w:rsid w:val="005A57B2"/>
    <w:rsid w:val="00691747"/>
    <w:rsid w:val="006E73B3"/>
    <w:rsid w:val="00733260"/>
    <w:rsid w:val="008E2002"/>
    <w:rsid w:val="00923B7F"/>
    <w:rsid w:val="009A5529"/>
    <w:rsid w:val="00A6042C"/>
    <w:rsid w:val="00C52F55"/>
    <w:rsid w:val="00C661D5"/>
    <w:rsid w:val="00CD3146"/>
    <w:rsid w:val="00E920BE"/>
    <w:rsid w:val="00EB32BD"/>
    <w:rsid w:val="00EB4096"/>
    <w:rsid w:val="00EE7F24"/>
    <w:rsid w:val="00F27A6A"/>
    <w:rsid w:val="00F87EA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7EA6"/>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507865"/>
    <w:pPr>
      <w:spacing w:before="100" w:beforeAutospacing="1" w:after="100" w:afterAutospacing="1" w:line="240" w:lineRule="auto"/>
    </w:pPr>
    <w:rPr>
      <w:rFonts w:ascii="Times New Roman" w:eastAsia="Times New Roman" w:hAnsi="Times New Roman"/>
      <w:sz w:val="24"/>
      <w:szCs w:val="24"/>
      <w:lang w:eastAsia="tr-TR"/>
    </w:rPr>
  </w:style>
  <w:style w:type="table" w:styleId="TableGrid">
    <w:name w:val="Table Grid"/>
    <w:basedOn w:val="TableNormal"/>
    <w:uiPriority w:val="99"/>
    <w:rsid w:val="0027507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506393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5</Pages>
  <Words>2096</Words>
  <Characters>11950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İSMET İNÖNÜ İLKÖĞRETİM OKULU MÜDÜRLÜĞÜNE</dc:title>
  <dc:subject/>
  <dc:creator>dell</dc:creator>
  <cp:keywords/>
  <dc:description/>
  <cp:lastModifiedBy>EBRAR</cp:lastModifiedBy>
  <cp:revision>2</cp:revision>
  <dcterms:created xsi:type="dcterms:W3CDTF">2012-02-13T17:06:00Z</dcterms:created>
  <dcterms:modified xsi:type="dcterms:W3CDTF">2012-02-13T17:06:00Z</dcterms:modified>
</cp:coreProperties>
</file>