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FB" w:rsidRPr="00A01992" w:rsidRDefault="005B22FB" w:rsidP="005902F8">
      <w:pPr>
        <w:pStyle w:val="NoSpacing"/>
        <w:jc w:val="center"/>
        <w:rPr>
          <w:sz w:val="28"/>
          <w:szCs w:val="28"/>
        </w:rPr>
      </w:pPr>
      <w:r w:rsidRPr="005902F8">
        <w:rPr>
          <w:b/>
          <w:color w:val="FF0000"/>
          <w:sz w:val="28"/>
          <w:szCs w:val="28"/>
        </w:rPr>
        <w:t>EŞ ANLAMLI (ANLAMDAŞ) SÖZCÜKLER</w:t>
      </w:r>
      <w:r>
        <w:rPr>
          <w:sz w:val="28"/>
          <w:szCs w:val="28"/>
        </w:rPr>
        <w:br/>
      </w:r>
      <w:r w:rsidRPr="00A01992">
        <w:rPr>
          <w:sz w:val="28"/>
          <w:szCs w:val="28"/>
        </w:rPr>
        <w:t xml:space="preserve">Birbirinin yerine kullanılabilen ve aynı anlama gelen sözcüklere </w:t>
      </w:r>
      <w:r w:rsidRPr="00A01992">
        <w:rPr>
          <w:b/>
          <w:sz w:val="28"/>
          <w:szCs w:val="28"/>
        </w:rPr>
        <w:t>eş anlamlı</w:t>
      </w:r>
      <w:r w:rsidRPr="00A01992">
        <w:rPr>
          <w:sz w:val="28"/>
          <w:szCs w:val="28"/>
        </w:rPr>
        <w:t xml:space="preserve"> sözcükler denir.  Siz de örnekteki gibi aşağıdaki sözcüklerin eş anlamlılarını karşılarına yazın.</w:t>
      </w:r>
    </w:p>
    <w:p w:rsidR="005B22FB" w:rsidRDefault="005B22FB" w:rsidP="00404192">
      <w:pPr>
        <w:pStyle w:val="NoSpacing"/>
        <w:sectPr w:rsidR="005B22FB" w:rsidSect="0010321A">
          <w:pgSz w:w="11906" w:h="16838"/>
          <w:pgMar w:top="993" w:right="282" w:bottom="1417" w:left="426" w:header="708" w:footer="708" w:gutter="0"/>
          <w:cols w:space="708"/>
          <w:docGrid w:linePitch="360"/>
        </w:sectPr>
      </w:pPr>
    </w:p>
    <w:p w:rsidR="005B22FB" w:rsidRDefault="005B22FB" w:rsidP="00404192">
      <w:pPr>
        <w:pStyle w:val="NoSpacing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835"/>
      </w:tblGrid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adale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C75330">
              <w:rPr>
                <w:rFonts w:ascii="Monotype Corsiva" w:hAnsi="Monotype Corsiva"/>
                <w:sz w:val="36"/>
                <w:szCs w:val="36"/>
              </w:rPr>
              <w:t>kas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adet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tane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akıl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us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beyaz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anlam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mana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arzu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istek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asır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yüzyıl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cevap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yanıt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okul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mektep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çehre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yüz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esir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tutsak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fayda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yarar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hâkim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yargıç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harp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savaş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hürriyet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özgürlük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imla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yazım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kalp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yürek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tümce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cümle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mahsul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ürün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nutuk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söylev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öykü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hikaye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öğüt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nasihat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amaç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gaye</w:t>
            </w:r>
          </w:p>
        </w:tc>
      </w:tr>
    </w:tbl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p w:rsidR="005B22FB" w:rsidRDefault="005B22FB" w:rsidP="00177813">
      <w:pPr>
        <w:tabs>
          <w:tab w:val="left" w:pos="3900"/>
        </w:tabs>
        <w:jc w:val="right"/>
        <w:rPr>
          <w:rFonts w:ascii="Arial" w:hAnsi="Arial" w:cs="Arial"/>
        </w:rPr>
      </w:pPr>
      <w:hyperlink r:id="rId4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835"/>
      </w:tblGrid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yasa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kanun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sözcük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kelime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anı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hatıra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güz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sonbahar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rüya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düş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iri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büyük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konut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ev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zelzele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deprem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sene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yıl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konuk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misafir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lûgat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sözlük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muallim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öğretmen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kırmızı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al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ulus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millet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baş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kafa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soru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sual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uzak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ırak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sulh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barış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siyah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kara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yaşlı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ihtiyar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örnek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misal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öğrenci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talebe</w:t>
            </w:r>
          </w:p>
        </w:tc>
      </w:tr>
      <w:tr w:rsidR="005B22FB" w:rsidRPr="00C75330" w:rsidTr="00C75330">
        <w:trPr>
          <w:trHeight w:val="478"/>
        </w:trPr>
        <w:tc>
          <w:tcPr>
            <w:tcW w:w="1951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okul</w:t>
            </w:r>
          </w:p>
        </w:tc>
        <w:tc>
          <w:tcPr>
            <w:tcW w:w="2835" w:type="dxa"/>
            <w:vAlign w:val="center"/>
          </w:tcPr>
          <w:p w:rsidR="005B22FB" w:rsidRPr="00C75330" w:rsidRDefault="005B22FB" w:rsidP="00C753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330">
              <w:rPr>
                <w:rFonts w:ascii="Times New Roman" w:hAnsi="Times New Roman"/>
                <w:sz w:val="28"/>
                <w:szCs w:val="28"/>
              </w:rPr>
              <w:t>mektep</w:t>
            </w:r>
          </w:p>
        </w:tc>
      </w:tr>
    </w:tbl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  <w:bookmarkStart w:id="0" w:name="_GoBack"/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12.35pt;margin-top:2.85pt;width:246pt;height:149.05pt;z-index:251658240;visibility:visible">
            <v:imagedata r:id="rId5" o:title=""/>
          </v:shape>
        </w:pict>
      </w:r>
      <w:bookmarkEnd w:id="0"/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p w:rsidR="005B22FB" w:rsidRDefault="005B22FB" w:rsidP="00404192">
      <w:pPr>
        <w:pStyle w:val="NoSpacing"/>
      </w:pPr>
    </w:p>
    <w:sectPr w:rsidR="005B22FB" w:rsidSect="005902F8">
      <w:type w:val="continuous"/>
      <w:pgSz w:w="11906" w:h="16838"/>
      <w:pgMar w:top="993" w:right="282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3F0"/>
    <w:rsid w:val="0010321A"/>
    <w:rsid w:val="00177813"/>
    <w:rsid w:val="001D1B62"/>
    <w:rsid w:val="002F2978"/>
    <w:rsid w:val="003F5662"/>
    <w:rsid w:val="00404192"/>
    <w:rsid w:val="005902F8"/>
    <w:rsid w:val="005923F0"/>
    <w:rsid w:val="005B22FB"/>
    <w:rsid w:val="00880AE2"/>
    <w:rsid w:val="00A01992"/>
    <w:rsid w:val="00C15208"/>
    <w:rsid w:val="00C75330"/>
    <w:rsid w:val="00CF66C9"/>
    <w:rsid w:val="00D81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419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04192"/>
    <w:rPr>
      <w:lang w:eastAsia="en-US"/>
    </w:rPr>
  </w:style>
  <w:style w:type="table" w:styleId="TableGrid">
    <w:name w:val="Table Grid"/>
    <w:basedOn w:val="TableNormal"/>
    <w:uiPriority w:val="99"/>
    <w:rsid w:val="001032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778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128</Words>
  <Characters>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NYZKSY</dc:creator>
  <cp:keywords>www.sorubak.com</cp:keywords>
  <dc:description/>
  <cp:lastModifiedBy>edanur</cp:lastModifiedBy>
  <cp:revision>9</cp:revision>
  <cp:lastPrinted>2011-10-27T18:12:00Z</cp:lastPrinted>
  <dcterms:created xsi:type="dcterms:W3CDTF">2011-10-27T18:09:00Z</dcterms:created>
  <dcterms:modified xsi:type="dcterms:W3CDTF">2012-02-18T16:18:00Z</dcterms:modified>
  <cp:contentType>www.sorubak.com</cp:contentType>
</cp:coreProperties>
</file>