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5F" w:rsidRDefault="0077025F" w:rsidP="00582922">
      <w:pPr>
        <w:jc w:val="center"/>
      </w:pPr>
      <w:r>
        <w:t>PROBLEMLER</w:t>
      </w:r>
    </w:p>
    <w:p w:rsidR="0077025F" w:rsidRDefault="0077025F" w:rsidP="00582922">
      <w:pPr>
        <w:jc w:val="both"/>
      </w:pPr>
      <w:r>
        <w:t xml:space="preserve">1-Dikdörtgen şeklindeki bahçenin kısa kenarı </w:t>
      </w:r>
      <w:smartTag w:uri="urn:schemas-microsoft-com:office:smarttags" w:element="metricconverter">
        <w:smartTagPr>
          <w:attr w:name="ProductID" w:val="14 m"/>
        </w:smartTagPr>
        <w:r>
          <w:t>14 m</w:t>
        </w:r>
      </w:smartTag>
      <w:r>
        <w:t xml:space="preserve">.,uzun kenarı </w:t>
      </w:r>
      <w:smartTag w:uri="urn:schemas-microsoft-com:office:smarttags" w:element="metricconverter">
        <w:smartTagPr>
          <w:attr w:name="ProductID" w:val="27 m"/>
        </w:smartTagPr>
        <w:r>
          <w:t>27 m</w:t>
        </w:r>
      </w:smartTag>
      <w:r>
        <w:t>.’dir.Bahçenin çevresi kaç metredir?</w:t>
      </w:r>
    </w:p>
    <w:p w:rsidR="0077025F" w:rsidRDefault="0077025F" w:rsidP="00582922">
      <w:pPr>
        <w:jc w:val="both"/>
      </w:pPr>
      <w:r>
        <w:t xml:space="preserve">2-Kısa kenarı </w:t>
      </w:r>
      <w:smartTag w:uri="urn:schemas-microsoft-com:office:smarttags" w:element="metricconverter">
        <w:smartTagPr>
          <w:attr w:name="ProductID" w:val="4 cm"/>
        </w:smartTagPr>
        <w:r>
          <w:t>4 cm</w:t>
        </w:r>
      </w:smartTag>
      <w:r>
        <w:t xml:space="preserve">.,uzun kenarı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. olan dikdörtgen,bir kenarı </w:t>
      </w:r>
      <w:smartTag w:uri="urn:schemas-microsoft-com:office:smarttags" w:element="metricconverter">
        <w:smartTagPr>
          <w:attr w:name="ProductID" w:val="9 cm"/>
        </w:smartTagPr>
        <w:r>
          <w:t>9 cm</w:t>
        </w:r>
      </w:smartTag>
      <w:r>
        <w:t>. olan karenin çevresinden kaç cm.kısadır?</w:t>
      </w:r>
    </w:p>
    <w:p w:rsidR="0077025F" w:rsidRDefault="0077025F" w:rsidP="00582922">
      <w:pPr>
        <w:jc w:val="both"/>
      </w:pPr>
      <w:r>
        <w:t xml:space="preserve">3-Kare şeklindeki bir havuzun çevresi </w:t>
      </w:r>
      <w:smartTag w:uri="urn:schemas-microsoft-com:office:smarttags" w:element="metricconverter">
        <w:smartTagPr>
          <w:attr w:name="ProductID" w:val="48 m"/>
        </w:smartTagPr>
        <w:r>
          <w:t>48 m</w:t>
        </w:r>
      </w:smartTag>
      <w:r>
        <w:t>.’dir.Havuzun bir kenarı kaç metredir?</w:t>
      </w:r>
    </w:p>
    <w:p w:rsidR="0077025F" w:rsidRDefault="0077025F" w:rsidP="00582922">
      <w:pPr>
        <w:jc w:val="both"/>
      </w:pPr>
      <w:r>
        <w:t xml:space="preserve">4-Uzun kenarı 26metre,kısa kenarı </w:t>
      </w:r>
      <w:smartTag w:uri="urn:schemas-microsoft-com:office:smarttags" w:element="metricconverter">
        <w:smartTagPr>
          <w:attr w:name="ProductID" w:val="13 metre"/>
        </w:smartTagPr>
        <w:r>
          <w:t>13 metre</w:t>
        </w:r>
      </w:smartTag>
      <w:r>
        <w:t xml:space="preserve"> olan tarlanın çevresine iki sıra  koruma teli çekilecektir.Kaç metre tele ihtiyacımız vardır?</w:t>
      </w:r>
    </w:p>
    <w:p w:rsidR="0077025F" w:rsidRDefault="0077025F" w:rsidP="00582922">
      <w:pPr>
        <w:jc w:val="both"/>
      </w:pPr>
      <w:r>
        <w:t xml:space="preserve">5-Bir kenarı </w:t>
      </w:r>
      <w:smartTag w:uri="urn:schemas-microsoft-com:office:smarttags" w:element="metricconverter">
        <w:smartTagPr>
          <w:attr w:name="ProductID" w:val="14 metre"/>
        </w:smartTagPr>
        <w:r>
          <w:t>14 metre</w:t>
        </w:r>
      </w:smartTag>
      <w:r>
        <w:t xml:space="preserve"> olan kare şeklindeki bahçenin çevresine </w:t>
      </w:r>
      <w:smartTag w:uri="urn:schemas-microsoft-com:office:smarttags" w:element="metricconverter">
        <w:smartTagPr>
          <w:attr w:name="ProductID" w:val="7 metre"/>
        </w:smartTagPr>
        <w:r>
          <w:t>7 metre</w:t>
        </w:r>
      </w:smartTag>
      <w:r>
        <w:t xml:space="preserve"> aralıkla fidan dikilecektir.Kaç fidana ihtiyaç vardır?</w:t>
      </w:r>
    </w:p>
    <w:p w:rsidR="0077025F" w:rsidRDefault="0077025F" w:rsidP="00582922">
      <w:pPr>
        <w:jc w:val="both"/>
      </w:pPr>
      <w:r>
        <w:t xml:space="preserve">6-Bir çıkarma işleminde çıkan 294,fark 357 ise </w:t>
      </w:r>
      <w:r w:rsidRPr="004253C0">
        <w:rPr>
          <w:u w:val="single"/>
        </w:rPr>
        <w:t>eksilen</w:t>
      </w:r>
      <w:r>
        <w:t xml:space="preserve"> kaçtır?</w:t>
      </w:r>
    </w:p>
    <w:p w:rsidR="0077025F" w:rsidRDefault="0077025F" w:rsidP="00582922">
      <w:pPr>
        <w:jc w:val="both"/>
      </w:pPr>
      <w:r>
        <w:t xml:space="preserve">7-Bir çıkarma işleminde eksilen 361,çıkan 189 ise </w:t>
      </w:r>
      <w:r w:rsidRPr="004253C0">
        <w:rPr>
          <w:u w:val="single"/>
        </w:rPr>
        <w:t>fark</w:t>
      </w:r>
      <w:r>
        <w:t xml:space="preserve"> kaçtır?</w:t>
      </w:r>
    </w:p>
    <w:p w:rsidR="0077025F" w:rsidRDefault="0077025F" w:rsidP="00582922">
      <w:pPr>
        <w:jc w:val="both"/>
      </w:pPr>
      <w:r>
        <w:t>8-6 düzine kalemin 25 tanesi satılınca geriye kaç kalem kalır?</w:t>
      </w:r>
    </w:p>
    <w:p w:rsidR="0077025F" w:rsidRDefault="0077025F" w:rsidP="00582922">
      <w:pPr>
        <w:jc w:val="both"/>
      </w:pPr>
      <w:r>
        <w:t>9- 0,4,3 rakamlarını birer kez kullanarak yazabileceğimiz üç basamaklı en büyük ve en küçük doğal sayıların toplamı kaçtır?</w:t>
      </w:r>
    </w:p>
    <w:p w:rsidR="0077025F" w:rsidRDefault="0077025F" w:rsidP="00582922">
      <w:pPr>
        <w:jc w:val="both"/>
      </w:pPr>
      <w:r>
        <w:t>10-Osman,27’den başlayarak 6’şar sayıyor. Osman’ın 6. ve 8. saymada söylediği sayıların toplamı kaçtır?</w:t>
      </w:r>
    </w:p>
    <w:p w:rsidR="0077025F" w:rsidRDefault="0077025F" w:rsidP="00582922">
      <w:pPr>
        <w:jc w:val="both"/>
      </w:pPr>
      <w:r>
        <w:t>11-Onlar basamağında 9 bulunan üç basamaklı en küçük doğal sayının 455 fazlası kaçtır?</w:t>
      </w:r>
    </w:p>
    <w:p w:rsidR="0077025F" w:rsidRDefault="0077025F" w:rsidP="00582922">
      <w:pPr>
        <w:jc w:val="both"/>
      </w:pPr>
      <w:r>
        <w:t>12-</w:t>
      </w:r>
    </w:p>
    <w:p w:rsidR="0077025F" w:rsidRDefault="0077025F" w:rsidP="00582922">
      <w:pPr>
        <w:jc w:val="both"/>
      </w:pPr>
    </w:p>
    <w:p w:rsidR="0077025F" w:rsidRDefault="0077025F" w:rsidP="00582922">
      <w:pPr>
        <w:jc w:val="both"/>
      </w:pPr>
      <w:hyperlink r:id="rId4" w:history="1">
        <w:r>
          <w:rPr>
            <w:rStyle w:val="Hyperlink"/>
            <w:sz w:val="24"/>
          </w:rPr>
          <w:t>www.sorubak.com</w:t>
        </w:r>
      </w:hyperlink>
    </w:p>
    <w:sectPr w:rsidR="0077025F" w:rsidSect="00582922"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922"/>
    <w:rsid w:val="00007DA5"/>
    <w:rsid w:val="000165CF"/>
    <w:rsid w:val="000167B4"/>
    <w:rsid w:val="000446E1"/>
    <w:rsid w:val="00054E35"/>
    <w:rsid w:val="00064550"/>
    <w:rsid w:val="00075A87"/>
    <w:rsid w:val="00086949"/>
    <w:rsid w:val="000977CD"/>
    <w:rsid w:val="000A74AB"/>
    <w:rsid w:val="000B2782"/>
    <w:rsid w:val="00101CC5"/>
    <w:rsid w:val="00112548"/>
    <w:rsid w:val="00113075"/>
    <w:rsid w:val="001157BC"/>
    <w:rsid w:val="00136418"/>
    <w:rsid w:val="00143333"/>
    <w:rsid w:val="00161B41"/>
    <w:rsid w:val="00176B50"/>
    <w:rsid w:val="001A55F3"/>
    <w:rsid w:val="001B33B2"/>
    <w:rsid w:val="001B6172"/>
    <w:rsid w:val="001B6320"/>
    <w:rsid w:val="001C5083"/>
    <w:rsid w:val="002043D6"/>
    <w:rsid w:val="00227F17"/>
    <w:rsid w:val="00242C04"/>
    <w:rsid w:val="00247ADA"/>
    <w:rsid w:val="0025244F"/>
    <w:rsid w:val="00272B03"/>
    <w:rsid w:val="002734F2"/>
    <w:rsid w:val="002A55B3"/>
    <w:rsid w:val="002B0378"/>
    <w:rsid w:val="002B7267"/>
    <w:rsid w:val="002D6360"/>
    <w:rsid w:val="002F07C4"/>
    <w:rsid w:val="00300EAC"/>
    <w:rsid w:val="0031796D"/>
    <w:rsid w:val="00325562"/>
    <w:rsid w:val="00347FA5"/>
    <w:rsid w:val="00371AD3"/>
    <w:rsid w:val="003A3C4D"/>
    <w:rsid w:val="003C68D8"/>
    <w:rsid w:val="003D3FDD"/>
    <w:rsid w:val="0040309A"/>
    <w:rsid w:val="004074A5"/>
    <w:rsid w:val="004157F2"/>
    <w:rsid w:val="004253C0"/>
    <w:rsid w:val="00430916"/>
    <w:rsid w:val="00450073"/>
    <w:rsid w:val="0049724B"/>
    <w:rsid w:val="004A562F"/>
    <w:rsid w:val="004B790F"/>
    <w:rsid w:val="004D0F4C"/>
    <w:rsid w:val="004D55A5"/>
    <w:rsid w:val="004D787E"/>
    <w:rsid w:val="005027CA"/>
    <w:rsid w:val="0050428E"/>
    <w:rsid w:val="00504F4A"/>
    <w:rsid w:val="00510F14"/>
    <w:rsid w:val="00560F54"/>
    <w:rsid w:val="0056235A"/>
    <w:rsid w:val="00566FEC"/>
    <w:rsid w:val="00575BDD"/>
    <w:rsid w:val="00582922"/>
    <w:rsid w:val="00584A94"/>
    <w:rsid w:val="00587CF0"/>
    <w:rsid w:val="00592F0F"/>
    <w:rsid w:val="005C0AB9"/>
    <w:rsid w:val="005C5A44"/>
    <w:rsid w:val="00603D68"/>
    <w:rsid w:val="006075C8"/>
    <w:rsid w:val="00607853"/>
    <w:rsid w:val="00611D3B"/>
    <w:rsid w:val="00621F0F"/>
    <w:rsid w:val="0063098C"/>
    <w:rsid w:val="00635634"/>
    <w:rsid w:val="006450AD"/>
    <w:rsid w:val="00647758"/>
    <w:rsid w:val="006511DB"/>
    <w:rsid w:val="00652D21"/>
    <w:rsid w:val="0065542C"/>
    <w:rsid w:val="00661517"/>
    <w:rsid w:val="006772F1"/>
    <w:rsid w:val="006A3E8D"/>
    <w:rsid w:val="006A6521"/>
    <w:rsid w:val="006C3997"/>
    <w:rsid w:val="006C4F3F"/>
    <w:rsid w:val="006D1768"/>
    <w:rsid w:val="007448D3"/>
    <w:rsid w:val="00750B1A"/>
    <w:rsid w:val="00753CF5"/>
    <w:rsid w:val="00761980"/>
    <w:rsid w:val="0077025F"/>
    <w:rsid w:val="007929C1"/>
    <w:rsid w:val="007A2F3C"/>
    <w:rsid w:val="007B5400"/>
    <w:rsid w:val="007C4AEB"/>
    <w:rsid w:val="007D48AE"/>
    <w:rsid w:val="007F4396"/>
    <w:rsid w:val="00800AF5"/>
    <w:rsid w:val="00815D90"/>
    <w:rsid w:val="00830BAF"/>
    <w:rsid w:val="00831C48"/>
    <w:rsid w:val="008348D3"/>
    <w:rsid w:val="00841250"/>
    <w:rsid w:val="00845C56"/>
    <w:rsid w:val="008603A4"/>
    <w:rsid w:val="008B3F38"/>
    <w:rsid w:val="008D59A7"/>
    <w:rsid w:val="008D7055"/>
    <w:rsid w:val="008E4EB7"/>
    <w:rsid w:val="008E4F36"/>
    <w:rsid w:val="009037DA"/>
    <w:rsid w:val="0092110C"/>
    <w:rsid w:val="0093306E"/>
    <w:rsid w:val="0094073B"/>
    <w:rsid w:val="00941189"/>
    <w:rsid w:val="009436BD"/>
    <w:rsid w:val="00957835"/>
    <w:rsid w:val="0096273B"/>
    <w:rsid w:val="009656A6"/>
    <w:rsid w:val="0097032B"/>
    <w:rsid w:val="009752FE"/>
    <w:rsid w:val="00976EF5"/>
    <w:rsid w:val="0098629D"/>
    <w:rsid w:val="009864AD"/>
    <w:rsid w:val="0098660F"/>
    <w:rsid w:val="00995DBA"/>
    <w:rsid w:val="009A02EB"/>
    <w:rsid w:val="009A0861"/>
    <w:rsid w:val="009A2000"/>
    <w:rsid w:val="009A3615"/>
    <w:rsid w:val="009B38BC"/>
    <w:rsid w:val="009B61B7"/>
    <w:rsid w:val="009C092D"/>
    <w:rsid w:val="009C1613"/>
    <w:rsid w:val="00A07520"/>
    <w:rsid w:val="00A13E00"/>
    <w:rsid w:val="00A2137A"/>
    <w:rsid w:val="00A21896"/>
    <w:rsid w:val="00A24789"/>
    <w:rsid w:val="00A3671C"/>
    <w:rsid w:val="00A421E9"/>
    <w:rsid w:val="00A559EE"/>
    <w:rsid w:val="00A95FE9"/>
    <w:rsid w:val="00AA4C73"/>
    <w:rsid w:val="00AB5FA1"/>
    <w:rsid w:val="00AD55B4"/>
    <w:rsid w:val="00AF571F"/>
    <w:rsid w:val="00B07B76"/>
    <w:rsid w:val="00B1527F"/>
    <w:rsid w:val="00B70F4F"/>
    <w:rsid w:val="00B82266"/>
    <w:rsid w:val="00BC5B80"/>
    <w:rsid w:val="00BE41D5"/>
    <w:rsid w:val="00C23454"/>
    <w:rsid w:val="00C237B0"/>
    <w:rsid w:val="00C25BCC"/>
    <w:rsid w:val="00C30E08"/>
    <w:rsid w:val="00C36D83"/>
    <w:rsid w:val="00C4152A"/>
    <w:rsid w:val="00C63922"/>
    <w:rsid w:val="00C73CE1"/>
    <w:rsid w:val="00C90164"/>
    <w:rsid w:val="00C97856"/>
    <w:rsid w:val="00CD4FE0"/>
    <w:rsid w:val="00CD7F69"/>
    <w:rsid w:val="00CE39C7"/>
    <w:rsid w:val="00CE4135"/>
    <w:rsid w:val="00CE7ACA"/>
    <w:rsid w:val="00CF2AF9"/>
    <w:rsid w:val="00D250F9"/>
    <w:rsid w:val="00D61D57"/>
    <w:rsid w:val="00D85DA3"/>
    <w:rsid w:val="00D90130"/>
    <w:rsid w:val="00D9436C"/>
    <w:rsid w:val="00D94E34"/>
    <w:rsid w:val="00DB21FB"/>
    <w:rsid w:val="00E03D53"/>
    <w:rsid w:val="00E04CE6"/>
    <w:rsid w:val="00E1432D"/>
    <w:rsid w:val="00E23222"/>
    <w:rsid w:val="00E366F9"/>
    <w:rsid w:val="00E4001F"/>
    <w:rsid w:val="00E455E1"/>
    <w:rsid w:val="00E715EA"/>
    <w:rsid w:val="00E96225"/>
    <w:rsid w:val="00EB4AA3"/>
    <w:rsid w:val="00EB5D1D"/>
    <w:rsid w:val="00EB7709"/>
    <w:rsid w:val="00EC1337"/>
    <w:rsid w:val="00ED098F"/>
    <w:rsid w:val="00EE30A6"/>
    <w:rsid w:val="00EE3B24"/>
    <w:rsid w:val="00EF0136"/>
    <w:rsid w:val="00F024D8"/>
    <w:rsid w:val="00F03736"/>
    <w:rsid w:val="00F06BE6"/>
    <w:rsid w:val="00F17908"/>
    <w:rsid w:val="00F323C3"/>
    <w:rsid w:val="00F341D1"/>
    <w:rsid w:val="00F37AD9"/>
    <w:rsid w:val="00F544A2"/>
    <w:rsid w:val="00F614D9"/>
    <w:rsid w:val="00F622F4"/>
    <w:rsid w:val="00F668A0"/>
    <w:rsid w:val="00F71BF3"/>
    <w:rsid w:val="00F726D6"/>
    <w:rsid w:val="00F769C8"/>
    <w:rsid w:val="00F805B2"/>
    <w:rsid w:val="00F867B0"/>
    <w:rsid w:val="00FC58EB"/>
    <w:rsid w:val="00FD0882"/>
    <w:rsid w:val="00FF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7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213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169</Words>
  <Characters>966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www.sorubak.ccom</dc:title>
  <dc:subject/>
  <dc:creator>www.sorubak.ccom; NURAY</dc:creator>
  <cp:keywords>www.sorubak.ccom</cp:keywords>
  <dc:description>www.sorubak.ccom</dc:description>
  <cp:lastModifiedBy>edanur</cp:lastModifiedBy>
  <cp:revision>5</cp:revision>
  <dcterms:created xsi:type="dcterms:W3CDTF">2011-12-22T10:19:00Z</dcterms:created>
  <dcterms:modified xsi:type="dcterms:W3CDTF">2012-02-21T19:14:00Z</dcterms:modified>
  <cp:category>www.sorubak.ccom</cp:category>
  <cp:contentStatus>www.sorubak.ccom</cp:contentStatus>
</cp:coreProperties>
</file>