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EC" w:rsidRPr="006A4A9E" w:rsidRDefault="00CB12EC" w:rsidP="009912EC">
      <w:pPr>
        <w:pStyle w:val="NoSpacing"/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8pt;margin-top:-7.95pt;width:0;height:783.75pt;z-index:251664896" o:connectortype="straight"/>
        </w:pict>
      </w:r>
      <w:r w:rsidRPr="006A4A9E">
        <w:rPr>
          <w:rFonts w:ascii="Hand writing Mutlu" w:hAnsi="Hand writing Mutlu"/>
          <w:sz w:val="24"/>
          <w:szCs w:val="24"/>
        </w:rPr>
        <w:t>Adı Soyadı:</w:t>
      </w:r>
      <w:r w:rsidRPr="006A4A9E">
        <w:rPr>
          <w:rFonts w:ascii="Times New Roman" w:hAnsi="Times New Roman"/>
          <w:sz w:val="24"/>
          <w:szCs w:val="24"/>
        </w:rPr>
        <w:t>……………………………</w:t>
      </w:r>
      <w:r w:rsidRPr="006A4A9E">
        <w:rPr>
          <w:rFonts w:ascii="Hand writing Mutlu" w:hAnsi="Hand writing Mutlu"/>
          <w:sz w:val="24"/>
          <w:szCs w:val="24"/>
        </w:rPr>
        <w:t>..</w:t>
      </w:r>
    </w:p>
    <w:p w:rsidR="00CB12EC" w:rsidRDefault="00CB12EC" w:rsidP="009912EC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B12EC" w:rsidRPr="009912EC" w:rsidRDefault="00CB12EC" w:rsidP="009912EC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7" type="#_x0000_t75" style="position:absolute;margin-left:163.3pt;margin-top:26.3pt;width:77.25pt;height:77.25pt;z-index:-251658752;visibility:visible">
            <v:imagedata r:id="rId5" o:title=""/>
          </v:shape>
        </w:pict>
      </w:r>
      <w:r w:rsidRPr="009912EC">
        <w:rPr>
          <w:rFonts w:ascii="Times New Roman" w:hAnsi="Times New Roman"/>
          <w:b/>
          <w:sz w:val="28"/>
          <w:szCs w:val="28"/>
        </w:rPr>
        <w:t xml:space="preserve">1) </w:t>
      </w:r>
      <w:r w:rsidRPr="008E753B">
        <w:rPr>
          <w:rFonts w:ascii="Times New Roman" w:hAnsi="Times New Roman"/>
          <w:b/>
          <w:sz w:val="28"/>
          <w:szCs w:val="28"/>
        </w:rPr>
        <w:t xml:space="preserve">Hangisi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8E753B">
        <w:rPr>
          <w:rFonts w:ascii="Times New Roman" w:hAnsi="Times New Roman"/>
          <w:b/>
          <w:sz w:val="28"/>
          <w:szCs w:val="28"/>
        </w:rPr>
        <w:t>“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E753B">
        <w:rPr>
          <w:rFonts w:ascii="Times New Roman" w:hAnsi="Times New Roman"/>
          <w:sz w:val="28"/>
          <w:szCs w:val="28"/>
        </w:rPr>
        <w:t>Ödevlerini yaptın mı?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53B">
        <w:rPr>
          <w:rFonts w:ascii="Times New Roman" w:hAnsi="Times New Roman"/>
          <w:b/>
          <w:sz w:val="28"/>
          <w:szCs w:val="28"/>
        </w:rPr>
        <w:t>” sorusunun yanıtı olamaz</w:t>
      </w:r>
      <w:r w:rsidRPr="009912EC">
        <w:rPr>
          <w:rFonts w:ascii="Times New Roman" w:hAnsi="Times New Roman"/>
          <w:b/>
          <w:sz w:val="28"/>
          <w:szCs w:val="28"/>
        </w:rPr>
        <w:t xml:space="preserve">?         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Ödevlerimi yaptım. </w:t>
      </w:r>
      <w:r w:rsidRPr="009912EC">
        <w:rPr>
          <w:rFonts w:ascii="Times New Roman" w:hAnsi="Times New Roman"/>
          <w:sz w:val="28"/>
          <w:szCs w:val="28"/>
        </w:rPr>
        <w:t xml:space="preserve">     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Ödevlerimi yapmadım.</w:t>
      </w:r>
      <w:r w:rsidRPr="009912EC">
        <w:rPr>
          <w:rFonts w:ascii="Times New Roman" w:hAnsi="Times New Roman"/>
          <w:sz w:val="28"/>
          <w:szCs w:val="28"/>
        </w:rPr>
        <w:t xml:space="preserve">    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Bahçeyi süpürmüşler.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99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99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9912EC" w:rsidRDefault="00CB12EC" w:rsidP="009912EC">
      <w:pPr>
        <w:pStyle w:val="NoSpacing"/>
        <w:rPr>
          <w:rFonts w:ascii="Times New Roman" w:hAnsi="Times New Roman"/>
          <w:b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“</w:t>
      </w:r>
      <w:r w:rsidRPr="008E753B">
        <w:rPr>
          <w:rFonts w:ascii="Times New Roman" w:hAnsi="Times New Roman"/>
          <w:sz w:val="28"/>
          <w:szCs w:val="28"/>
        </w:rPr>
        <w:t>Semra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E753B">
        <w:rPr>
          <w:rFonts w:ascii="Times New Roman" w:hAnsi="Times New Roman"/>
          <w:sz w:val="28"/>
          <w:szCs w:val="28"/>
        </w:rPr>
        <w:t>geldi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E753B">
        <w:rPr>
          <w:rFonts w:ascii="Times New Roman" w:hAnsi="Times New Roman"/>
          <w:sz w:val="28"/>
          <w:szCs w:val="28"/>
        </w:rPr>
        <w:t>saat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53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753B">
        <w:rPr>
          <w:rFonts w:ascii="Times New Roman" w:hAnsi="Times New Roman"/>
          <w:sz w:val="28"/>
          <w:szCs w:val="28"/>
        </w:rPr>
        <w:t>bize</w:t>
      </w:r>
      <w:r>
        <w:rPr>
          <w:rFonts w:ascii="Times New Roman" w:hAnsi="Times New Roman"/>
          <w:b/>
          <w:sz w:val="28"/>
          <w:szCs w:val="28"/>
        </w:rPr>
        <w:t>” Sözcükleriyle bir tümce oluşturulursa hangi sözcük dışarıda kalır</w:t>
      </w:r>
      <w:r w:rsidRPr="000014FB">
        <w:rPr>
          <w:rFonts w:ascii="Times New Roman" w:hAnsi="Times New Roman"/>
          <w:b/>
          <w:sz w:val="28"/>
          <w:szCs w:val="28"/>
        </w:rPr>
        <w:t>?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Resim 9" o:spid="_x0000_s1028" type="#_x0000_t75" style="position:absolute;margin-left:112.3pt;margin-top:14.4pt;width:97.5pt;height:54.75pt;z-index:-251652608;visibility:visible">
            <v:imagedata r:id="rId6" o:title=""/>
          </v:shape>
        </w:pict>
      </w:r>
      <w:r w:rsidRPr="009912EC">
        <w:rPr>
          <w:rFonts w:ascii="Times New Roman" w:hAnsi="Times New Roman"/>
          <w:b/>
          <w:sz w:val="28"/>
          <w:szCs w:val="28"/>
        </w:rPr>
        <w:t>A)</w:t>
      </w:r>
      <w:r w:rsidRPr="009912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geldi</w:t>
      </w:r>
      <w:r w:rsidRPr="009912EC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B)</w:t>
      </w:r>
      <w:r w:rsidRPr="009912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bize</w:t>
      </w:r>
      <w:r w:rsidRPr="009912EC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C)</w:t>
      </w:r>
      <w:r w:rsidRPr="009912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saat</w:t>
      </w:r>
      <w:r w:rsidRPr="009912EC">
        <w:rPr>
          <w:rFonts w:ascii="Times New Roman" w:hAnsi="Times New Roman"/>
          <w:sz w:val="28"/>
          <w:szCs w:val="28"/>
        </w:rPr>
        <w:t xml:space="preserve">                    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99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sz w:val="28"/>
          <w:szCs w:val="28"/>
        </w:rPr>
        <w:t xml:space="preserve">     </w:t>
      </w:r>
    </w:p>
    <w:p w:rsidR="00CB12EC" w:rsidRPr="0099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9912EC" w:rsidRDefault="00CB12EC" w:rsidP="009912EC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pict>
          <v:shape id="Resim 6" o:spid="_x0000_s1029" type="#_x0000_t75" style="position:absolute;margin-left:175.3pt;margin-top:28.65pt;width:78pt;height:93.75pt;z-index:-251656704;visibility:visible">
            <v:imagedata r:id="rId7" o:title=""/>
          </v:shape>
        </w:pict>
      </w:r>
      <w:r w:rsidRPr="009912EC">
        <w:rPr>
          <w:rFonts w:ascii="Times New Roman" w:hAnsi="Times New Roman"/>
          <w:b/>
          <w:sz w:val="28"/>
          <w:szCs w:val="28"/>
        </w:rPr>
        <w:t xml:space="preserve">3) </w:t>
      </w:r>
      <w:r w:rsidRPr="008E753B">
        <w:rPr>
          <w:rFonts w:ascii="Times New Roman" w:hAnsi="Times New Roman"/>
          <w:b/>
          <w:sz w:val="28"/>
          <w:szCs w:val="28"/>
        </w:rPr>
        <w:t>Hangi cümledeki sözcüklerin yazılışı doğrudur</w:t>
      </w:r>
      <w:r w:rsidRPr="009912EC">
        <w:rPr>
          <w:rFonts w:ascii="Times New Roman" w:hAnsi="Times New Roman"/>
          <w:b/>
          <w:sz w:val="28"/>
          <w:szCs w:val="28"/>
        </w:rPr>
        <w:t>?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Çocuk toprahla oynuyor.</w:t>
      </w:r>
      <w:r w:rsidRPr="009912EC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Çocuk toprakla oynuyor.</w:t>
      </w:r>
      <w:r w:rsidRPr="009912EC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CB12EC" w:rsidRPr="0099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 w:rsidRPr="009912EC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Çocuk torpakla oynuyor.</w:t>
      </w:r>
    </w:p>
    <w:p w:rsidR="00CB12EC" w:rsidRPr="0099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_x0000_s1030" style="position:absolute;margin-left:20.8pt;margin-top:9.85pt;width:142.95pt;height:83.55pt;z-index:-251662848" coordsize="2859,1671" path="m15,485hdc20,400,13,313,30,230,44,161,201,161,240,155v54,13,78,29,135,c394,146,399,113,420,110,524,93,630,100,735,95,765,85,795,75,825,65v15,-5,45,-15,45,-15c885,35,895,12,915,5v15,-5,31,8,45,15c1005,43,1053,67,1095,95,1252,64,1239,66,1440,80v48,73,48,82,135,60c1736,19,1777,84,2055,95v5,40,-1,83,15,120c2076,229,2099,230,2115,230v100,,200,-10,300,-15c2450,210,2488,216,2520,200v14,-7,11,-30,15,-45c2541,135,2545,115,2550,95v27,5,100,10,120,45c2683,162,2674,192,2685,215v20,41,69,57,105,75c2815,364,2825,441,2850,515v-5,90,,181,-15,270c2829,821,2761,916,2745,965v-23,679,114,373,-135,435c2559,1451,2557,1483,2490,1505v-169,-56,-88,-52,-240,-30c2174,1500,2100,1485,2025,1460v-238,24,-325,35,-615,45c1242,1519,1082,1550,915,1565,596,1671,269,1624,45,1400,8,1288,76,1233,135,1145v9,-13,28,-97,30,-105c146,964,165,945,90,920,12,685,120,1033,45,635,39,602,11,577,,545,34,444,44,427,15,485xe">
            <v:path arrowok="t"/>
          </v:shape>
        </w:pict>
      </w:r>
    </w:p>
    <w:p w:rsidR="00CB12EC" w:rsidRDefault="00CB12EC" w:rsidP="008E753B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4)</w:t>
      </w:r>
      <w:r>
        <w:rPr>
          <w:rFonts w:ascii="Times New Roman" w:hAnsi="Times New Roman"/>
          <w:b/>
          <w:bCs/>
          <w:sz w:val="28"/>
          <w:szCs w:val="28"/>
        </w:rPr>
        <w:tab/>
        <w:t>-Adın ne?</w:t>
      </w:r>
    </w:p>
    <w:p w:rsidR="00CB12EC" w:rsidRDefault="00CB12EC" w:rsidP="008E753B">
      <w:pPr>
        <w:pStyle w:val="NoSpacing"/>
        <w:ind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-Onur.</w:t>
      </w:r>
    </w:p>
    <w:p w:rsidR="00CB12EC" w:rsidRDefault="00CB12EC" w:rsidP="008E753B">
      <w:pPr>
        <w:pStyle w:val="NoSpacing"/>
        <w:ind w:left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-Senin adın ne?</w:t>
      </w:r>
    </w:p>
    <w:p w:rsidR="00CB12EC" w:rsidRDefault="00CB12EC" w:rsidP="008E753B">
      <w:pPr>
        <w:pStyle w:val="NoSpacing"/>
        <w:ind w:left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-……………</w:t>
      </w:r>
    </w:p>
    <w:p w:rsidR="00CB12EC" w:rsidRDefault="00CB12EC" w:rsidP="008E753B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Pr="00F40D05" w:rsidRDefault="00CB12EC" w:rsidP="008E753B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Yukarıdaki karşılıklı konuşmada noktalı yere hangisi gelmez</w:t>
      </w:r>
      <w:r w:rsidRPr="00F40D05">
        <w:rPr>
          <w:rFonts w:ascii="Times New Roman" w:hAnsi="Times New Roman"/>
          <w:b/>
          <w:bCs/>
          <w:sz w:val="28"/>
          <w:szCs w:val="28"/>
        </w:rPr>
        <w:t>?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Resim 8" o:spid="_x0000_s1031" type="#_x0000_t75" style="position:absolute;margin-left:166.3pt;margin-top:5.2pt;width:74.25pt;height:66pt;z-index:-251653632;visibility:visible">
            <v:imagedata r:id="rId8" o:title=""/>
          </v:shape>
        </w:pict>
      </w:r>
      <w:r w:rsidRPr="00F40D05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Benim adım mı?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İstanbul’da doğmuşum.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Senin adının aynısı.</w:t>
      </w: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5) Aşağıdakilerden hangisi iyi bir dinleyicinin özelliklerinden değildir</w:t>
      </w:r>
      <w:r w:rsidRPr="00F40D05">
        <w:rPr>
          <w:rFonts w:ascii="Times New Roman" w:hAnsi="Times New Roman"/>
          <w:b/>
          <w:bCs/>
          <w:sz w:val="28"/>
          <w:szCs w:val="28"/>
        </w:rPr>
        <w:t>?</w:t>
      </w:r>
    </w:p>
    <w:p w:rsidR="00CB12EC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A)</w:t>
      </w:r>
      <w:r w:rsidRPr="00F40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Anlamadığını nazikçe sorar.</w:t>
      </w:r>
      <w:r w:rsidRPr="00F40D05">
        <w:rPr>
          <w:rFonts w:ascii="Times New Roman" w:hAnsi="Times New Roman"/>
          <w:sz w:val="28"/>
          <w:szCs w:val="28"/>
        </w:rPr>
        <w:tab/>
      </w:r>
      <w:r w:rsidRPr="00F40D05">
        <w:rPr>
          <w:rFonts w:ascii="Times New Roman" w:hAnsi="Times New Roman"/>
          <w:sz w:val="28"/>
          <w:szCs w:val="28"/>
        </w:rPr>
        <w:tab/>
      </w:r>
    </w:p>
    <w:p w:rsidR="00CB12EC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B)</w:t>
      </w:r>
      <w:r w:rsidRPr="00F40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Dinlerken konuşana bakar.</w:t>
      </w:r>
      <w:r w:rsidRPr="00F40D05">
        <w:rPr>
          <w:rFonts w:ascii="Times New Roman" w:hAnsi="Times New Roman"/>
          <w:sz w:val="28"/>
          <w:szCs w:val="28"/>
        </w:rPr>
        <w:tab/>
      </w:r>
      <w:r w:rsidRPr="00F40D05">
        <w:rPr>
          <w:rFonts w:ascii="Times New Roman" w:hAnsi="Times New Roman"/>
          <w:sz w:val="28"/>
          <w:szCs w:val="28"/>
        </w:rPr>
        <w:tab/>
      </w: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C)</w:t>
      </w:r>
      <w:r w:rsidRPr="00F40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Öğretmeni konuşurken sık sık başka düşüncelere dalar gider.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6) Aşağıdaki cümlelerin hangisinde “</w:t>
      </w:r>
      <w:r w:rsidRPr="008F0882">
        <w:rPr>
          <w:rFonts w:ascii="Times New Roman" w:hAnsi="Times New Roman"/>
          <w:bCs/>
          <w:sz w:val="28"/>
          <w:szCs w:val="28"/>
        </w:rPr>
        <w:t>yalnızlıktan şikayet etme</w:t>
      </w:r>
      <w:r>
        <w:rPr>
          <w:rFonts w:ascii="Times New Roman" w:hAnsi="Times New Roman"/>
          <w:b/>
          <w:bCs/>
          <w:sz w:val="28"/>
          <w:szCs w:val="28"/>
        </w:rPr>
        <w:t>” anlamı vardır</w:t>
      </w:r>
      <w:r w:rsidRPr="00F40D05">
        <w:rPr>
          <w:rFonts w:ascii="Times New Roman" w:hAnsi="Times New Roman"/>
          <w:b/>
          <w:bCs/>
          <w:sz w:val="28"/>
          <w:szCs w:val="28"/>
        </w:rPr>
        <w:t>?</w:t>
      </w:r>
    </w:p>
    <w:p w:rsidR="00CB12EC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A)</w:t>
      </w:r>
      <w:r w:rsidRPr="00F40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Aylardır ne yapsam kapımı çalan yok.       </w:t>
      </w:r>
    </w:p>
    <w:p w:rsidR="00CB12EC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B)</w:t>
      </w:r>
      <w:r w:rsidRPr="00F40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Her insan için yalnız kalmak zordur.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C)</w:t>
      </w:r>
      <w:r w:rsidRPr="00F40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Ormanlarda yalnız başıma dolaşırım.</w:t>
      </w:r>
    </w:p>
    <w:p w:rsidR="00CB12EC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7)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0D05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Mutluyuz. Çünkü birbirimizi çok sever ve sayarız. Birinin derdi olsa yardımına koşarız</w:t>
      </w:r>
      <w:r w:rsidRPr="00F40D05">
        <w:rPr>
          <w:rFonts w:ascii="Times New Roman" w:hAnsi="Times New Roman"/>
          <w:sz w:val="28"/>
          <w:szCs w:val="28"/>
        </w:rPr>
        <w:t xml:space="preserve"> .”  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Yukarıdaki </w:t>
      </w:r>
      <w:r>
        <w:rPr>
          <w:rFonts w:ascii="Times New Roman" w:hAnsi="Times New Roman"/>
          <w:b/>
          <w:bCs/>
          <w:sz w:val="28"/>
          <w:szCs w:val="28"/>
        </w:rPr>
        <w:t>metinde, hangi sorunun cevabı vardır</w:t>
      </w:r>
      <w:r w:rsidRPr="00F40D05">
        <w:rPr>
          <w:rFonts w:ascii="Times New Roman" w:hAnsi="Times New Roman"/>
          <w:b/>
          <w:bCs/>
          <w:sz w:val="28"/>
          <w:szCs w:val="28"/>
        </w:rPr>
        <w:t>?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A)</w:t>
      </w:r>
      <w:r w:rsidRPr="00F40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Ailedeki mutluluğun sırrı nedir?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Resim 7" o:spid="_x0000_s1032" type="#_x0000_t75" style="position:absolute;margin-left:160.85pt;margin-top:20.05pt;width:90.75pt;height:67.5pt;z-index:-251654656;visibility:visible">
            <v:imagedata r:id="rId9" o:title=""/>
          </v:shape>
        </w:pict>
      </w:r>
      <w:r w:rsidRPr="00F40D05">
        <w:rPr>
          <w:rFonts w:ascii="Times New Roman" w:hAnsi="Times New Roman"/>
          <w:b/>
          <w:sz w:val="28"/>
          <w:szCs w:val="28"/>
        </w:rPr>
        <w:t>B)</w:t>
      </w:r>
      <w:r w:rsidRPr="00F40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Ailede en çok saygı duyacağımız kişi kimdir?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Aile bireyleri kimlerdir?</w:t>
      </w: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Pr="008F0882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8) </w:t>
      </w:r>
      <w:r w:rsidRPr="008F0882">
        <w:rPr>
          <w:rFonts w:ascii="Times New Roman" w:hAnsi="Times New Roman"/>
          <w:bCs/>
          <w:sz w:val="28"/>
          <w:szCs w:val="28"/>
        </w:rPr>
        <w:t>“Konuşan arkadaşımızı dinlememek ……………..………anlamına gelebilir.”</w:t>
      </w:r>
    </w:p>
    <w:p w:rsidR="00CB12EC" w:rsidRPr="008F0882" w:rsidRDefault="00CB12EC" w:rsidP="00F40D05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Yukarıdaki cümleyi hangisiyle tamam-lamak uygun olur</w:t>
      </w:r>
      <w:r w:rsidRPr="008F0882">
        <w:rPr>
          <w:rFonts w:ascii="Times New Roman" w:hAnsi="Times New Roman"/>
          <w:b/>
          <w:sz w:val="28"/>
          <w:szCs w:val="28"/>
        </w:rPr>
        <w:t>?</w:t>
      </w: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A) </w:t>
      </w:r>
      <w:r>
        <w:rPr>
          <w:rFonts w:ascii="Times New Roman" w:hAnsi="Times New Roman"/>
          <w:bCs/>
          <w:sz w:val="28"/>
          <w:szCs w:val="28"/>
        </w:rPr>
        <w:t>onu çok sevmek</w:t>
      </w: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B) </w:t>
      </w:r>
      <w:r>
        <w:rPr>
          <w:rFonts w:ascii="Times New Roman" w:hAnsi="Times New Roman"/>
          <w:bCs/>
          <w:sz w:val="28"/>
          <w:szCs w:val="28"/>
        </w:rPr>
        <w:t>ona saygı göstermek</w:t>
      </w:r>
      <w:r w:rsidRPr="00F40D05">
        <w:rPr>
          <w:rFonts w:ascii="Times New Roman" w:hAnsi="Times New Roman"/>
          <w:b/>
          <w:bCs/>
          <w:sz w:val="28"/>
          <w:szCs w:val="28"/>
        </w:rPr>
        <w:tab/>
      </w:r>
    </w:p>
    <w:p w:rsidR="00CB12EC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C) </w:t>
      </w:r>
      <w:r>
        <w:rPr>
          <w:rFonts w:ascii="Times New Roman" w:hAnsi="Times New Roman"/>
          <w:bCs/>
          <w:sz w:val="28"/>
          <w:szCs w:val="28"/>
        </w:rPr>
        <w:t>ona değer vermemek</w:t>
      </w:r>
    </w:p>
    <w:p w:rsidR="00CB12EC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tr-TR"/>
        </w:rPr>
        <w:pict>
          <v:shape id="Resim 4" o:spid="_x0000_s1033" type="#_x0000_t75" style="position:absolute;margin-left:-1.9pt;margin-top:5.8pt;width:65.25pt;height:55.5pt;z-index:-251655680;visibility:visible">
            <v:imagedata r:id="rId10" o:title=""/>
          </v:shape>
        </w:pict>
      </w:r>
    </w:p>
    <w:p w:rsidR="00CB12EC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sz w:val="28"/>
          <w:szCs w:val="28"/>
        </w:rPr>
      </w:pPr>
      <w:r w:rsidRPr="00F40D05">
        <w:rPr>
          <w:rFonts w:ascii="Times New Roman" w:hAnsi="Times New Roman"/>
          <w:b/>
          <w:sz w:val="28"/>
          <w:szCs w:val="28"/>
        </w:rPr>
        <w:t xml:space="preserve">9) </w:t>
      </w:r>
      <w:r>
        <w:rPr>
          <w:rFonts w:ascii="Times New Roman" w:hAnsi="Times New Roman"/>
          <w:b/>
          <w:sz w:val="28"/>
          <w:szCs w:val="28"/>
        </w:rPr>
        <w:t>Aşağıdaki cümlelerin hangisinde bir ismin hem tekil hem de çoğul biçimi kullanılmıştır</w:t>
      </w:r>
      <w:r w:rsidRPr="00F40D05">
        <w:rPr>
          <w:rFonts w:ascii="Times New Roman" w:hAnsi="Times New Roman"/>
          <w:b/>
          <w:sz w:val="28"/>
          <w:szCs w:val="28"/>
        </w:rPr>
        <w:t>?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A) </w:t>
      </w:r>
      <w:r>
        <w:rPr>
          <w:rFonts w:ascii="Times New Roman" w:hAnsi="Times New Roman"/>
          <w:bCs/>
          <w:sz w:val="28"/>
          <w:szCs w:val="28"/>
        </w:rPr>
        <w:t>Dün sabah Metin’i gördüm.</w:t>
      </w:r>
    </w:p>
    <w:p w:rsidR="00CB12EC" w:rsidRPr="00F40D05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B) </w:t>
      </w:r>
      <w:r>
        <w:rPr>
          <w:rFonts w:ascii="Times New Roman" w:hAnsi="Times New Roman"/>
          <w:bCs/>
          <w:sz w:val="28"/>
          <w:szCs w:val="28"/>
        </w:rPr>
        <w:t>Bu şarkı, şarkıların en güzelidir.</w:t>
      </w:r>
    </w:p>
    <w:p w:rsidR="00CB12EC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C) </w:t>
      </w:r>
      <w:r>
        <w:rPr>
          <w:rFonts w:ascii="Times New Roman" w:hAnsi="Times New Roman"/>
          <w:bCs/>
          <w:sz w:val="28"/>
          <w:szCs w:val="28"/>
        </w:rPr>
        <w:t>Akşam iki bardak süt içtim.</w:t>
      </w:r>
    </w:p>
    <w:p w:rsidR="00CB12EC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</w:p>
    <w:p w:rsidR="00CB12EC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B14764" w:rsidRDefault="00CB12EC" w:rsidP="00F40D05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pict>
          <v:shape id="Resim 5" o:spid="_x0000_s1034" type="#_x0000_t75" style="position:absolute;margin-left:142.85pt;margin-top:21.9pt;width:83.25pt;height:63.75pt;z-index:-251657728;visibility:visible">
            <v:imagedata r:id="rId11" o:title=""/>
          </v:shape>
        </w:pict>
      </w:r>
      <w:r w:rsidRPr="00B14764">
        <w:rPr>
          <w:rFonts w:ascii="Times New Roman" w:hAnsi="Times New Roman"/>
          <w:b/>
          <w:sz w:val="28"/>
          <w:szCs w:val="28"/>
        </w:rPr>
        <w:t>10) Aşağıdaki kelimelerden hangisinin yazılışı doğrudur?</w:t>
      </w: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A) </w:t>
      </w:r>
      <w:r>
        <w:rPr>
          <w:rFonts w:ascii="Times New Roman" w:hAnsi="Times New Roman"/>
          <w:bCs/>
          <w:sz w:val="28"/>
          <w:szCs w:val="28"/>
        </w:rPr>
        <w:t>Türkce</w:t>
      </w:r>
      <w:r w:rsidRPr="00F40D05">
        <w:rPr>
          <w:rFonts w:ascii="Times New Roman" w:hAnsi="Times New Roman"/>
          <w:bCs/>
          <w:sz w:val="28"/>
          <w:szCs w:val="28"/>
        </w:rPr>
        <w:tab/>
      </w: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B) </w:t>
      </w:r>
      <w:r>
        <w:rPr>
          <w:rFonts w:ascii="Times New Roman" w:hAnsi="Times New Roman"/>
          <w:bCs/>
          <w:sz w:val="28"/>
          <w:szCs w:val="28"/>
        </w:rPr>
        <w:t>Matamatik</w:t>
      </w:r>
      <w:r w:rsidRPr="00F40D05">
        <w:rPr>
          <w:rFonts w:ascii="Times New Roman" w:hAnsi="Times New Roman"/>
          <w:b/>
          <w:bCs/>
          <w:sz w:val="28"/>
          <w:szCs w:val="28"/>
        </w:rPr>
        <w:tab/>
      </w:r>
      <w:r w:rsidRPr="00F40D05">
        <w:rPr>
          <w:rFonts w:ascii="Times New Roman" w:hAnsi="Times New Roman"/>
          <w:b/>
          <w:bCs/>
          <w:sz w:val="28"/>
          <w:szCs w:val="28"/>
        </w:rPr>
        <w:tab/>
      </w: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C) </w:t>
      </w:r>
      <w:r>
        <w:rPr>
          <w:rFonts w:ascii="Times New Roman" w:hAnsi="Times New Roman"/>
          <w:bCs/>
          <w:sz w:val="28"/>
          <w:szCs w:val="28"/>
        </w:rPr>
        <w:t>Müzik</w:t>
      </w:r>
    </w:p>
    <w:p w:rsidR="00CB12EC" w:rsidRPr="008B2E41" w:rsidRDefault="00CB12EC" w:rsidP="00F40D05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pict>
          <v:shape id="_x0000_s1035" type="#_x0000_t32" style="position:absolute;margin-left:258.55pt;margin-top:-2.7pt;width:0;height:783.75pt;z-index:251651584" o:connectortype="straight"/>
        </w:pict>
      </w:r>
      <w:r w:rsidRPr="008B2E41">
        <w:rPr>
          <w:rFonts w:ascii="Times New Roman" w:hAnsi="Times New Roman"/>
          <w:b/>
          <w:sz w:val="28"/>
          <w:szCs w:val="28"/>
        </w:rPr>
        <w:t xml:space="preserve">11) </w:t>
      </w:r>
      <w:r>
        <w:rPr>
          <w:rFonts w:ascii="Times New Roman" w:hAnsi="Times New Roman"/>
          <w:b/>
          <w:sz w:val="28"/>
          <w:szCs w:val="28"/>
        </w:rPr>
        <w:t>Aşağıdakilerden hangisinde zıt anlamlı sözcükler birlikte verilmiştir</w:t>
      </w:r>
      <w:r w:rsidRPr="008B2E41">
        <w:rPr>
          <w:rFonts w:ascii="Times New Roman" w:hAnsi="Times New Roman"/>
          <w:b/>
          <w:sz w:val="28"/>
          <w:szCs w:val="28"/>
        </w:rPr>
        <w:t>?</w:t>
      </w: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A) </w:t>
      </w:r>
      <w:r>
        <w:rPr>
          <w:rFonts w:ascii="Times New Roman" w:hAnsi="Times New Roman"/>
          <w:bCs/>
          <w:sz w:val="28"/>
          <w:szCs w:val="28"/>
        </w:rPr>
        <w:t>aynı-farklı</w:t>
      </w:r>
      <w:r w:rsidRPr="00F40D05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:rsidR="00CB12EC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lang w:eastAsia="tr-TR"/>
        </w:rPr>
        <w:pict>
          <v:shape id="Resim 11" o:spid="_x0000_s1036" type="#_x0000_t75" style="position:absolute;margin-left:122.05pt;margin-top:1.75pt;width:87.75pt;height:55.5pt;z-index:-251649536;visibility:visible">
            <v:imagedata r:id="rId12" o:title=""/>
          </v:shape>
        </w:pict>
      </w:r>
      <w:r w:rsidRPr="00F40D05">
        <w:rPr>
          <w:rFonts w:ascii="Times New Roman" w:hAnsi="Times New Roman"/>
          <w:b/>
          <w:bCs/>
          <w:sz w:val="28"/>
          <w:szCs w:val="28"/>
        </w:rPr>
        <w:t>B</w:t>
      </w:r>
      <w:r w:rsidRPr="008B2E41"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>kalın-ince</w:t>
      </w:r>
      <w:r w:rsidRPr="00F40D05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CB12EC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F40D05">
        <w:rPr>
          <w:rFonts w:ascii="Times New Roman" w:hAnsi="Times New Roman"/>
          <w:b/>
          <w:bCs/>
          <w:sz w:val="28"/>
          <w:szCs w:val="28"/>
        </w:rPr>
        <w:t xml:space="preserve">C) </w:t>
      </w:r>
      <w:r>
        <w:rPr>
          <w:rFonts w:ascii="Times New Roman" w:hAnsi="Times New Roman"/>
          <w:bCs/>
          <w:sz w:val="28"/>
          <w:szCs w:val="28"/>
        </w:rPr>
        <w:t>dar-sıkı</w:t>
      </w:r>
    </w:p>
    <w:p w:rsidR="00CB12EC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Pr="00F40D05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p w:rsidR="00CB12EC" w:rsidRPr="00E260C7" w:rsidRDefault="00CB12EC" w:rsidP="00F40D05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12) </w:t>
      </w:r>
      <w:r w:rsidRPr="00E260C7">
        <w:rPr>
          <w:rFonts w:ascii="Times New Roman" w:hAnsi="Times New Roman"/>
          <w:b/>
          <w:sz w:val="28"/>
          <w:szCs w:val="28"/>
        </w:rPr>
        <w:t>Aşağıdaki</w:t>
      </w:r>
      <w:r>
        <w:rPr>
          <w:rFonts w:ascii="Times New Roman" w:hAnsi="Times New Roman"/>
          <w:b/>
          <w:sz w:val="28"/>
          <w:szCs w:val="28"/>
        </w:rPr>
        <w:t xml:space="preserve"> cümlelerin hangisinde yazım yanlışı olan bir cümle vardır</w:t>
      </w:r>
      <w:r w:rsidRPr="00E260C7">
        <w:rPr>
          <w:rFonts w:ascii="Times New Roman" w:hAnsi="Times New Roman"/>
          <w:b/>
          <w:sz w:val="28"/>
          <w:szCs w:val="28"/>
        </w:rPr>
        <w:t>?</w:t>
      </w:r>
    </w:p>
    <w:p w:rsidR="00CB12EC" w:rsidRPr="00E260C7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E260C7">
        <w:rPr>
          <w:rFonts w:ascii="Times New Roman" w:hAnsi="Times New Roman"/>
          <w:b/>
          <w:bCs/>
          <w:sz w:val="28"/>
          <w:szCs w:val="28"/>
        </w:rPr>
        <w:t>A)</w:t>
      </w:r>
      <w:r>
        <w:rPr>
          <w:rFonts w:ascii="Times New Roman" w:hAnsi="Times New Roman"/>
          <w:bCs/>
          <w:sz w:val="28"/>
          <w:szCs w:val="28"/>
        </w:rPr>
        <w:t xml:space="preserve"> Karlar etrafımızda savruluyordu. </w:t>
      </w:r>
    </w:p>
    <w:p w:rsidR="00CB12EC" w:rsidRPr="00E260C7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tr-TR"/>
        </w:rPr>
        <w:pict>
          <v:shape id="_x0000_s1037" type="#_x0000_t75" style="position:absolute;margin-left:176.05pt;margin-top:2.7pt;width:1in;height:1in;z-index:-251650560;visibility:visible">
            <v:imagedata r:id="rId13" o:title=""/>
          </v:shape>
        </w:pict>
      </w:r>
      <w:r w:rsidRPr="00E260C7">
        <w:rPr>
          <w:rFonts w:ascii="Times New Roman" w:hAnsi="Times New Roman"/>
          <w:b/>
          <w:bCs/>
          <w:sz w:val="28"/>
          <w:szCs w:val="28"/>
        </w:rPr>
        <w:t>B)</w:t>
      </w:r>
      <w:r>
        <w:rPr>
          <w:rFonts w:ascii="Times New Roman" w:hAnsi="Times New Roman"/>
          <w:bCs/>
          <w:sz w:val="28"/>
          <w:szCs w:val="28"/>
        </w:rPr>
        <w:t xml:space="preserve"> Hepimiz çok üşüyorduk.</w:t>
      </w:r>
    </w:p>
    <w:p w:rsidR="00CB12EC" w:rsidRPr="00E260C7" w:rsidRDefault="00CB12EC" w:rsidP="00F40D05">
      <w:pPr>
        <w:pStyle w:val="NoSpacing"/>
        <w:rPr>
          <w:rFonts w:ascii="Times New Roman" w:hAnsi="Times New Roman"/>
          <w:bCs/>
          <w:sz w:val="28"/>
          <w:szCs w:val="28"/>
        </w:rPr>
      </w:pPr>
      <w:r w:rsidRPr="00E260C7">
        <w:rPr>
          <w:rFonts w:ascii="Times New Roman" w:hAnsi="Times New Roman"/>
          <w:b/>
          <w:bCs/>
          <w:sz w:val="28"/>
          <w:szCs w:val="28"/>
        </w:rPr>
        <w:t>C)</w:t>
      </w:r>
      <w:r>
        <w:rPr>
          <w:rFonts w:ascii="Times New Roman" w:hAnsi="Times New Roman"/>
          <w:bCs/>
          <w:sz w:val="28"/>
          <w:szCs w:val="28"/>
        </w:rPr>
        <w:t xml:space="preserve"> Hemen Evlerimize koştuk.</w:t>
      </w:r>
    </w:p>
    <w:p w:rsidR="00CB12EC" w:rsidRPr="009912EC" w:rsidRDefault="00CB12EC" w:rsidP="009912EC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b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 xml:space="preserve">13) </w:t>
      </w:r>
      <w:r w:rsidRPr="00F25AE2">
        <w:rPr>
          <w:rFonts w:ascii="Times New Roman" w:hAnsi="Times New Roman"/>
          <w:sz w:val="28"/>
          <w:szCs w:val="28"/>
        </w:rPr>
        <w:t>“Özel isimler cümle içinde de büyük harfle başlar.”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Bu kurala uymayan cümle hangisidir</w:t>
      </w:r>
      <w:r w:rsidRPr="00B14764">
        <w:rPr>
          <w:rFonts w:ascii="Times New Roman" w:hAnsi="Times New Roman"/>
          <w:b/>
          <w:sz w:val="28"/>
          <w:szCs w:val="28"/>
        </w:rPr>
        <w:t xml:space="preserve">?         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Yarın Ali’nin doğum günüymüş.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Pazarda emre’yi gördüm.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Okulda Mine’nin kalemi kayboldu.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B14764" w:rsidRDefault="00CB12EC" w:rsidP="00F25AE2">
      <w:pPr>
        <w:pStyle w:val="NoSpacing"/>
        <w:rPr>
          <w:rFonts w:ascii="Times New Roman" w:hAnsi="Times New Roman"/>
          <w:b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14)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5AE2">
        <w:rPr>
          <w:rFonts w:ascii="Times New Roman" w:hAnsi="Times New Roman"/>
          <w:b/>
          <w:sz w:val="28"/>
          <w:szCs w:val="28"/>
        </w:rPr>
        <w:t>En çok mendil kullanan hayvan hangisidir</w:t>
      </w:r>
      <w:r w:rsidRPr="00B14764">
        <w:rPr>
          <w:rFonts w:ascii="Times New Roman" w:hAnsi="Times New Roman"/>
          <w:b/>
          <w:sz w:val="28"/>
          <w:szCs w:val="28"/>
        </w:rPr>
        <w:t>?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Yılan Balığı</w:t>
      </w:r>
      <w:r w:rsidRPr="00B14764">
        <w:rPr>
          <w:rFonts w:ascii="Times New Roman" w:hAnsi="Times New Roman"/>
          <w:sz w:val="28"/>
          <w:szCs w:val="28"/>
        </w:rPr>
        <w:t xml:space="preserve">                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Gergedan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Sümüklüböcek</w:t>
      </w:r>
      <w:r w:rsidRPr="00B14764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b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 xml:space="preserve">15) </w:t>
      </w:r>
      <w:r w:rsidRPr="00F25AE2">
        <w:rPr>
          <w:rFonts w:ascii="Times New Roman" w:hAnsi="Times New Roman"/>
          <w:sz w:val="28"/>
          <w:szCs w:val="28"/>
        </w:rPr>
        <w:t>“Bahçedeki ağaçlar çiçek açmış.”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Cümlesinde hangi ad çoğuldur</w:t>
      </w:r>
      <w:r w:rsidRPr="00B14764">
        <w:rPr>
          <w:rFonts w:ascii="Times New Roman" w:hAnsi="Times New Roman"/>
          <w:b/>
          <w:sz w:val="28"/>
          <w:szCs w:val="28"/>
        </w:rPr>
        <w:t>?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Resim 1" o:spid="_x0000_s1038" type="#_x0000_t75" style="position:absolute;margin-left:136.3pt;margin-top:4.5pt;width:92.25pt;height:79.5pt;z-index:-251660800;visibility:visible">
            <v:imagedata r:id="rId14" o:title=""/>
          </v:shape>
        </w:pict>
      </w:r>
      <w:r w:rsidRPr="00B14764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Bahçedeki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ağaçlar</w:t>
      </w:r>
    </w:p>
    <w:p w:rsidR="00CB12EC" w:rsidRPr="00B14764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çiçek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A77711" w:rsidRDefault="00CB12EC" w:rsidP="00F25AE2">
      <w:pPr>
        <w:pStyle w:val="NoSpacing"/>
        <w:rPr>
          <w:rFonts w:ascii="Times New Roman" w:hAnsi="Times New Roman"/>
          <w:b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16)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5AE2">
        <w:rPr>
          <w:rFonts w:ascii="Times New Roman" w:hAnsi="Times New Roman"/>
          <w:b/>
          <w:sz w:val="28"/>
          <w:szCs w:val="28"/>
        </w:rPr>
        <w:t>Aşağıdaki sözcüklerin hangisinin yazımı doğrudur</w:t>
      </w:r>
      <w:r w:rsidRPr="00A77711">
        <w:rPr>
          <w:rFonts w:ascii="Times New Roman" w:hAnsi="Times New Roman"/>
          <w:b/>
          <w:sz w:val="28"/>
          <w:szCs w:val="28"/>
        </w:rPr>
        <w:t>?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dinledik</w:t>
      </w:r>
      <w:r w:rsidRPr="00B14764">
        <w:rPr>
          <w:rFonts w:ascii="Times New Roman" w:hAnsi="Times New Roman"/>
          <w:sz w:val="28"/>
          <w:szCs w:val="28"/>
        </w:rPr>
        <w:tab/>
      </w:r>
      <w:r w:rsidRPr="00B14764">
        <w:rPr>
          <w:rFonts w:ascii="Times New Roman" w:hAnsi="Times New Roman"/>
          <w:sz w:val="28"/>
          <w:szCs w:val="28"/>
        </w:rPr>
        <w:tab/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öyrendik</w:t>
      </w:r>
      <w:r w:rsidRPr="00B14764">
        <w:rPr>
          <w:rFonts w:ascii="Times New Roman" w:hAnsi="Times New Roman"/>
          <w:sz w:val="28"/>
          <w:szCs w:val="28"/>
        </w:rPr>
        <w:tab/>
      </w:r>
      <w:r w:rsidRPr="00B14764">
        <w:rPr>
          <w:rFonts w:ascii="Times New Roman" w:hAnsi="Times New Roman"/>
          <w:sz w:val="28"/>
          <w:szCs w:val="28"/>
        </w:rPr>
        <w:tab/>
      </w:r>
      <w:r w:rsidRPr="00B14764">
        <w:rPr>
          <w:rFonts w:ascii="Times New Roman" w:hAnsi="Times New Roman"/>
          <w:sz w:val="28"/>
          <w:szCs w:val="28"/>
        </w:rPr>
        <w:tab/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beyendik</w:t>
      </w:r>
    </w:p>
    <w:p w:rsidR="00CB12EC" w:rsidRPr="00A77711" w:rsidRDefault="00CB12EC" w:rsidP="00B14764">
      <w:pPr>
        <w:pStyle w:val="NoSpacing"/>
        <w:rPr>
          <w:rFonts w:ascii="Times New Roman" w:hAnsi="Times New Roman"/>
          <w:b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 xml:space="preserve">17) </w:t>
      </w:r>
      <w:r>
        <w:rPr>
          <w:rFonts w:ascii="Times New Roman" w:hAnsi="Times New Roman"/>
          <w:b/>
          <w:sz w:val="28"/>
          <w:szCs w:val="28"/>
        </w:rPr>
        <w:t>Cümle sonlarındaki noktalama işaretlerinden hangisi doğrudur</w:t>
      </w:r>
      <w:r w:rsidRPr="00A77711">
        <w:rPr>
          <w:rFonts w:ascii="Times New Roman" w:hAnsi="Times New Roman"/>
          <w:b/>
          <w:sz w:val="28"/>
          <w:szCs w:val="28"/>
        </w:rPr>
        <w:t xml:space="preserve">? 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Hangisini seçeceğimi bilemedim.</w:t>
      </w:r>
      <w:r w:rsidRPr="00B14764">
        <w:rPr>
          <w:rFonts w:ascii="Times New Roman" w:hAnsi="Times New Roman"/>
          <w:sz w:val="28"/>
          <w:szCs w:val="28"/>
        </w:rPr>
        <w:tab/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O oynamaya gelmedi?</w:t>
      </w:r>
      <w:r w:rsidRPr="00B14764">
        <w:rPr>
          <w:rFonts w:ascii="Times New Roman" w:hAnsi="Times New Roman"/>
          <w:sz w:val="28"/>
          <w:szCs w:val="28"/>
        </w:rPr>
        <w:tab/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Öğretmen soru sorunca hepimiz sustuk!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Resim 10" o:spid="_x0000_s1039" type="#_x0000_t75" style="position:absolute;margin-left:174.35pt;margin-top:7.8pt;width:1in;height:81pt;z-index:-251663872;visibility:visible">
            <v:imagedata r:id="rId15" o:title=""/>
          </v:shape>
        </w:pic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A77711" w:rsidRDefault="00CB12EC" w:rsidP="00B14764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B12EC" w:rsidRPr="00A77711" w:rsidRDefault="00CB12EC" w:rsidP="0025315B">
      <w:pPr>
        <w:pStyle w:val="NoSpacing"/>
        <w:rPr>
          <w:rFonts w:ascii="Times New Roman" w:hAnsi="Times New Roman"/>
          <w:b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18)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315B">
        <w:rPr>
          <w:rFonts w:ascii="Times New Roman" w:hAnsi="Times New Roman"/>
          <w:b/>
          <w:sz w:val="28"/>
          <w:szCs w:val="28"/>
        </w:rPr>
        <w:t>Hangisi cümle değildir</w:t>
      </w:r>
      <w:r w:rsidRPr="00A77711">
        <w:rPr>
          <w:rFonts w:ascii="Times New Roman" w:hAnsi="Times New Roman"/>
          <w:b/>
          <w:sz w:val="28"/>
          <w:szCs w:val="28"/>
        </w:rPr>
        <w:t>?</w:t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Kapının zili çaldı.</w:t>
      </w:r>
      <w:r w:rsidRPr="00B14764">
        <w:rPr>
          <w:rFonts w:ascii="Times New Roman" w:hAnsi="Times New Roman"/>
          <w:sz w:val="28"/>
          <w:szCs w:val="28"/>
        </w:rPr>
        <w:tab/>
      </w:r>
      <w:r w:rsidRPr="00B14764">
        <w:rPr>
          <w:rFonts w:ascii="Times New Roman" w:hAnsi="Times New Roman"/>
          <w:sz w:val="28"/>
          <w:szCs w:val="28"/>
        </w:rPr>
        <w:tab/>
      </w:r>
    </w:p>
    <w:p w:rsidR="00CB12EC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Okula gitmek.</w:t>
      </w:r>
      <w:r w:rsidRPr="00B14764">
        <w:rPr>
          <w:rFonts w:ascii="Times New Roman" w:hAnsi="Times New Roman"/>
          <w:sz w:val="28"/>
          <w:szCs w:val="28"/>
        </w:rPr>
        <w:tab/>
      </w:r>
      <w:r w:rsidRPr="00B14764">
        <w:rPr>
          <w:rFonts w:ascii="Times New Roman" w:hAnsi="Times New Roman"/>
          <w:sz w:val="28"/>
          <w:szCs w:val="28"/>
        </w:rPr>
        <w:tab/>
      </w:r>
    </w:p>
    <w:p w:rsidR="00CB12EC" w:rsidRPr="00B14764" w:rsidRDefault="00CB12EC" w:rsidP="00B14764">
      <w:pPr>
        <w:pStyle w:val="NoSpacing"/>
        <w:rPr>
          <w:rFonts w:ascii="Times New Roman" w:hAnsi="Times New Roman"/>
          <w:sz w:val="28"/>
          <w:szCs w:val="28"/>
        </w:rPr>
      </w:pPr>
      <w:r w:rsidRPr="00A77711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Top oynamak isterim.</w:t>
      </w:r>
    </w:p>
    <w:p w:rsidR="00CB12EC" w:rsidRDefault="00CB12EC" w:rsidP="0080066D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80066D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80066D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A77711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25315B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Pr="00B14764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1476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“</w:t>
      </w:r>
      <w:r w:rsidRPr="0025315B">
        <w:rPr>
          <w:rFonts w:ascii="Times New Roman" w:hAnsi="Times New Roman"/>
          <w:sz w:val="28"/>
          <w:szCs w:val="28"/>
          <w:u w:val="single"/>
        </w:rPr>
        <w:t>Hastalandı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315B">
        <w:rPr>
          <w:rFonts w:ascii="Times New Roman" w:hAnsi="Times New Roman"/>
          <w:sz w:val="28"/>
          <w:szCs w:val="28"/>
          <w:u w:val="single"/>
        </w:rPr>
        <w:t>gece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315B">
        <w:rPr>
          <w:rFonts w:ascii="Times New Roman" w:hAnsi="Times New Roman"/>
          <w:sz w:val="28"/>
          <w:szCs w:val="28"/>
          <w:u w:val="single"/>
        </w:rPr>
        <w:t>Ahmet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315B">
        <w:rPr>
          <w:rFonts w:ascii="Times New Roman" w:hAnsi="Times New Roman"/>
          <w:sz w:val="28"/>
          <w:szCs w:val="28"/>
          <w:u w:val="single"/>
        </w:rPr>
        <w:t>dün</w:t>
      </w:r>
      <w:r>
        <w:rPr>
          <w:rFonts w:ascii="Times New Roman" w:hAnsi="Times New Roman"/>
          <w:sz w:val="28"/>
          <w:szCs w:val="28"/>
        </w:rPr>
        <w:t>.”</w:t>
      </w:r>
    </w:p>
    <w:p w:rsidR="00CB12EC" w:rsidRDefault="00CB12EC" w:rsidP="0025315B">
      <w:pPr>
        <w:pStyle w:val="NoSpacing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1            2        3        4</w:t>
      </w:r>
    </w:p>
    <w:p w:rsidR="00CB12EC" w:rsidRDefault="00CB12EC" w:rsidP="0025315B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B12EC" w:rsidRPr="00B14764" w:rsidRDefault="00CB12EC" w:rsidP="0025315B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pict>
          <v:shape id="Resim 2" o:spid="_x0000_s1040" type="#_x0000_t75" style="position:absolute;margin-left:94.1pt;margin-top:46.85pt;width:66.75pt;height:77.25pt;z-index:-251659776;visibility:visible">
            <v:imagedata r:id="rId16" o:title=""/>
          </v:shape>
        </w:pict>
      </w:r>
      <w:r>
        <w:rPr>
          <w:rFonts w:ascii="Times New Roman" w:hAnsi="Times New Roman"/>
          <w:b/>
          <w:sz w:val="28"/>
          <w:szCs w:val="28"/>
        </w:rPr>
        <w:t>Sözcükleriyle anlamlı ve kurallı bir cümle oluşturulduğunda sıralama nasıl olur</w:t>
      </w:r>
      <w:r w:rsidRPr="00B14764">
        <w:rPr>
          <w:rFonts w:ascii="Times New Roman" w:hAnsi="Times New Roman"/>
          <w:b/>
          <w:sz w:val="28"/>
          <w:szCs w:val="28"/>
        </w:rPr>
        <w:t xml:space="preserve">?         </w:t>
      </w:r>
    </w:p>
    <w:p w:rsidR="00CB12EC" w:rsidRPr="00B14764" w:rsidRDefault="00CB12EC" w:rsidP="00A77711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1-4-2-3</w:t>
      </w:r>
    </w:p>
    <w:p w:rsidR="00CB12EC" w:rsidRPr="00B14764" w:rsidRDefault="00CB12EC" w:rsidP="00A77711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3-4-2-1</w:t>
      </w:r>
    </w:p>
    <w:p w:rsidR="00CB12EC" w:rsidRDefault="00CB12EC" w:rsidP="00A77711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2-1-3-4</w:t>
      </w:r>
    </w:p>
    <w:p w:rsidR="00CB12EC" w:rsidRDefault="00CB12EC" w:rsidP="00A77711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80066D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DD3506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Default="00CB12EC" w:rsidP="00341F26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Pr="00B14764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 “</w:t>
      </w:r>
      <w:r w:rsidRPr="00341F26">
        <w:rPr>
          <w:rFonts w:ascii="Times New Roman" w:hAnsi="Times New Roman"/>
          <w:sz w:val="28"/>
          <w:szCs w:val="28"/>
        </w:rPr>
        <w:t>Sabahleyin uyandığımda her yer ………………….”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B12EC" w:rsidRDefault="00CB12EC" w:rsidP="00341F26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B12EC" w:rsidRPr="00B14764" w:rsidRDefault="00CB12EC" w:rsidP="00341F26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Cümlesini aşağıdakilerden hangisiyle tamamlayabiliriz</w:t>
      </w:r>
      <w:r w:rsidRPr="00B14764">
        <w:rPr>
          <w:rFonts w:ascii="Times New Roman" w:hAnsi="Times New Roman"/>
          <w:b/>
          <w:sz w:val="28"/>
          <w:szCs w:val="28"/>
        </w:rPr>
        <w:t xml:space="preserve">?         </w:t>
      </w:r>
    </w:p>
    <w:p w:rsidR="00CB12EC" w:rsidRPr="00B14764" w:rsidRDefault="00CB12EC" w:rsidP="00DD3506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geleceklermiş</w:t>
      </w:r>
    </w:p>
    <w:p w:rsidR="00CB12EC" w:rsidRPr="00B14764" w:rsidRDefault="00CB12EC" w:rsidP="00DD3506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B)</w:t>
      </w:r>
      <w:r>
        <w:rPr>
          <w:rFonts w:ascii="Times New Roman" w:hAnsi="Times New Roman"/>
          <w:sz w:val="28"/>
          <w:szCs w:val="28"/>
        </w:rPr>
        <w:t xml:space="preserve"> bembeyazdı</w:t>
      </w:r>
    </w:p>
    <w:p w:rsidR="00CB12EC" w:rsidRDefault="00CB12EC" w:rsidP="00DD3506">
      <w:pPr>
        <w:pStyle w:val="NoSpacing"/>
        <w:rPr>
          <w:rFonts w:ascii="Times New Roman" w:hAnsi="Times New Roman"/>
          <w:sz w:val="28"/>
          <w:szCs w:val="28"/>
        </w:rPr>
      </w:pPr>
      <w:r w:rsidRPr="00B14764">
        <w:rPr>
          <w:rFonts w:ascii="Times New Roman" w:hAnsi="Times New Roman"/>
          <w:b/>
          <w:sz w:val="28"/>
          <w:szCs w:val="28"/>
        </w:rPr>
        <w:t>C)</w:t>
      </w:r>
      <w:r>
        <w:rPr>
          <w:rFonts w:ascii="Times New Roman" w:hAnsi="Times New Roman"/>
          <w:sz w:val="28"/>
          <w:szCs w:val="28"/>
        </w:rPr>
        <w:t xml:space="preserve"> gitmişler</w:t>
      </w:r>
    </w:p>
    <w:p w:rsidR="00CB12EC" w:rsidRDefault="00CB12EC" w:rsidP="00DD3506">
      <w:pPr>
        <w:pStyle w:val="NoSpacing"/>
        <w:rPr>
          <w:rFonts w:ascii="Times New Roman" w:hAnsi="Times New Roman"/>
          <w:sz w:val="28"/>
          <w:szCs w:val="28"/>
        </w:rPr>
      </w:pPr>
    </w:p>
    <w:p w:rsidR="00CB12EC" w:rsidRPr="00034C9E" w:rsidRDefault="00CB12EC" w:rsidP="0080066D">
      <w:pPr>
        <w:pStyle w:val="NoSpacing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41" type="#_x0000_t112" style="position:absolute;margin-left:-14.65pt;margin-top:11.65pt;width:266.25pt;height:7.15pt;z-index:251654656"/>
        </w:pict>
      </w:r>
    </w:p>
    <w:p w:rsidR="00CB12EC" w:rsidRPr="003A0FE0" w:rsidRDefault="00CB12EC" w:rsidP="003A0FE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B12EC" w:rsidRDefault="00CB12EC" w:rsidP="00921A36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Test bitti, cevaplarınızı kontrol edin…</w:t>
      </w:r>
    </w:p>
    <w:p w:rsidR="00CB12EC" w:rsidRDefault="00CB12EC" w:rsidP="00921A36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BAŞARILAR DİLERİM…</w:t>
      </w:r>
    </w:p>
    <w:p w:rsidR="00CB12EC" w:rsidRDefault="00CB12EC" w:rsidP="00921A36">
      <w:pPr>
        <w:pStyle w:val="NoSpacing"/>
        <w:rPr>
          <w:rFonts w:ascii="Times New Roman" w:hAnsi="Times New Roman"/>
          <w:b/>
          <w:sz w:val="28"/>
          <w:szCs w:val="28"/>
        </w:rPr>
      </w:pPr>
      <w:hyperlink r:id="rId17" w:history="1">
        <w:r w:rsidRPr="0002227F">
          <w:rPr>
            <w:rStyle w:val="Hyperlink"/>
            <w:rFonts w:ascii="Times New Roman" w:hAnsi="Times New Roman"/>
            <w:b/>
            <w:sz w:val="28"/>
            <w:szCs w:val="28"/>
          </w:rPr>
          <w:t>www.sorubak.com</w:t>
        </w:r>
      </w:hyperlink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B12EC" w:rsidRDefault="00CB12EC" w:rsidP="00921A36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B12EC" w:rsidRDefault="00CB12EC" w:rsidP="00921A36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pict>
          <v:rect id="_x0000_s1042" style="position:absolute;margin-left:46.85pt;margin-top:36.55pt;width:45.75pt;height:33pt;z-index:251650560"/>
        </w:pict>
      </w:r>
      <w:r>
        <w:rPr>
          <w:noProof/>
          <w:lang w:eastAsia="tr-TR"/>
        </w:rPr>
        <w:pict>
          <v:rect id="_x0000_s1043" style="position:absolute;margin-left:157.1pt;margin-top:-.2pt;width:45.75pt;height:33pt;z-index:251649536"/>
        </w:pict>
      </w:r>
      <w:r>
        <w:rPr>
          <w:noProof/>
          <w:lang w:eastAsia="tr-TR"/>
        </w:rPr>
        <w:pict>
          <v:rect id="_x0000_s1044" style="position:absolute;margin-left:46.85pt;margin-top:-.2pt;width:45.75pt;height:33pt;z-index:251648512"/>
        </w:pict>
      </w:r>
    </w:p>
    <w:p w:rsidR="00CB12EC" w:rsidRDefault="00CB12EC" w:rsidP="00921A36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Doğru: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Yanlış:</w:t>
      </w:r>
    </w:p>
    <w:p w:rsidR="00CB12EC" w:rsidRDefault="00CB12EC" w:rsidP="00921A36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CB12EC" w:rsidRPr="00106E75" w:rsidRDefault="00CB12EC" w:rsidP="00921A3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PUAN:                   </w:t>
      </w:r>
      <w:r w:rsidRPr="00106E75">
        <w:rPr>
          <w:rFonts w:ascii="Times New Roman" w:hAnsi="Times New Roman"/>
        </w:rPr>
        <w:t>Velinin İmzası:</w:t>
      </w:r>
    </w:p>
    <w:sectPr w:rsidR="00CB12EC" w:rsidRPr="00106E75" w:rsidSect="00921A36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452E1"/>
    <w:multiLevelType w:val="hybridMultilevel"/>
    <w:tmpl w:val="084CD016"/>
    <w:lvl w:ilvl="0" w:tplc="98987C2C">
      <w:start w:val="1"/>
      <w:numFmt w:val="upperLetter"/>
      <w:lvlText w:val="%1-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25B2620E"/>
    <w:multiLevelType w:val="hybridMultilevel"/>
    <w:tmpl w:val="FA648E12"/>
    <w:lvl w:ilvl="0" w:tplc="03C4E014">
      <w:start w:val="1"/>
      <w:numFmt w:val="upp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>
    <w:nsid w:val="266C4803"/>
    <w:multiLevelType w:val="hybridMultilevel"/>
    <w:tmpl w:val="9726F612"/>
    <w:lvl w:ilvl="0" w:tplc="52F6032C">
      <w:start w:val="11"/>
      <w:numFmt w:val="decimal"/>
      <w:lvlText w:val="%1."/>
      <w:lvlJc w:val="left"/>
      <w:pPr>
        <w:tabs>
          <w:tab w:val="num" w:pos="930"/>
        </w:tabs>
        <w:ind w:left="930" w:hanging="420"/>
      </w:pPr>
      <w:rPr>
        <w:rFonts w:cs="Times New Roman" w:hint="default"/>
      </w:rPr>
    </w:lvl>
    <w:lvl w:ilvl="1" w:tplc="A80A0F80">
      <w:start w:val="1"/>
      <w:numFmt w:val="upperLetter"/>
      <w:lvlText w:val="%2)"/>
      <w:lvlJc w:val="left"/>
      <w:pPr>
        <w:tabs>
          <w:tab w:val="num" w:pos="1590"/>
        </w:tabs>
        <w:ind w:left="15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3">
    <w:nsid w:val="41E10465"/>
    <w:multiLevelType w:val="hybridMultilevel"/>
    <w:tmpl w:val="3344FD92"/>
    <w:lvl w:ilvl="0" w:tplc="E44AAEA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56365A"/>
    <w:multiLevelType w:val="singleLevel"/>
    <w:tmpl w:val="BC52442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523B78C3"/>
    <w:multiLevelType w:val="hybridMultilevel"/>
    <w:tmpl w:val="5E6824B4"/>
    <w:lvl w:ilvl="0" w:tplc="4186448E">
      <w:start w:val="3"/>
      <w:numFmt w:val="upperLetter"/>
      <w:lvlText w:val="%1)"/>
      <w:lvlJc w:val="left"/>
      <w:pPr>
        <w:tabs>
          <w:tab w:val="num" w:pos="1590"/>
        </w:tabs>
        <w:ind w:left="1590" w:hanging="360"/>
      </w:pPr>
      <w:rPr>
        <w:rFonts w:cs="Times New Roman" w:hint="default"/>
        <w:sz w:val="24"/>
      </w:rPr>
    </w:lvl>
    <w:lvl w:ilvl="1" w:tplc="041F0019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  <w:rPr>
        <w:rFonts w:cs="Times New Roman"/>
      </w:rPr>
    </w:lvl>
  </w:abstractNum>
  <w:abstractNum w:abstractNumId="6">
    <w:nsid w:val="66DF3D5C"/>
    <w:multiLevelType w:val="hybridMultilevel"/>
    <w:tmpl w:val="5CE2E20C"/>
    <w:lvl w:ilvl="0" w:tplc="E83255D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79FC3CC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C5D0380"/>
    <w:multiLevelType w:val="hybridMultilevel"/>
    <w:tmpl w:val="065C51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5924555"/>
    <w:multiLevelType w:val="hybridMultilevel"/>
    <w:tmpl w:val="D86C25CC"/>
    <w:lvl w:ilvl="0" w:tplc="65E474D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BC21A7"/>
    <w:multiLevelType w:val="hybridMultilevel"/>
    <w:tmpl w:val="9CC49AB8"/>
    <w:lvl w:ilvl="0" w:tplc="8C261BCA">
      <w:start w:val="1"/>
      <w:numFmt w:val="upperLetter"/>
      <w:lvlText w:val="%1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A36"/>
    <w:rsid w:val="000014FB"/>
    <w:rsid w:val="0002227F"/>
    <w:rsid w:val="00034C9E"/>
    <w:rsid w:val="000543D4"/>
    <w:rsid w:val="000605EC"/>
    <w:rsid w:val="00074588"/>
    <w:rsid w:val="00077374"/>
    <w:rsid w:val="000867CD"/>
    <w:rsid w:val="000942AD"/>
    <w:rsid w:val="000A10C2"/>
    <w:rsid w:val="000D1FDA"/>
    <w:rsid w:val="000F534E"/>
    <w:rsid w:val="000F724A"/>
    <w:rsid w:val="00103145"/>
    <w:rsid w:val="00106E75"/>
    <w:rsid w:val="00193C8B"/>
    <w:rsid w:val="00195119"/>
    <w:rsid w:val="00196DEF"/>
    <w:rsid w:val="0024040D"/>
    <w:rsid w:val="0025315B"/>
    <w:rsid w:val="00267CF9"/>
    <w:rsid w:val="002B4961"/>
    <w:rsid w:val="002C0E82"/>
    <w:rsid w:val="002C550F"/>
    <w:rsid w:val="00315114"/>
    <w:rsid w:val="00341F26"/>
    <w:rsid w:val="00376691"/>
    <w:rsid w:val="003A0FE0"/>
    <w:rsid w:val="003E517C"/>
    <w:rsid w:val="003F15BD"/>
    <w:rsid w:val="00423C65"/>
    <w:rsid w:val="00432913"/>
    <w:rsid w:val="00454B55"/>
    <w:rsid w:val="004643F5"/>
    <w:rsid w:val="00474932"/>
    <w:rsid w:val="004842EB"/>
    <w:rsid w:val="004B18CD"/>
    <w:rsid w:val="004B75F5"/>
    <w:rsid w:val="00501FFA"/>
    <w:rsid w:val="00517BB8"/>
    <w:rsid w:val="00562192"/>
    <w:rsid w:val="005C3E1F"/>
    <w:rsid w:val="005C5101"/>
    <w:rsid w:val="00605786"/>
    <w:rsid w:val="006202EE"/>
    <w:rsid w:val="006A4A9E"/>
    <w:rsid w:val="006B060F"/>
    <w:rsid w:val="006F1508"/>
    <w:rsid w:val="00707563"/>
    <w:rsid w:val="007548C9"/>
    <w:rsid w:val="0078245A"/>
    <w:rsid w:val="007862B8"/>
    <w:rsid w:val="007C393B"/>
    <w:rsid w:val="007C4C37"/>
    <w:rsid w:val="007C6ADF"/>
    <w:rsid w:val="007D3109"/>
    <w:rsid w:val="007E35E2"/>
    <w:rsid w:val="0080066D"/>
    <w:rsid w:val="00805A88"/>
    <w:rsid w:val="00836FD4"/>
    <w:rsid w:val="00851DDE"/>
    <w:rsid w:val="008A0D2F"/>
    <w:rsid w:val="008A267C"/>
    <w:rsid w:val="008A6C54"/>
    <w:rsid w:val="008B2E41"/>
    <w:rsid w:val="008D70CA"/>
    <w:rsid w:val="008E753B"/>
    <w:rsid w:val="008F0882"/>
    <w:rsid w:val="009012BA"/>
    <w:rsid w:val="00921A36"/>
    <w:rsid w:val="00985295"/>
    <w:rsid w:val="009912EC"/>
    <w:rsid w:val="00A22F27"/>
    <w:rsid w:val="00A311A6"/>
    <w:rsid w:val="00A312C1"/>
    <w:rsid w:val="00A3243F"/>
    <w:rsid w:val="00A44081"/>
    <w:rsid w:val="00A52847"/>
    <w:rsid w:val="00A670B1"/>
    <w:rsid w:val="00A77711"/>
    <w:rsid w:val="00AA6668"/>
    <w:rsid w:val="00AE0EF4"/>
    <w:rsid w:val="00AE1F2F"/>
    <w:rsid w:val="00AF21DF"/>
    <w:rsid w:val="00B14764"/>
    <w:rsid w:val="00B563EB"/>
    <w:rsid w:val="00B93996"/>
    <w:rsid w:val="00BA41F6"/>
    <w:rsid w:val="00BE3E2E"/>
    <w:rsid w:val="00BF426B"/>
    <w:rsid w:val="00C05780"/>
    <w:rsid w:val="00C16345"/>
    <w:rsid w:val="00C4660F"/>
    <w:rsid w:val="00C53D28"/>
    <w:rsid w:val="00C6519D"/>
    <w:rsid w:val="00C87481"/>
    <w:rsid w:val="00CB12EC"/>
    <w:rsid w:val="00CB223C"/>
    <w:rsid w:val="00CB2380"/>
    <w:rsid w:val="00CC2C9A"/>
    <w:rsid w:val="00CE7E27"/>
    <w:rsid w:val="00CF0309"/>
    <w:rsid w:val="00D15A19"/>
    <w:rsid w:val="00DA4F1E"/>
    <w:rsid w:val="00DA5F9C"/>
    <w:rsid w:val="00DC7E94"/>
    <w:rsid w:val="00DD3506"/>
    <w:rsid w:val="00E260C7"/>
    <w:rsid w:val="00E44507"/>
    <w:rsid w:val="00E5640D"/>
    <w:rsid w:val="00E6043D"/>
    <w:rsid w:val="00E64C11"/>
    <w:rsid w:val="00E67844"/>
    <w:rsid w:val="00E73A28"/>
    <w:rsid w:val="00E87902"/>
    <w:rsid w:val="00EB3C89"/>
    <w:rsid w:val="00ED7079"/>
    <w:rsid w:val="00EE3B17"/>
    <w:rsid w:val="00F03741"/>
    <w:rsid w:val="00F13144"/>
    <w:rsid w:val="00F25AE2"/>
    <w:rsid w:val="00F32D9C"/>
    <w:rsid w:val="00F40D05"/>
    <w:rsid w:val="00F63B0E"/>
    <w:rsid w:val="00F72690"/>
    <w:rsid w:val="00FB682C"/>
    <w:rsid w:val="00FC4164"/>
    <w:rsid w:val="00FD4EB4"/>
    <w:rsid w:val="00FE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0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0D05"/>
    <w:pPr>
      <w:keepNext/>
      <w:spacing w:after="0" w:line="240" w:lineRule="auto"/>
      <w:ind w:left="1416"/>
      <w:outlineLvl w:val="0"/>
    </w:pPr>
    <w:rPr>
      <w:rFonts w:ascii="Comic Sans MS" w:eastAsia="Times New Roman" w:hAnsi="Comic Sans MS"/>
      <w:sz w:val="28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40D05"/>
    <w:rPr>
      <w:rFonts w:ascii="Comic Sans MS" w:hAnsi="Comic Sans MS" w:cs="Times New Roman"/>
      <w:sz w:val="24"/>
      <w:szCs w:val="24"/>
      <w:lang w:eastAsia="tr-TR"/>
    </w:rPr>
  </w:style>
  <w:style w:type="paragraph" w:styleId="NoSpacing">
    <w:name w:val="No Spacing"/>
    <w:uiPriority w:val="99"/>
    <w:qFormat/>
    <w:rsid w:val="00921A3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F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15B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C2C9A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C2C9A"/>
    <w:rPr>
      <w:rFonts w:ascii="Comic Sans MS" w:hAnsi="Comic Sans MS" w:cs="Times New Roman"/>
      <w:sz w:val="20"/>
      <w:szCs w:val="20"/>
      <w:lang w:eastAsia="tr-TR"/>
    </w:rPr>
  </w:style>
  <w:style w:type="paragraph" w:styleId="BodyText2">
    <w:name w:val="Body Text 2"/>
    <w:basedOn w:val="Normal"/>
    <w:link w:val="BodyText2Char"/>
    <w:uiPriority w:val="99"/>
    <w:semiHidden/>
    <w:rsid w:val="00F40D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40D05"/>
    <w:rPr>
      <w:rFonts w:cs="Times New Roman"/>
    </w:rPr>
  </w:style>
  <w:style w:type="character" w:styleId="Hyperlink">
    <w:name w:val="Hyperlink"/>
    <w:basedOn w:val="DefaultParagraphFont"/>
    <w:uiPriority w:val="99"/>
    <w:rsid w:val="00A528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23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516</TotalTime>
  <Pages>3</Pages>
  <Words>537</Words>
  <Characters>3065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cafer nevruz</dc:creator>
  <cp:keywords>www.sorubak.com</cp:keywords>
  <dc:description/>
  <cp:lastModifiedBy>edanur</cp:lastModifiedBy>
  <cp:revision>75</cp:revision>
  <dcterms:created xsi:type="dcterms:W3CDTF">2008-12-02T08:47:00Z</dcterms:created>
  <dcterms:modified xsi:type="dcterms:W3CDTF">2012-02-19T14:16:00Z</dcterms:modified>
  <cp:category>www.sorubak.com</cp:category>
  <cp:contentType>www.sorubak.com</cp:contentType>
  <cp:contentStatus>www.sorubak.com</cp:contentStatus>
</cp:coreProperties>
</file>