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37E6" w:rsidRPr="00047085" w:rsidRDefault="00DA37E6" w:rsidP="00B77320">
      <w:pPr>
        <w:pStyle w:val="NoSpacing"/>
        <w:rPr>
          <w:color w:val="000000"/>
          <w:sz w:val="2"/>
          <w:szCs w:val="2"/>
        </w:rPr>
      </w:pPr>
      <w:r w:rsidRPr="00047085">
        <w:rPr>
          <w:color w:val="000000"/>
        </w:rPr>
        <w:t xml:space="preserve">                                                               </w:t>
      </w:r>
    </w:p>
    <w:p w:rsidR="00DA37E6" w:rsidRPr="00047085" w:rsidRDefault="00DA37E6" w:rsidP="00B77320">
      <w:pPr>
        <w:pStyle w:val="NoSpacing"/>
        <w:rPr>
          <w:color w:val="000000"/>
          <w:sz w:val="2"/>
          <w:szCs w:val="2"/>
        </w:rPr>
      </w:pPr>
    </w:p>
    <w:p w:rsidR="00DA37E6" w:rsidRPr="00047085" w:rsidRDefault="00DA37E6" w:rsidP="00B77320">
      <w:pPr>
        <w:pStyle w:val="NoSpacing"/>
        <w:rPr>
          <w:color w:val="000000"/>
          <w:sz w:val="2"/>
          <w:szCs w:val="2"/>
        </w:rPr>
      </w:pPr>
    </w:p>
    <w:p w:rsidR="00DA37E6" w:rsidRPr="00047085" w:rsidRDefault="00DA37E6" w:rsidP="00B77320">
      <w:pPr>
        <w:pStyle w:val="NoSpacing"/>
        <w:rPr>
          <w:color w:val="000000"/>
          <w:sz w:val="2"/>
          <w:szCs w:val="2"/>
        </w:rPr>
      </w:pPr>
    </w:p>
    <w:p w:rsidR="00DA37E6" w:rsidRPr="00047085" w:rsidRDefault="00DA37E6" w:rsidP="00B77320">
      <w:pPr>
        <w:pStyle w:val="NoSpacing"/>
        <w:rPr>
          <w:color w:val="000000"/>
          <w:sz w:val="2"/>
          <w:szCs w:val="2"/>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sectPr w:rsidR="00DA37E6" w:rsidRPr="00047085" w:rsidSect="00B77320">
          <w:footerReference w:type="default" r:id="rId6"/>
          <w:pgSz w:w="11906" w:h="16838"/>
          <w:pgMar w:top="568" w:right="566" w:bottom="284" w:left="426" w:header="708" w:footer="708" w:gutter="0"/>
          <w:cols w:space="708"/>
          <w:docGrid w:linePitch="360"/>
        </w:sectPr>
      </w:pPr>
    </w:p>
    <w:p w:rsidR="00DA37E6" w:rsidRPr="00047085" w:rsidRDefault="00DA37E6" w:rsidP="00B77320">
      <w:pPr>
        <w:pStyle w:val="NoSpacing"/>
        <w:rPr>
          <w:rFonts w:ascii="Times New Roman" w:hAnsi="Times New Roman"/>
          <w:b/>
          <w:color w:val="000000"/>
          <w:sz w:val="24"/>
          <w:szCs w:val="24"/>
        </w:rPr>
      </w:pPr>
    </w:p>
    <w:p w:rsidR="00DA37E6" w:rsidRPr="00047085" w:rsidRDefault="00DA37E6" w:rsidP="00B7732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b/>
          <w:color w:val="000000"/>
          <w:sz w:val="28"/>
          <w:szCs w:val="28"/>
          <w:u w:val="single"/>
        </w:rPr>
        <w:t>MATEMATİK TESTİ</w:t>
      </w:r>
    </w:p>
    <w:p w:rsidR="00DA37E6" w:rsidRPr="00047085" w:rsidRDefault="00DA37E6" w:rsidP="00B77320">
      <w:pPr>
        <w:pStyle w:val="NoSpacing"/>
        <w:rPr>
          <w:rFonts w:ascii="Times New Roman" w:hAnsi="Times New Roman"/>
          <w:b/>
          <w:color w:val="000000"/>
          <w:sz w:val="24"/>
          <w:szCs w:val="24"/>
        </w:rPr>
      </w:pPr>
    </w:p>
    <w:p w:rsidR="00DA37E6" w:rsidRPr="00047085" w:rsidRDefault="00DA37E6" w:rsidP="00B7732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 408 sayısının okunuşu aşağıdakilerden</w:t>
      </w:r>
    </w:p>
    <w:p w:rsidR="00DA37E6" w:rsidRPr="00047085" w:rsidRDefault="00DA37E6" w:rsidP="00B7732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hangisidir?</w:t>
      </w:r>
    </w:p>
    <w:p w:rsidR="00DA37E6" w:rsidRPr="00047085" w:rsidRDefault="00DA37E6" w:rsidP="00B7732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dört yüz seksen                               </w:t>
      </w:r>
    </w:p>
    <w:p w:rsidR="00DA37E6" w:rsidRPr="00047085" w:rsidRDefault="00DA37E6" w:rsidP="00B7732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dört yüz on sekiz</w:t>
      </w:r>
    </w:p>
    <w:p w:rsidR="00DA37E6" w:rsidRPr="00047085" w:rsidRDefault="00DA37E6" w:rsidP="00B7732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dört yüz sekiz</w:t>
      </w:r>
    </w:p>
    <w:p w:rsidR="00DA37E6" w:rsidRPr="00047085" w:rsidRDefault="00DA37E6" w:rsidP="00B77320">
      <w:pPr>
        <w:pStyle w:val="NoSpacing"/>
        <w:rPr>
          <w:rFonts w:ascii="Times New Roman" w:hAnsi="Times New Roman"/>
          <w:color w:val="000000"/>
          <w:sz w:val="28"/>
          <w:szCs w:val="28"/>
        </w:rPr>
      </w:pPr>
      <w:r w:rsidRPr="00047085">
        <w:rPr>
          <w:rFonts w:ascii="Times New Roman" w:hAnsi="Times New Roman"/>
          <w:color w:val="000000"/>
          <w:sz w:val="28"/>
          <w:szCs w:val="28"/>
        </w:rPr>
        <w:t xml:space="preserve">   -------------------------------------------------------</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 Aşağıdaki sayılardan kaç tanesinin okunuşu</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doğrudur?</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507  Beş yüz yedi                   390  Otuz dokuz</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861  Sekiz yüz altmış bir       700   yetmiş</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1                    B) 2                      C) 3                    </w:t>
      </w:r>
    </w:p>
    <w:p w:rsidR="00DA37E6" w:rsidRPr="00047085" w:rsidRDefault="00DA37E6" w:rsidP="00BC608E">
      <w:pPr>
        <w:pStyle w:val="NoSpacing"/>
        <w:rPr>
          <w:rFonts w:ascii="Times New Roman" w:hAnsi="Times New Roman"/>
          <w:color w:val="000000"/>
          <w:sz w:val="28"/>
          <w:szCs w:val="28"/>
        </w:rPr>
      </w:pPr>
      <w:r w:rsidRPr="00047085">
        <w:rPr>
          <w:rFonts w:ascii="Times New Roman" w:hAnsi="Times New Roman"/>
          <w:color w:val="000000"/>
          <w:sz w:val="28"/>
          <w:szCs w:val="28"/>
        </w:rPr>
        <w:t xml:space="preserve">   -------------------------------------------------------</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 Aşağıdaki sayılardan kaç tanesinin yazı ile</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yazılışı doğrudur?</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Sekiz elli altı    806            Yüz sekiz          180</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Beş yüz kırk    540            Altı yüz seksen   608</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1                      B) 2                            C) 3                     </w:t>
      </w:r>
    </w:p>
    <w:p w:rsidR="00DA37E6" w:rsidRPr="00047085" w:rsidRDefault="00DA37E6" w:rsidP="00BC608E">
      <w:pPr>
        <w:pStyle w:val="NoSpacing"/>
        <w:rPr>
          <w:rFonts w:ascii="Times New Roman" w:hAnsi="Times New Roman"/>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BC608E">
      <w:pPr>
        <w:rPr>
          <w:color w:val="000000"/>
        </w:rPr>
      </w:pPr>
      <w:r>
        <w:rPr>
          <w:noProof/>
        </w:rPr>
        <w:pict>
          <v:oval id="_x0000_s1026" style="position:absolute;margin-left:142.5pt;margin-top:25.65pt;width:9pt;height:18pt;z-index:251593728"/>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027" type="#_x0000_t5" style="position:absolute;margin-left:38.25pt;margin-top:25.65pt;width:9pt;height:18pt;z-index:251592704"/>
        </w:pict>
      </w:r>
      <w:r w:rsidRPr="00047085">
        <w:rPr>
          <w:rFonts w:ascii="Times New Roman" w:hAnsi="Times New Roman"/>
          <w:color w:val="000000"/>
          <w:sz w:val="28"/>
          <w:szCs w:val="28"/>
        </w:rPr>
        <w:t xml:space="preserve">     </w:t>
      </w:r>
      <w:r w:rsidRPr="00047085">
        <w:rPr>
          <w:rFonts w:ascii="Times New Roman" w:hAnsi="Times New Roman"/>
          <w:b/>
          <w:color w:val="000000"/>
          <w:sz w:val="24"/>
          <w:szCs w:val="24"/>
        </w:rPr>
        <w:t xml:space="preserve">4-) </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 onluk                     = yüzlük</w:t>
      </w:r>
    </w:p>
    <w:p w:rsidR="00DA37E6" w:rsidRPr="00047085" w:rsidRDefault="00DA37E6" w:rsidP="00BC608E">
      <w:pPr>
        <w:pStyle w:val="NoSpacing"/>
        <w:rPr>
          <w:rFonts w:ascii="Times New Roman" w:hAnsi="Times New Roman"/>
          <w:b/>
          <w:color w:val="000000"/>
          <w:sz w:val="24"/>
          <w:szCs w:val="24"/>
        </w:rPr>
      </w:pPr>
      <w:r>
        <w:rPr>
          <w:noProof/>
        </w:rPr>
        <w:pict>
          <v:rect id="_x0000_s1028" style="position:absolute;margin-left:70.25pt;margin-top:11.8pt;width:9pt;height:18pt;z-index:251591680"/>
        </w:pic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 birlik</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 verilenlere göre;</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Pr>
          <w:noProof/>
        </w:rPr>
        <w:pict>
          <v:shape id="_x0000_s1029" type="#_x0000_t5" style="position:absolute;margin-left:97.5pt;margin-top:.9pt;width:9pt;height:18pt;z-index:251594752;mso-position-horizontal-relative:text;mso-position-vertical-relative:text"/>
        </w:pict>
      </w:r>
      <w:r>
        <w:rPr>
          <w:noProof/>
        </w:rPr>
        <w:pict>
          <v:oval id="_x0000_s1030" style="position:absolute;margin-left:88.5pt;margin-top:.9pt;width:9pt;height:18pt;z-index:251595776;mso-position-horizontal-relative:text;mso-position-vertical-relative:text"/>
        </w:pict>
      </w:r>
      <w:r>
        <w:rPr>
          <w:noProof/>
        </w:rPr>
        <w:pict>
          <v:shape id="_x0000_s1031" type="#_x0000_t5" style="position:absolute;margin-left:79.5pt;margin-top:.9pt;width:9pt;height:18pt;z-index:251596800;mso-position-horizontal-relative:text;mso-position-vertical-relative:text"/>
        </w:pict>
      </w:r>
      <w:r>
        <w:rPr>
          <w:noProof/>
        </w:rPr>
        <w:pict>
          <v:rect id="_x0000_s1032" style="position:absolute;margin-left:106.5pt;margin-top:.9pt;width:8.95pt;height:18pt;z-index:251597824;mso-position-horizontal-relative:text;mso-position-vertical-relative:text"/>
        </w:pict>
      </w:r>
      <w:r>
        <w:rPr>
          <w:noProof/>
        </w:rPr>
        <w:pict>
          <v:rect id="_x0000_s1033" style="position:absolute;margin-left:115.5pt;margin-top:.9pt;width:9pt;height:18pt;z-index:251598848;mso-position-horizontal-relative:text;mso-position-vertical-relative:text"/>
        </w:pict>
      </w:r>
      <w:r>
        <w:rPr>
          <w:noProof/>
        </w:rPr>
        <w:pict>
          <v:shape id="_x0000_s1034" type="#_x0000_t5" style="position:absolute;margin-left:124.5pt;margin-top:.9pt;width:9pt;height:18pt;z-index:251599872;mso-position-horizontal-relative:text;mso-position-vertical-relative:text"/>
        </w:pict>
      </w:r>
      <w:r>
        <w:rPr>
          <w:noProof/>
        </w:rPr>
        <w:pict>
          <v:shape id="_x0000_s1035" type="#_x0000_t5" style="position:absolute;margin-left:16.5pt;margin-top:.9pt;width:9pt;height:18pt;z-index:251600896;mso-position-horizontal-relative:text;mso-position-vertical-relative:text"/>
        </w:pict>
      </w:r>
      <w:r>
        <w:rPr>
          <w:noProof/>
        </w:rPr>
        <w:pict>
          <v:shape id="_x0000_s1036" type="#_x0000_t5" style="position:absolute;margin-left:70.5pt;margin-top:.9pt;width:9pt;height:18pt;z-index:251601920;mso-position-horizontal-relative:text;mso-position-vertical-relative:text"/>
        </w:pict>
      </w:r>
      <w:r>
        <w:rPr>
          <w:noProof/>
        </w:rPr>
        <w:pict>
          <v:shape id="_x0000_s1037" type="#_x0000_t5" style="position:absolute;margin-left:61.5pt;margin-top:.9pt;width:9pt;height:18pt;z-index:251602944;mso-position-horizontal-relative:text;mso-position-vertical-relative:text"/>
        </w:pict>
      </w:r>
      <w:r>
        <w:rPr>
          <w:noProof/>
        </w:rPr>
        <w:pict>
          <v:oval id="_x0000_s1038" style="position:absolute;margin-left:52.5pt;margin-top:.9pt;width:9pt;height:18pt;z-index:251603968;mso-position-horizontal-relative:text;mso-position-vertical-relative:text"/>
        </w:pict>
      </w:r>
      <w:r>
        <w:rPr>
          <w:noProof/>
        </w:rPr>
        <w:pict>
          <v:shape id="_x0000_s1039" type="#_x0000_t5" style="position:absolute;margin-left:43.5pt;margin-top:.9pt;width:9pt;height:18pt;z-index:251604992;mso-position-horizontal-relative:text;mso-position-vertical-relative:text"/>
        </w:pict>
      </w:r>
      <w:r>
        <w:rPr>
          <w:noProof/>
        </w:rPr>
        <w:pict>
          <v:rect id="_x0000_s1040" style="position:absolute;margin-left:34.5pt;margin-top:.9pt;width:8.95pt;height:18pt;z-index:251606016;mso-position-horizontal-relative:text;mso-position-vertical-relative:text"/>
        </w:pict>
      </w:r>
      <w:r>
        <w:rPr>
          <w:noProof/>
        </w:rPr>
        <w:pict>
          <v:rect id="_x0000_s1041" style="position:absolute;margin-left:25.5pt;margin-top:.9pt;width:9pt;height:18pt;z-index:251607040;mso-position-horizontal-relative:text;mso-position-vertical-relative:text"/>
        </w:pict>
      </w:r>
      <w:r w:rsidRPr="00047085">
        <w:rPr>
          <w:rFonts w:ascii="Times New Roman" w:hAnsi="Times New Roman"/>
          <w:b/>
          <w:color w:val="000000"/>
          <w:sz w:val="24"/>
          <w:szCs w:val="24"/>
        </w:rPr>
        <w:t xml:space="preserve">                                                   </w:t>
      </w:r>
    </w:p>
    <w:p w:rsidR="00DA37E6" w:rsidRPr="00047085" w:rsidRDefault="00DA37E6" w:rsidP="00BC608E">
      <w:pPr>
        <w:pStyle w:val="NoSpacing"/>
        <w:rPr>
          <w:rFonts w:ascii="Times New Roman" w:hAnsi="Times New Roman"/>
          <w:b/>
          <w:color w:val="000000"/>
          <w:sz w:val="24"/>
          <w:szCs w:val="24"/>
        </w:rPr>
      </w:pPr>
      <w:r>
        <w:rPr>
          <w:noProof/>
        </w:rPr>
        <w:pict>
          <v:shape id="_x0000_s1042" type="#_x0000_t5" style="position:absolute;margin-left:106.5pt;margin-top:5.1pt;width:9pt;height:18pt;z-index:251608064"/>
        </w:pict>
      </w:r>
      <w:r>
        <w:rPr>
          <w:noProof/>
        </w:rPr>
        <w:pict>
          <v:shape id="_x0000_s1043" type="#_x0000_t5" style="position:absolute;margin-left:34.5pt;margin-top:5.1pt;width:9pt;height:18pt;z-index:251609088"/>
        </w:pict>
      </w:r>
      <w:r>
        <w:rPr>
          <w:noProof/>
        </w:rPr>
        <w:pict>
          <v:shape id="_x0000_s1044" type="#_x0000_t5" style="position:absolute;margin-left:61.5pt;margin-top:5.1pt;width:9pt;height:18pt;z-index:251610112"/>
        </w:pict>
      </w:r>
      <w:r>
        <w:rPr>
          <w:noProof/>
        </w:rPr>
        <w:pict>
          <v:rect id="_x0000_s1045" style="position:absolute;margin-left:52.5pt;margin-top:5.1pt;width:9pt;height:18pt;z-index:251611136"/>
        </w:pict>
      </w:r>
      <w:r>
        <w:rPr>
          <w:noProof/>
        </w:rPr>
        <w:pict>
          <v:oval id="_x0000_s1046" style="position:absolute;margin-left:43.5pt;margin-top:5.1pt;width:9pt;height:18pt;z-index:251612160"/>
        </w:pict>
      </w:r>
      <w:r>
        <w:rPr>
          <w:noProof/>
        </w:rPr>
        <w:pict>
          <v:oval id="_x0000_s1047" style="position:absolute;margin-left:97.5pt;margin-top:5.1pt;width:9pt;height:18pt;z-index:251613184"/>
        </w:pict>
      </w:r>
      <w:r>
        <w:rPr>
          <w:noProof/>
        </w:rPr>
        <w:pict>
          <v:rect id="_x0000_s1048" style="position:absolute;margin-left:88.5pt;margin-top:5.1pt;width:9pt;height:18pt;z-index:251614208"/>
        </w:pict>
      </w:r>
      <w:r>
        <w:rPr>
          <w:noProof/>
        </w:rPr>
        <w:pict>
          <v:shape id="_x0000_s1049" type="#_x0000_t5" style="position:absolute;margin-left:79.5pt;margin-top:5.1pt;width:9pt;height:18pt;z-index:251615232"/>
        </w:pict>
      </w:r>
      <w:r>
        <w:rPr>
          <w:noProof/>
        </w:rPr>
        <w:pict>
          <v:shape id="_x0000_s1050" type="#_x0000_t5" style="position:absolute;margin-left:70.5pt;margin-top:5.1pt;width:9pt;height:18pt;z-index:251616256"/>
        </w:pict>
      </w:r>
      <w:r w:rsidRPr="00047085">
        <w:rPr>
          <w:rFonts w:ascii="Times New Roman" w:hAnsi="Times New Roman"/>
          <w:b/>
          <w:color w:val="000000"/>
          <w:sz w:val="24"/>
          <w:szCs w:val="24"/>
        </w:rPr>
        <w:t xml:space="preserve">            </w:t>
      </w: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şekil hangi sayıyı göstermektedir?</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526                  B. 426                 C. 562</w:t>
      </w:r>
    </w:p>
    <w:p w:rsidR="00DA37E6" w:rsidRPr="00047085" w:rsidRDefault="00DA37E6" w:rsidP="00BC608E">
      <w:pPr>
        <w:pStyle w:val="NoSpacing"/>
        <w:rPr>
          <w:rFonts w:ascii="Times New Roman" w:hAnsi="Times New Roman"/>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BC608E">
      <w:pPr>
        <w:pStyle w:val="NoSpacing"/>
        <w:rPr>
          <w:rFonts w:ascii="Times New Roman" w:hAnsi="Times New Roman"/>
          <w:b/>
          <w:color w:val="000000"/>
          <w:sz w:val="24"/>
          <w:szCs w:val="24"/>
        </w:rPr>
      </w:pPr>
      <w:r>
        <w:rPr>
          <w:noProof/>
        </w:rPr>
        <w:pict>
          <v:rect id="_x0000_s1051" style="position:absolute;margin-left:52.5pt;margin-top:11.65pt;width:9pt;height:11.95pt;z-index:251619328" fillcolor="#a5a5a5"/>
        </w:pict>
      </w:r>
      <w:r>
        <w:rPr>
          <w:noProof/>
        </w:rPr>
        <w:pict>
          <v:group id="_x0000_s1052" style="position:absolute;margin-left:169.7pt;margin-top:2.55pt;width:6.15pt;height:34.2pt;z-index:251622400" coordorigin="1813,1743" coordsize="382,285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53" type="#_x0000_t16" style="position:absolute;left:1816;top:4222;width:377;height:377" fillcolor="#d8d8d8"/>
            <v:shape id="_x0000_s1054" type="#_x0000_t16" style="position:absolute;left:1815;top:3955;width:377;height:377" fillcolor="#d8d8d8"/>
            <v:shape id="_x0000_s1055" type="#_x0000_t16" style="position:absolute;left:1815;top:3673;width:377;height:377" fillcolor="#d8d8d8"/>
            <v:shape id="_x0000_s1056" type="#_x0000_t16" style="position:absolute;left:1814;top:3398;width:377;height:377" fillcolor="#d8d8d8"/>
            <v:shape id="_x0000_s1057" type="#_x0000_t16" style="position:absolute;left:1813;top:3118;width:377;height:377" fillcolor="#d8d8d8"/>
            <v:shape id="_x0000_s1058" type="#_x0000_t16" style="position:absolute;left:1815;top:2836;width:377;height:377" fillcolor="#d8d8d8"/>
            <v:shape id="_x0000_s1059" type="#_x0000_t16" style="position:absolute;left:1817;top:2554;width:377;height:377" fillcolor="#d8d8d8"/>
            <v:shape id="_x0000_s1060" type="#_x0000_t16" style="position:absolute;left:1818;top:2272;width:377;height:377" fillcolor="#d8d8d8"/>
            <v:shape id="_x0000_s1061" type="#_x0000_t16" style="position:absolute;left:1816;top:1990;width:377;height:377" fillcolor="#d8d8d8"/>
            <v:shape id="_x0000_s1062" type="#_x0000_t16" style="position:absolute;left:1818;top:1743;width:377;height:377" fillcolor="#d8d8d8"/>
            <w10:wrap side="left"/>
          </v:group>
        </w:pict>
      </w:r>
      <w:r>
        <w:rPr>
          <w:noProof/>
        </w:rPr>
        <w:pict>
          <v:group id="_x0000_s1063" style="position:absolute;margin-left:151.5pt;margin-top:2.6pt;width:6.15pt;height:34.2pt;z-index:251621376" coordorigin="1813,1743" coordsize="382,2856">
            <v:shape id="_x0000_s1064" type="#_x0000_t16" style="position:absolute;left:1816;top:4222;width:377;height:377" fillcolor="#d8d8d8"/>
            <v:shape id="_x0000_s1065" type="#_x0000_t16" style="position:absolute;left:1815;top:3955;width:377;height:377" fillcolor="#d8d8d8"/>
            <v:shape id="_x0000_s1066" type="#_x0000_t16" style="position:absolute;left:1815;top:3673;width:377;height:377" fillcolor="#d8d8d8"/>
            <v:shape id="_x0000_s1067" type="#_x0000_t16" style="position:absolute;left:1814;top:3398;width:377;height:377" fillcolor="#d8d8d8"/>
            <v:shape id="_x0000_s1068" type="#_x0000_t16" style="position:absolute;left:1813;top:3118;width:377;height:377" fillcolor="#d8d8d8"/>
            <v:shape id="_x0000_s1069" type="#_x0000_t16" style="position:absolute;left:1815;top:2836;width:377;height:377" fillcolor="#d8d8d8"/>
            <v:shape id="_x0000_s1070" type="#_x0000_t16" style="position:absolute;left:1817;top:2554;width:377;height:377" fillcolor="#d8d8d8"/>
            <v:shape id="_x0000_s1071" type="#_x0000_t16" style="position:absolute;left:1818;top:2272;width:377;height:377" fillcolor="#d8d8d8"/>
            <v:shape id="_x0000_s1072" type="#_x0000_t16" style="position:absolute;left:1816;top:1990;width:377;height:377" fillcolor="#d8d8d8"/>
            <v:shape id="_x0000_s1073" type="#_x0000_t16" style="position:absolute;left:1818;top:1743;width:377;height:377" fillcolor="#d8d8d8"/>
            <w10:wrap side="left"/>
          </v:group>
        </w:pict>
      </w:r>
      <w:r>
        <w:rPr>
          <w:noProof/>
        </w:rPr>
        <w:pict>
          <v:group id="_x0000_s1074" style="position:absolute;margin-left:136.35pt;margin-top:3.7pt;width:6.15pt;height:34.2pt;z-index:251618304" coordorigin="1813,1743" coordsize="382,2856">
            <v:shape id="_x0000_s1075" type="#_x0000_t16" style="position:absolute;left:1816;top:4222;width:377;height:377" fillcolor="#d8d8d8"/>
            <v:shape id="_x0000_s1076" type="#_x0000_t16" style="position:absolute;left:1815;top:3955;width:377;height:377" fillcolor="#d8d8d8"/>
            <v:shape id="_x0000_s1077" type="#_x0000_t16" style="position:absolute;left:1815;top:3673;width:377;height:377" fillcolor="#d8d8d8"/>
            <v:shape id="_x0000_s1078" type="#_x0000_t16" style="position:absolute;left:1814;top:3398;width:377;height:377" fillcolor="#d8d8d8"/>
            <v:shape id="_x0000_s1079" type="#_x0000_t16" style="position:absolute;left:1813;top:3118;width:377;height:377" fillcolor="#d8d8d8"/>
            <v:shape id="_x0000_s1080" type="#_x0000_t16" style="position:absolute;left:1815;top:2836;width:377;height:377" fillcolor="#d8d8d8"/>
            <v:shape id="_x0000_s1081" type="#_x0000_t16" style="position:absolute;left:1817;top:2554;width:377;height:377" fillcolor="#d8d8d8"/>
            <v:shape id="_x0000_s1082" type="#_x0000_t16" style="position:absolute;left:1818;top:2272;width:377;height:377" fillcolor="#d8d8d8"/>
            <v:shape id="_x0000_s1083" type="#_x0000_t16" style="position:absolute;left:1816;top:1990;width:377;height:377" fillcolor="#d8d8d8"/>
            <v:shape id="_x0000_s1084" type="#_x0000_t16" style="position:absolute;left:1818;top:1743;width:377;height:377" fillcolor="#d8d8d8"/>
            <w10:wrap side="left"/>
          </v:group>
        </w:pict>
      </w:r>
      <w:r>
        <w:rPr>
          <w:noProof/>
        </w:rPr>
        <w:pict>
          <v:group id="_x0000_s1085" style="position:absolute;margin-left:96.15pt;margin-top:12.55pt;width:26.3pt;height:27.95pt;z-index:251620352" coordorigin="4121,8097" coordsize="1628,1623">
            <v:group id="_x0000_s1086" style="position:absolute;left:4121;top:8097;width:218;height:1621" coordorigin="1813,1743" coordsize="382,2856">
              <v:shape id="_x0000_s1087" type="#_x0000_t16" style="position:absolute;left:1816;top:4222;width:377;height:377" fillcolor="#d8d8d8"/>
              <v:shape id="_x0000_s1088" type="#_x0000_t16" style="position:absolute;left:1815;top:3955;width:377;height:377" fillcolor="#d8d8d8"/>
              <v:shape id="_x0000_s1089" type="#_x0000_t16" style="position:absolute;left:1815;top:3673;width:377;height:377" fillcolor="#d8d8d8"/>
              <v:shape id="_x0000_s1090" type="#_x0000_t16" style="position:absolute;left:1814;top:3398;width:377;height:377" fillcolor="#d8d8d8"/>
              <v:shape id="_x0000_s1091" type="#_x0000_t16" style="position:absolute;left:1813;top:3118;width:377;height:377" fillcolor="#d8d8d8"/>
              <v:shape id="_x0000_s1092" type="#_x0000_t16" style="position:absolute;left:1815;top:2836;width:377;height:377" fillcolor="#d8d8d8"/>
              <v:shape id="_x0000_s1093" type="#_x0000_t16" style="position:absolute;left:1817;top:2554;width:377;height:377" fillcolor="#d8d8d8"/>
              <v:shape id="_x0000_s1094" type="#_x0000_t16" style="position:absolute;left:1818;top:2272;width:377;height:377" fillcolor="#d8d8d8"/>
              <v:shape id="_x0000_s1095" type="#_x0000_t16" style="position:absolute;left:1816;top:1990;width:377;height:377" fillcolor="#d8d8d8"/>
              <v:shape id="_x0000_s1096" type="#_x0000_t16" style="position:absolute;left:1818;top:1743;width:377;height:377" fillcolor="#d8d8d8"/>
            </v:group>
            <v:group id="_x0000_s1097" style="position:absolute;left:4278;top:8098;width:218;height:1621" coordorigin="1813,1743" coordsize="382,2856">
              <v:shape id="_x0000_s1098" type="#_x0000_t16" style="position:absolute;left:1816;top:4222;width:377;height:377" fillcolor="#d8d8d8"/>
              <v:shape id="_x0000_s1099" type="#_x0000_t16" style="position:absolute;left:1815;top:3955;width:377;height:377" fillcolor="#d8d8d8"/>
              <v:shape id="_x0000_s1100" type="#_x0000_t16" style="position:absolute;left:1815;top:3673;width:377;height:377" fillcolor="#d8d8d8"/>
              <v:shape id="_x0000_s1101" type="#_x0000_t16" style="position:absolute;left:1814;top:3398;width:377;height:377" fillcolor="#d8d8d8"/>
              <v:shape id="_x0000_s1102" type="#_x0000_t16" style="position:absolute;left:1813;top:3118;width:377;height:377" fillcolor="#d8d8d8"/>
              <v:shape id="_x0000_s1103" type="#_x0000_t16" style="position:absolute;left:1815;top:2836;width:377;height:377" fillcolor="#d8d8d8"/>
              <v:shape id="_x0000_s1104" type="#_x0000_t16" style="position:absolute;left:1817;top:2554;width:377;height:377" fillcolor="#d8d8d8"/>
              <v:shape id="_x0000_s1105" type="#_x0000_t16" style="position:absolute;left:1818;top:2272;width:377;height:377" fillcolor="#d8d8d8"/>
              <v:shape id="_x0000_s1106" type="#_x0000_t16" style="position:absolute;left:1816;top:1990;width:377;height:377" fillcolor="#d8d8d8"/>
              <v:shape id="_x0000_s1107" type="#_x0000_t16" style="position:absolute;left:1818;top:1743;width:377;height:377" fillcolor="#d8d8d8"/>
            </v:group>
            <v:group id="_x0000_s1108" style="position:absolute;left:4430;top:8099;width:218;height:1621" coordorigin="1813,1743" coordsize="382,2856">
              <v:shape id="_x0000_s1109" type="#_x0000_t16" style="position:absolute;left:1816;top:4222;width:377;height:377" fillcolor="#d8d8d8"/>
              <v:shape id="_x0000_s1110" type="#_x0000_t16" style="position:absolute;left:1815;top:3955;width:377;height:377" fillcolor="#d8d8d8"/>
              <v:shape id="_x0000_s1111" type="#_x0000_t16" style="position:absolute;left:1815;top:3673;width:377;height:377" fillcolor="#d8d8d8"/>
              <v:shape id="_x0000_s1112" type="#_x0000_t16" style="position:absolute;left:1814;top:3398;width:377;height:377" fillcolor="#d8d8d8"/>
              <v:shape id="_x0000_s1113" type="#_x0000_t16" style="position:absolute;left:1813;top:3118;width:377;height:377" fillcolor="#d8d8d8"/>
              <v:shape id="_x0000_s1114" type="#_x0000_t16" style="position:absolute;left:1815;top:2836;width:377;height:377" fillcolor="#d8d8d8"/>
              <v:shape id="_x0000_s1115" type="#_x0000_t16" style="position:absolute;left:1817;top:2554;width:377;height:377" fillcolor="#d8d8d8"/>
              <v:shape id="_x0000_s1116" type="#_x0000_t16" style="position:absolute;left:1818;top:2272;width:377;height:377" fillcolor="#d8d8d8"/>
              <v:shape id="_x0000_s1117" type="#_x0000_t16" style="position:absolute;left:1816;top:1990;width:377;height:377" fillcolor="#d8d8d8"/>
              <v:shape id="_x0000_s1118" type="#_x0000_t16" style="position:absolute;left:1818;top:1743;width:377;height:377" fillcolor="#d8d8d8"/>
            </v:group>
            <v:group id="_x0000_s1119" style="position:absolute;left:4582;top:8097;width:218;height:1621" coordorigin="1813,1743" coordsize="382,2856">
              <v:shape id="_x0000_s1120" type="#_x0000_t16" style="position:absolute;left:1816;top:4222;width:377;height:377" fillcolor="#d8d8d8"/>
              <v:shape id="_x0000_s1121" type="#_x0000_t16" style="position:absolute;left:1815;top:3955;width:377;height:377" fillcolor="#d8d8d8"/>
              <v:shape id="_x0000_s1122" type="#_x0000_t16" style="position:absolute;left:1815;top:3673;width:377;height:377" fillcolor="#d8d8d8"/>
              <v:shape id="_x0000_s1123" type="#_x0000_t16" style="position:absolute;left:1814;top:3398;width:377;height:377" fillcolor="#d8d8d8"/>
              <v:shape id="_x0000_s1124" type="#_x0000_t16" style="position:absolute;left:1813;top:3118;width:377;height:377" fillcolor="#d8d8d8"/>
              <v:shape id="_x0000_s1125" type="#_x0000_t16" style="position:absolute;left:1815;top:2836;width:377;height:377" fillcolor="#d8d8d8"/>
              <v:shape id="_x0000_s1126" type="#_x0000_t16" style="position:absolute;left:1817;top:2554;width:377;height:377" fillcolor="#d8d8d8"/>
              <v:shape id="_x0000_s1127" type="#_x0000_t16" style="position:absolute;left:1818;top:2272;width:377;height:377" fillcolor="#d8d8d8"/>
              <v:shape id="_x0000_s1128" type="#_x0000_t16" style="position:absolute;left:1816;top:1990;width:377;height:377" fillcolor="#d8d8d8"/>
              <v:shape id="_x0000_s1129" type="#_x0000_t16" style="position:absolute;left:1818;top:1743;width:377;height:377" fillcolor="#d8d8d8"/>
            </v:group>
            <v:group id="_x0000_s1130" style="position:absolute;left:4736;top:8097;width:218;height:1621" coordorigin="1813,1743" coordsize="382,2856">
              <v:shape id="_x0000_s1131" type="#_x0000_t16" style="position:absolute;left:1816;top:4222;width:377;height:377" fillcolor="#d8d8d8"/>
              <v:shape id="_x0000_s1132" type="#_x0000_t16" style="position:absolute;left:1815;top:3955;width:377;height:377" fillcolor="#d8d8d8"/>
              <v:shape id="_x0000_s1133" type="#_x0000_t16" style="position:absolute;left:1815;top:3673;width:377;height:377" fillcolor="#d8d8d8"/>
              <v:shape id="_x0000_s1134" type="#_x0000_t16" style="position:absolute;left:1814;top:3398;width:377;height:377" fillcolor="#d8d8d8"/>
              <v:shape id="_x0000_s1135" type="#_x0000_t16" style="position:absolute;left:1813;top:3118;width:377;height:377" fillcolor="#d8d8d8"/>
              <v:shape id="_x0000_s1136" type="#_x0000_t16" style="position:absolute;left:1815;top:2836;width:377;height:377" fillcolor="#d8d8d8"/>
              <v:shape id="_x0000_s1137" type="#_x0000_t16" style="position:absolute;left:1817;top:2554;width:377;height:377" fillcolor="#d8d8d8"/>
              <v:shape id="_x0000_s1138" type="#_x0000_t16" style="position:absolute;left:1818;top:2272;width:377;height:377" fillcolor="#d8d8d8"/>
              <v:shape id="_x0000_s1139" type="#_x0000_t16" style="position:absolute;left:1816;top:1990;width:377;height:377" fillcolor="#d8d8d8"/>
              <v:shape id="_x0000_s1140" type="#_x0000_t16" style="position:absolute;left:1818;top:1743;width:377;height:377" fillcolor="#d8d8d8"/>
            </v:group>
            <v:group id="_x0000_s1141" style="position:absolute;left:4893;top:8097;width:218;height:1621" coordorigin="1813,1743" coordsize="382,2856">
              <v:shape id="_x0000_s1142" type="#_x0000_t16" style="position:absolute;left:1816;top:4222;width:377;height:377" fillcolor="#d8d8d8"/>
              <v:shape id="_x0000_s1143" type="#_x0000_t16" style="position:absolute;left:1815;top:3955;width:377;height:377" fillcolor="#d8d8d8"/>
              <v:shape id="_x0000_s1144" type="#_x0000_t16" style="position:absolute;left:1815;top:3673;width:377;height:377" fillcolor="#d8d8d8"/>
              <v:shape id="_x0000_s1145" type="#_x0000_t16" style="position:absolute;left:1814;top:3398;width:377;height:377" fillcolor="#d8d8d8"/>
              <v:shape id="_x0000_s1146" type="#_x0000_t16" style="position:absolute;left:1813;top:3118;width:377;height:377" fillcolor="#d8d8d8"/>
              <v:shape id="_x0000_s1147" type="#_x0000_t16" style="position:absolute;left:1815;top:2836;width:377;height:377" fillcolor="#d8d8d8"/>
              <v:shape id="_x0000_s1148" type="#_x0000_t16" style="position:absolute;left:1817;top:2554;width:377;height:377" fillcolor="#d8d8d8"/>
              <v:shape id="_x0000_s1149" type="#_x0000_t16" style="position:absolute;left:1818;top:2272;width:377;height:377" fillcolor="#d8d8d8"/>
              <v:shape id="_x0000_s1150" type="#_x0000_t16" style="position:absolute;left:1816;top:1990;width:377;height:377" fillcolor="#d8d8d8"/>
              <v:shape id="_x0000_s1151" type="#_x0000_t16" style="position:absolute;left:1818;top:1743;width:377;height:377" fillcolor="#d8d8d8"/>
            </v:group>
            <v:group id="_x0000_s1152" style="position:absolute;left:5051;top:8098;width:218;height:1621" coordorigin="1813,1743" coordsize="382,2856">
              <v:shape id="_x0000_s1153" type="#_x0000_t16" style="position:absolute;left:1816;top:4222;width:377;height:377" fillcolor="#d8d8d8"/>
              <v:shape id="_x0000_s1154" type="#_x0000_t16" style="position:absolute;left:1815;top:3955;width:377;height:377" fillcolor="#d8d8d8"/>
              <v:shape id="_x0000_s1155" type="#_x0000_t16" style="position:absolute;left:1815;top:3673;width:377;height:377" fillcolor="#d8d8d8"/>
              <v:shape id="_x0000_s1156" type="#_x0000_t16" style="position:absolute;left:1814;top:3398;width:377;height:377" fillcolor="#d8d8d8"/>
              <v:shape id="_x0000_s1157" type="#_x0000_t16" style="position:absolute;left:1813;top:3118;width:377;height:377" fillcolor="#d8d8d8"/>
              <v:shape id="_x0000_s1158" type="#_x0000_t16" style="position:absolute;left:1815;top:2836;width:377;height:377" fillcolor="#d8d8d8"/>
              <v:shape id="_x0000_s1159" type="#_x0000_t16" style="position:absolute;left:1817;top:2554;width:377;height:377" fillcolor="#d8d8d8"/>
              <v:shape id="_x0000_s1160" type="#_x0000_t16" style="position:absolute;left:1818;top:2272;width:377;height:377" fillcolor="#d8d8d8"/>
              <v:shape id="_x0000_s1161" type="#_x0000_t16" style="position:absolute;left:1816;top:1990;width:377;height:377" fillcolor="#d8d8d8"/>
              <v:shape id="_x0000_s1162" type="#_x0000_t16" style="position:absolute;left:1818;top:1743;width:377;height:377" fillcolor="#d8d8d8"/>
            </v:group>
            <v:group id="_x0000_s1163" style="position:absolute;left:5213;top:8097;width:218;height:1621" coordorigin="1813,1743" coordsize="382,2856">
              <v:shape id="_x0000_s1164" type="#_x0000_t16" style="position:absolute;left:1816;top:4222;width:377;height:377" fillcolor="#d8d8d8"/>
              <v:shape id="_x0000_s1165" type="#_x0000_t16" style="position:absolute;left:1815;top:3955;width:377;height:377" fillcolor="#d8d8d8"/>
              <v:shape id="_x0000_s1166" type="#_x0000_t16" style="position:absolute;left:1815;top:3673;width:377;height:377" fillcolor="#d8d8d8"/>
              <v:shape id="_x0000_s1167" type="#_x0000_t16" style="position:absolute;left:1814;top:3398;width:377;height:377" fillcolor="#d8d8d8"/>
              <v:shape id="_x0000_s1168" type="#_x0000_t16" style="position:absolute;left:1813;top:3118;width:377;height:377" fillcolor="#d8d8d8"/>
              <v:shape id="_x0000_s1169" type="#_x0000_t16" style="position:absolute;left:1815;top:2836;width:377;height:377" fillcolor="#d8d8d8"/>
              <v:shape id="_x0000_s1170" type="#_x0000_t16" style="position:absolute;left:1817;top:2554;width:377;height:377" fillcolor="#d8d8d8"/>
              <v:shape id="_x0000_s1171" type="#_x0000_t16" style="position:absolute;left:1818;top:2272;width:377;height:377" fillcolor="#d8d8d8"/>
              <v:shape id="_x0000_s1172" type="#_x0000_t16" style="position:absolute;left:1816;top:1990;width:377;height:377" fillcolor="#d8d8d8"/>
              <v:shape id="_x0000_s1173" type="#_x0000_t16" style="position:absolute;left:1818;top:1743;width:377;height:377" fillcolor="#d8d8d8"/>
            </v:group>
            <v:group id="_x0000_s1174" style="position:absolute;left:5373;top:8097;width:218;height:1621" coordorigin="1813,1743" coordsize="382,2856">
              <v:shape id="_x0000_s1175" type="#_x0000_t16" style="position:absolute;left:1816;top:4222;width:377;height:377" fillcolor="#d8d8d8"/>
              <v:shape id="_x0000_s1176" type="#_x0000_t16" style="position:absolute;left:1815;top:3955;width:377;height:377" fillcolor="#d8d8d8"/>
              <v:shape id="_x0000_s1177" type="#_x0000_t16" style="position:absolute;left:1815;top:3673;width:377;height:377" fillcolor="#d8d8d8"/>
              <v:shape id="_x0000_s1178" type="#_x0000_t16" style="position:absolute;left:1814;top:3398;width:377;height:377" fillcolor="#d8d8d8"/>
              <v:shape id="_x0000_s1179" type="#_x0000_t16" style="position:absolute;left:1813;top:3118;width:377;height:377" fillcolor="#d8d8d8"/>
              <v:shape id="_x0000_s1180" type="#_x0000_t16" style="position:absolute;left:1815;top:2836;width:377;height:377" fillcolor="#d8d8d8"/>
              <v:shape id="_x0000_s1181" type="#_x0000_t16" style="position:absolute;left:1817;top:2554;width:377;height:377" fillcolor="#d8d8d8"/>
              <v:shape id="_x0000_s1182" type="#_x0000_t16" style="position:absolute;left:1818;top:2272;width:377;height:377" fillcolor="#d8d8d8"/>
              <v:shape id="_x0000_s1183" type="#_x0000_t16" style="position:absolute;left:1816;top:1990;width:377;height:377" fillcolor="#d8d8d8"/>
              <v:shape id="_x0000_s1184" type="#_x0000_t16" style="position:absolute;left:1818;top:1743;width:377;height:377" fillcolor="#d8d8d8"/>
            </v:group>
            <v:group id="_x0000_s1185" style="position:absolute;left:5531;top:8097;width:218;height:1621" coordorigin="1813,1743" coordsize="382,2856">
              <v:shape id="_x0000_s1186" type="#_x0000_t16" style="position:absolute;left:1816;top:4222;width:377;height:377" fillcolor="#d8d8d8"/>
              <v:shape id="_x0000_s1187" type="#_x0000_t16" style="position:absolute;left:1815;top:3955;width:377;height:377" fillcolor="#d8d8d8"/>
              <v:shape id="_x0000_s1188" type="#_x0000_t16" style="position:absolute;left:1815;top:3673;width:377;height:377" fillcolor="#d8d8d8"/>
              <v:shape id="_x0000_s1189" type="#_x0000_t16" style="position:absolute;left:1814;top:3398;width:377;height:377" fillcolor="#d8d8d8"/>
              <v:shape id="_x0000_s1190" type="#_x0000_t16" style="position:absolute;left:1813;top:3118;width:377;height:377" fillcolor="#d8d8d8"/>
              <v:shape id="_x0000_s1191" type="#_x0000_t16" style="position:absolute;left:1815;top:2836;width:377;height:377" fillcolor="#d8d8d8"/>
              <v:shape id="_x0000_s1192" type="#_x0000_t16" style="position:absolute;left:1817;top:2554;width:377;height:377" fillcolor="#d8d8d8"/>
              <v:shape id="_x0000_s1193" type="#_x0000_t16" style="position:absolute;left:1818;top:2272;width:377;height:377" fillcolor="#d8d8d8"/>
              <v:shape id="_x0000_s1194" type="#_x0000_t16" style="position:absolute;left:1816;top:1990;width:377;height:377" fillcolor="#d8d8d8"/>
              <v:shape id="_x0000_s1195" type="#_x0000_t16" style="position:absolute;left:1818;top:1743;width:377;height:377" fillcolor="#d8d8d8"/>
            </v:group>
            <w10:wrap side="left"/>
          </v:group>
        </w:pict>
      </w:r>
      <w:r>
        <w:rPr>
          <w:noProof/>
        </w:rPr>
        <w:pict>
          <v:group id="_x0000_s1196" style="position:absolute;margin-left:80.2pt;margin-top:1.8pt;width:26.3pt;height:27.95pt;z-index:251617280" coordorigin="4121,8097" coordsize="1628,1623">
            <v:group id="_x0000_s1197" style="position:absolute;left:4121;top:8097;width:218;height:1621" coordorigin="1813,1743" coordsize="382,2856">
              <v:shape id="_x0000_s1198" type="#_x0000_t16" style="position:absolute;left:1816;top:4222;width:377;height:377" fillcolor="#d8d8d8"/>
              <v:shape id="_x0000_s1199" type="#_x0000_t16" style="position:absolute;left:1815;top:3955;width:377;height:377" fillcolor="#d8d8d8"/>
              <v:shape id="_x0000_s1200" type="#_x0000_t16" style="position:absolute;left:1815;top:3673;width:377;height:377" fillcolor="#d8d8d8"/>
              <v:shape id="_x0000_s1201" type="#_x0000_t16" style="position:absolute;left:1814;top:3398;width:377;height:377" fillcolor="#d8d8d8"/>
              <v:shape id="_x0000_s1202" type="#_x0000_t16" style="position:absolute;left:1813;top:3118;width:377;height:377" fillcolor="#d8d8d8"/>
              <v:shape id="_x0000_s1203" type="#_x0000_t16" style="position:absolute;left:1815;top:2836;width:377;height:377" fillcolor="#d8d8d8"/>
              <v:shape id="_x0000_s1204" type="#_x0000_t16" style="position:absolute;left:1817;top:2554;width:377;height:377" fillcolor="#d8d8d8"/>
              <v:shape id="_x0000_s1205" type="#_x0000_t16" style="position:absolute;left:1818;top:2272;width:377;height:377" fillcolor="#d8d8d8"/>
              <v:shape id="_x0000_s1206" type="#_x0000_t16" style="position:absolute;left:1816;top:1990;width:377;height:377" fillcolor="#d8d8d8"/>
              <v:shape id="_x0000_s1207" type="#_x0000_t16" style="position:absolute;left:1818;top:1743;width:377;height:377" fillcolor="#d8d8d8"/>
            </v:group>
            <v:group id="_x0000_s1208" style="position:absolute;left:4278;top:8098;width:218;height:1621" coordorigin="1813,1743" coordsize="382,2856">
              <v:shape id="_x0000_s1209" type="#_x0000_t16" style="position:absolute;left:1816;top:4222;width:377;height:377" fillcolor="#d8d8d8"/>
              <v:shape id="_x0000_s1210" type="#_x0000_t16" style="position:absolute;left:1815;top:3955;width:377;height:377" fillcolor="#d8d8d8"/>
              <v:shape id="_x0000_s1211" type="#_x0000_t16" style="position:absolute;left:1815;top:3673;width:377;height:377" fillcolor="#d8d8d8"/>
              <v:shape id="_x0000_s1212" type="#_x0000_t16" style="position:absolute;left:1814;top:3398;width:377;height:377" fillcolor="#d8d8d8"/>
              <v:shape id="_x0000_s1213" type="#_x0000_t16" style="position:absolute;left:1813;top:3118;width:377;height:377" fillcolor="#d8d8d8"/>
              <v:shape id="_x0000_s1214" type="#_x0000_t16" style="position:absolute;left:1815;top:2836;width:377;height:377" fillcolor="#d8d8d8"/>
              <v:shape id="_x0000_s1215" type="#_x0000_t16" style="position:absolute;left:1817;top:2554;width:377;height:377" fillcolor="#d8d8d8"/>
              <v:shape id="_x0000_s1216" type="#_x0000_t16" style="position:absolute;left:1818;top:2272;width:377;height:377" fillcolor="#d8d8d8"/>
              <v:shape id="_x0000_s1217" type="#_x0000_t16" style="position:absolute;left:1816;top:1990;width:377;height:377" fillcolor="#d8d8d8"/>
              <v:shape id="_x0000_s1218" type="#_x0000_t16" style="position:absolute;left:1818;top:1743;width:377;height:377" fillcolor="#d8d8d8"/>
            </v:group>
            <v:group id="_x0000_s1219" style="position:absolute;left:4430;top:8099;width:218;height:1621" coordorigin="1813,1743" coordsize="382,2856">
              <v:shape id="_x0000_s1220" type="#_x0000_t16" style="position:absolute;left:1816;top:4222;width:377;height:377" fillcolor="#d8d8d8"/>
              <v:shape id="_x0000_s1221" type="#_x0000_t16" style="position:absolute;left:1815;top:3955;width:377;height:377" fillcolor="#d8d8d8"/>
              <v:shape id="_x0000_s1222" type="#_x0000_t16" style="position:absolute;left:1815;top:3673;width:377;height:377" fillcolor="#d8d8d8"/>
              <v:shape id="_x0000_s1223" type="#_x0000_t16" style="position:absolute;left:1814;top:3398;width:377;height:377" fillcolor="#d8d8d8"/>
              <v:shape id="_x0000_s1224" type="#_x0000_t16" style="position:absolute;left:1813;top:3118;width:377;height:377" fillcolor="#d8d8d8"/>
              <v:shape id="_x0000_s1225" type="#_x0000_t16" style="position:absolute;left:1815;top:2836;width:377;height:377" fillcolor="#d8d8d8"/>
              <v:shape id="_x0000_s1226" type="#_x0000_t16" style="position:absolute;left:1817;top:2554;width:377;height:377" fillcolor="#d8d8d8"/>
              <v:shape id="_x0000_s1227" type="#_x0000_t16" style="position:absolute;left:1818;top:2272;width:377;height:377" fillcolor="#d8d8d8"/>
              <v:shape id="_x0000_s1228" type="#_x0000_t16" style="position:absolute;left:1816;top:1990;width:377;height:377" fillcolor="#d8d8d8"/>
              <v:shape id="_x0000_s1229" type="#_x0000_t16" style="position:absolute;left:1818;top:1743;width:377;height:377" fillcolor="#d8d8d8"/>
            </v:group>
            <v:group id="_x0000_s1230" style="position:absolute;left:4582;top:8097;width:218;height:1621" coordorigin="1813,1743" coordsize="382,2856">
              <v:shape id="_x0000_s1231" type="#_x0000_t16" style="position:absolute;left:1816;top:4222;width:377;height:377" fillcolor="#d8d8d8"/>
              <v:shape id="_x0000_s1232" type="#_x0000_t16" style="position:absolute;left:1815;top:3955;width:377;height:377" fillcolor="#d8d8d8"/>
              <v:shape id="_x0000_s1233" type="#_x0000_t16" style="position:absolute;left:1815;top:3673;width:377;height:377" fillcolor="#d8d8d8"/>
              <v:shape id="_x0000_s1234" type="#_x0000_t16" style="position:absolute;left:1814;top:3398;width:377;height:377" fillcolor="#d8d8d8"/>
              <v:shape id="_x0000_s1235" type="#_x0000_t16" style="position:absolute;left:1813;top:3118;width:377;height:377" fillcolor="#d8d8d8"/>
              <v:shape id="_x0000_s1236" type="#_x0000_t16" style="position:absolute;left:1815;top:2836;width:377;height:377" fillcolor="#d8d8d8"/>
              <v:shape id="_x0000_s1237" type="#_x0000_t16" style="position:absolute;left:1817;top:2554;width:377;height:377" fillcolor="#d8d8d8"/>
              <v:shape id="_x0000_s1238" type="#_x0000_t16" style="position:absolute;left:1818;top:2272;width:377;height:377" fillcolor="#d8d8d8"/>
              <v:shape id="_x0000_s1239" type="#_x0000_t16" style="position:absolute;left:1816;top:1990;width:377;height:377" fillcolor="#d8d8d8"/>
              <v:shape id="_x0000_s1240" type="#_x0000_t16" style="position:absolute;left:1818;top:1743;width:377;height:377" fillcolor="#d8d8d8"/>
            </v:group>
            <v:group id="_x0000_s1241" style="position:absolute;left:4736;top:8097;width:218;height:1621" coordorigin="1813,1743" coordsize="382,2856">
              <v:shape id="_x0000_s1242" type="#_x0000_t16" style="position:absolute;left:1816;top:4222;width:377;height:377" fillcolor="#d8d8d8"/>
              <v:shape id="_x0000_s1243" type="#_x0000_t16" style="position:absolute;left:1815;top:3955;width:377;height:377" fillcolor="#d8d8d8"/>
              <v:shape id="_x0000_s1244" type="#_x0000_t16" style="position:absolute;left:1815;top:3673;width:377;height:377" fillcolor="#d8d8d8"/>
              <v:shape id="_x0000_s1245" type="#_x0000_t16" style="position:absolute;left:1814;top:3398;width:377;height:377" fillcolor="#d8d8d8"/>
              <v:shape id="_x0000_s1246" type="#_x0000_t16" style="position:absolute;left:1813;top:3118;width:377;height:377" fillcolor="#d8d8d8"/>
              <v:shape id="_x0000_s1247" type="#_x0000_t16" style="position:absolute;left:1815;top:2836;width:377;height:377" fillcolor="#d8d8d8"/>
              <v:shape id="_x0000_s1248" type="#_x0000_t16" style="position:absolute;left:1817;top:2554;width:377;height:377" fillcolor="#d8d8d8"/>
              <v:shape id="_x0000_s1249" type="#_x0000_t16" style="position:absolute;left:1818;top:2272;width:377;height:377" fillcolor="#d8d8d8"/>
              <v:shape id="_x0000_s1250" type="#_x0000_t16" style="position:absolute;left:1816;top:1990;width:377;height:377" fillcolor="#d8d8d8"/>
              <v:shape id="_x0000_s1251" type="#_x0000_t16" style="position:absolute;left:1818;top:1743;width:377;height:377" fillcolor="#d8d8d8"/>
            </v:group>
            <v:group id="_x0000_s1252" style="position:absolute;left:4893;top:8097;width:218;height:1621" coordorigin="1813,1743" coordsize="382,2856">
              <v:shape id="_x0000_s1253" type="#_x0000_t16" style="position:absolute;left:1816;top:4222;width:377;height:377" fillcolor="#d8d8d8"/>
              <v:shape id="_x0000_s1254" type="#_x0000_t16" style="position:absolute;left:1815;top:3955;width:377;height:377" fillcolor="#d8d8d8"/>
              <v:shape id="_x0000_s1255" type="#_x0000_t16" style="position:absolute;left:1815;top:3673;width:377;height:377" fillcolor="#d8d8d8"/>
              <v:shape id="_x0000_s1256" type="#_x0000_t16" style="position:absolute;left:1814;top:3398;width:377;height:377" fillcolor="#d8d8d8"/>
              <v:shape id="_x0000_s1257" type="#_x0000_t16" style="position:absolute;left:1813;top:3118;width:377;height:377" fillcolor="#d8d8d8"/>
              <v:shape id="_x0000_s1258" type="#_x0000_t16" style="position:absolute;left:1815;top:2836;width:377;height:377" fillcolor="#d8d8d8"/>
              <v:shape id="_x0000_s1259" type="#_x0000_t16" style="position:absolute;left:1817;top:2554;width:377;height:377" fillcolor="#d8d8d8"/>
              <v:shape id="_x0000_s1260" type="#_x0000_t16" style="position:absolute;left:1818;top:2272;width:377;height:377" fillcolor="#d8d8d8"/>
              <v:shape id="_x0000_s1261" type="#_x0000_t16" style="position:absolute;left:1816;top:1990;width:377;height:377" fillcolor="#d8d8d8"/>
              <v:shape id="_x0000_s1262" type="#_x0000_t16" style="position:absolute;left:1818;top:1743;width:377;height:377" fillcolor="#d8d8d8"/>
            </v:group>
            <v:group id="_x0000_s1263" style="position:absolute;left:5051;top:8098;width:218;height:1621" coordorigin="1813,1743" coordsize="382,2856">
              <v:shape id="_x0000_s1264" type="#_x0000_t16" style="position:absolute;left:1816;top:4222;width:377;height:377" fillcolor="#d8d8d8"/>
              <v:shape id="_x0000_s1265" type="#_x0000_t16" style="position:absolute;left:1815;top:3955;width:377;height:377" fillcolor="#d8d8d8"/>
              <v:shape id="_x0000_s1266" type="#_x0000_t16" style="position:absolute;left:1815;top:3673;width:377;height:377" fillcolor="#d8d8d8"/>
              <v:shape id="_x0000_s1267" type="#_x0000_t16" style="position:absolute;left:1814;top:3398;width:377;height:377" fillcolor="#d8d8d8"/>
              <v:shape id="_x0000_s1268" type="#_x0000_t16" style="position:absolute;left:1813;top:3118;width:377;height:377" fillcolor="#d8d8d8"/>
              <v:shape id="_x0000_s1269" type="#_x0000_t16" style="position:absolute;left:1815;top:2836;width:377;height:377" fillcolor="#d8d8d8"/>
              <v:shape id="_x0000_s1270" type="#_x0000_t16" style="position:absolute;left:1817;top:2554;width:377;height:377" fillcolor="#d8d8d8"/>
              <v:shape id="_x0000_s1271" type="#_x0000_t16" style="position:absolute;left:1818;top:2272;width:377;height:377" fillcolor="#d8d8d8"/>
              <v:shape id="_x0000_s1272" type="#_x0000_t16" style="position:absolute;left:1816;top:1990;width:377;height:377" fillcolor="#d8d8d8"/>
              <v:shape id="_x0000_s1273" type="#_x0000_t16" style="position:absolute;left:1818;top:1743;width:377;height:377" fillcolor="#d8d8d8"/>
            </v:group>
            <v:group id="_x0000_s1274" style="position:absolute;left:5213;top:8097;width:218;height:1621" coordorigin="1813,1743" coordsize="382,2856">
              <v:shape id="_x0000_s1275" type="#_x0000_t16" style="position:absolute;left:1816;top:4222;width:377;height:377" fillcolor="#d8d8d8"/>
              <v:shape id="_x0000_s1276" type="#_x0000_t16" style="position:absolute;left:1815;top:3955;width:377;height:377" fillcolor="#d8d8d8"/>
              <v:shape id="_x0000_s1277" type="#_x0000_t16" style="position:absolute;left:1815;top:3673;width:377;height:377" fillcolor="#d8d8d8"/>
              <v:shape id="_x0000_s1278" type="#_x0000_t16" style="position:absolute;left:1814;top:3398;width:377;height:377" fillcolor="#d8d8d8"/>
              <v:shape id="_x0000_s1279" type="#_x0000_t16" style="position:absolute;left:1813;top:3118;width:377;height:377" fillcolor="#d8d8d8"/>
              <v:shape id="_x0000_s1280" type="#_x0000_t16" style="position:absolute;left:1815;top:2836;width:377;height:377" fillcolor="#d8d8d8"/>
              <v:shape id="_x0000_s1281" type="#_x0000_t16" style="position:absolute;left:1817;top:2554;width:377;height:377" fillcolor="#d8d8d8"/>
              <v:shape id="_x0000_s1282" type="#_x0000_t16" style="position:absolute;left:1818;top:2272;width:377;height:377" fillcolor="#d8d8d8"/>
              <v:shape id="_x0000_s1283" type="#_x0000_t16" style="position:absolute;left:1816;top:1990;width:377;height:377" fillcolor="#d8d8d8"/>
              <v:shape id="_x0000_s1284" type="#_x0000_t16" style="position:absolute;left:1818;top:1743;width:377;height:377" fillcolor="#d8d8d8"/>
            </v:group>
            <v:group id="_x0000_s1285" style="position:absolute;left:5373;top:8097;width:218;height:1621" coordorigin="1813,1743" coordsize="382,2856">
              <v:shape id="_x0000_s1286" type="#_x0000_t16" style="position:absolute;left:1816;top:4222;width:377;height:377" fillcolor="#d8d8d8"/>
              <v:shape id="_x0000_s1287" type="#_x0000_t16" style="position:absolute;left:1815;top:3955;width:377;height:377" fillcolor="#d8d8d8"/>
              <v:shape id="_x0000_s1288" type="#_x0000_t16" style="position:absolute;left:1815;top:3673;width:377;height:377" fillcolor="#d8d8d8"/>
              <v:shape id="_x0000_s1289" type="#_x0000_t16" style="position:absolute;left:1814;top:3398;width:377;height:377" fillcolor="#d8d8d8"/>
              <v:shape id="_x0000_s1290" type="#_x0000_t16" style="position:absolute;left:1813;top:3118;width:377;height:377" fillcolor="#d8d8d8"/>
              <v:shape id="_x0000_s1291" type="#_x0000_t16" style="position:absolute;left:1815;top:2836;width:377;height:377" fillcolor="#d8d8d8"/>
              <v:shape id="_x0000_s1292" type="#_x0000_t16" style="position:absolute;left:1817;top:2554;width:377;height:377" fillcolor="#d8d8d8"/>
              <v:shape id="_x0000_s1293" type="#_x0000_t16" style="position:absolute;left:1818;top:2272;width:377;height:377" fillcolor="#d8d8d8"/>
              <v:shape id="_x0000_s1294" type="#_x0000_t16" style="position:absolute;left:1816;top:1990;width:377;height:377" fillcolor="#d8d8d8"/>
              <v:shape id="_x0000_s1295" type="#_x0000_t16" style="position:absolute;left:1818;top:1743;width:377;height:377" fillcolor="#d8d8d8"/>
            </v:group>
            <v:group id="_x0000_s1296" style="position:absolute;left:5531;top:8097;width:218;height:1621" coordorigin="1813,1743" coordsize="382,2856">
              <v:shape id="_x0000_s1297" type="#_x0000_t16" style="position:absolute;left:1816;top:4222;width:377;height:377" fillcolor="#d8d8d8"/>
              <v:shape id="_x0000_s1298" type="#_x0000_t16" style="position:absolute;left:1815;top:3955;width:377;height:377" fillcolor="#d8d8d8"/>
              <v:shape id="_x0000_s1299" type="#_x0000_t16" style="position:absolute;left:1815;top:3673;width:377;height:377" fillcolor="#d8d8d8"/>
              <v:shape id="_x0000_s1300" type="#_x0000_t16" style="position:absolute;left:1814;top:3398;width:377;height:377" fillcolor="#d8d8d8"/>
              <v:shape id="_x0000_s1301" type="#_x0000_t16" style="position:absolute;left:1813;top:3118;width:377;height:377" fillcolor="#d8d8d8"/>
              <v:shape id="_x0000_s1302" type="#_x0000_t16" style="position:absolute;left:1815;top:2836;width:377;height:377" fillcolor="#d8d8d8"/>
              <v:shape id="_x0000_s1303" type="#_x0000_t16" style="position:absolute;left:1817;top:2554;width:377;height:377" fillcolor="#d8d8d8"/>
              <v:shape id="_x0000_s1304" type="#_x0000_t16" style="position:absolute;left:1818;top:2272;width:377;height:377" fillcolor="#d8d8d8"/>
              <v:shape id="_x0000_s1305" type="#_x0000_t16" style="position:absolute;left:1816;top:1990;width:377;height:377" fillcolor="#d8d8d8"/>
              <v:shape id="_x0000_s1306" type="#_x0000_t16" style="position:absolute;left:1818;top:1743;width:377;height:377" fillcolor="#d8d8d8"/>
            </v:group>
            <w10:wrap side="left"/>
          </v:group>
        </w:pict>
      </w:r>
      <w:r w:rsidRPr="00047085">
        <w:rPr>
          <w:rFonts w:ascii="Times New Roman" w:hAnsi="Times New Roman"/>
          <w:b/>
          <w:color w:val="000000"/>
          <w:sz w:val="24"/>
          <w:szCs w:val="24"/>
        </w:rPr>
        <w:t xml:space="preserve">      5-)</w:t>
      </w: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şekil hangi sayıyı göstermektedir?</w:t>
      </w:r>
    </w:p>
    <w:p w:rsidR="00DA37E6" w:rsidRPr="00047085" w:rsidRDefault="00DA37E6" w:rsidP="00BC608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123                 B. 321                  C. 231</w:t>
      </w:r>
    </w:p>
    <w:p w:rsidR="00DA37E6" w:rsidRPr="00047085" w:rsidRDefault="00DA37E6" w:rsidP="00B77320">
      <w:pPr>
        <w:pStyle w:val="NoSpacing"/>
        <w:ind w:left="2124" w:firstLine="708"/>
        <w:rPr>
          <w:rFonts w:ascii="Times New Roman" w:hAnsi="Times New Roman"/>
          <w:b/>
          <w:color w:val="000000"/>
          <w:sz w:val="28"/>
          <w:szCs w:val="28"/>
          <w:u w:val="single"/>
        </w:rPr>
      </w:pPr>
      <w:r w:rsidRPr="00047085">
        <w:rPr>
          <w:rFonts w:ascii="Times New Roman" w:hAnsi="Times New Roman"/>
          <w:b/>
          <w:color w:val="000000"/>
          <w:sz w:val="28"/>
          <w:szCs w:val="28"/>
          <w:u w:val="single"/>
        </w:rPr>
        <w:t xml:space="preserve"> </w:t>
      </w:r>
    </w:p>
    <w:p w:rsidR="00DA37E6" w:rsidRPr="00047085" w:rsidRDefault="00DA37E6" w:rsidP="00164706">
      <w:pPr>
        <w:pStyle w:val="NoSpacing"/>
        <w:rPr>
          <w:rFonts w:ascii="Times New Roman" w:hAnsi="Times New Roman"/>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384C14">
      <w:pPr>
        <w:pStyle w:val="NoSpacing"/>
        <w:rPr>
          <w:rFonts w:ascii="Times New Roman" w:hAnsi="Times New Roman"/>
          <w:b/>
          <w:color w:val="000000"/>
          <w:sz w:val="28"/>
          <w:szCs w:val="28"/>
          <w:u w:val="single"/>
        </w:rPr>
      </w:pP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6-)  4 onluk, 3 yüzlük, 6 birlikten oluşan sayı aşağıdakilerden hangisidir?</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A-) 346                    B-) 364                       C-) 436</w:t>
      </w:r>
    </w:p>
    <w:p w:rsidR="00DA37E6" w:rsidRPr="00047085" w:rsidRDefault="00DA37E6" w:rsidP="00164706">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7-)  Aşağıda sayılardan hangisinin çözümlemesi </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yanlış verilmiştir?</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A-) 509 = 5 yüzlük + 9 birlik</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B-) 120 = 1 yüzlük + 2 onluk</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C-) 306 = 3 yüzlük + 6 onluk</w:t>
      </w:r>
    </w:p>
    <w:p w:rsidR="00DA37E6" w:rsidRPr="00047085" w:rsidRDefault="00DA37E6" w:rsidP="00F1188B">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8-)  8 birlik   +  6 yüzlük + 5 onluk şeklinde çözümlenmiş sayı aşağıdakilerden hangisidir?</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685                     B) 658                      C) 856                </w:t>
      </w:r>
    </w:p>
    <w:p w:rsidR="00DA37E6" w:rsidRPr="00047085" w:rsidRDefault="00DA37E6" w:rsidP="00164706">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9-)  Aşağıdakilerin hangisinde sayıların basamak değerleri </w:t>
      </w:r>
      <w:r w:rsidRPr="00047085">
        <w:rPr>
          <w:rFonts w:ascii="Times New Roman" w:hAnsi="Times New Roman"/>
          <w:b/>
          <w:color w:val="000000"/>
          <w:sz w:val="24"/>
          <w:szCs w:val="24"/>
          <w:u w:val="single"/>
        </w:rPr>
        <w:t>yanlış gösterilmiştir</w:t>
      </w:r>
      <w:r w:rsidRPr="00047085">
        <w:rPr>
          <w:rFonts w:ascii="Times New Roman" w:hAnsi="Times New Roman"/>
          <w:b/>
          <w:color w:val="000000"/>
          <w:sz w:val="24"/>
          <w:szCs w:val="24"/>
        </w:rPr>
        <w:t>?</w:t>
      </w:r>
    </w:p>
    <w:tbl>
      <w:tblPr>
        <w:tblpPr w:leftFromText="141" w:rightFromText="141" w:vertAnchor="text" w:horzAnchor="page" w:tblpX="6883" w:tblpY="13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720"/>
        <w:gridCol w:w="720"/>
        <w:gridCol w:w="540"/>
      </w:tblGrid>
      <w:tr w:rsidR="00DA37E6" w:rsidRPr="00B1751C" w:rsidTr="00B1751C">
        <w:tc>
          <w:tcPr>
            <w:tcW w:w="1188"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Sayı</w:t>
            </w:r>
          </w:p>
        </w:tc>
        <w:tc>
          <w:tcPr>
            <w:tcW w:w="72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8</w:t>
            </w:r>
          </w:p>
        </w:tc>
        <w:tc>
          <w:tcPr>
            <w:tcW w:w="72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5</w:t>
            </w:r>
          </w:p>
        </w:tc>
        <w:tc>
          <w:tcPr>
            <w:tcW w:w="54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3</w:t>
            </w:r>
          </w:p>
        </w:tc>
      </w:tr>
      <w:tr w:rsidR="00DA37E6" w:rsidRPr="00B1751C" w:rsidTr="00B1751C">
        <w:tc>
          <w:tcPr>
            <w:tcW w:w="1188"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Basamak Değeri</w:t>
            </w:r>
          </w:p>
        </w:tc>
        <w:tc>
          <w:tcPr>
            <w:tcW w:w="72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800</w:t>
            </w:r>
          </w:p>
        </w:tc>
        <w:tc>
          <w:tcPr>
            <w:tcW w:w="72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50</w:t>
            </w:r>
          </w:p>
        </w:tc>
        <w:tc>
          <w:tcPr>
            <w:tcW w:w="54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3</w:t>
            </w:r>
          </w:p>
        </w:tc>
      </w:tr>
    </w:tbl>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A-)                                                     </w:t>
      </w:r>
    </w:p>
    <w:p w:rsidR="00DA37E6" w:rsidRPr="00047085" w:rsidRDefault="00DA37E6" w:rsidP="00164706">
      <w:pPr>
        <w:pStyle w:val="NoSpacing"/>
        <w:rPr>
          <w:rFonts w:ascii="Times New Roman" w:hAnsi="Times New Roman"/>
          <w:b/>
          <w:color w:val="000000"/>
          <w:sz w:val="24"/>
          <w:szCs w:val="24"/>
        </w:rPr>
      </w:pPr>
    </w:p>
    <w:p w:rsidR="00DA37E6" w:rsidRPr="00047085" w:rsidRDefault="00DA37E6" w:rsidP="00164706">
      <w:pPr>
        <w:pStyle w:val="NoSpacing"/>
        <w:rPr>
          <w:rFonts w:ascii="Times New Roman" w:hAnsi="Times New Roman"/>
          <w:b/>
          <w:color w:val="000000"/>
          <w:sz w:val="24"/>
          <w:szCs w:val="24"/>
        </w:rPr>
      </w:pPr>
    </w:p>
    <w:p w:rsidR="00DA37E6" w:rsidRPr="00047085" w:rsidRDefault="00DA37E6" w:rsidP="00164706">
      <w:pPr>
        <w:pStyle w:val="NoSpacing"/>
        <w:rPr>
          <w:rFonts w:ascii="Times New Roman" w:hAnsi="Times New Roman"/>
          <w:b/>
          <w:color w:val="000000"/>
          <w:sz w:val="24"/>
          <w:szCs w:val="24"/>
        </w:rPr>
      </w:pPr>
    </w:p>
    <w:p w:rsidR="00DA37E6" w:rsidRPr="00047085" w:rsidRDefault="00DA37E6" w:rsidP="00164706">
      <w:pPr>
        <w:pStyle w:val="NoSpacing"/>
        <w:rPr>
          <w:rFonts w:ascii="Times New Roman" w:hAnsi="Times New Roman"/>
          <w:b/>
          <w:color w:val="000000"/>
          <w:sz w:val="24"/>
          <w:szCs w:val="24"/>
        </w:rPr>
      </w:pPr>
    </w:p>
    <w:tbl>
      <w:tblPr>
        <w:tblpPr w:leftFromText="141" w:rightFromText="141" w:vertAnchor="text" w:horzAnchor="page" w:tblpX="6793" w:tblpY="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720"/>
        <w:gridCol w:w="720"/>
        <w:gridCol w:w="540"/>
      </w:tblGrid>
      <w:tr w:rsidR="00DA37E6" w:rsidRPr="00B1751C" w:rsidTr="00B1751C">
        <w:tc>
          <w:tcPr>
            <w:tcW w:w="1188"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Sayı</w:t>
            </w:r>
          </w:p>
        </w:tc>
        <w:tc>
          <w:tcPr>
            <w:tcW w:w="72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4</w:t>
            </w:r>
          </w:p>
        </w:tc>
        <w:tc>
          <w:tcPr>
            <w:tcW w:w="72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6</w:t>
            </w:r>
          </w:p>
        </w:tc>
        <w:tc>
          <w:tcPr>
            <w:tcW w:w="54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2</w:t>
            </w:r>
          </w:p>
        </w:tc>
      </w:tr>
      <w:tr w:rsidR="00DA37E6" w:rsidRPr="00B1751C" w:rsidTr="00B1751C">
        <w:tc>
          <w:tcPr>
            <w:tcW w:w="1188"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Basamak Değeri</w:t>
            </w:r>
          </w:p>
        </w:tc>
        <w:tc>
          <w:tcPr>
            <w:tcW w:w="72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400</w:t>
            </w:r>
          </w:p>
        </w:tc>
        <w:tc>
          <w:tcPr>
            <w:tcW w:w="72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60</w:t>
            </w:r>
          </w:p>
        </w:tc>
        <w:tc>
          <w:tcPr>
            <w:tcW w:w="54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2</w:t>
            </w:r>
          </w:p>
        </w:tc>
      </w:tr>
    </w:tbl>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B-)  </w:t>
      </w:r>
      <w:r w:rsidRPr="00047085">
        <w:rPr>
          <w:rFonts w:ascii="Times New Roman" w:hAnsi="Times New Roman"/>
          <w:b/>
          <w:color w:val="000000"/>
          <w:sz w:val="24"/>
          <w:szCs w:val="24"/>
        </w:rPr>
        <w:tab/>
        <w:t xml:space="preserve">                                                   </w:t>
      </w:r>
    </w:p>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p>
    <w:p w:rsidR="00DA37E6" w:rsidRPr="00047085" w:rsidRDefault="00DA37E6" w:rsidP="00164706">
      <w:pPr>
        <w:pStyle w:val="NoSpacing"/>
        <w:rPr>
          <w:rFonts w:ascii="Times New Roman" w:hAnsi="Times New Roman"/>
          <w:b/>
          <w:color w:val="000000"/>
          <w:sz w:val="24"/>
          <w:szCs w:val="24"/>
        </w:rPr>
      </w:pPr>
    </w:p>
    <w:p w:rsidR="00DA37E6" w:rsidRPr="00047085" w:rsidRDefault="00DA37E6" w:rsidP="00164706">
      <w:pPr>
        <w:pStyle w:val="NoSpacing"/>
        <w:rPr>
          <w:rFonts w:ascii="Times New Roman" w:hAnsi="Times New Roman"/>
          <w:b/>
          <w:color w:val="000000"/>
          <w:sz w:val="24"/>
          <w:szCs w:val="24"/>
        </w:rPr>
      </w:pPr>
    </w:p>
    <w:p w:rsidR="00DA37E6" w:rsidRPr="00047085" w:rsidRDefault="00DA37E6" w:rsidP="00164706">
      <w:pPr>
        <w:pStyle w:val="NoSpacing"/>
        <w:rPr>
          <w:rFonts w:ascii="Times New Roman" w:hAnsi="Times New Roman"/>
          <w:b/>
          <w:color w:val="000000"/>
          <w:sz w:val="24"/>
          <w:szCs w:val="24"/>
        </w:rPr>
      </w:pPr>
    </w:p>
    <w:tbl>
      <w:tblPr>
        <w:tblpPr w:leftFromText="141" w:rightFromText="141" w:vertAnchor="text" w:horzAnchor="page" w:tblpX="6943" w:tblpY="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8"/>
        <w:gridCol w:w="720"/>
        <w:gridCol w:w="720"/>
        <w:gridCol w:w="540"/>
      </w:tblGrid>
      <w:tr w:rsidR="00DA37E6" w:rsidRPr="00B1751C" w:rsidTr="00B1751C">
        <w:tc>
          <w:tcPr>
            <w:tcW w:w="1188"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Sayı</w:t>
            </w:r>
          </w:p>
        </w:tc>
        <w:tc>
          <w:tcPr>
            <w:tcW w:w="72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9</w:t>
            </w:r>
          </w:p>
        </w:tc>
        <w:tc>
          <w:tcPr>
            <w:tcW w:w="72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0</w:t>
            </w:r>
          </w:p>
        </w:tc>
        <w:tc>
          <w:tcPr>
            <w:tcW w:w="540"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5</w:t>
            </w:r>
          </w:p>
        </w:tc>
      </w:tr>
      <w:tr w:rsidR="00DA37E6" w:rsidRPr="00B1751C" w:rsidTr="00B1751C">
        <w:tc>
          <w:tcPr>
            <w:tcW w:w="1188"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Basamak Değeri</w:t>
            </w:r>
          </w:p>
        </w:tc>
        <w:tc>
          <w:tcPr>
            <w:tcW w:w="72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900</w:t>
            </w:r>
          </w:p>
        </w:tc>
        <w:tc>
          <w:tcPr>
            <w:tcW w:w="72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10</w:t>
            </w:r>
          </w:p>
        </w:tc>
        <w:tc>
          <w:tcPr>
            <w:tcW w:w="540" w:type="dxa"/>
          </w:tcPr>
          <w:p w:rsidR="00DA37E6" w:rsidRPr="00B1751C" w:rsidRDefault="00DA37E6" w:rsidP="00B1751C">
            <w:pPr>
              <w:spacing w:after="0" w:line="240" w:lineRule="auto"/>
              <w:rPr>
                <w:rFonts w:ascii="Times New Roman" w:hAnsi="Times New Roman"/>
                <w:b/>
                <w:color w:val="000000"/>
                <w:sz w:val="24"/>
                <w:szCs w:val="24"/>
              </w:rPr>
            </w:pPr>
          </w:p>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5</w:t>
            </w:r>
          </w:p>
        </w:tc>
      </w:tr>
    </w:tbl>
    <w:p w:rsidR="00DA37E6" w:rsidRPr="00047085" w:rsidRDefault="00DA37E6" w:rsidP="00164706">
      <w:pPr>
        <w:pStyle w:val="NoSpacing"/>
        <w:rPr>
          <w:rFonts w:ascii="Times New Roman" w:hAnsi="Times New Roman"/>
          <w:b/>
          <w:color w:val="000000"/>
          <w:sz w:val="24"/>
          <w:szCs w:val="24"/>
        </w:rPr>
      </w:pPr>
      <w:r w:rsidRPr="00047085">
        <w:rPr>
          <w:rFonts w:ascii="Times New Roman" w:hAnsi="Times New Roman"/>
          <w:b/>
          <w:color w:val="000000"/>
          <w:sz w:val="24"/>
          <w:szCs w:val="24"/>
        </w:rPr>
        <w:t>C-)</w:t>
      </w:r>
    </w:p>
    <w:p w:rsidR="00DA37E6" w:rsidRPr="00047085" w:rsidRDefault="00DA37E6" w:rsidP="00164706">
      <w:pPr>
        <w:pStyle w:val="NoSpacing"/>
        <w:rPr>
          <w:rFonts w:ascii="Times New Roman" w:hAnsi="Times New Roman"/>
          <w:b/>
          <w:color w:val="000000"/>
          <w:sz w:val="24"/>
          <w:szCs w:val="24"/>
        </w:rPr>
      </w:pPr>
    </w:p>
    <w:p w:rsidR="00DA37E6" w:rsidRPr="00047085" w:rsidRDefault="00DA37E6" w:rsidP="00164706">
      <w:pPr>
        <w:pStyle w:val="NoSpacing"/>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10-)  348 sayısına 9 birlik, 6onluk ve 3 yüzlük eklersek sayı kaç olur?</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A. 717                        B. 366                        C. 658</w:t>
      </w:r>
    </w:p>
    <w:p w:rsidR="00DA37E6" w:rsidRPr="00047085" w:rsidRDefault="00DA37E6" w:rsidP="00F1188B">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11-)  505 sayısında onlar basamağı ile birler basamağındaki sayılar yer değiştirdiğinde, sayının değeri ne kadar değişir?</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aynı kalır.               B. 45 azalır.         C. 45 artar.</w:t>
      </w:r>
    </w:p>
    <w:p w:rsidR="00DA37E6" w:rsidRPr="00047085" w:rsidRDefault="00DA37E6" w:rsidP="00F1188B">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12-)  Bir sayıda hangi basamağın sayı değeri ile basamak değeri aynıdır?</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birler basamağı          </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onlar basamağı</w:t>
      </w:r>
    </w:p>
    <w:p w:rsidR="00DA37E6" w:rsidRPr="00047085" w:rsidRDefault="00DA37E6" w:rsidP="00F1188B">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yüzler basamağı</w:t>
      </w:r>
    </w:p>
    <w:p w:rsidR="00DA37E6" w:rsidRPr="00047085" w:rsidRDefault="00DA37E6" w:rsidP="00F1188B">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b/>
          <w:color w:val="000000"/>
          <w:sz w:val="28"/>
          <w:szCs w:val="28"/>
          <w:u w:val="single"/>
        </w:rPr>
        <w:t xml:space="preserve">  </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8"/>
          <w:szCs w:val="28"/>
        </w:rPr>
        <w:t xml:space="preserve">    </w:t>
      </w:r>
      <w:r w:rsidRPr="00047085">
        <w:rPr>
          <w:rFonts w:ascii="Times New Roman" w:hAnsi="Times New Roman"/>
          <w:b/>
          <w:color w:val="000000"/>
          <w:sz w:val="24"/>
          <w:szCs w:val="24"/>
        </w:rPr>
        <w:t>13-)       l. 3 rakamla yazılır.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ll. En büyüğü 999’dur.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lll. En küçüğünün 1 fazlası 101’dir.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lV. 3 tane onluktan oluşur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Yukarıdakilerden hangileri 3 basamaklı doğal</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sayıların özelliklerindendir?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l, ll, lll            B) l, ll, lV              C) lV, lll, ll</w:t>
      </w:r>
    </w:p>
    <w:p w:rsidR="00DA37E6" w:rsidRPr="00047085" w:rsidRDefault="00DA37E6" w:rsidP="00A03635">
      <w:pPr>
        <w:pStyle w:val="NoSpacing"/>
        <w:rPr>
          <w:rFonts w:ascii="Times New Roman" w:hAnsi="Times New Roman"/>
          <w:color w:val="000000"/>
          <w:sz w:val="28"/>
          <w:szCs w:val="28"/>
        </w:rPr>
      </w:pPr>
      <w:r w:rsidRPr="00047085">
        <w:rPr>
          <w:rFonts w:ascii="Times New Roman" w:hAnsi="Times New Roman"/>
          <w:color w:val="000000"/>
          <w:sz w:val="28"/>
          <w:szCs w:val="28"/>
        </w:rPr>
        <w:t xml:space="preserve">  ---------------------------------------------------------</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14-)   Hangisinde 3 sayısının </w:t>
      </w:r>
      <w:r w:rsidRPr="00047085">
        <w:rPr>
          <w:rFonts w:ascii="Times New Roman" w:hAnsi="Times New Roman"/>
          <w:b/>
          <w:color w:val="000000"/>
          <w:sz w:val="24"/>
          <w:szCs w:val="24"/>
          <w:u w:val="single"/>
        </w:rPr>
        <w:t>basamak değeri</w:t>
      </w:r>
      <w:r w:rsidRPr="00047085">
        <w:rPr>
          <w:rFonts w:ascii="Times New Roman" w:hAnsi="Times New Roman"/>
          <w:b/>
          <w:color w:val="000000"/>
          <w:sz w:val="24"/>
          <w:szCs w:val="24"/>
        </w:rPr>
        <w:t xml:space="preserve"> en</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büyüktür?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993                   B. 939                 C. 300</w:t>
      </w:r>
    </w:p>
    <w:p w:rsidR="00DA37E6" w:rsidRPr="00047085" w:rsidRDefault="00DA37E6" w:rsidP="00A03635">
      <w:pPr>
        <w:pStyle w:val="NoSpacing"/>
        <w:rPr>
          <w:rFonts w:ascii="Times New Roman" w:hAnsi="Times New Roman"/>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 xml:space="preserve"> ---------------------------------------------------------</w:t>
      </w:r>
    </w:p>
    <w:p w:rsidR="00DA37E6" w:rsidRPr="00047085" w:rsidRDefault="00DA37E6" w:rsidP="00A03635">
      <w:pPr>
        <w:pStyle w:val="NoSpacing"/>
        <w:rPr>
          <w:rFonts w:ascii="Times New Roman" w:hAnsi="Times New Roman"/>
          <w:b/>
          <w:noProof/>
          <w:color w:val="000000"/>
          <w:sz w:val="24"/>
          <w:szCs w:val="24"/>
        </w:rPr>
      </w:pPr>
      <w:r w:rsidRPr="00047085">
        <w:rPr>
          <w:rFonts w:ascii="Times New Roman" w:hAnsi="Times New Roman"/>
          <w:b/>
          <w:color w:val="000000"/>
          <w:sz w:val="24"/>
          <w:szCs w:val="24"/>
        </w:rPr>
        <w:t xml:space="preserve">    15-) </w:t>
      </w:r>
      <w:r w:rsidRPr="00047085">
        <w:rPr>
          <w:rFonts w:ascii="Times New Roman" w:hAnsi="Times New Roman"/>
          <w:b/>
          <w:noProof/>
          <w:color w:val="000000"/>
          <w:sz w:val="24"/>
          <w:szCs w:val="24"/>
        </w:rPr>
        <w:t xml:space="preserve">379 sayısındaki rakamlardan </w:t>
      </w:r>
      <w:r w:rsidRPr="00047085">
        <w:rPr>
          <w:rFonts w:ascii="Times New Roman" w:hAnsi="Times New Roman"/>
          <w:b/>
          <w:noProof/>
          <w:color w:val="000000"/>
          <w:sz w:val="24"/>
          <w:szCs w:val="24"/>
          <w:u w:val="single"/>
        </w:rPr>
        <w:t>basamak değeri</w:t>
      </w:r>
    </w:p>
    <w:p w:rsidR="00DA37E6" w:rsidRPr="00047085" w:rsidRDefault="00DA37E6" w:rsidP="00A03635">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en büyük  olan rakam aşağıdakilerden hangisidir? </w:t>
      </w:r>
    </w:p>
    <w:p w:rsidR="00DA37E6" w:rsidRPr="00047085" w:rsidRDefault="00DA37E6" w:rsidP="00A03635">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A) 3                                 B) 7                        C) 9</w:t>
      </w:r>
    </w:p>
    <w:p w:rsidR="00DA37E6" w:rsidRPr="00047085" w:rsidRDefault="00DA37E6" w:rsidP="00A03635">
      <w:pPr>
        <w:pStyle w:val="NoSpacing"/>
        <w:rPr>
          <w:rFonts w:ascii="Times New Roman" w:hAnsi="Times New Roman"/>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16-) 975 sayısındaki 7 rakamının </w:t>
      </w:r>
      <w:r w:rsidRPr="00047085">
        <w:rPr>
          <w:rFonts w:ascii="Times New Roman" w:hAnsi="Times New Roman"/>
          <w:b/>
          <w:color w:val="000000"/>
          <w:sz w:val="24"/>
          <w:szCs w:val="24"/>
          <w:u w:val="single"/>
        </w:rPr>
        <w:t>sayı değeri</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kaçtır?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700                        B) 70                        C) 7</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17-) Aşağıdaki sayılardan hangisinde yer alan 4</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rakamının basamak değeri  400 ‘dür?</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345                    B. 435                   C. 754                   </w:t>
      </w:r>
    </w:p>
    <w:p w:rsidR="00DA37E6" w:rsidRPr="00047085" w:rsidRDefault="00DA37E6" w:rsidP="00A03635">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18-) Ege,  356 sayısındaki birler ve yüzler</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basamağındaki rakamların yerini değiştirerek</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yeniden yazıyor.</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Ege’nin yazdığı yeni sayı hangi seçenektedir?</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536                       B.  563                     C. 653               </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19-) Birler basamağı 3, yüzler basamağında 8</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vardır. Onlar basamağındaki rakam birler</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basamağındaki rakamdan 4 fazladır. Buna göre</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ben hangi doğal sayıyım?</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384                       B) 843                    C) 873</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20-) 596 sayısında, basamak değeri</w:t>
      </w:r>
      <w:r w:rsidRPr="00047085">
        <w:rPr>
          <w:rFonts w:ascii="Times New Roman" w:hAnsi="Times New Roman"/>
          <w:b/>
          <w:color w:val="000000"/>
          <w:sz w:val="24"/>
          <w:szCs w:val="24"/>
          <w:u w:val="single"/>
        </w:rPr>
        <w:t xml:space="preserve"> en büyük rakam</w:t>
      </w:r>
    </w:p>
    <w:p w:rsidR="00DA37E6" w:rsidRPr="00047085" w:rsidRDefault="00DA37E6" w:rsidP="00D565D0">
      <w:pPr>
        <w:pStyle w:val="NoSpacing"/>
        <w:rPr>
          <w:rFonts w:ascii="Times New Roman" w:hAnsi="Times New Roman"/>
          <w:b/>
          <w:color w:val="000000"/>
          <w:sz w:val="24"/>
          <w:szCs w:val="24"/>
          <w:u w:val="single"/>
        </w:rPr>
      </w:pPr>
      <w:r w:rsidRPr="00047085">
        <w:rPr>
          <w:rFonts w:ascii="Times New Roman" w:hAnsi="Times New Roman"/>
          <w:b/>
          <w:color w:val="000000"/>
          <w:sz w:val="24"/>
          <w:szCs w:val="24"/>
        </w:rPr>
        <w:t xml:space="preserve">      ile sayı değeri en küçük rakamın toplamı kaçtır?</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15                        B) 10                  C) 11                   </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21-) 4,0,3 sayılarından elde edilecek en büyük ve en</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küçük </w:t>
      </w:r>
      <w:r w:rsidRPr="00047085">
        <w:rPr>
          <w:rFonts w:ascii="Times New Roman" w:hAnsi="Times New Roman"/>
          <w:b/>
          <w:color w:val="000000"/>
          <w:sz w:val="24"/>
          <w:szCs w:val="24"/>
          <w:u w:val="single"/>
        </w:rPr>
        <w:t>sayının toplamı</w:t>
      </w:r>
      <w:r w:rsidRPr="00047085">
        <w:rPr>
          <w:rFonts w:ascii="Times New Roman" w:hAnsi="Times New Roman"/>
          <w:b/>
          <w:color w:val="000000"/>
          <w:sz w:val="24"/>
          <w:szCs w:val="24"/>
        </w:rPr>
        <w:t xml:space="preserve"> kaçtır?</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774                     B.834                     C. 734</w:t>
      </w:r>
    </w:p>
    <w:p w:rsidR="00DA37E6" w:rsidRPr="00047085" w:rsidRDefault="00DA37E6" w:rsidP="00D565D0">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0545F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22-) 1, 6, 2 sayılarından elde edilecek en büyük çift</w:t>
      </w:r>
    </w:p>
    <w:p w:rsidR="00DA37E6" w:rsidRPr="00047085" w:rsidRDefault="00DA37E6" w:rsidP="000545F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sayı ile en küçük tek sayının toplamı kaçtır?</w:t>
      </w:r>
    </w:p>
    <w:p w:rsidR="00DA37E6" w:rsidRPr="00047085" w:rsidRDefault="00DA37E6" w:rsidP="000545F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873               B. 547                 C. 882</w:t>
      </w:r>
    </w:p>
    <w:p w:rsidR="00DA37E6" w:rsidRPr="00047085" w:rsidRDefault="00DA37E6" w:rsidP="000545F5">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0545F5">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 xml:space="preserve">23-) </w:t>
      </w:r>
      <w:r w:rsidRPr="00047085">
        <w:rPr>
          <w:color w:val="000000"/>
        </w:rPr>
        <w:t xml:space="preserve">   </w:t>
      </w:r>
      <w:r w:rsidRPr="00047085">
        <w:rPr>
          <w:rFonts w:ascii="Times New Roman" w:hAnsi="Times New Roman"/>
          <w:b/>
          <w:color w:val="000000"/>
          <w:sz w:val="24"/>
          <w:szCs w:val="24"/>
        </w:rPr>
        <w:t>6,1,8 rakamlarıyla yazılabilen üç basamaklı</w:t>
      </w:r>
    </w:p>
    <w:p w:rsidR="00DA37E6" w:rsidRPr="00047085" w:rsidRDefault="00DA37E6" w:rsidP="000545F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b/>
          <w:color w:val="000000"/>
          <w:sz w:val="24"/>
          <w:szCs w:val="24"/>
          <w:u w:val="single"/>
        </w:rPr>
        <w:t>en küçük çift sayı</w:t>
      </w:r>
      <w:r w:rsidRPr="00047085">
        <w:rPr>
          <w:rFonts w:ascii="Times New Roman" w:hAnsi="Times New Roman"/>
          <w:b/>
          <w:color w:val="000000"/>
          <w:sz w:val="24"/>
          <w:szCs w:val="24"/>
        </w:rPr>
        <w:t xml:space="preserve"> kaçtır?</w:t>
      </w:r>
    </w:p>
    <w:p w:rsidR="00DA37E6" w:rsidRPr="00047085" w:rsidRDefault="00DA37E6" w:rsidP="000545F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A.681                    B. 186                        C.168</w:t>
      </w:r>
    </w:p>
    <w:p w:rsidR="00DA37E6" w:rsidRPr="00047085" w:rsidRDefault="00DA37E6" w:rsidP="00D565D0">
      <w:pPr>
        <w:rPr>
          <w:color w:val="000000"/>
        </w:rPr>
      </w:pPr>
    </w:p>
    <w:p w:rsidR="00DA37E6" w:rsidRPr="00047085" w:rsidRDefault="00DA37E6" w:rsidP="00251C1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24-) 3,1,4 rakamlarıyla yazılabilen üç basamaklı </w:t>
      </w:r>
    </w:p>
    <w:p w:rsidR="00DA37E6" w:rsidRPr="00047085" w:rsidRDefault="00DA37E6" w:rsidP="00251C16">
      <w:pPr>
        <w:pStyle w:val="NoSpacing"/>
        <w:rPr>
          <w:rFonts w:ascii="Times New Roman" w:hAnsi="Times New Roman"/>
          <w:b/>
          <w:color w:val="000000"/>
          <w:sz w:val="24"/>
          <w:szCs w:val="24"/>
        </w:rPr>
      </w:pPr>
      <w:r w:rsidRPr="00047085">
        <w:rPr>
          <w:rFonts w:ascii="Times New Roman" w:hAnsi="Times New Roman"/>
          <w:b/>
          <w:color w:val="000000"/>
          <w:sz w:val="24"/>
          <w:szCs w:val="24"/>
          <w:u w:val="single"/>
        </w:rPr>
        <w:t>en büyük tek sayı</w:t>
      </w:r>
      <w:r w:rsidRPr="00047085">
        <w:rPr>
          <w:rFonts w:ascii="Times New Roman" w:hAnsi="Times New Roman"/>
          <w:b/>
          <w:color w:val="000000"/>
          <w:sz w:val="24"/>
          <w:szCs w:val="24"/>
        </w:rPr>
        <w:t xml:space="preserve"> kaçtır?</w:t>
      </w:r>
    </w:p>
    <w:p w:rsidR="00DA37E6" w:rsidRPr="00047085" w:rsidRDefault="00DA37E6" w:rsidP="00251C1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341                        B. 431                          C. 413</w:t>
      </w:r>
    </w:p>
    <w:p w:rsidR="00DA37E6" w:rsidRPr="00047085" w:rsidRDefault="00DA37E6" w:rsidP="00251C16">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251C1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25-) 567&lt; k eşitsizliğinde k yerine gelebilecek en küçük </w:t>
      </w:r>
      <w:r w:rsidRPr="00047085">
        <w:rPr>
          <w:rFonts w:ascii="Times New Roman" w:hAnsi="Times New Roman"/>
          <w:b/>
          <w:color w:val="000000"/>
          <w:sz w:val="24"/>
          <w:szCs w:val="24"/>
          <w:u w:val="single"/>
        </w:rPr>
        <w:t>tek sayı</w:t>
      </w:r>
      <w:r w:rsidRPr="00047085">
        <w:rPr>
          <w:rFonts w:ascii="Times New Roman" w:hAnsi="Times New Roman"/>
          <w:b/>
          <w:color w:val="000000"/>
          <w:sz w:val="24"/>
          <w:szCs w:val="24"/>
        </w:rPr>
        <w:t xml:space="preserve"> kaçtır?</w:t>
      </w:r>
    </w:p>
    <w:p w:rsidR="00DA37E6" w:rsidRPr="00047085" w:rsidRDefault="00DA37E6" w:rsidP="00251C1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567                        B.568                          C.569</w:t>
      </w:r>
    </w:p>
    <w:p w:rsidR="00DA37E6" w:rsidRPr="00047085" w:rsidRDefault="00DA37E6" w:rsidP="00251C16">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384C14">
      <w:pPr>
        <w:pStyle w:val="NoSpacing"/>
        <w:rPr>
          <w:rFonts w:ascii="Times New Roman" w:hAnsi="Times New Roman"/>
          <w:b/>
          <w:color w:val="000000"/>
          <w:sz w:val="24"/>
          <w:szCs w:val="24"/>
        </w:rPr>
      </w:pPr>
      <w:r w:rsidRPr="00047085">
        <w:rPr>
          <w:rFonts w:ascii="Times New Roman" w:hAnsi="Times New Roman"/>
          <w:b/>
          <w:color w:val="000000"/>
          <w:sz w:val="24"/>
          <w:szCs w:val="24"/>
        </w:rPr>
        <w:t>26-) 3A5 üç basamaklı bir sayıdır. Bu sayının sayı değerlerinin toplamı 17 olduğuna göre A sayısı kaçtır?</w:t>
      </w:r>
    </w:p>
    <w:p w:rsidR="00DA37E6" w:rsidRPr="00047085" w:rsidRDefault="00DA37E6" w:rsidP="00384C14">
      <w:pPr>
        <w:pStyle w:val="NoSpacing"/>
        <w:rPr>
          <w:rFonts w:ascii="Times New Roman" w:hAnsi="Times New Roman"/>
          <w:b/>
          <w:color w:val="000000"/>
          <w:sz w:val="24"/>
          <w:szCs w:val="24"/>
        </w:rPr>
      </w:pPr>
      <w:r w:rsidRPr="00047085">
        <w:rPr>
          <w:rFonts w:ascii="Times New Roman" w:hAnsi="Times New Roman"/>
          <w:b/>
          <w:color w:val="000000"/>
          <w:sz w:val="24"/>
          <w:szCs w:val="24"/>
        </w:rPr>
        <w:t>A.  0                              B. 9                              C. 8</w:t>
      </w:r>
    </w:p>
    <w:p w:rsidR="00DA37E6" w:rsidRPr="00047085" w:rsidRDefault="00DA37E6" w:rsidP="00384C14">
      <w:pPr>
        <w:pStyle w:val="NoSpacing"/>
        <w:rPr>
          <w:rFonts w:ascii="Times New Roman" w:hAnsi="Times New Roman"/>
          <w:color w:val="000000"/>
          <w:sz w:val="28"/>
          <w:szCs w:val="28"/>
        </w:rPr>
      </w:pPr>
      <w:r>
        <w:rPr>
          <w:noProof/>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307" type="#_x0000_t12" style="position:absolute;margin-left:67.35pt;margin-top:14.65pt;width:13.3pt;height:12.45pt;z-index:251626496" strokeweight="1.75pt"/>
        </w:pict>
      </w:r>
      <w:r>
        <w:rPr>
          <w:noProof/>
        </w:rPr>
        <w:pict>
          <v:shapetype id="_x0000_t110" coordsize="21600,21600" o:spt="110" path="m10800,l,10800,10800,21600,21600,10800xe">
            <v:stroke joinstyle="miter"/>
            <v:path gradientshapeok="t" o:connecttype="rect" textboxrect="5400,5400,16200,16200"/>
          </v:shapetype>
          <v:shape id="_x0000_s1308" type="#_x0000_t110" style="position:absolute;margin-left:51.15pt;margin-top:14.65pt;width:12.45pt;height:11.05pt;z-index:251625472" strokeweight="1.75pt"/>
        </w:pict>
      </w:r>
      <w:r>
        <w:rPr>
          <w:noProof/>
        </w:rPr>
        <w:pic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_x0000_s1309" type="#_x0000_t124" style="position:absolute;margin-left:34.3pt;margin-top:14.65pt;width:11.05pt;height:11.05pt;z-index:251624448" strokeweight="1.75pt"/>
        </w:pict>
      </w:r>
      <w:r w:rsidRPr="00047085">
        <w:rPr>
          <w:rFonts w:ascii="Times New Roman" w:hAnsi="Times New Roman"/>
          <w:color w:val="000000"/>
          <w:sz w:val="28"/>
          <w:szCs w:val="28"/>
        </w:rPr>
        <w:t>----------------------------------------------------------</w:t>
      </w:r>
    </w:p>
    <w:p w:rsidR="00DA37E6" w:rsidRPr="00047085" w:rsidRDefault="00DA37E6" w:rsidP="001976C7">
      <w:pPr>
        <w:pStyle w:val="NoSpacing"/>
        <w:rPr>
          <w:rFonts w:ascii="Times New Roman" w:hAnsi="Times New Roman"/>
          <w:b/>
          <w:color w:val="000000"/>
          <w:sz w:val="24"/>
          <w:szCs w:val="24"/>
        </w:rPr>
      </w:pPr>
      <w:r>
        <w:rPr>
          <w:noProof/>
        </w:rPr>
        <w:pict>
          <v:shape id="_x0000_s1310" type="#_x0000_t12" style="position:absolute;margin-left:133.15pt;margin-top:29.4pt;width:13.3pt;height:12.45pt;z-index:251623424" strokeweight="1.75pt"/>
        </w:pict>
      </w:r>
      <w:r w:rsidRPr="00047085">
        <w:rPr>
          <w:rFonts w:ascii="Times New Roman" w:hAnsi="Times New Roman"/>
          <w:b/>
          <w:color w:val="000000"/>
          <w:sz w:val="24"/>
          <w:szCs w:val="24"/>
        </w:rPr>
        <w:t xml:space="preserve">27-)  “                  “ simgeleri ile gösterilen rakamları birbirinden farklı </w:t>
      </w:r>
      <w:r w:rsidRPr="00047085">
        <w:rPr>
          <w:rFonts w:ascii="Times New Roman" w:hAnsi="Times New Roman"/>
          <w:b/>
          <w:color w:val="000000"/>
          <w:sz w:val="24"/>
          <w:szCs w:val="24"/>
          <w:u w:val="single"/>
        </w:rPr>
        <w:t>3 basamaklı en büyük çift doğal sayı</w:t>
      </w:r>
      <w:r w:rsidRPr="00047085">
        <w:rPr>
          <w:rFonts w:ascii="Times New Roman" w:hAnsi="Times New Roman"/>
          <w:b/>
          <w:color w:val="000000"/>
          <w:sz w:val="24"/>
          <w:szCs w:val="24"/>
        </w:rPr>
        <w:t>dır. Bu tanıma göre “       “ ile gösterilen rakam kaçtır?</w:t>
      </w:r>
    </w:p>
    <w:p w:rsidR="00DA37E6" w:rsidRPr="00047085" w:rsidRDefault="00DA37E6" w:rsidP="001976C7">
      <w:pPr>
        <w:pStyle w:val="NoSpacing"/>
        <w:rPr>
          <w:rFonts w:ascii="Times New Roman" w:hAnsi="Times New Roman"/>
          <w:b/>
          <w:color w:val="000000"/>
          <w:sz w:val="24"/>
          <w:szCs w:val="24"/>
        </w:rPr>
      </w:pPr>
      <w:r w:rsidRPr="00047085">
        <w:rPr>
          <w:rFonts w:ascii="Times New Roman" w:hAnsi="Times New Roman"/>
          <w:b/>
          <w:color w:val="000000"/>
          <w:sz w:val="24"/>
          <w:szCs w:val="24"/>
        </w:rPr>
        <w:t>A) 8                              B) 6                               C) 9</w:t>
      </w:r>
    </w:p>
    <w:p w:rsidR="00DA37E6" w:rsidRPr="00047085" w:rsidRDefault="00DA37E6" w:rsidP="001976C7">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0F23C3">
      <w:pPr>
        <w:pStyle w:val="NoSpacing"/>
        <w:rPr>
          <w:rFonts w:ascii="Times New Roman" w:hAnsi="Times New Roman"/>
          <w:b/>
          <w:noProof/>
          <w:color w:val="000000"/>
          <w:sz w:val="24"/>
          <w:szCs w:val="24"/>
        </w:rPr>
      </w:pPr>
      <w:r w:rsidRPr="00047085">
        <w:rPr>
          <w:color w:val="000000"/>
        </w:rPr>
        <w:t xml:space="preserve">  </w:t>
      </w:r>
      <w:r w:rsidRPr="00047085">
        <w:rPr>
          <w:rFonts w:ascii="Times New Roman" w:hAnsi="Times New Roman"/>
          <w:b/>
          <w:color w:val="000000"/>
          <w:sz w:val="24"/>
          <w:szCs w:val="24"/>
        </w:rPr>
        <w:t xml:space="preserve">28-) </w:t>
      </w:r>
      <w:r w:rsidRPr="00047085">
        <w:rPr>
          <w:rFonts w:ascii="Times New Roman" w:hAnsi="Times New Roman"/>
          <w:b/>
          <w:noProof/>
          <w:color w:val="000000"/>
          <w:sz w:val="24"/>
          <w:szCs w:val="24"/>
        </w:rPr>
        <w:t xml:space="preserve">143’ten büyük, 155’ten küçük </w:t>
      </w:r>
      <w:r w:rsidRPr="00047085">
        <w:rPr>
          <w:rFonts w:ascii="Times New Roman" w:hAnsi="Times New Roman"/>
          <w:b/>
          <w:noProof/>
          <w:color w:val="000000"/>
          <w:sz w:val="24"/>
          <w:szCs w:val="24"/>
          <w:u w:val="single"/>
        </w:rPr>
        <w:t>tek sayılar</w:t>
      </w:r>
      <w:r w:rsidRPr="00047085">
        <w:rPr>
          <w:rFonts w:ascii="Times New Roman" w:hAnsi="Times New Roman"/>
          <w:b/>
          <w:noProof/>
          <w:color w:val="000000"/>
          <w:sz w:val="24"/>
          <w:szCs w:val="24"/>
        </w:rPr>
        <w:t xml:space="preserve"> kaç tanedir?</w:t>
      </w:r>
    </w:p>
    <w:p w:rsidR="00DA37E6" w:rsidRPr="00047085" w:rsidRDefault="00DA37E6" w:rsidP="000F23C3">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A) 6                            B) 5                              C) 4   </w:t>
      </w:r>
    </w:p>
    <w:p w:rsidR="00DA37E6" w:rsidRPr="00047085" w:rsidRDefault="00DA37E6" w:rsidP="000F23C3">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0F23C3">
      <w:pPr>
        <w:pStyle w:val="NoSpacing"/>
        <w:rPr>
          <w:rFonts w:ascii="Times New Roman" w:hAnsi="Times New Roman"/>
          <w:b/>
          <w:noProof/>
          <w:color w:val="000000"/>
          <w:sz w:val="24"/>
          <w:szCs w:val="24"/>
        </w:rPr>
      </w:pPr>
      <w:r>
        <w:rPr>
          <w:noProof/>
        </w:rPr>
        <w:pict>
          <v:shape id="_x0000_s1311" type="#_x0000_t5" style="position:absolute;margin-left:159.75pt;margin-top:1.4pt;width:9.65pt;height:9.65pt;z-index:251628544" strokeweight="1.75pt"/>
        </w:pict>
      </w:r>
      <w:r>
        <w:rPr>
          <w:noProof/>
        </w:rPr>
        <w:pict>
          <v:shape id="_x0000_s1312" type="#_x0000_t5" style="position:absolute;margin-left:51.15pt;margin-top:1.4pt;width:9.65pt;height:9.65pt;z-index:251627520" strokeweight="1.75pt"/>
        </w:pict>
      </w:r>
      <w:r w:rsidRPr="00047085">
        <w:rPr>
          <w:rFonts w:ascii="Times New Roman" w:hAnsi="Times New Roman"/>
          <w:b/>
          <w:color w:val="000000"/>
          <w:sz w:val="24"/>
          <w:szCs w:val="24"/>
        </w:rPr>
        <w:t xml:space="preserve">30-) </w:t>
      </w:r>
      <w:r w:rsidRPr="00047085">
        <w:rPr>
          <w:rFonts w:ascii="Times New Roman" w:hAnsi="Times New Roman"/>
          <w:b/>
          <w:noProof/>
          <w:color w:val="000000"/>
          <w:sz w:val="24"/>
          <w:szCs w:val="24"/>
        </w:rPr>
        <w:t xml:space="preserve">11 &lt;        &lt; 17 ifadesinde “      “ yerine </w:t>
      </w:r>
    </w:p>
    <w:p w:rsidR="00DA37E6" w:rsidRPr="00047085" w:rsidRDefault="00DA37E6" w:rsidP="000F23C3">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yazılabilecek </w:t>
      </w:r>
      <w:r w:rsidRPr="00047085">
        <w:rPr>
          <w:rFonts w:ascii="Times New Roman" w:hAnsi="Times New Roman"/>
          <w:b/>
          <w:noProof/>
          <w:color w:val="000000"/>
          <w:sz w:val="24"/>
          <w:szCs w:val="24"/>
          <w:u w:val="single"/>
        </w:rPr>
        <w:t>çift sayıların toplamı</w:t>
      </w:r>
      <w:r w:rsidRPr="00047085">
        <w:rPr>
          <w:rFonts w:ascii="Times New Roman" w:hAnsi="Times New Roman"/>
          <w:b/>
          <w:noProof/>
          <w:color w:val="000000"/>
          <w:sz w:val="24"/>
          <w:szCs w:val="24"/>
        </w:rPr>
        <w:t xml:space="preserve"> kaçtır?</w:t>
      </w:r>
    </w:p>
    <w:p w:rsidR="00DA37E6" w:rsidRPr="00047085" w:rsidRDefault="00DA37E6" w:rsidP="000F23C3">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A) 52                        B) 42                             C) 32</w:t>
      </w:r>
    </w:p>
    <w:p w:rsidR="00DA37E6" w:rsidRPr="00047085" w:rsidRDefault="00DA37E6" w:rsidP="000F23C3">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0F1966">
      <w:pPr>
        <w:pStyle w:val="NoSpacing"/>
        <w:rPr>
          <w:rFonts w:ascii="Times New Roman" w:hAnsi="Times New Roman"/>
          <w:b/>
          <w:snapToGrid w:val="0"/>
          <w:color w:val="000000"/>
          <w:sz w:val="24"/>
          <w:szCs w:val="24"/>
        </w:rPr>
      </w:pPr>
      <w:r w:rsidRPr="00047085">
        <w:rPr>
          <w:rFonts w:ascii="Times New Roman" w:hAnsi="Times New Roman"/>
          <w:b/>
          <w:color w:val="000000"/>
          <w:sz w:val="24"/>
          <w:szCs w:val="24"/>
        </w:rPr>
        <w:t xml:space="preserve">31-) </w:t>
      </w:r>
      <w:r w:rsidRPr="00047085">
        <w:rPr>
          <w:rFonts w:ascii="Times New Roman" w:hAnsi="Times New Roman"/>
          <w:b/>
          <w:snapToGrid w:val="0"/>
          <w:color w:val="000000"/>
          <w:sz w:val="24"/>
          <w:szCs w:val="24"/>
        </w:rPr>
        <w:t xml:space="preserve"> 13 ile 28 </w:t>
      </w:r>
      <w:r w:rsidRPr="00047085">
        <w:rPr>
          <w:rFonts w:ascii="Times New Roman" w:hAnsi="Times New Roman"/>
          <w:b/>
          <w:snapToGrid w:val="0"/>
          <w:color w:val="000000"/>
          <w:sz w:val="24"/>
          <w:szCs w:val="24"/>
          <w:u w:val="single"/>
        </w:rPr>
        <w:t>arasında</w:t>
      </w:r>
      <w:r w:rsidRPr="00047085">
        <w:rPr>
          <w:rFonts w:ascii="Times New Roman" w:hAnsi="Times New Roman"/>
          <w:b/>
          <w:snapToGrid w:val="0"/>
          <w:color w:val="000000"/>
          <w:sz w:val="24"/>
          <w:szCs w:val="24"/>
        </w:rPr>
        <w:t xml:space="preserve"> kaç tane </w:t>
      </w:r>
      <w:r w:rsidRPr="00047085">
        <w:rPr>
          <w:rFonts w:ascii="Times New Roman" w:hAnsi="Times New Roman"/>
          <w:b/>
          <w:snapToGrid w:val="0"/>
          <w:color w:val="000000"/>
          <w:sz w:val="24"/>
          <w:szCs w:val="24"/>
          <w:u w:val="single"/>
        </w:rPr>
        <w:t>tek do</w:t>
      </w:r>
      <w:r w:rsidRPr="00047085">
        <w:rPr>
          <w:rFonts w:ascii="Times New Roman" w:hAnsi="Times New Roman"/>
          <w:b/>
          <w:snapToGrid w:val="0"/>
          <w:color w:val="000000"/>
          <w:sz w:val="24"/>
          <w:szCs w:val="24"/>
          <w:u w:val="single"/>
        </w:rPr>
        <w:softHyphen/>
        <w:t>ğal sayı</w:t>
      </w:r>
      <w:r w:rsidRPr="00047085">
        <w:rPr>
          <w:rFonts w:ascii="Times New Roman" w:hAnsi="Times New Roman"/>
          <w:b/>
          <w:snapToGrid w:val="0"/>
          <w:color w:val="000000"/>
          <w:sz w:val="24"/>
          <w:szCs w:val="24"/>
        </w:rPr>
        <w:t xml:space="preserve"> vardır?</w:t>
      </w:r>
    </w:p>
    <w:p w:rsidR="00DA37E6" w:rsidRPr="00047085" w:rsidRDefault="00DA37E6" w:rsidP="000F1966">
      <w:pPr>
        <w:pStyle w:val="NoSpacing"/>
        <w:rPr>
          <w:rFonts w:ascii="Times New Roman" w:hAnsi="Times New Roman"/>
          <w:b/>
          <w:color w:val="000000"/>
          <w:sz w:val="24"/>
          <w:szCs w:val="24"/>
        </w:rPr>
      </w:pPr>
      <w:r w:rsidRPr="00047085">
        <w:rPr>
          <w:rFonts w:ascii="Times New Roman" w:hAnsi="Times New Roman"/>
          <w:b/>
          <w:snapToGrid w:val="0"/>
          <w:color w:val="000000"/>
          <w:sz w:val="24"/>
          <w:szCs w:val="24"/>
        </w:rPr>
        <w:t xml:space="preserve"> A) 5</w:t>
      </w:r>
      <w:r w:rsidRPr="00047085">
        <w:rPr>
          <w:rFonts w:ascii="Times New Roman" w:hAnsi="Times New Roman"/>
          <w:b/>
          <w:snapToGrid w:val="0"/>
          <w:color w:val="000000"/>
          <w:sz w:val="24"/>
          <w:szCs w:val="24"/>
        </w:rPr>
        <w:tab/>
        <w:t xml:space="preserve">                        B) 6</w:t>
      </w:r>
      <w:r w:rsidRPr="00047085">
        <w:rPr>
          <w:rFonts w:ascii="Times New Roman" w:hAnsi="Times New Roman"/>
          <w:b/>
          <w:snapToGrid w:val="0"/>
          <w:color w:val="000000"/>
          <w:sz w:val="24"/>
          <w:szCs w:val="24"/>
        </w:rPr>
        <w:tab/>
        <w:t xml:space="preserve">                            C) 7</w:t>
      </w:r>
      <w:r w:rsidRPr="00047085">
        <w:rPr>
          <w:snapToGrid w:val="0"/>
          <w:color w:val="000000"/>
        </w:rPr>
        <w:t xml:space="preserve">                     </w:t>
      </w:r>
    </w:p>
    <w:p w:rsidR="00DA37E6" w:rsidRPr="00047085" w:rsidRDefault="00DA37E6" w:rsidP="000F1966">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60511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32-) </w:t>
      </w:r>
      <w:r w:rsidRPr="00047085">
        <w:rPr>
          <w:rFonts w:ascii="Times New Roman" w:hAnsi="Times New Roman"/>
          <w:b/>
          <w:snapToGrid w:val="0"/>
          <w:color w:val="000000"/>
          <w:sz w:val="24"/>
          <w:szCs w:val="24"/>
        </w:rPr>
        <w:t xml:space="preserve"> </w:t>
      </w:r>
      <w:r w:rsidRPr="00047085">
        <w:rPr>
          <w:rFonts w:ascii="Times New Roman" w:hAnsi="Times New Roman"/>
          <w:b/>
          <w:color w:val="000000"/>
          <w:sz w:val="24"/>
          <w:szCs w:val="24"/>
        </w:rPr>
        <w:t xml:space="preserve">XIX ve IV sayılarının </w:t>
      </w:r>
      <w:r w:rsidRPr="00047085">
        <w:rPr>
          <w:rFonts w:ascii="Times New Roman" w:hAnsi="Times New Roman"/>
          <w:b/>
          <w:color w:val="000000"/>
          <w:sz w:val="24"/>
          <w:szCs w:val="24"/>
          <w:u w:val="single"/>
        </w:rPr>
        <w:t>farkı</w:t>
      </w:r>
      <w:r w:rsidRPr="00047085">
        <w:rPr>
          <w:rFonts w:ascii="Times New Roman" w:hAnsi="Times New Roman"/>
          <w:b/>
          <w:color w:val="000000"/>
          <w:sz w:val="24"/>
          <w:szCs w:val="24"/>
        </w:rPr>
        <w:t xml:space="preserve"> kaçtır?</w:t>
      </w:r>
    </w:p>
    <w:p w:rsidR="00DA37E6" w:rsidRPr="00047085" w:rsidRDefault="00DA37E6" w:rsidP="00605115">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A) 14                             B) 15                         C) 16 </w:t>
      </w:r>
    </w:p>
    <w:p w:rsidR="00DA37E6" w:rsidRPr="00047085" w:rsidRDefault="00DA37E6" w:rsidP="00605115">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33-)  V + X =   İşleminin sonucu aşağıdakilerden hangisidir?</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XX                        B) IV                    C)  XV</w:t>
      </w:r>
    </w:p>
    <w:p w:rsidR="00DA37E6" w:rsidRPr="00047085" w:rsidRDefault="00DA37E6" w:rsidP="00392E72">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34-)   20 – 10 =  İşleminin Romen rakamıyla sonucu aşağıdakilerden hangisidir?</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X                          B) V                          C) XI</w:t>
      </w:r>
    </w:p>
    <w:p w:rsidR="00DA37E6" w:rsidRPr="00047085" w:rsidRDefault="00DA37E6" w:rsidP="00392E72">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392E72">
      <w:pPr>
        <w:pStyle w:val="NoSpacing"/>
        <w:rPr>
          <w:rFonts w:ascii="Times New Roman" w:hAnsi="Times New Roman"/>
          <w:b/>
          <w:color w:val="000000"/>
          <w:sz w:val="24"/>
          <w:szCs w:val="24"/>
        </w:rPr>
      </w:pPr>
      <w:r w:rsidRPr="00047085">
        <w:rPr>
          <w:rFonts w:ascii="Arial" w:hAnsi="Arial" w:cs="Arial"/>
          <w:color w:val="000000"/>
          <w:sz w:val="20"/>
          <w:szCs w:val="20"/>
        </w:rPr>
        <w:t xml:space="preserve"> </w:t>
      </w:r>
      <w:r w:rsidRPr="00047085">
        <w:rPr>
          <w:rFonts w:ascii="Times New Roman" w:hAnsi="Times New Roman"/>
          <w:b/>
          <w:color w:val="000000"/>
          <w:sz w:val="24"/>
          <w:szCs w:val="24"/>
        </w:rPr>
        <w:t xml:space="preserve">35-)   </w:t>
      </w:r>
      <w:r w:rsidRPr="00047085">
        <w:rPr>
          <w:rFonts w:ascii="Arial" w:hAnsi="Arial" w:cs="Arial"/>
          <w:color w:val="000000"/>
          <w:sz w:val="20"/>
          <w:szCs w:val="20"/>
        </w:rPr>
        <w:t xml:space="preserve">         </w:t>
      </w:r>
      <w:r w:rsidRPr="00047085">
        <w:rPr>
          <w:rFonts w:ascii="Times New Roman" w:hAnsi="Times New Roman"/>
          <w:b/>
          <w:color w:val="000000"/>
          <w:sz w:val="24"/>
          <w:szCs w:val="24"/>
        </w:rPr>
        <w:t xml:space="preserve">                  4,  1,  6</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Yukarıdaki sayılardan oluşturulacak üç basamaklı dört sayının büyükten küçüğe sıralanışı aşağıdakilerden hangisidir?</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A.  461 &gt; 416 &gt; 164 &gt; 146</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B.  641 &gt; 614 &gt; 164 &gt; 146</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C.  641 &gt; 614 &gt; 461 &gt; 416</w:t>
      </w:r>
    </w:p>
    <w:p w:rsidR="00DA37E6" w:rsidRPr="00047085" w:rsidRDefault="00DA37E6" w:rsidP="00392E72">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392E72">
      <w:pPr>
        <w:rPr>
          <w:rFonts w:ascii="Arial" w:hAnsi="Arial" w:cs="Arial"/>
          <w:color w:val="000000"/>
          <w:sz w:val="20"/>
          <w:szCs w:val="20"/>
        </w:rPr>
      </w:pPr>
    </w:p>
    <w:p w:rsidR="00DA37E6" w:rsidRPr="00047085" w:rsidRDefault="00DA37E6" w:rsidP="00392E72">
      <w:pPr>
        <w:pStyle w:val="NoSpacing"/>
        <w:rPr>
          <w:color w:val="000000"/>
        </w:rPr>
      </w:pPr>
    </w:p>
    <w:p w:rsidR="00DA37E6" w:rsidRPr="00047085" w:rsidRDefault="00DA37E6" w:rsidP="00392E7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36-)      457 &gt; 458 &gt; 468 &gt; 448</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sıralamada hangi sayıların yeri</w:t>
      </w:r>
    </w:p>
    <w:p w:rsidR="00DA37E6" w:rsidRPr="00047085" w:rsidRDefault="00DA37E6" w:rsidP="00392E72">
      <w:pPr>
        <w:pStyle w:val="NoSpacing"/>
        <w:rPr>
          <w:color w:val="000000"/>
        </w:rPr>
      </w:pPr>
      <w:r w:rsidRPr="00047085">
        <w:rPr>
          <w:rFonts w:ascii="Times New Roman" w:hAnsi="Times New Roman"/>
          <w:b/>
          <w:color w:val="000000"/>
          <w:sz w:val="24"/>
          <w:szCs w:val="24"/>
        </w:rPr>
        <w:t xml:space="preserve">            değişirse sıralama doğru olur?</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457 – 458                    </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468 - 458</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457 – 468 </w:t>
      </w:r>
    </w:p>
    <w:p w:rsidR="00DA37E6" w:rsidRPr="00047085" w:rsidRDefault="00DA37E6" w:rsidP="00392E72">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37-)            234     43     567     4      58      7</w:t>
      </w:r>
    </w:p>
    <w:p w:rsidR="00DA37E6" w:rsidRPr="00047085" w:rsidRDefault="00DA37E6" w:rsidP="00A12EE6">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Yukarıdaki sayıların büyükten küçüğe doğru</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sembolle sıralanışı hangi şıkta doğrudur?</w:t>
      </w:r>
    </w:p>
    <w:p w:rsidR="00DA37E6" w:rsidRPr="00047085" w:rsidRDefault="00DA37E6" w:rsidP="00A12EE6">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 xml:space="preserve">A)  567 &gt; 234 &gt; 43 &gt; 57 &gt;7 &gt; 4              </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567 &gt; 234 &gt; 57 &gt; 43 &gt; 4 &gt;7</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567 &gt; 234 &gt; 57 &gt; 43 &gt; 7 &gt; 4             </w:t>
      </w:r>
    </w:p>
    <w:p w:rsidR="00DA37E6" w:rsidRPr="00047085" w:rsidRDefault="00DA37E6" w:rsidP="00A12EE6">
      <w:pPr>
        <w:pStyle w:val="NoSpacing"/>
        <w:rPr>
          <w:color w:val="000000"/>
        </w:rPr>
      </w:pPr>
      <w:r w:rsidRPr="00047085">
        <w:rPr>
          <w:color w:val="000000"/>
        </w:rPr>
        <w:t xml:space="preserve">  </w:t>
      </w:r>
      <w:r w:rsidRPr="00047085">
        <w:rPr>
          <w:rFonts w:ascii="Times New Roman" w:hAnsi="Times New Roman"/>
          <w:color w:val="000000"/>
          <w:sz w:val="28"/>
          <w:szCs w:val="28"/>
        </w:rPr>
        <w:t>----------------------------------------------------------</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38-) 918, 952, 904, 983, 941 sayılarının küçükten</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büyüğe doğru sıralanışı hangisidir?</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983 &gt; 952 &gt; 941 &gt; 918 &gt; 904</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904 &lt; 918 &lt; 952 &lt; 941 &lt; 983</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904 &lt; 918 &lt; 94 1&lt; 952 &lt; 983</w:t>
      </w:r>
    </w:p>
    <w:p w:rsidR="00DA37E6" w:rsidRPr="00047085" w:rsidRDefault="00DA37E6" w:rsidP="00251C16">
      <w:pPr>
        <w:pStyle w:val="NoSpacing"/>
        <w:rPr>
          <w:rFonts w:ascii="Times New Roman" w:hAnsi="Times New Roman"/>
          <w:b/>
          <w:color w:val="000000"/>
          <w:sz w:val="28"/>
          <w:szCs w:val="28"/>
          <w:u w:val="single"/>
        </w:rPr>
      </w:pPr>
      <w:r w:rsidRPr="00047085">
        <w:rPr>
          <w:rFonts w:ascii="Times New Roman" w:hAnsi="Times New Roman"/>
          <w:color w:val="000000"/>
          <w:sz w:val="28"/>
          <w:szCs w:val="28"/>
        </w:rPr>
        <w:t xml:space="preserve"> ----------------------------------------------------------</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39-)    IV  ,  IX  ,  VII  ,  II     Romen rakamlarının</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büyükten küçüğe doğru sıralanışı hangisidir?</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IX &gt; VII &gt; IV &gt; II</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II &lt; IV &lt; VII &lt; IX</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VII &gt; IV &gt; IX &gt; II</w:t>
      </w:r>
    </w:p>
    <w:p w:rsidR="00DA37E6" w:rsidRPr="00047085" w:rsidRDefault="00DA37E6" w:rsidP="0040206A">
      <w:pPr>
        <w:pStyle w:val="NoSpacing"/>
        <w:rPr>
          <w:rFonts w:ascii="Times New Roman" w:hAnsi="Times New Roman"/>
          <w:b/>
          <w:color w:val="000000"/>
          <w:sz w:val="28"/>
          <w:szCs w:val="28"/>
          <w:u w:val="single"/>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40-) Yedişer ritmik saymada dördüncü sıradaki sayı</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aşağıdakilerden hangisidir? </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21                     B) 28                        C) 34</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r w:rsidRPr="00047085">
        <w:rPr>
          <w:rFonts w:ascii="Times New Roman" w:hAnsi="Times New Roman"/>
          <w:b/>
          <w:color w:val="000000"/>
          <w:sz w:val="24"/>
          <w:szCs w:val="24"/>
        </w:rPr>
        <w:t xml:space="preserve">         </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41-)           9 – 17 – 25 – A – 41 – B</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sayı dizisinde A ve B yerine yazılacak</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sayıların toplamı kaçtır?</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A.80                    B. 82                         C. 85</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r w:rsidRPr="00047085">
        <w:rPr>
          <w:rFonts w:ascii="Times New Roman" w:hAnsi="Times New Roman"/>
          <w:b/>
          <w:color w:val="000000"/>
          <w:sz w:val="24"/>
          <w:szCs w:val="24"/>
        </w:rPr>
        <w:t xml:space="preserve">         </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42-)          ll – V – Vlll – Xl – XlV -  ? </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 Romen rakamlarıyla bir örüntü</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oluşturulmuştur?  Buna göre “ ? “ işareti yerine</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aşağıdakilerden hangisi  yazılmalıdır?</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XV                 B) XVll                      C) XlX</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40206A">
      <w:pPr>
        <w:pStyle w:val="NoSpacing"/>
        <w:rPr>
          <w:rFonts w:ascii="Times New Roman" w:hAnsi="Times New Roman"/>
          <w:b/>
          <w:color w:val="000000"/>
          <w:sz w:val="24"/>
          <w:szCs w:val="24"/>
        </w:rPr>
      </w:pPr>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1313" type="#_x0000_t96" style="position:absolute;margin-left:77.1pt;margin-top:1.9pt;width:9.35pt;height:12pt;z-index:251659264"/>
        </w:pict>
      </w:r>
      <w:r>
        <w:rPr>
          <w:noProof/>
        </w:rPr>
        <w:pict>
          <v:shape id="_x0000_s1314" type="#_x0000_t96" style="position:absolute;margin-left:67.75pt;margin-top:1.9pt;width:9.35pt;height:12pt;z-index:251658240" strokeweight="1pt"/>
        </w:pict>
      </w:r>
      <w:r w:rsidRPr="00047085">
        <w:rPr>
          <w:rFonts w:ascii="Times New Roman" w:hAnsi="Times New Roman"/>
          <w:b/>
          <w:color w:val="000000"/>
          <w:sz w:val="24"/>
          <w:szCs w:val="24"/>
        </w:rPr>
        <w:t xml:space="preserve">   43- 1 adım:    </w:t>
      </w:r>
    </w:p>
    <w:p w:rsidR="00DA37E6" w:rsidRPr="00047085" w:rsidRDefault="00DA37E6" w:rsidP="0040206A">
      <w:pPr>
        <w:pStyle w:val="NoSpacing"/>
        <w:rPr>
          <w:rFonts w:ascii="Times New Roman" w:hAnsi="Times New Roman"/>
          <w:b/>
          <w:color w:val="000000"/>
          <w:sz w:val="24"/>
          <w:szCs w:val="24"/>
        </w:rPr>
      </w:pPr>
      <w:r>
        <w:rPr>
          <w:noProof/>
        </w:rPr>
        <w:pict>
          <v:shape id="_x0000_s1315" type="#_x0000_t96" style="position:absolute;margin-left:128.1pt;margin-top:12.5pt;width:9.35pt;height:12pt;z-index:251640832"/>
        </w:pict>
      </w:r>
      <w:r>
        <w:rPr>
          <w:noProof/>
        </w:rPr>
        <w:pict>
          <v:shape id="_x0000_s1316" type="#_x0000_t96" style="position:absolute;margin-left:118.75pt;margin-top:12.5pt;width:9.35pt;height:12pt;z-index:251639808"/>
        </w:pict>
      </w:r>
      <w:r>
        <w:rPr>
          <w:noProof/>
        </w:rPr>
        <w:pict>
          <v:shape id="_x0000_s1317" type="#_x0000_t96" style="position:absolute;margin-left:109.4pt;margin-top:12.5pt;width:9.35pt;height:12pt;z-index:251638784"/>
        </w:pict>
      </w:r>
      <w:r>
        <w:rPr>
          <w:noProof/>
        </w:rPr>
        <w:pict>
          <v:shape id="_x0000_s1318" type="#_x0000_t96" style="position:absolute;margin-left:100.05pt;margin-top:12.5pt;width:9.35pt;height:12pt;z-index:251637760"/>
        </w:pict>
      </w:r>
      <w:r>
        <w:rPr>
          <w:noProof/>
        </w:rPr>
        <w:pict>
          <v:shape id="_x0000_s1319" type="#_x0000_t96" style="position:absolute;margin-left:90.7pt;margin-top:12.5pt;width:9.35pt;height:12pt;z-index:251636736"/>
        </w:pict>
      </w:r>
      <w:r>
        <w:rPr>
          <w:noProof/>
        </w:rPr>
        <w:pict>
          <v:shape id="_x0000_s1320" type="#_x0000_t96" style="position:absolute;margin-left:81.35pt;margin-top:12.5pt;width:9.35pt;height:12pt;z-index:251635712"/>
        </w:pict>
      </w:r>
      <w:r>
        <w:rPr>
          <w:noProof/>
        </w:rPr>
        <w:pict>
          <v:shape id="_x0000_s1321" type="#_x0000_t96" style="position:absolute;margin-left:1in;margin-top:12.5pt;width:9.35pt;height:12pt;z-index:251634688"/>
        </w:pict>
      </w:r>
      <w:r>
        <w:rPr>
          <w:noProof/>
        </w:rPr>
        <w:pict>
          <v:shape id="_x0000_s1322" type="#_x0000_t96" style="position:absolute;margin-left:62.65pt;margin-top:12.5pt;width:9.35pt;height:12pt;z-index:251633664"/>
        </w:pict>
      </w:r>
      <w:r>
        <w:rPr>
          <w:noProof/>
        </w:rPr>
        <w:pict>
          <v:shape id="_x0000_s1323" type="#_x0000_t96" style="position:absolute;margin-left:90.7pt;margin-top:.5pt;width:9.35pt;height:12pt;z-index:251632640"/>
        </w:pict>
      </w:r>
      <w:r>
        <w:rPr>
          <w:noProof/>
        </w:rPr>
        <w:pict>
          <v:shape id="_x0000_s1324" type="#_x0000_t96" style="position:absolute;margin-left:81.35pt;margin-top:.5pt;width:9.35pt;height:12pt;z-index:251631616"/>
        </w:pict>
      </w:r>
      <w:r>
        <w:rPr>
          <w:noProof/>
        </w:rPr>
        <w:pict>
          <v:shape id="_x0000_s1325" type="#_x0000_t96" style="position:absolute;margin-left:1in;margin-top:.5pt;width:9.35pt;height:12pt;z-index:251630592"/>
        </w:pict>
      </w:r>
      <w:r>
        <w:rPr>
          <w:noProof/>
        </w:rPr>
        <w:pict>
          <v:shape id="_x0000_s1326" type="#_x0000_t96" style="position:absolute;margin-left:62.65pt;margin-top:.5pt;width:9.35pt;height:12pt;z-index:251629568"/>
        </w:pict>
      </w:r>
      <w:r w:rsidRPr="00047085">
        <w:rPr>
          <w:rFonts w:ascii="Times New Roman" w:hAnsi="Times New Roman"/>
          <w:b/>
          <w:color w:val="000000"/>
          <w:sz w:val="24"/>
          <w:szCs w:val="24"/>
        </w:rPr>
        <w:t xml:space="preserve">        2 adım:</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 adım:</w:t>
      </w:r>
    </w:p>
    <w:p w:rsidR="00DA37E6" w:rsidRPr="00047085" w:rsidRDefault="00DA37E6" w:rsidP="0040206A">
      <w:pPr>
        <w:pStyle w:val="NoSpacing"/>
        <w:rPr>
          <w:rFonts w:ascii="Times New Roman" w:hAnsi="Times New Roman"/>
          <w:b/>
          <w:color w:val="000000"/>
          <w:sz w:val="24"/>
          <w:szCs w:val="24"/>
        </w:rPr>
      </w:pPr>
      <w:r>
        <w:rPr>
          <w:noProof/>
        </w:rPr>
        <w:pict>
          <v:shape id="_x0000_s1327" type="#_x0000_t96" style="position:absolute;margin-left:202.9pt;margin-top:1.45pt;width:9.35pt;height:12pt;z-index:251657216"/>
        </w:pict>
      </w:r>
      <w:r>
        <w:rPr>
          <w:noProof/>
        </w:rPr>
        <w:pict>
          <v:shape id="_x0000_s1328" type="#_x0000_t96" style="position:absolute;margin-left:193.55pt;margin-top:1.45pt;width:9.35pt;height:12pt;z-index:251656192"/>
        </w:pict>
      </w:r>
      <w:r>
        <w:rPr>
          <w:noProof/>
        </w:rPr>
        <w:pict>
          <v:shape id="_x0000_s1329" type="#_x0000_t96" style="position:absolute;margin-left:184.2pt;margin-top:1.45pt;width:9.35pt;height:12pt;z-index:251655168"/>
        </w:pict>
      </w:r>
      <w:r>
        <w:rPr>
          <w:noProof/>
        </w:rPr>
        <w:pict>
          <v:shape id="_x0000_s1330" type="#_x0000_t96" style="position:absolute;margin-left:174.85pt;margin-top:1.45pt;width:9.35pt;height:12pt;z-index:251654144"/>
        </w:pict>
      </w:r>
      <w:r>
        <w:rPr>
          <w:noProof/>
        </w:rPr>
        <w:pict>
          <v:shape id="_x0000_s1331" type="#_x0000_t96" style="position:absolute;margin-left:165.5pt;margin-top:1.45pt;width:9.35pt;height:12pt;z-index:251653120"/>
        </w:pict>
      </w:r>
      <w:r>
        <w:rPr>
          <w:noProof/>
        </w:rPr>
        <w:pict>
          <v:shape id="_x0000_s1332" type="#_x0000_t96" style="position:absolute;margin-left:156.15pt;margin-top:1.45pt;width:9.35pt;height:12pt;z-index:251652096"/>
        </w:pict>
      </w:r>
      <w:r>
        <w:rPr>
          <w:noProof/>
        </w:rPr>
        <w:pict>
          <v:shape id="_x0000_s1333" type="#_x0000_t96" style="position:absolute;margin-left:146.8pt;margin-top:1.45pt;width:9.35pt;height:12pt;z-index:251651072"/>
        </w:pict>
      </w:r>
      <w:r>
        <w:rPr>
          <w:noProof/>
        </w:rPr>
        <w:pict>
          <v:shape id="_x0000_s1334" type="#_x0000_t96" style="position:absolute;margin-left:137.45pt;margin-top:1.45pt;width:9.35pt;height:12pt;z-index:251650048"/>
        </w:pict>
      </w:r>
      <w:r>
        <w:rPr>
          <w:noProof/>
        </w:rPr>
        <w:pict>
          <v:shape id="_x0000_s1335" type="#_x0000_t96" style="position:absolute;margin-left:128.1pt;margin-top:1.45pt;width:9.35pt;height:12pt;z-index:251649024"/>
        </w:pict>
      </w:r>
      <w:r>
        <w:rPr>
          <w:noProof/>
        </w:rPr>
        <w:pict>
          <v:shape id="_x0000_s1336" type="#_x0000_t96" style="position:absolute;margin-left:118.75pt;margin-top:1.45pt;width:9.35pt;height:12pt;z-index:251648000"/>
        </w:pict>
      </w:r>
      <w:r>
        <w:rPr>
          <w:noProof/>
        </w:rPr>
        <w:pict>
          <v:shape id="_x0000_s1337" type="#_x0000_t96" style="position:absolute;margin-left:109.4pt;margin-top:1.45pt;width:9.35pt;height:12pt;z-index:251646976"/>
        </w:pict>
      </w:r>
      <w:r>
        <w:rPr>
          <w:noProof/>
        </w:rPr>
        <w:pict>
          <v:shape id="_x0000_s1338" type="#_x0000_t96" style="position:absolute;margin-left:100.05pt;margin-top:1.45pt;width:9.35pt;height:12pt;z-index:251645952"/>
        </w:pict>
      </w:r>
      <w:r>
        <w:rPr>
          <w:noProof/>
        </w:rPr>
        <w:pict>
          <v:shape id="_x0000_s1339" type="#_x0000_t96" style="position:absolute;margin-left:90.7pt;margin-top:1.45pt;width:9.35pt;height:12pt;z-index:251644928"/>
        </w:pict>
      </w:r>
      <w:r>
        <w:rPr>
          <w:noProof/>
        </w:rPr>
        <w:pict>
          <v:shape id="_x0000_s1340" type="#_x0000_t96" style="position:absolute;margin-left:81.35pt;margin-top:1.45pt;width:9.35pt;height:12pt;z-index:251643904"/>
        </w:pict>
      </w:r>
      <w:r>
        <w:rPr>
          <w:noProof/>
        </w:rPr>
        <w:pict>
          <v:shape id="_x0000_s1341" type="#_x0000_t96" style="position:absolute;margin-left:1in;margin-top:1.45pt;width:9.35pt;height:12pt;z-index:251642880"/>
        </w:pict>
      </w:r>
      <w:r>
        <w:rPr>
          <w:noProof/>
        </w:rPr>
        <w:pict>
          <v:shape id="_x0000_s1342" type="#_x0000_t96" style="position:absolute;margin-left:62.65pt;margin-top:1.45pt;width:9.35pt;height:12pt;z-index:251641856"/>
        </w:pict>
      </w:r>
      <w:r w:rsidRPr="00047085">
        <w:rPr>
          <w:rFonts w:ascii="Times New Roman" w:hAnsi="Times New Roman"/>
          <w:b/>
          <w:color w:val="000000"/>
          <w:sz w:val="24"/>
          <w:szCs w:val="24"/>
        </w:rPr>
        <w:t xml:space="preserve">       4 adım:</w:t>
      </w:r>
    </w:p>
    <w:p w:rsidR="00DA37E6" w:rsidRPr="00047085" w:rsidRDefault="00DA37E6" w:rsidP="0040206A">
      <w:pPr>
        <w:pStyle w:val="NoSpacing"/>
        <w:rPr>
          <w:rFonts w:ascii="Times New Roman" w:hAnsi="Times New Roman"/>
          <w:b/>
          <w:color w:val="000000"/>
          <w:sz w:val="24"/>
          <w:szCs w:val="24"/>
        </w:rPr>
      </w:pPr>
      <w:r>
        <w:rPr>
          <w:noProof/>
        </w:rPr>
        <w:pict>
          <v:shape id="_x0000_s1343" type="#_x0000_t96" style="position:absolute;margin-left:252.05pt;margin-top:12.3pt;width:9.35pt;height:12pt;z-index:251660288"/>
        </w:pic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örüntüye göre 5.adımda kaç tane</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gelmelidir?</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32                           B.54                          C.64</w:t>
      </w:r>
    </w:p>
    <w:p w:rsidR="00DA37E6" w:rsidRPr="00047085" w:rsidRDefault="00DA37E6" w:rsidP="0040206A">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A12EE6">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p>
    <w:p w:rsidR="00DA37E6" w:rsidRPr="00047085" w:rsidRDefault="00DA37E6" w:rsidP="00A12EE6">
      <w:pPr>
        <w:pStyle w:val="NoSpacing"/>
        <w:rPr>
          <w:rFonts w:ascii="Times New Roman" w:hAnsi="Times New Roman"/>
          <w:b/>
          <w:color w:val="000000"/>
          <w:sz w:val="24"/>
          <w:szCs w:val="24"/>
        </w:rPr>
      </w:pPr>
    </w:p>
    <w:p w:rsidR="00DA37E6" w:rsidRPr="00047085" w:rsidRDefault="00DA37E6" w:rsidP="00251C16">
      <w:pPr>
        <w:pStyle w:val="NoSpacing"/>
        <w:rPr>
          <w:rFonts w:ascii="Times New Roman" w:hAnsi="Times New Roman"/>
          <w:b/>
          <w:color w:val="000000"/>
          <w:sz w:val="24"/>
          <w:szCs w:val="24"/>
        </w:rPr>
      </w:pPr>
    </w:p>
    <w:p w:rsidR="00DA37E6" w:rsidRPr="00047085" w:rsidRDefault="00DA37E6" w:rsidP="004C63C4">
      <w:pPr>
        <w:pStyle w:val="NoSpacing"/>
        <w:rPr>
          <w:rFonts w:ascii="Times New Roman" w:hAnsi="Times New Roman"/>
          <w:b/>
          <w:color w:val="000000"/>
          <w:sz w:val="24"/>
          <w:szCs w:val="24"/>
        </w:rPr>
      </w:pPr>
      <w:r>
        <w:rPr>
          <w:noProof/>
        </w:rPr>
        <w:pict>
          <v:shape id="_x0000_s1344" type="#_x0000_t12" style="position:absolute;margin-left:54pt;margin-top:11.8pt;width:9pt;height:18pt;z-index:251685888"/>
        </w:pict>
      </w:r>
      <w:r w:rsidRPr="00047085">
        <w:rPr>
          <w:rFonts w:ascii="Times New Roman" w:hAnsi="Times New Roman"/>
          <w:b/>
          <w:color w:val="000000"/>
          <w:sz w:val="24"/>
          <w:szCs w:val="24"/>
        </w:rPr>
        <w:t xml:space="preserve">44-)          </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1.adım:          </w:t>
      </w:r>
    </w:p>
    <w:p w:rsidR="00DA37E6" w:rsidRPr="00047085" w:rsidRDefault="00DA37E6" w:rsidP="004C63C4">
      <w:pPr>
        <w:pStyle w:val="NoSpacing"/>
        <w:rPr>
          <w:rFonts w:ascii="Times New Roman" w:hAnsi="Times New Roman"/>
          <w:b/>
          <w:color w:val="000000"/>
          <w:sz w:val="24"/>
          <w:szCs w:val="24"/>
        </w:rPr>
      </w:pPr>
      <w:r>
        <w:rPr>
          <w:noProof/>
        </w:rPr>
        <w:pict>
          <v:shape id="_x0000_s1345" type="#_x0000_t12" style="position:absolute;margin-left:1in;margin-top:6.55pt;width:9pt;height:18pt;z-index:251663360"/>
        </w:pict>
      </w:r>
      <w:r>
        <w:rPr>
          <w:noProof/>
        </w:rPr>
        <w:pict>
          <v:shape id="_x0000_s1346" type="#_x0000_t12" style="position:absolute;margin-left:63pt;margin-top:6.55pt;width:9pt;height:18pt;z-index:251662336"/>
        </w:pict>
      </w:r>
      <w:r>
        <w:rPr>
          <w:noProof/>
        </w:rPr>
        <w:pict>
          <v:shape id="_x0000_s1347" type="#_x0000_t12" style="position:absolute;margin-left:54pt;margin-top:6.55pt;width:9pt;height:18pt;z-index:251661312"/>
        </w:pic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2.adım  : </w:t>
      </w:r>
    </w:p>
    <w:p w:rsidR="00DA37E6" w:rsidRPr="00047085" w:rsidRDefault="00DA37E6" w:rsidP="004C63C4">
      <w:pPr>
        <w:pStyle w:val="NoSpacing"/>
        <w:rPr>
          <w:rFonts w:ascii="Times New Roman" w:hAnsi="Times New Roman"/>
          <w:b/>
          <w:color w:val="000000"/>
          <w:sz w:val="24"/>
          <w:szCs w:val="24"/>
        </w:rPr>
      </w:pPr>
      <w:r>
        <w:rPr>
          <w:noProof/>
        </w:rPr>
        <w:pict>
          <v:shape id="_x0000_s1348" type="#_x0000_t12" style="position:absolute;margin-left:90pt;margin-top:5.95pt;width:9pt;height:18pt;z-index:251668480"/>
        </w:pict>
      </w:r>
      <w:r>
        <w:rPr>
          <w:noProof/>
        </w:rPr>
        <w:pict>
          <v:shape id="_x0000_s1349" type="#_x0000_t12" style="position:absolute;margin-left:81pt;margin-top:5.95pt;width:9pt;height:18pt;z-index:251667456"/>
        </w:pict>
      </w:r>
      <w:r>
        <w:rPr>
          <w:noProof/>
        </w:rPr>
        <w:pict>
          <v:shape id="_x0000_s1350" type="#_x0000_t12" style="position:absolute;margin-left:1in;margin-top:5.95pt;width:9pt;height:18pt;z-index:251666432"/>
        </w:pict>
      </w:r>
      <w:r>
        <w:rPr>
          <w:noProof/>
        </w:rPr>
        <w:pict>
          <v:shape id="_x0000_s1351" type="#_x0000_t12" style="position:absolute;margin-left:63pt;margin-top:5.95pt;width:9pt;height:18pt;z-index:251665408"/>
        </w:pict>
      </w:r>
      <w:r>
        <w:rPr>
          <w:noProof/>
        </w:rPr>
        <w:pict>
          <v:shape id="_x0000_s1352" type="#_x0000_t12" style="position:absolute;margin-left:54pt;margin-top:5.95pt;width:12pt;height:18pt;flip:x;z-index:251664384"/>
        </w:pic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3.adım  : </w:t>
      </w:r>
    </w:p>
    <w:p w:rsidR="00DA37E6" w:rsidRPr="00047085" w:rsidRDefault="00DA37E6" w:rsidP="004C63C4">
      <w:pPr>
        <w:pStyle w:val="NoSpacing"/>
        <w:rPr>
          <w:rFonts w:ascii="Times New Roman" w:hAnsi="Times New Roman"/>
          <w:b/>
          <w:color w:val="000000"/>
          <w:sz w:val="24"/>
          <w:szCs w:val="24"/>
        </w:rPr>
      </w:pPr>
      <w:r>
        <w:rPr>
          <w:noProof/>
        </w:rPr>
        <w:pict>
          <v:shape id="_x0000_s1353" type="#_x0000_t12" style="position:absolute;margin-left:108pt;margin-top:5.35pt;width:9pt;height:18pt;z-index:251675648"/>
        </w:pict>
      </w:r>
      <w:r>
        <w:rPr>
          <w:noProof/>
        </w:rPr>
        <w:pict>
          <v:shape id="_x0000_s1354" type="#_x0000_t12" style="position:absolute;margin-left:99pt;margin-top:5.35pt;width:9pt;height:18pt;z-index:251674624"/>
        </w:pict>
      </w:r>
      <w:r>
        <w:rPr>
          <w:noProof/>
        </w:rPr>
        <w:pict>
          <v:shape id="_x0000_s1355" type="#_x0000_t12" style="position:absolute;margin-left:90pt;margin-top:5.35pt;width:9pt;height:18pt;z-index:251673600"/>
        </w:pict>
      </w:r>
      <w:r>
        <w:rPr>
          <w:noProof/>
        </w:rPr>
        <w:pict>
          <v:shape id="_x0000_s1356" type="#_x0000_t12" style="position:absolute;margin-left:81pt;margin-top:5.35pt;width:9pt;height:18pt;z-index:251672576"/>
        </w:pict>
      </w:r>
      <w:r>
        <w:rPr>
          <w:noProof/>
        </w:rPr>
        <w:pict>
          <v:shape id="_x0000_s1357" type="#_x0000_t12" style="position:absolute;margin-left:1in;margin-top:5.35pt;width:9pt;height:18pt;z-index:251671552"/>
        </w:pict>
      </w:r>
      <w:r>
        <w:rPr>
          <w:noProof/>
        </w:rPr>
        <w:pict>
          <v:shape id="_x0000_s1358" type="#_x0000_t12" style="position:absolute;margin-left:63pt;margin-top:5.35pt;width:9pt;height:18pt;z-index:251670528"/>
        </w:pict>
      </w:r>
      <w:r>
        <w:rPr>
          <w:noProof/>
        </w:rPr>
        <w:pict>
          <v:shape id="_x0000_s1359" type="#_x0000_t12" style="position:absolute;margin-left:54pt;margin-top:5.35pt;width:9pt;height:18pt;flip:x;z-index:251669504"/>
        </w:pic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4.adım  :  </w:t>
      </w:r>
    </w:p>
    <w:p w:rsidR="00DA37E6" w:rsidRPr="00047085" w:rsidRDefault="00DA37E6" w:rsidP="004C63C4">
      <w:pPr>
        <w:pStyle w:val="NoSpacing"/>
        <w:rPr>
          <w:rFonts w:ascii="Times New Roman" w:hAnsi="Times New Roman"/>
          <w:b/>
          <w:color w:val="000000"/>
          <w:sz w:val="24"/>
          <w:szCs w:val="24"/>
        </w:rPr>
      </w:pPr>
      <w:r>
        <w:rPr>
          <w:noProof/>
        </w:rPr>
        <w:pict>
          <v:shape id="_x0000_s1360" type="#_x0000_t12" style="position:absolute;margin-left:126pt;margin-top:4.75pt;width:9pt;height:18pt;z-index:251684864"/>
        </w:pict>
      </w:r>
      <w:r>
        <w:rPr>
          <w:noProof/>
        </w:rPr>
        <w:pict>
          <v:shape id="_x0000_s1361" type="#_x0000_t12" style="position:absolute;margin-left:117pt;margin-top:4.75pt;width:9pt;height:18pt;z-index:251683840"/>
        </w:pict>
      </w:r>
      <w:r>
        <w:rPr>
          <w:noProof/>
        </w:rPr>
        <w:pict>
          <v:shape id="_x0000_s1362" type="#_x0000_t12" style="position:absolute;margin-left:108pt;margin-top:4.75pt;width:9pt;height:18pt;z-index:251682816"/>
        </w:pict>
      </w:r>
      <w:r>
        <w:rPr>
          <w:noProof/>
        </w:rPr>
        <w:pict>
          <v:shape id="_x0000_s1363" type="#_x0000_t12" style="position:absolute;margin-left:99pt;margin-top:4.75pt;width:9pt;height:18pt;z-index:251681792"/>
        </w:pict>
      </w:r>
      <w:r>
        <w:rPr>
          <w:noProof/>
        </w:rPr>
        <w:pict>
          <v:shape id="_x0000_s1364" type="#_x0000_t12" style="position:absolute;margin-left:90pt;margin-top:4.75pt;width:9pt;height:18pt;z-index:251680768"/>
        </w:pict>
      </w:r>
      <w:r>
        <w:rPr>
          <w:noProof/>
        </w:rPr>
        <w:pict>
          <v:shape id="_x0000_s1365" type="#_x0000_t12" style="position:absolute;margin-left:81pt;margin-top:4.75pt;width:9pt;height:18pt;z-index:251679744"/>
        </w:pict>
      </w:r>
      <w:r>
        <w:rPr>
          <w:noProof/>
        </w:rPr>
        <w:pict>
          <v:shape id="_x0000_s1366" type="#_x0000_t12" style="position:absolute;margin-left:1in;margin-top:4.75pt;width:9pt;height:18pt;z-index:251678720"/>
        </w:pict>
      </w:r>
      <w:r>
        <w:rPr>
          <w:noProof/>
        </w:rPr>
        <w:pict>
          <v:shape id="_x0000_s1367" type="#_x0000_t12" style="position:absolute;margin-left:63pt;margin-top:4.75pt;width:9pt;height:18pt;z-index:251677696"/>
        </w:pict>
      </w:r>
      <w:r>
        <w:rPr>
          <w:noProof/>
        </w:rPr>
        <w:pict>
          <v:shape id="_x0000_s1368" type="#_x0000_t12" style="position:absolute;margin-left:54pt;margin-top:4.75pt;width:9pt;height:18pt;z-index:251676672"/>
        </w:pic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5.adım   :                                              </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Yukarıdaki örüntüye göre </w:t>
      </w:r>
      <w:r w:rsidRPr="00047085">
        <w:rPr>
          <w:rFonts w:ascii="Times New Roman" w:hAnsi="Times New Roman"/>
          <w:b/>
          <w:color w:val="000000"/>
          <w:sz w:val="24"/>
          <w:szCs w:val="24"/>
          <w:u w:val="single"/>
        </w:rPr>
        <w:t>7. adımda</w:t>
      </w:r>
      <w:r w:rsidRPr="00047085">
        <w:rPr>
          <w:rFonts w:ascii="Times New Roman" w:hAnsi="Times New Roman"/>
          <w:b/>
          <w:color w:val="000000"/>
          <w:sz w:val="24"/>
          <w:szCs w:val="24"/>
        </w:rPr>
        <w:t xml:space="preserve"> kaç tane </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yıldız olur?</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A.13                              B. 17                             C. 20</w:t>
      </w:r>
    </w:p>
    <w:p w:rsidR="00DA37E6" w:rsidRPr="00047085" w:rsidRDefault="00DA37E6" w:rsidP="004C63C4">
      <w:pPr>
        <w:pStyle w:val="NoSpacing"/>
        <w:rPr>
          <w:color w:val="000000"/>
        </w:rPr>
      </w:pPr>
      <w:r w:rsidRPr="00047085">
        <w:rPr>
          <w:rFonts w:ascii="Times New Roman" w:hAnsi="Times New Roman"/>
          <w:color w:val="000000"/>
          <w:sz w:val="28"/>
          <w:szCs w:val="28"/>
        </w:rPr>
        <w:t>----------------------------------------------------------</w:t>
      </w:r>
    </w:p>
    <w:p w:rsidR="00DA37E6" w:rsidRPr="00047085" w:rsidRDefault="00DA37E6" w:rsidP="004C63C4">
      <w:pPr>
        <w:pStyle w:val="NoSpacing"/>
        <w:rPr>
          <w:rFonts w:ascii="Times New Roman" w:hAnsi="Times New Roman"/>
          <w:b/>
          <w:noProof/>
          <w:color w:val="000000"/>
          <w:sz w:val="24"/>
          <w:szCs w:val="24"/>
        </w:rPr>
      </w:pPr>
      <w:r w:rsidRPr="00047085">
        <w:rPr>
          <w:rFonts w:ascii="Times New Roman" w:hAnsi="Times New Roman"/>
          <w:b/>
          <w:i/>
          <w:color w:val="000000"/>
          <w:sz w:val="24"/>
          <w:szCs w:val="24"/>
        </w:rPr>
        <w:t xml:space="preserve"> </w:t>
      </w:r>
      <w:r w:rsidRPr="00047085">
        <w:rPr>
          <w:rFonts w:ascii="Times New Roman" w:hAnsi="Times New Roman"/>
          <w:b/>
          <w:color w:val="000000"/>
          <w:sz w:val="24"/>
          <w:szCs w:val="24"/>
        </w:rPr>
        <w:t>45-)</w:t>
      </w:r>
      <w:r w:rsidRPr="00047085">
        <w:rPr>
          <w:rFonts w:ascii="Times New Roman" w:hAnsi="Times New Roman"/>
          <w:b/>
          <w:i/>
          <w:color w:val="000000"/>
          <w:sz w:val="24"/>
          <w:szCs w:val="24"/>
        </w:rPr>
        <w:t xml:space="preserve">   </w:t>
      </w:r>
      <w:r w:rsidRPr="00047085">
        <w:rPr>
          <w:rFonts w:ascii="Times New Roman" w:hAnsi="Times New Roman"/>
          <w:b/>
          <w:noProof/>
          <w:color w:val="000000"/>
          <w:sz w:val="24"/>
          <w:szCs w:val="24"/>
        </w:rPr>
        <w:t>213  sayısı hangi onluğa daha yakındır?</w:t>
      </w:r>
    </w:p>
    <w:p w:rsidR="00DA37E6" w:rsidRPr="00047085" w:rsidRDefault="00DA37E6" w:rsidP="004C63C4">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A) 220                        B) 210                          C) 200</w:t>
      </w:r>
    </w:p>
    <w:p w:rsidR="00DA37E6" w:rsidRPr="00047085" w:rsidRDefault="00DA37E6" w:rsidP="004C63C4">
      <w:pPr>
        <w:pStyle w:val="NoSpacing"/>
        <w:rPr>
          <w:color w:val="000000"/>
        </w:rPr>
      </w:pPr>
      <w:r w:rsidRPr="00047085">
        <w:rPr>
          <w:rFonts w:ascii="Times New Roman" w:hAnsi="Times New Roman"/>
          <w:color w:val="000000"/>
          <w:sz w:val="28"/>
          <w:szCs w:val="28"/>
        </w:rPr>
        <w:t>----------------------------------------------------------</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46-)</w:t>
      </w:r>
      <w:r w:rsidRPr="00047085">
        <w:rPr>
          <w:rFonts w:ascii="Times New Roman" w:hAnsi="Times New Roman"/>
          <w:b/>
          <w:i/>
          <w:color w:val="000000"/>
          <w:sz w:val="24"/>
          <w:szCs w:val="24"/>
        </w:rPr>
        <w:t xml:space="preserve">  </w:t>
      </w:r>
      <w:r w:rsidRPr="00047085">
        <w:rPr>
          <w:rFonts w:ascii="Times New Roman" w:hAnsi="Times New Roman"/>
          <w:b/>
          <w:color w:val="000000"/>
          <w:sz w:val="24"/>
          <w:szCs w:val="24"/>
        </w:rPr>
        <w:t xml:space="preserve"> 900’e yuvarlanılabilen sayı hangisidir?</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904                          B.894                           C.795</w:t>
      </w:r>
    </w:p>
    <w:p w:rsidR="00DA37E6" w:rsidRPr="00047085" w:rsidRDefault="00DA37E6" w:rsidP="004C63C4">
      <w:pPr>
        <w:pStyle w:val="NoSpacing"/>
        <w:rPr>
          <w:color w:val="000000"/>
        </w:rPr>
      </w:pPr>
      <w:r w:rsidRPr="00047085">
        <w:rPr>
          <w:rFonts w:ascii="Times New Roman" w:hAnsi="Times New Roman"/>
          <w:color w:val="000000"/>
          <w:sz w:val="28"/>
          <w:szCs w:val="28"/>
        </w:rPr>
        <w:t>----------------------------------------------------------</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47-)</w:t>
      </w:r>
      <w:r w:rsidRPr="00047085">
        <w:rPr>
          <w:rFonts w:ascii="Times New Roman" w:hAnsi="Times New Roman"/>
          <w:b/>
          <w:i/>
          <w:color w:val="000000"/>
          <w:sz w:val="24"/>
          <w:szCs w:val="24"/>
        </w:rPr>
        <w:t xml:space="preserve">  </w:t>
      </w:r>
      <w:r w:rsidRPr="00047085">
        <w:rPr>
          <w:rFonts w:ascii="Times New Roman" w:hAnsi="Times New Roman"/>
          <w:b/>
          <w:color w:val="000000"/>
          <w:sz w:val="24"/>
          <w:szCs w:val="24"/>
        </w:rPr>
        <w:t>546 , 554 ,545 ,544 sayılarından kaç tanesi 540 sayısına yuvarlanır?</w:t>
      </w:r>
    </w:p>
    <w:p w:rsidR="00DA37E6" w:rsidRPr="00047085" w:rsidRDefault="00DA37E6" w:rsidP="004C63C4">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3                              B.2                                C.1</w:t>
      </w:r>
    </w:p>
    <w:p w:rsidR="00DA37E6" w:rsidRPr="00047085" w:rsidRDefault="00DA37E6" w:rsidP="004C63C4">
      <w:pPr>
        <w:pStyle w:val="NoSpacing"/>
        <w:rPr>
          <w:color w:val="000000"/>
        </w:rPr>
      </w:pPr>
      <w:r w:rsidRPr="00047085">
        <w:rPr>
          <w:rFonts w:ascii="Times New Roman" w:hAnsi="Times New Roman"/>
          <w:color w:val="000000"/>
          <w:sz w:val="28"/>
          <w:szCs w:val="28"/>
        </w:rPr>
        <w:t>----------------------------------------------------------</w:t>
      </w:r>
    </w:p>
    <w:p w:rsidR="00DA37E6" w:rsidRPr="00047085" w:rsidRDefault="00DA37E6" w:rsidP="004C63C4">
      <w:pPr>
        <w:pStyle w:val="NoSpacing"/>
        <w:rPr>
          <w:rFonts w:ascii="Times New Roman" w:hAnsi="Times New Roman"/>
          <w:b/>
          <w:color w:val="000000"/>
        </w:rPr>
      </w:pPr>
      <w:r w:rsidRPr="00047085">
        <w:rPr>
          <w:rFonts w:ascii="Times New Roman" w:hAnsi="Times New Roman"/>
          <w:b/>
          <w:color w:val="000000"/>
          <w:sz w:val="24"/>
          <w:szCs w:val="24"/>
        </w:rPr>
        <w:t>48-)</w:t>
      </w:r>
      <w:r w:rsidRPr="00047085">
        <w:rPr>
          <w:rFonts w:ascii="Times New Roman" w:hAnsi="Times New Roman"/>
          <w:b/>
          <w:i/>
          <w:color w:val="000000"/>
          <w:sz w:val="24"/>
          <w:szCs w:val="24"/>
        </w:rPr>
        <w:t xml:space="preserve">  </w:t>
      </w:r>
    </w:p>
    <w:p w:rsidR="00DA37E6" w:rsidRPr="00047085" w:rsidRDefault="00DA37E6" w:rsidP="004C63C4">
      <w:pPr>
        <w:pStyle w:val="NoSpacing"/>
        <w:rPr>
          <w:rFonts w:ascii="Times New Roman" w:hAnsi="Times New Roman"/>
          <w:b/>
          <w:color w:val="000000"/>
          <w:sz w:val="2"/>
          <w:szCs w:val="2"/>
        </w:rPr>
      </w:pPr>
      <w:r>
        <w:rPr>
          <w:noProof/>
        </w:rPr>
        <w:pict>
          <v:shapetype id="_x0000_t202" coordsize="21600,21600" o:spt="202" path="m,l,21600r21600,l21600,xe">
            <v:stroke joinstyle="miter"/>
            <v:path gradientshapeok="t" o:connecttype="rect"/>
          </v:shapetype>
          <v:shape id="_x0000_s1369" type="#_x0000_t202" style="position:absolute;margin-left:37.35pt;margin-top:-.9pt;width:50.25pt;height:24.3pt;z-index:251695104" strokeweight="2.5pt">
            <v:shadow color="#868686"/>
            <v:textbox style="mso-next-textbox:#_x0000_s1369">
              <w:txbxContent>
                <w:p w:rsidR="00DA37E6" w:rsidRPr="00B122DF" w:rsidRDefault="00DA37E6" w:rsidP="004C63C4">
                  <w:pPr>
                    <w:rPr>
                      <w:rFonts w:ascii="Comic Sans MS" w:hAnsi="Comic Sans MS"/>
                      <w:sz w:val="24"/>
                      <w:szCs w:val="24"/>
                    </w:rPr>
                  </w:pPr>
                  <w:r>
                    <w:rPr>
                      <w:rFonts w:ascii="Comic Sans MS" w:hAnsi="Comic Sans MS"/>
                      <w:sz w:val="24"/>
                      <w:szCs w:val="24"/>
                    </w:rPr>
                    <w:t>656</w:t>
                  </w:r>
                </w:p>
              </w:txbxContent>
            </v:textbox>
          </v:shape>
        </w:pict>
      </w:r>
      <w:r>
        <w:rPr>
          <w:noProof/>
        </w:rPr>
        <w:pict>
          <v:shape id="_x0000_s1370" type="#_x0000_t202" style="position:absolute;margin-left:147.6pt;margin-top:-.9pt;width:50.25pt;height:24.3pt;z-index:251694080" strokeweight="2.5pt">
            <v:shadow color="#868686"/>
            <v:textbox style="mso-next-textbox:#_x0000_s1370">
              <w:txbxContent>
                <w:p w:rsidR="00DA37E6" w:rsidRPr="00B122DF" w:rsidRDefault="00DA37E6" w:rsidP="004C63C4">
                  <w:pPr>
                    <w:rPr>
                      <w:rFonts w:ascii="Comic Sans MS" w:hAnsi="Comic Sans MS"/>
                      <w:sz w:val="24"/>
                      <w:szCs w:val="24"/>
                    </w:rPr>
                  </w:pPr>
                  <w:r>
                    <w:rPr>
                      <w:rFonts w:ascii="Comic Sans MS" w:hAnsi="Comic Sans MS"/>
                      <w:sz w:val="24"/>
                      <w:szCs w:val="24"/>
                    </w:rPr>
                    <w:t>660</w:t>
                  </w:r>
                </w:p>
              </w:txbxContent>
            </v:textbox>
          </v:shape>
        </w:pict>
      </w:r>
      <w:r w:rsidRPr="00047085">
        <w:rPr>
          <w:rFonts w:ascii="Times New Roman" w:hAnsi="Times New Roman"/>
          <w:b/>
          <w:color w:val="000000"/>
          <w:sz w:val="24"/>
          <w:szCs w:val="24"/>
        </w:rPr>
        <w:t xml:space="preserve">       </w:t>
      </w: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4"/>
          <w:szCs w:val="24"/>
        </w:rPr>
      </w:pPr>
      <w:r>
        <w:rPr>
          <w:noProof/>
        </w:rPr>
        <w:pict>
          <v:shapetype id="_x0000_t32" coordsize="21600,21600" o:spt="32" o:oned="t" path="m,l21600,21600e" filled="f">
            <v:path arrowok="t" fillok="f" o:connecttype="none"/>
            <o:lock v:ext="edit" shapetype="t"/>
          </v:shapetype>
          <v:shape id="_x0000_s1371" type="#_x0000_t32" style="position:absolute;margin-left:93.2pt;margin-top:6.85pt;width:47.7pt;height:0;z-index:251691008" o:connectortype="straight" strokeweight="2.5pt">
            <v:stroke endarrow="block"/>
            <v:shadow color="#868686"/>
          </v:shape>
        </w:pict>
      </w:r>
      <w:r w:rsidRPr="00047085">
        <w:rPr>
          <w:rFonts w:ascii="Times New Roman" w:hAnsi="Times New Roman"/>
          <w:b/>
          <w:color w:val="000000"/>
          <w:sz w:val="2"/>
          <w:szCs w:val="2"/>
        </w:rPr>
        <w:t xml:space="preserve">                                                                                  </w:t>
      </w:r>
      <w:r w:rsidRPr="00047085">
        <w:rPr>
          <w:rFonts w:ascii="Times New Roman" w:hAnsi="Times New Roman"/>
          <w:b/>
          <w:color w:val="000000"/>
          <w:sz w:val="24"/>
          <w:szCs w:val="24"/>
        </w:rPr>
        <w:t xml:space="preserve"> I-   </w:t>
      </w:r>
    </w:p>
    <w:p w:rsidR="00DA37E6" w:rsidRPr="00047085" w:rsidRDefault="00DA37E6" w:rsidP="004C63C4">
      <w:pPr>
        <w:pStyle w:val="NoSpacing"/>
        <w:rPr>
          <w:rFonts w:ascii="Times New Roman" w:hAnsi="Times New Roman"/>
          <w:b/>
          <w:color w:val="000000"/>
        </w:rPr>
      </w:pPr>
    </w:p>
    <w:p w:rsidR="00DA37E6" w:rsidRPr="00047085" w:rsidRDefault="00DA37E6" w:rsidP="004C63C4">
      <w:pPr>
        <w:pStyle w:val="NoSpacing"/>
        <w:rPr>
          <w:rFonts w:ascii="Times New Roman" w:hAnsi="Times New Roman"/>
          <w:b/>
          <w:color w:val="000000"/>
        </w:rPr>
      </w:pPr>
      <w:r>
        <w:rPr>
          <w:noProof/>
        </w:rPr>
        <w:pict>
          <v:shape id="_x0000_s1372" type="#_x0000_t202" style="position:absolute;margin-left:37.35pt;margin-top:2.9pt;width:50.25pt;height:24.3pt;z-index:251687936" strokeweight="2.5pt">
            <v:shadow color="#868686"/>
            <v:textbox style="mso-next-textbox:#_x0000_s1372">
              <w:txbxContent>
                <w:p w:rsidR="00DA37E6" w:rsidRPr="00B122DF" w:rsidRDefault="00DA37E6" w:rsidP="004C63C4">
                  <w:pPr>
                    <w:rPr>
                      <w:rFonts w:ascii="Comic Sans MS" w:hAnsi="Comic Sans MS"/>
                      <w:sz w:val="24"/>
                      <w:szCs w:val="24"/>
                    </w:rPr>
                  </w:pPr>
                  <w:r>
                    <w:rPr>
                      <w:rFonts w:ascii="Comic Sans MS" w:hAnsi="Comic Sans MS"/>
                      <w:sz w:val="24"/>
                      <w:szCs w:val="24"/>
                    </w:rPr>
                    <w:t>125</w:t>
                  </w:r>
                </w:p>
              </w:txbxContent>
            </v:textbox>
          </v:shape>
        </w:pict>
      </w:r>
      <w:r>
        <w:rPr>
          <w:noProof/>
        </w:rPr>
        <w:pict>
          <v:shape id="_x0000_s1373" type="#_x0000_t202" style="position:absolute;margin-left:147.6pt;margin-top:2.9pt;width:50.25pt;height:24.3pt;z-index:251689984" strokeweight="2.5pt">
            <v:shadow color="#868686"/>
            <v:textbox style="mso-next-textbox:#_x0000_s1373">
              <w:txbxContent>
                <w:p w:rsidR="00DA37E6" w:rsidRPr="00EA1B58" w:rsidRDefault="00DA37E6" w:rsidP="004C63C4">
                  <w:pPr>
                    <w:rPr>
                      <w:rFonts w:ascii="Comic Sans MS" w:hAnsi="Comic Sans MS"/>
                      <w:sz w:val="24"/>
                      <w:szCs w:val="24"/>
                    </w:rPr>
                  </w:pPr>
                  <w:r>
                    <w:rPr>
                      <w:rFonts w:ascii="Comic Sans MS" w:hAnsi="Comic Sans MS"/>
                      <w:sz w:val="24"/>
                      <w:szCs w:val="24"/>
                    </w:rPr>
                    <w:t>130</w:t>
                  </w:r>
                </w:p>
              </w:txbxContent>
            </v:textbox>
          </v:shape>
        </w:pict>
      </w:r>
    </w:p>
    <w:p w:rsidR="00DA37E6" w:rsidRPr="00047085" w:rsidRDefault="00DA37E6" w:rsidP="004C63C4">
      <w:pPr>
        <w:pStyle w:val="NoSpacing"/>
        <w:rPr>
          <w:rFonts w:ascii="Times New Roman" w:hAnsi="Times New Roman"/>
          <w:b/>
          <w:color w:val="000000"/>
          <w:sz w:val="24"/>
          <w:szCs w:val="24"/>
        </w:rPr>
      </w:pPr>
      <w:r>
        <w:rPr>
          <w:noProof/>
        </w:rPr>
        <w:pict>
          <v:shape id="_x0000_s1374" type="#_x0000_t32" style="position:absolute;margin-left:93.2pt;margin-top:1.8pt;width:47.7pt;height:0;z-index:251692032" o:connectortype="straight" strokeweight="2.5pt">
            <v:stroke endarrow="block"/>
            <v:shadow color="#868686"/>
          </v:shape>
        </w:pict>
      </w:r>
      <w:r w:rsidRPr="00047085">
        <w:rPr>
          <w:rFonts w:ascii="Times New Roman" w:hAnsi="Times New Roman"/>
          <w:b/>
          <w:color w:val="000000"/>
          <w:sz w:val="24"/>
          <w:szCs w:val="24"/>
        </w:rPr>
        <w:t xml:space="preserve">       II-</w:t>
      </w:r>
    </w:p>
    <w:p w:rsidR="00DA37E6" w:rsidRPr="00047085" w:rsidRDefault="00DA37E6" w:rsidP="004C63C4">
      <w:pPr>
        <w:pStyle w:val="NoSpacing"/>
        <w:rPr>
          <w:rFonts w:ascii="Times New Roman" w:hAnsi="Times New Roman"/>
          <w:b/>
          <w:color w:val="000000"/>
          <w:sz w:val="24"/>
          <w:szCs w:val="24"/>
        </w:rPr>
      </w:pPr>
    </w:p>
    <w:p w:rsidR="00DA37E6" w:rsidRPr="00047085" w:rsidRDefault="00DA37E6" w:rsidP="004C63C4">
      <w:pPr>
        <w:pStyle w:val="NoSpacing"/>
        <w:rPr>
          <w:rFonts w:ascii="Times New Roman" w:hAnsi="Times New Roman"/>
          <w:b/>
          <w:color w:val="000000"/>
          <w:sz w:val="2"/>
          <w:szCs w:val="2"/>
        </w:rPr>
      </w:pPr>
      <w:r>
        <w:rPr>
          <w:noProof/>
        </w:rPr>
        <w:pict>
          <v:shape id="_x0000_s1375" type="#_x0000_t202" style="position:absolute;margin-left:147.6pt;margin-top:-.05pt;width:50.25pt;height:24.3pt;z-index:251688960" strokeweight="2.5pt">
            <v:shadow color="#868686"/>
            <v:textbox style="mso-next-textbox:#_x0000_s1375">
              <w:txbxContent>
                <w:p w:rsidR="00DA37E6" w:rsidRPr="00E05B56" w:rsidRDefault="00DA37E6" w:rsidP="004C63C4">
                  <w:pPr>
                    <w:rPr>
                      <w:rFonts w:ascii="Comic Sans MS" w:hAnsi="Comic Sans MS"/>
                      <w:sz w:val="24"/>
                      <w:szCs w:val="24"/>
                    </w:rPr>
                  </w:pPr>
                  <w:r>
                    <w:rPr>
                      <w:rFonts w:ascii="Comic Sans MS" w:hAnsi="Comic Sans MS"/>
                      <w:sz w:val="24"/>
                      <w:szCs w:val="24"/>
                    </w:rPr>
                    <w:t xml:space="preserve"> 860</w:t>
                  </w:r>
                </w:p>
              </w:txbxContent>
            </v:textbox>
          </v:shape>
        </w:pict>
      </w:r>
      <w:r>
        <w:rPr>
          <w:noProof/>
        </w:rPr>
        <w:pict>
          <v:shape id="_x0000_s1376" type="#_x0000_t202" style="position:absolute;margin-left:37.35pt;margin-top:-.05pt;width:50.25pt;height:24.3pt;z-index:251686912" strokeweight="2.5pt">
            <v:shadow color="#868686"/>
            <v:textbox style="mso-next-textbox:#_x0000_s1376">
              <w:txbxContent>
                <w:p w:rsidR="00DA37E6" w:rsidRPr="00B122DF" w:rsidRDefault="00DA37E6" w:rsidP="004C63C4">
                  <w:pPr>
                    <w:rPr>
                      <w:rFonts w:ascii="Comic Sans MS" w:hAnsi="Comic Sans MS"/>
                      <w:sz w:val="24"/>
                      <w:szCs w:val="24"/>
                    </w:rPr>
                  </w:pPr>
                  <w:r>
                    <w:rPr>
                      <w:rFonts w:ascii="Comic Sans MS" w:hAnsi="Comic Sans MS"/>
                      <w:sz w:val="24"/>
                      <w:szCs w:val="24"/>
                    </w:rPr>
                    <w:t>869</w:t>
                  </w:r>
                </w:p>
              </w:txbxContent>
            </v:textbox>
          </v:shape>
        </w:pict>
      </w:r>
      <w:r w:rsidRPr="00047085">
        <w:rPr>
          <w:rFonts w:ascii="Times New Roman" w:hAnsi="Times New Roman"/>
          <w:b/>
          <w:color w:val="000000"/>
          <w:sz w:val="24"/>
          <w:szCs w:val="24"/>
        </w:rPr>
        <w:t xml:space="preserve">     </w:t>
      </w: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
          <w:szCs w:val="2"/>
        </w:rPr>
      </w:pPr>
    </w:p>
    <w:p w:rsidR="00DA37E6" w:rsidRPr="00047085" w:rsidRDefault="00DA37E6" w:rsidP="004C63C4">
      <w:pPr>
        <w:pStyle w:val="NoSpacing"/>
        <w:rPr>
          <w:rFonts w:ascii="Times New Roman" w:hAnsi="Times New Roman"/>
          <w:b/>
          <w:color w:val="000000"/>
          <w:sz w:val="24"/>
          <w:szCs w:val="24"/>
        </w:rPr>
      </w:pPr>
      <w:r>
        <w:rPr>
          <w:noProof/>
        </w:rPr>
        <w:pict>
          <v:shape id="_x0000_s1377" type="#_x0000_t32" style="position:absolute;margin-left:93.2pt;margin-top:8.4pt;width:47.7pt;height:0;z-index:251693056" o:connectortype="straight" strokeweight="2.5pt">
            <v:stroke endarrow="block"/>
            <v:shadow color="#868686"/>
          </v:shape>
        </w:pict>
      </w:r>
      <w:r w:rsidRPr="00047085">
        <w:rPr>
          <w:rFonts w:ascii="Times New Roman" w:hAnsi="Times New Roman"/>
          <w:b/>
          <w:color w:val="000000"/>
          <w:sz w:val="2"/>
          <w:szCs w:val="2"/>
        </w:rPr>
        <w:t xml:space="preserve">                                                   </w:t>
      </w:r>
      <w:r w:rsidRPr="00047085">
        <w:rPr>
          <w:rFonts w:ascii="Times New Roman" w:hAnsi="Times New Roman"/>
          <w:b/>
          <w:color w:val="000000"/>
          <w:sz w:val="24"/>
          <w:szCs w:val="24"/>
        </w:rPr>
        <w:t xml:space="preserve"> III-</w:t>
      </w:r>
    </w:p>
    <w:p w:rsidR="00DA37E6" w:rsidRPr="00047085" w:rsidRDefault="00DA37E6" w:rsidP="004C63C4">
      <w:pPr>
        <w:pStyle w:val="NoSpacing"/>
        <w:rPr>
          <w:rFonts w:ascii="Times New Roman" w:hAnsi="Times New Roman"/>
          <w:b/>
          <w:color w:val="000000"/>
          <w:sz w:val="24"/>
          <w:szCs w:val="24"/>
        </w:rPr>
      </w:pP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Yukarıdaki en yakın onluğa yuvarlanan sayılardan hangisi veya hangileri doğrudur?</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A) I ve II                   B) I                    C)I, II ve III</w:t>
      </w:r>
    </w:p>
    <w:p w:rsidR="00DA37E6" w:rsidRPr="00047085" w:rsidRDefault="00DA37E6" w:rsidP="003910B9">
      <w:pPr>
        <w:pStyle w:val="NoSpacing"/>
        <w:rPr>
          <w:color w:val="000000"/>
        </w:rPr>
      </w:pPr>
      <w:r w:rsidRPr="00047085">
        <w:rPr>
          <w:rFonts w:ascii="Times New Roman" w:hAnsi="Times New Roman"/>
          <w:color w:val="000000"/>
          <w:sz w:val="28"/>
          <w:szCs w:val="28"/>
        </w:rPr>
        <w:t>----------------------------------------------------------</w:t>
      </w:r>
    </w:p>
    <w:p w:rsidR="00DA37E6" w:rsidRPr="00047085" w:rsidRDefault="00DA37E6" w:rsidP="003910B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49-) Hangi işlemin sonucu en yakın onluğa yuvarlanınca 760 olur?</w:t>
      </w:r>
    </w:p>
    <w:p w:rsidR="00DA37E6" w:rsidRPr="00047085" w:rsidRDefault="00DA37E6" w:rsidP="003910B9">
      <w:pPr>
        <w:pStyle w:val="NoSpacing"/>
        <w:rPr>
          <w:rFonts w:ascii="Times New Roman" w:hAnsi="Times New Roman"/>
          <w:b/>
          <w:color w:val="000000"/>
          <w:sz w:val="24"/>
          <w:szCs w:val="24"/>
        </w:rPr>
      </w:pPr>
      <w:r w:rsidRPr="00047085">
        <w:rPr>
          <w:rFonts w:ascii="Times New Roman" w:hAnsi="Times New Roman"/>
          <w:b/>
          <w:color w:val="000000"/>
          <w:sz w:val="24"/>
          <w:szCs w:val="24"/>
        </w:rPr>
        <w:t>A. 365 + 400          B. 570 + 197         C. 348 + 415</w:t>
      </w:r>
    </w:p>
    <w:p w:rsidR="00DA37E6" w:rsidRPr="00047085" w:rsidRDefault="00DA37E6" w:rsidP="003910B9">
      <w:pPr>
        <w:pStyle w:val="NoSpacing"/>
        <w:rPr>
          <w:color w:val="000000"/>
        </w:rPr>
      </w:pPr>
      <w:r w:rsidRPr="00047085">
        <w:rPr>
          <w:rFonts w:ascii="Times New Roman" w:hAnsi="Times New Roman"/>
          <w:color w:val="000000"/>
          <w:sz w:val="28"/>
          <w:szCs w:val="28"/>
        </w:rPr>
        <w:t>----------------------------------------------------------</w:t>
      </w:r>
    </w:p>
    <w:p w:rsidR="00DA37E6" w:rsidRPr="00047085" w:rsidRDefault="00DA37E6" w:rsidP="003910B9">
      <w:pPr>
        <w:pStyle w:val="NoSpacing"/>
        <w:rPr>
          <w:rFonts w:ascii="Times New Roman" w:hAnsi="Times New Roman"/>
          <w:b/>
          <w:color w:val="000000"/>
          <w:sz w:val="24"/>
          <w:szCs w:val="24"/>
        </w:rPr>
      </w:pPr>
      <w:r w:rsidRPr="00047085">
        <w:rPr>
          <w:rFonts w:ascii="Times New Roman" w:hAnsi="Times New Roman"/>
          <w:b/>
          <w:color w:val="000000"/>
          <w:sz w:val="24"/>
          <w:szCs w:val="24"/>
        </w:rPr>
        <w:t>50-) 352  +  263 =  ?  işlemi sonucunun en yakın onluğa yuvarlanmış hali hangisidir?</w:t>
      </w:r>
    </w:p>
    <w:p w:rsidR="00DA37E6" w:rsidRPr="00047085" w:rsidRDefault="00DA37E6" w:rsidP="003910B9">
      <w:pPr>
        <w:pStyle w:val="NoSpacing"/>
        <w:rPr>
          <w:rFonts w:ascii="Times New Roman" w:hAnsi="Times New Roman"/>
          <w:b/>
          <w:color w:val="000000"/>
          <w:sz w:val="24"/>
          <w:szCs w:val="24"/>
        </w:rPr>
      </w:pPr>
      <w:r w:rsidRPr="00047085">
        <w:rPr>
          <w:rFonts w:ascii="Times New Roman" w:hAnsi="Times New Roman"/>
          <w:b/>
          <w:color w:val="000000"/>
          <w:sz w:val="24"/>
          <w:szCs w:val="24"/>
        </w:rPr>
        <w:t>A. 615                       B. 610                        C. 620</w:t>
      </w:r>
    </w:p>
    <w:p w:rsidR="00DA37E6" w:rsidRPr="00047085" w:rsidRDefault="00DA37E6" w:rsidP="006F34FE">
      <w:pPr>
        <w:pStyle w:val="NoSpacing"/>
        <w:rPr>
          <w:color w:val="000000"/>
        </w:rPr>
      </w:pPr>
      <w:r w:rsidRPr="00047085">
        <w:rPr>
          <w:rFonts w:ascii="Times New Roman" w:hAnsi="Times New Roman"/>
          <w:color w:val="000000"/>
          <w:sz w:val="28"/>
          <w:szCs w:val="28"/>
        </w:rPr>
        <w:t>----------------------------------------------------------</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51-)</w:t>
      </w:r>
      <w:r w:rsidRPr="00047085">
        <w:rPr>
          <w:rFonts w:ascii="Times New Roman" w:hAnsi="Times New Roman"/>
          <w:b/>
          <w:bCs/>
          <w:color w:val="000000"/>
          <w:sz w:val="24"/>
          <w:szCs w:val="24"/>
          <w:shd w:val="clear" w:color="auto" w:fill="FFFFFF"/>
        </w:rPr>
        <w:t>Aşağıdaki işlemlerden hangisi y</w:t>
      </w:r>
      <w:r w:rsidRPr="00047085">
        <w:rPr>
          <w:rFonts w:ascii="Times New Roman" w:hAnsi="Times New Roman"/>
          <w:b/>
          <w:bCs/>
          <w:color w:val="000000"/>
          <w:sz w:val="24"/>
          <w:szCs w:val="24"/>
          <w:u w:val="single"/>
          <w:shd w:val="clear" w:color="auto" w:fill="FFFFFF"/>
        </w:rPr>
        <w:t>anlıştır</w:t>
      </w:r>
      <w:r w:rsidRPr="00047085">
        <w:rPr>
          <w:rFonts w:ascii="Times New Roman" w:hAnsi="Times New Roman"/>
          <w:b/>
          <w:bCs/>
          <w:color w:val="000000"/>
          <w:sz w:val="24"/>
          <w:szCs w:val="24"/>
          <w:shd w:val="clear" w:color="auto" w:fill="FFFFFF"/>
        </w:rPr>
        <w:t>?</w:t>
      </w:r>
    </w:p>
    <w:p w:rsidR="00DA37E6" w:rsidRPr="00047085" w:rsidRDefault="00DA37E6" w:rsidP="006F34FE">
      <w:pPr>
        <w:pStyle w:val="NoSpacing"/>
        <w:rPr>
          <w:rFonts w:ascii="Times New Roman" w:hAnsi="Times New Roman"/>
          <w:b/>
          <w:color w:val="000000"/>
          <w:sz w:val="24"/>
          <w:szCs w:val="24"/>
          <w:shd w:val="clear" w:color="auto" w:fill="FFFFFF"/>
        </w:rPr>
      </w:pPr>
      <w:r w:rsidRPr="00047085">
        <w:rPr>
          <w:rFonts w:ascii="Times New Roman" w:hAnsi="Times New Roman"/>
          <w:b/>
          <w:color w:val="000000"/>
          <w:sz w:val="24"/>
          <w:szCs w:val="24"/>
          <w:shd w:val="clear" w:color="auto" w:fill="FFFFFF"/>
        </w:rPr>
        <w:t xml:space="preserve"> A.  638+258=896                        </w:t>
      </w:r>
    </w:p>
    <w:p w:rsidR="00DA37E6" w:rsidRPr="00047085" w:rsidRDefault="00DA37E6" w:rsidP="006F34FE">
      <w:pPr>
        <w:pStyle w:val="NoSpacing"/>
        <w:rPr>
          <w:rFonts w:ascii="Times New Roman" w:hAnsi="Times New Roman"/>
          <w:b/>
          <w:color w:val="000000"/>
          <w:sz w:val="24"/>
          <w:szCs w:val="24"/>
          <w:shd w:val="clear" w:color="auto" w:fill="FFFFFF"/>
        </w:rPr>
      </w:pPr>
      <w:r w:rsidRPr="00047085">
        <w:rPr>
          <w:rFonts w:ascii="Times New Roman" w:hAnsi="Times New Roman"/>
          <w:b/>
          <w:color w:val="000000"/>
          <w:sz w:val="24"/>
          <w:szCs w:val="24"/>
          <w:shd w:val="clear" w:color="auto" w:fill="FFFFFF"/>
        </w:rPr>
        <w:t xml:space="preserve"> B.  524+77=601                            </w:t>
      </w:r>
    </w:p>
    <w:p w:rsidR="00DA37E6" w:rsidRPr="00047085" w:rsidRDefault="00DA37E6" w:rsidP="006F34FE">
      <w:pPr>
        <w:pStyle w:val="NoSpacing"/>
        <w:rPr>
          <w:rFonts w:ascii="Times New Roman" w:hAnsi="Times New Roman"/>
          <w:b/>
          <w:color w:val="000000"/>
          <w:sz w:val="24"/>
          <w:szCs w:val="24"/>
          <w:shd w:val="clear" w:color="auto" w:fill="FFFFFF"/>
        </w:rPr>
      </w:pPr>
      <w:r w:rsidRPr="00047085">
        <w:rPr>
          <w:rFonts w:ascii="Times New Roman" w:hAnsi="Times New Roman"/>
          <w:b/>
          <w:color w:val="000000"/>
          <w:sz w:val="24"/>
          <w:szCs w:val="24"/>
          <w:shd w:val="clear" w:color="auto" w:fill="FFFFFF"/>
        </w:rPr>
        <w:t xml:space="preserve"> </w:t>
      </w:r>
      <w:r w:rsidRPr="00047085">
        <w:rPr>
          <w:rFonts w:ascii="Times New Roman" w:hAnsi="Times New Roman"/>
          <w:b/>
          <w:color w:val="000000"/>
          <w:sz w:val="24"/>
          <w:szCs w:val="24"/>
        </w:rPr>
        <w:t>C.  707+105=802</w:t>
      </w:r>
    </w:p>
    <w:p w:rsidR="00DA37E6" w:rsidRPr="00047085" w:rsidRDefault="00DA37E6" w:rsidP="006F34FE">
      <w:pPr>
        <w:pStyle w:val="NoSpacing"/>
        <w:rPr>
          <w:rFonts w:ascii="Times New Roman" w:hAnsi="Times New Roman"/>
          <w:color w:val="000000"/>
          <w:sz w:val="28"/>
          <w:szCs w:val="28"/>
        </w:rPr>
      </w:pPr>
      <w:r w:rsidRPr="00047085">
        <w:rPr>
          <w:rFonts w:ascii="Times New Roman" w:hAnsi="Times New Roman"/>
          <w:color w:val="000000"/>
          <w:sz w:val="28"/>
          <w:szCs w:val="28"/>
        </w:rPr>
        <w:t>----------------------------------------------------------</w:t>
      </w:r>
    </w:p>
    <w:p w:rsidR="00DA37E6" w:rsidRPr="00047085" w:rsidRDefault="00DA37E6" w:rsidP="006F34FE">
      <w:pPr>
        <w:pStyle w:val="NoSpacing"/>
        <w:rPr>
          <w:color w:val="000000"/>
        </w:rPr>
      </w:pPr>
    </w:p>
    <w:p w:rsidR="00DA37E6" w:rsidRPr="00047085" w:rsidRDefault="00DA37E6" w:rsidP="006F34FE">
      <w:pPr>
        <w:pStyle w:val="NoSpacing"/>
        <w:rPr>
          <w:rFonts w:ascii="Times New Roman" w:hAnsi="Times New Roman"/>
          <w:b/>
          <w:color w:val="000000"/>
          <w:sz w:val="24"/>
          <w:szCs w:val="24"/>
        </w:rPr>
      </w:pPr>
    </w:p>
    <w:p w:rsidR="00DA37E6" w:rsidRPr="00047085" w:rsidRDefault="00DA37E6" w:rsidP="006F34FE">
      <w:pPr>
        <w:pStyle w:val="NoSpacing"/>
        <w:rPr>
          <w:rFonts w:ascii="Times New Roman" w:hAnsi="Times New Roman"/>
          <w:b/>
          <w:color w:val="000000"/>
          <w:sz w:val="24"/>
          <w:szCs w:val="24"/>
        </w:rPr>
      </w:pPr>
    </w:p>
    <w:p w:rsidR="00DA37E6" w:rsidRPr="00047085" w:rsidRDefault="00DA37E6" w:rsidP="006F34FE">
      <w:pPr>
        <w:pStyle w:val="NoSpacing"/>
        <w:rPr>
          <w:rFonts w:ascii="Times New Roman" w:hAnsi="Times New Roman"/>
          <w:b/>
          <w:color w:val="000000"/>
          <w:sz w:val="24"/>
          <w:szCs w:val="24"/>
        </w:rPr>
      </w:pP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52-)  4B5 + 26A= 723 işleminde A ve B yerine</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gelecek sayıların toplamı kaçtır?</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12</w:t>
      </w:r>
      <w:r w:rsidRPr="00047085">
        <w:rPr>
          <w:rFonts w:ascii="Times New Roman" w:hAnsi="Times New Roman"/>
          <w:b/>
          <w:color w:val="000000"/>
          <w:sz w:val="24"/>
          <w:szCs w:val="24"/>
        </w:rPr>
        <w:tab/>
      </w:r>
      <w:r w:rsidRPr="00047085">
        <w:rPr>
          <w:rFonts w:ascii="Times New Roman" w:hAnsi="Times New Roman"/>
          <w:b/>
          <w:color w:val="000000"/>
          <w:sz w:val="24"/>
          <w:szCs w:val="24"/>
        </w:rPr>
        <w:tab/>
        <w:t xml:space="preserve">   B. 13</w:t>
      </w:r>
      <w:r w:rsidRPr="00047085">
        <w:rPr>
          <w:rFonts w:ascii="Times New Roman" w:hAnsi="Times New Roman"/>
          <w:b/>
          <w:color w:val="000000"/>
          <w:sz w:val="24"/>
          <w:szCs w:val="24"/>
        </w:rPr>
        <w:tab/>
      </w:r>
      <w:r w:rsidRPr="00047085">
        <w:rPr>
          <w:rFonts w:ascii="Times New Roman" w:hAnsi="Times New Roman"/>
          <w:b/>
          <w:color w:val="000000"/>
          <w:sz w:val="24"/>
          <w:szCs w:val="24"/>
        </w:rPr>
        <w:tab/>
        <w:t xml:space="preserve">            C. 14</w:t>
      </w:r>
    </w:p>
    <w:p w:rsidR="00DA37E6" w:rsidRPr="00047085" w:rsidRDefault="00DA37E6" w:rsidP="00F1188B">
      <w:pPr>
        <w:pStyle w:val="NoSpacing"/>
        <w:rPr>
          <w:color w:val="000000"/>
        </w:rPr>
      </w:pPr>
      <w:r w:rsidRPr="00047085">
        <w:rPr>
          <w:rFonts w:ascii="Times New Roman" w:hAnsi="Times New Roman"/>
          <w:b/>
          <w:color w:val="000000"/>
        </w:rPr>
        <w:t xml:space="preserve">  </w:t>
      </w:r>
      <w:r w:rsidRPr="00047085">
        <w:rPr>
          <w:rFonts w:ascii="Times New Roman" w:hAnsi="Times New Roman"/>
          <w:color w:val="000000"/>
          <w:sz w:val="28"/>
          <w:szCs w:val="28"/>
        </w:rPr>
        <w:t>----------------------------------------------------------</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8"/>
          <w:szCs w:val="28"/>
        </w:rPr>
        <w:t xml:space="preserve">    </w:t>
      </w:r>
      <w:r w:rsidRPr="00047085">
        <w:rPr>
          <w:rFonts w:ascii="Times New Roman" w:hAnsi="Times New Roman"/>
          <w:b/>
          <w:color w:val="000000"/>
          <w:sz w:val="24"/>
          <w:szCs w:val="24"/>
        </w:rPr>
        <w:t>53-)   5+A=7</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A+3=B                             </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B+C=9   işlemine göre A+B+C=?  İşleminin</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sonucu kaçtır?</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8     </w:t>
      </w:r>
      <w:r w:rsidRPr="00047085">
        <w:rPr>
          <w:rFonts w:ascii="Times New Roman" w:hAnsi="Times New Roman"/>
          <w:b/>
          <w:color w:val="000000"/>
          <w:sz w:val="24"/>
          <w:szCs w:val="24"/>
        </w:rPr>
        <w:tab/>
        <w:t xml:space="preserve">                    B. 9</w:t>
      </w:r>
      <w:r w:rsidRPr="00047085">
        <w:rPr>
          <w:rFonts w:ascii="Times New Roman" w:hAnsi="Times New Roman"/>
          <w:b/>
          <w:color w:val="000000"/>
          <w:sz w:val="24"/>
          <w:szCs w:val="24"/>
        </w:rPr>
        <w:tab/>
        <w:t xml:space="preserve">               C. 11</w:t>
      </w:r>
    </w:p>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color w:val="000000"/>
          <w:sz w:val="28"/>
          <w:szCs w:val="28"/>
        </w:rPr>
        <w:t xml:space="preserve"> ----------------------------------------------------------</w:t>
      </w:r>
    </w:p>
    <w:tbl>
      <w:tblPr>
        <w:tblpPr w:leftFromText="141" w:rightFromText="141" w:vertAnchor="text" w:horzAnchor="page" w:tblpX="1678" w:tblpY="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6"/>
        <w:gridCol w:w="767"/>
        <w:gridCol w:w="767"/>
      </w:tblGrid>
      <w:tr w:rsidR="00DA37E6" w:rsidRPr="00B1751C" w:rsidTr="00B1751C">
        <w:trPr>
          <w:trHeight w:val="265"/>
        </w:trPr>
        <w:tc>
          <w:tcPr>
            <w:tcW w:w="766" w:type="dxa"/>
          </w:tcPr>
          <w:p w:rsidR="00DA37E6" w:rsidRPr="00B1751C" w:rsidRDefault="00DA37E6" w:rsidP="00B1751C">
            <w:pPr>
              <w:spacing w:after="0" w:line="240" w:lineRule="auto"/>
              <w:rPr>
                <w:rFonts w:ascii="Times New Roman" w:hAnsi="Times New Roman"/>
                <w:b/>
                <w:color w:val="000000"/>
                <w:sz w:val="24"/>
                <w:szCs w:val="24"/>
              </w:rPr>
            </w:pPr>
          </w:p>
        </w:tc>
        <w:tc>
          <w:tcPr>
            <w:tcW w:w="767"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20</w:t>
            </w:r>
          </w:p>
        </w:tc>
        <w:tc>
          <w:tcPr>
            <w:tcW w:w="767" w:type="dxa"/>
          </w:tcPr>
          <w:p w:rsidR="00DA37E6" w:rsidRPr="00B1751C" w:rsidRDefault="00DA37E6" w:rsidP="00B1751C">
            <w:pPr>
              <w:spacing w:after="0" w:line="240" w:lineRule="auto"/>
              <w:rPr>
                <w:rFonts w:ascii="Times New Roman" w:hAnsi="Times New Roman"/>
                <w:b/>
                <w:color w:val="000000"/>
                <w:sz w:val="24"/>
                <w:szCs w:val="24"/>
              </w:rPr>
            </w:pPr>
          </w:p>
        </w:tc>
      </w:tr>
      <w:tr w:rsidR="00DA37E6" w:rsidRPr="00B1751C" w:rsidTr="00B1751C">
        <w:trPr>
          <w:trHeight w:val="250"/>
        </w:trPr>
        <w:tc>
          <w:tcPr>
            <w:tcW w:w="766"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w:t>
            </w:r>
          </w:p>
        </w:tc>
        <w:tc>
          <w:tcPr>
            <w:tcW w:w="767" w:type="dxa"/>
          </w:tcPr>
          <w:p w:rsidR="00DA37E6" w:rsidRPr="00B1751C" w:rsidRDefault="00DA37E6" w:rsidP="00B1751C">
            <w:pPr>
              <w:spacing w:after="0" w:line="240" w:lineRule="auto"/>
              <w:rPr>
                <w:rFonts w:ascii="Times New Roman" w:hAnsi="Times New Roman"/>
                <w:b/>
                <w:color w:val="000000"/>
                <w:sz w:val="24"/>
                <w:szCs w:val="24"/>
              </w:rPr>
            </w:pPr>
          </w:p>
        </w:tc>
        <w:tc>
          <w:tcPr>
            <w:tcW w:w="767"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16</w:t>
            </w:r>
          </w:p>
        </w:tc>
      </w:tr>
      <w:tr w:rsidR="00DA37E6" w:rsidRPr="00B1751C" w:rsidTr="00B1751C">
        <w:trPr>
          <w:trHeight w:val="265"/>
        </w:trPr>
        <w:tc>
          <w:tcPr>
            <w:tcW w:w="766" w:type="dxa"/>
          </w:tcPr>
          <w:p w:rsidR="00DA37E6" w:rsidRPr="00B1751C" w:rsidRDefault="00DA37E6" w:rsidP="00B1751C">
            <w:pPr>
              <w:spacing w:after="0" w:line="240" w:lineRule="auto"/>
              <w:rPr>
                <w:rFonts w:ascii="Times New Roman" w:hAnsi="Times New Roman"/>
                <w:b/>
                <w:color w:val="000000"/>
                <w:sz w:val="24"/>
                <w:szCs w:val="24"/>
              </w:rPr>
            </w:pPr>
          </w:p>
        </w:tc>
        <w:tc>
          <w:tcPr>
            <w:tcW w:w="767" w:type="dxa"/>
          </w:tcPr>
          <w:p w:rsidR="00DA37E6" w:rsidRPr="00B1751C" w:rsidRDefault="00DA37E6" w:rsidP="00B1751C">
            <w:pPr>
              <w:spacing w:after="0" w:line="240" w:lineRule="auto"/>
              <w:rPr>
                <w:rFonts w:ascii="Times New Roman" w:hAnsi="Times New Roman"/>
                <w:b/>
                <w:color w:val="000000"/>
                <w:sz w:val="24"/>
                <w:szCs w:val="24"/>
              </w:rPr>
            </w:pPr>
            <w:r w:rsidRPr="00B1751C">
              <w:rPr>
                <w:rFonts w:ascii="Times New Roman" w:hAnsi="Times New Roman"/>
                <w:b/>
                <w:color w:val="000000"/>
                <w:sz w:val="24"/>
                <w:szCs w:val="24"/>
              </w:rPr>
              <w:t xml:space="preserve">  4</w:t>
            </w:r>
          </w:p>
        </w:tc>
        <w:tc>
          <w:tcPr>
            <w:tcW w:w="767" w:type="dxa"/>
          </w:tcPr>
          <w:p w:rsidR="00DA37E6" w:rsidRPr="00B1751C" w:rsidRDefault="00DA37E6" w:rsidP="00B1751C">
            <w:pPr>
              <w:spacing w:after="0" w:line="240" w:lineRule="auto"/>
              <w:rPr>
                <w:rFonts w:ascii="Times New Roman" w:hAnsi="Times New Roman"/>
                <w:b/>
                <w:color w:val="000000"/>
                <w:sz w:val="24"/>
                <w:szCs w:val="24"/>
              </w:rPr>
            </w:pPr>
          </w:p>
        </w:tc>
      </w:tr>
    </w:tbl>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b/>
          <w:color w:val="000000"/>
          <w:sz w:val="28"/>
          <w:szCs w:val="28"/>
        </w:rPr>
        <w:t xml:space="preserve">    </w:t>
      </w:r>
      <w:r w:rsidRPr="00047085">
        <w:rPr>
          <w:rFonts w:ascii="Times New Roman" w:hAnsi="Times New Roman"/>
          <w:b/>
          <w:color w:val="000000"/>
          <w:sz w:val="24"/>
          <w:szCs w:val="24"/>
        </w:rPr>
        <w:t xml:space="preserve">54-)   </w:t>
      </w: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şekilde karelerdeki sayılar soldan</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sağa, yukarıdan aşağıya toplamları 30’dur.</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Buna göre “?” yerine kaç gelmelidir?</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7                         B) 8                            C) 9</w:t>
      </w:r>
    </w:p>
    <w:p w:rsidR="00DA37E6" w:rsidRPr="00047085" w:rsidRDefault="00DA37E6" w:rsidP="006F34FE">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55-)            3   5   8               </w:t>
      </w:r>
    </w:p>
    <w:p w:rsidR="00DA37E6" w:rsidRPr="00047085" w:rsidRDefault="00DA37E6" w:rsidP="000B5EA7">
      <w:pPr>
        <w:pStyle w:val="NoSpacing"/>
        <w:rPr>
          <w:rFonts w:ascii="Times New Roman" w:hAnsi="Times New Roman"/>
          <w:b/>
          <w:color w:val="000000"/>
          <w:sz w:val="24"/>
          <w:szCs w:val="24"/>
        </w:rPr>
      </w:pPr>
      <w:r>
        <w:rPr>
          <w:noProof/>
        </w:rPr>
        <w:pict>
          <v:line id="_x0000_s1378" style="position:absolute;z-index:251697152" from="55.6pt,12.55pt" to="118.6pt,12.55pt"/>
        </w:pict>
      </w:r>
      <w:r>
        <w:rPr>
          <w:noProof/>
        </w:rPr>
        <w:pict>
          <v:rect id="_x0000_s1379" style="position:absolute;margin-left:82.6pt;margin-top:3.55pt;width:9pt;height:9pt;z-index:251696128"/>
        </w:pict>
      </w:r>
      <w:r w:rsidRPr="00047085">
        <w:rPr>
          <w:rFonts w:ascii="Times New Roman" w:hAnsi="Times New Roman"/>
          <w:b/>
          <w:color w:val="000000"/>
          <w:sz w:val="24"/>
          <w:szCs w:val="24"/>
        </w:rPr>
        <w:t xml:space="preserve">                  +   2        2               </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6   2   0                           </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Yandaki toplama işleminde verilmeyen kutu</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içindeki rakam aşağıdakilerden hangisidir?</w:t>
      </w:r>
    </w:p>
    <w:p w:rsidR="00DA37E6" w:rsidRPr="00047085" w:rsidRDefault="00DA37E6" w:rsidP="000B5EA7">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A) 1                        B) 3                          C)  6</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0B5EA7">
      <w:pPr>
        <w:rPr>
          <w:color w:val="000000"/>
        </w:rPr>
      </w:pPr>
      <w:r w:rsidRPr="00047085">
        <w:rPr>
          <w:rFonts w:ascii="Times New Roman" w:hAnsi="Times New Roman"/>
          <w:b/>
          <w:color w:val="000000"/>
          <w:sz w:val="24"/>
          <w:szCs w:val="24"/>
        </w:rPr>
        <w:t xml:space="preserve">     56-)                                     </w:t>
      </w:r>
      <w:r>
        <w:rPr>
          <w:noProof/>
        </w:rPr>
        <w:pict>
          <v:rect id="_x0000_s1380" style="position:absolute;margin-left:146.65pt;margin-top:15.15pt;width:36pt;height:23.1pt;z-index:251709440;mso-position-horizontal-relative:text;mso-position-vertical-relative:text">
            <v:textbox style="mso-next-textbox:#_x0000_s1380">
              <w:txbxContent>
                <w:p w:rsidR="00DA37E6" w:rsidRPr="000B5EA7" w:rsidRDefault="00DA37E6" w:rsidP="000B5EA7">
                  <w:pPr>
                    <w:rPr>
                      <w:rFonts w:ascii="Times New Roman" w:hAnsi="Times New Roman"/>
                      <w:b/>
                      <w:sz w:val="24"/>
                      <w:szCs w:val="24"/>
                    </w:rPr>
                  </w:pPr>
                  <w:r w:rsidRPr="000B5EA7">
                    <w:rPr>
                      <w:rFonts w:ascii="Times New Roman" w:hAnsi="Times New Roman"/>
                      <w:b/>
                      <w:sz w:val="24"/>
                      <w:szCs w:val="24"/>
                    </w:rPr>
                    <w:t>138</w:t>
                  </w:r>
                </w:p>
              </w:txbxContent>
            </v:textbox>
          </v:rect>
        </w:pict>
      </w:r>
      <w:r>
        <w:rPr>
          <w:noProof/>
        </w:rPr>
        <w:pict>
          <v:rect id="_x0000_s1381" style="position:absolute;margin-left:79.5pt;margin-top:15.15pt;width:36pt;height:23.1pt;z-index:251708416;mso-position-horizontal-relative:text;mso-position-vertical-relative:text">
            <v:textbox style="mso-next-textbox:#_x0000_s1381">
              <w:txbxContent>
                <w:p w:rsidR="00DA37E6" w:rsidRPr="000B5EA7" w:rsidRDefault="00DA37E6" w:rsidP="000B5EA7">
                  <w:pPr>
                    <w:rPr>
                      <w:rFonts w:ascii="Times New Roman" w:hAnsi="Times New Roman"/>
                      <w:b/>
                      <w:sz w:val="24"/>
                      <w:szCs w:val="24"/>
                    </w:rPr>
                  </w:pPr>
                  <w:r w:rsidRPr="000B5EA7">
                    <w:rPr>
                      <w:rFonts w:ascii="Times New Roman" w:hAnsi="Times New Roman"/>
                      <w:b/>
                      <w:sz w:val="24"/>
                      <w:szCs w:val="24"/>
                    </w:rPr>
                    <w:t>144</w:t>
                  </w:r>
                </w:p>
              </w:txbxContent>
            </v:textbox>
          </v:rect>
        </w:pict>
      </w:r>
      <w:r>
        <w:rPr>
          <w:noProof/>
        </w:rPr>
        <w:pict>
          <v:rect id="_x0000_s1382" style="position:absolute;margin-left:12.15pt;margin-top:15.15pt;width:36pt;height:23.05pt;z-index:251707392;mso-position-horizontal-relative:text;mso-position-vertical-relative:text">
            <v:textbox style="mso-next-textbox:#_x0000_s1382">
              <w:txbxContent>
                <w:p w:rsidR="00DA37E6" w:rsidRPr="000B5EA7" w:rsidRDefault="00DA37E6" w:rsidP="000B5EA7">
                  <w:pPr>
                    <w:rPr>
                      <w:rFonts w:ascii="Times New Roman" w:hAnsi="Times New Roman"/>
                      <w:b/>
                      <w:sz w:val="24"/>
                      <w:szCs w:val="24"/>
                    </w:rPr>
                  </w:pPr>
                  <w:r w:rsidRPr="000B5EA7">
                    <w:rPr>
                      <w:rFonts w:ascii="Times New Roman" w:hAnsi="Times New Roman"/>
                      <w:b/>
                      <w:sz w:val="24"/>
                      <w:szCs w:val="24"/>
                    </w:rPr>
                    <w:t>396</w:t>
                  </w:r>
                </w:p>
              </w:txbxContent>
            </v:textbox>
          </v:rect>
        </w:pict>
      </w:r>
    </w:p>
    <w:p w:rsidR="00DA37E6" w:rsidRPr="00047085" w:rsidRDefault="00DA37E6" w:rsidP="000B5EA7">
      <w:pPr>
        <w:rPr>
          <w:b/>
          <w:color w:val="000000"/>
        </w:rPr>
      </w:pPr>
      <w:r>
        <w:rPr>
          <w:noProof/>
        </w:rPr>
        <w:pict>
          <v:line id="_x0000_s1383" style="position:absolute;flip:x;z-index:251701248" from="142.5pt,18.8pt" to="169.5pt,36.8pt">
            <v:stroke endarrow="block"/>
          </v:line>
        </w:pict>
      </w:r>
      <w:r>
        <w:rPr>
          <w:noProof/>
        </w:rPr>
        <w:pict>
          <v:line id="_x0000_s1384" style="position:absolute;z-index:251700224" from="106.5pt,18.8pt" to="133.5pt,36.8pt">
            <v:stroke endarrow="block"/>
          </v:line>
        </w:pict>
      </w:r>
      <w:r>
        <w:rPr>
          <w:noProof/>
        </w:rPr>
        <w:pict>
          <v:line id="_x0000_s1385" style="position:absolute;flip:x;z-index:251699200" from="70.5pt,12.8pt" to="97.5pt,30.8pt">
            <v:stroke endarrow="block"/>
          </v:line>
        </w:pict>
      </w:r>
      <w:r>
        <w:rPr>
          <w:noProof/>
        </w:rPr>
        <w:pict>
          <v:line id="_x0000_s1386" style="position:absolute;z-index:251698176" from="34.5pt,12.8pt" to="61.5pt,30.8pt">
            <v:stroke endarrow="block"/>
          </v:line>
        </w:pict>
      </w:r>
    </w:p>
    <w:p w:rsidR="00DA37E6" w:rsidRPr="00047085" w:rsidRDefault="00DA37E6" w:rsidP="000B5EA7">
      <w:pPr>
        <w:rPr>
          <w:b/>
          <w:color w:val="000000"/>
          <w:sz w:val="2"/>
          <w:szCs w:val="2"/>
        </w:rPr>
      </w:pPr>
    </w:p>
    <w:p w:rsidR="00DA37E6" w:rsidRPr="00047085" w:rsidRDefault="00DA37E6" w:rsidP="000B5EA7">
      <w:pPr>
        <w:rPr>
          <w:color w:val="000000"/>
        </w:rPr>
      </w:pPr>
      <w:r>
        <w:rPr>
          <w:noProof/>
        </w:rPr>
        <w:pict>
          <v:rect id="_x0000_s1387" style="position:absolute;margin-left:115.5pt;margin-top:19.3pt;width:36pt;height:18pt;z-index:251703296">
            <v:textbox style="mso-next-textbox:#_x0000_s1387">
              <w:txbxContent>
                <w:p w:rsidR="00DA37E6" w:rsidRPr="000501EE" w:rsidRDefault="00DA37E6" w:rsidP="000B5EA7">
                  <w:r>
                    <w:t>.......</w:t>
                  </w:r>
                </w:p>
              </w:txbxContent>
            </v:textbox>
          </v:rect>
        </w:pict>
      </w:r>
      <w:r>
        <w:rPr>
          <w:noProof/>
        </w:rPr>
        <w:pict>
          <v:rect id="_x0000_s1388" style="position:absolute;margin-left:48.15pt;margin-top:19.3pt;width:36pt;height:18pt;z-index:251702272">
            <v:textbox style="mso-next-textbox:#_x0000_s1388">
              <w:txbxContent>
                <w:p w:rsidR="00DA37E6" w:rsidRPr="000501EE" w:rsidRDefault="00DA37E6" w:rsidP="000B5EA7">
                  <w:r>
                    <w:t>…..</w:t>
                  </w:r>
                </w:p>
              </w:txbxContent>
            </v:textbox>
          </v:rect>
        </w:pict>
      </w:r>
      <w:r w:rsidRPr="00047085">
        <w:rPr>
          <w:b/>
          <w:color w:val="000000"/>
          <w:sz w:val="2"/>
          <w:szCs w:val="2"/>
        </w:rPr>
        <w:t xml:space="preserve">                                                                                                                                   </w:t>
      </w:r>
      <w:r w:rsidRPr="00047085">
        <w:rPr>
          <w:b/>
          <w:color w:val="000000"/>
          <w:sz w:val="2"/>
          <w:szCs w:val="2"/>
        </w:rPr>
        <w:tab/>
        <w:t xml:space="preserve">                                                                                           </w:t>
      </w:r>
      <w:r w:rsidRPr="00047085">
        <w:rPr>
          <w:color w:val="000000"/>
        </w:rPr>
        <w:t xml:space="preserve">    +                         +</w:t>
      </w:r>
    </w:p>
    <w:p w:rsidR="00DA37E6" w:rsidRPr="00047085" w:rsidRDefault="00DA37E6" w:rsidP="000B5EA7">
      <w:pPr>
        <w:rPr>
          <w:b/>
          <w:color w:val="000000"/>
        </w:rPr>
      </w:pPr>
      <w:r>
        <w:rPr>
          <w:noProof/>
        </w:rPr>
        <w:pict>
          <v:line id="_x0000_s1389" style="position:absolute;flip:x;z-index:251705344" from="106.5pt,24.7pt" to="133.5pt,42.7pt">
            <v:stroke endarrow="block"/>
          </v:line>
        </w:pict>
      </w:r>
      <w:r>
        <w:rPr>
          <w:noProof/>
        </w:rPr>
        <w:pict>
          <v:line id="_x0000_s1390" style="position:absolute;z-index:251704320" from="70.5pt,24.7pt" to="97.5pt,42.7pt">
            <v:stroke endarrow="block"/>
          </v:line>
        </w:pict>
      </w:r>
    </w:p>
    <w:p w:rsidR="00DA37E6" w:rsidRPr="00047085" w:rsidRDefault="00DA37E6" w:rsidP="000B5EA7">
      <w:pPr>
        <w:rPr>
          <w:b/>
          <w:color w:val="000000"/>
        </w:rPr>
      </w:pPr>
    </w:p>
    <w:p w:rsidR="00DA37E6" w:rsidRPr="00047085" w:rsidRDefault="00DA37E6" w:rsidP="000B5EA7">
      <w:pPr>
        <w:rPr>
          <w:b/>
          <w:color w:val="000000"/>
        </w:rPr>
      </w:pPr>
      <w:r>
        <w:rPr>
          <w:noProof/>
        </w:rPr>
        <w:pict>
          <v:rect id="_x0000_s1391" style="position:absolute;margin-left:79.5pt;margin-top:15.9pt;width:36pt;height:23.2pt;z-index:251706368">
            <v:textbox style="mso-next-textbox:#_x0000_s1391">
              <w:txbxContent>
                <w:p w:rsidR="00DA37E6" w:rsidRPr="00A67DE0" w:rsidRDefault="00DA37E6" w:rsidP="000B5EA7">
                  <w:pPr>
                    <w:rPr>
                      <w:b/>
                      <w:sz w:val="24"/>
                      <w:szCs w:val="24"/>
                    </w:rPr>
                  </w:pPr>
                  <w:r>
                    <w:t xml:space="preserve">  </w:t>
                  </w:r>
                  <w:r w:rsidRPr="00A67DE0">
                    <w:rPr>
                      <w:b/>
                      <w:sz w:val="24"/>
                      <w:szCs w:val="24"/>
                    </w:rPr>
                    <w:t>A</w:t>
                  </w:r>
                </w:p>
              </w:txbxContent>
            </v:textbox>
          </v:rect>
        </w:pict>
      </w:r>
      <w:r w:rsidRPr="00047085">
        <w:rPr>
          <w:b/>
          <w:color w:val="000000"/>
        </w:rPr>
        <w:t xml:space="preserve">                                       +</w:t>
      </w:r>
    </w:p>
    <w:p w:rsidR="00DA37E6" w:rsidRPr="00047085" w:rsidRDefault="00DA37E6" w:rsidP="000B5EA7">
      <w:pPr>
        <w:rPr>
          <w:color w:val="000000"/>
        </w:rPr>
      </w:pPr>
      <w:r w:rsidRPr="00047085">
        <w:rPr>
          <w:color w:val="000000"/>
        </w:rPr>
        <w:t xml:space="preserve">                               </w:t>
      </w:r>
    </w:p>
    <w:p w:rsidR="00DA37E6" w:rsidRPr="00047085" w:rsidRDefault="00DA37E6" w:rsidP="000B5EA7">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Yukarıdaki işlem ağında A sayısı kaç olur?</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812                    B.722                     C. 822</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r w:rsidRPr="00047085">
        <w:rPr>
          <w:rFonts w:ascii="Times New Roman" w:hAnsi="Times New Roman"/>
          <w:b/>
          <w:color w:val="000000"/>
          <w:sz w:val="24"/>
          <w:szCs w:val="24"/>
        </w:rPr>
        <w:t xml:space="preserve">         </w:t>
      </w:r>
    </w:p>
    <w:p w:rsidR="00DA37E6" w:rsidRPr="00047085" w:rsidRDefault="00DA37E6" w:rsidP="000B5EA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57-)            </w:t>
      </w:r>
      <w:r w:rsidRPr="00047085">
        <w:rPr>
          <w:rFonts w:ascii="Times New Roman" w:hAnsi="Times New Roman"/>
          <w:b/>
          <w:noProof/>
          <w:color w:val="000000"/>
          <w:sz w:val="24"/>
          <w:szCs w:val="24"/>
        </w:rPr>
        <w:t xml:space="preserve">   </w:t>
      </w:r>
      <w:r w:rsidRPr="00047085">
        <w:rPr>
          <w:rFonts w:ascii="Times New Roman" w:hAnsi="Times New Roman"/>
          <w:b/>
          <w:color w:val="000000"/>
          <w:sz w:val="24"/>
          <w:szCs w:val="24"/>
        </w:rPr>
        <w:t xml:space="preserve">         </w:t>
      </w:r>
      <w:r w:rsidRPr="00047085">
        <w:rPr>
          <w:rFonts w:ascii="Times New Roman" w:hAnsi="Times New Roman"/>
          <w:b/>
          <w:color w:val="000000"/>
          <w:sz w:val="2"/>
          <w:szCs w:val="2"/>
        </w:rPr>
        <w:t xml:space="preserve">     </w:t>
      </w:r>
      <w:r w:rsidRPr="00047085">
        <w:rPr>
          <w:rFonts w:ascii="Times New Roman" w:hAnsi="Times New Roman"/>
          <w:b/>
          <w:noProof/>
          <w:color w:val="000000"/>
          <w:sz w:val="24"/>
          <w:szCs w:val="24"/>
        </w:rPr>
        <w:t xml:space="preserve">1 7 A        </w:t>
      </w:r>
    </w:p>
    <w:p w:rsidR="00DA37E6" w:rsidRPr="00047085" w:rsidRDefault="00DA37E6" w:rsidP="000B5EA7">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3 B 9        </w:t>
      </w:r>
    </w:p>
    <w:p w:rsidR="00DA37E6" w:rsidRPr="00047085" w:rsidRDefault="00DA37E6" w:rsidP="000B5EA7">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  </w:t>
      </w:r>
      <w:r w:rsidRPr="00047085">
        <w:rPr>
          <w:rFonts w:ascii="Times New Roman" w:hAnsi="Times New Roman"/>
          <w:b/>
          <w:noProof/>
          <w:color w:val="000000"/>
          <w:sz w:val="2"/>
          <w:szCs w:val="2"/>
        </w:rPr>
        <w:t xml:space="preserve">   </w:t>
      </w:r>
      <w:r w:rsidRPr="00047085">
        <w:rPr>
          <w:rFonts w:ascii="Times New Roman" w:hAnsi="Times New Roman"/>
          <w:b/>
          <w:noProof/>
          <w:color w:val="000000"/>
          <w:sz w:val="24"/>
          <w:szCs w:val="24"/>
        </w:rPr>
        <w:t xml:space="preserve"> C 6 8                 </w:t>
      </w:r>
    </w:p>
    <w:p w:rsidR="00DA37E6" w:rsidRPr="00047085" w:rsidRDefault="00DA37E6" w:rsidP="000B5EA7">
      <w:pPr>
        <w:pStyle w:val="NoSpacing"/>
        <w:rPr>
          <w:rFonts w:ascii="Times New Roman" w:hAnsi="Times New Roman"/>
          <w:b/>
          <w:noProof/>
          <w:color w:val="000000"/>
          <w:sz w:val="24"/>
          <w:szCs w:val="24"/>
        </w:rPr>
      </w:pPr>
      <w:r>
        <w:rPr>
          <w:noProof/>
        </w:rPr>
        <w:pict>
          <v:line id="_x0000_s1392" style="position:absolute;z-index:251710464" from="82.6pt,-.05pt" to="145.6pt,-.05pt"/>
        </w:pict>
      </w:r>
      <w:r w:rsidRPr="00047085">
        <w:rPr>
          <w:rFonts w:ascii="Times New Roman" w:hAnsi="Times New Roman"/>
          <w:b/>
          <w:noProof/>
          <w:color w:val="000000"/>
          <w:sz w:val="24"/>
          <w:szCs w:val="24"/>
        </w:rPr>
        <w:t xml:space="preserve">                                   9 0 4</w:t>
      </w:r>
    </w:p>
    <w:p w:rsidR="00DA37E6" w:rsidRPr="00047085" w:rsidRDefault="00DA37E6" w:rsidP="00B045D1">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color w:val="000000"/>
        </w:rPr>
        <w:t xml:space="preserve"> </w:t>
      </w:r>
      <w:r w:rsidRPr="00047085">
        <w:rPr>
          <w:rFonts w:ascii="Times New Roman" w:hAnsi="Times New Roman"/>
          <w:b/>
          <w:noProof/>
          <w:color w:val="000000"/>
          <w:sz w:val="24"/>
          <w:szCs w:val="24"/>
        </w:rPr>
        <w:t>Yandaki toplama işleminde (A+B+C) rakamları</w:t>
      </w:r>
    </w:p>
    <w:p w:rsidR="00DA37E6" w:rsidRPr="00047085" w:rsidRDefault="00DA37E6" w:rsidP="00B045D1">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toplamı kaçtır?</w:t>
      </w:r>
    </w:p>
    <w:p w:rsidR="00DA37E6" w:rsidRPr="00047085" w:rsidRDefault="00DA37E6" w:rsidP="00B045D1">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A) 13                      B) 14                      C) 15</w:t>
      </w:r>
    </w:p>
    <w:p w:rsidR="00DA37E6" w:rsidRPr="00047085" w:rsidRDefault="00DA37E6" w:rsidP="00B045D1">
      <w:pPr>
        <w:pStyle w:val="NoSpacing"/>
        <w:rPr>
          <w:rFonts w:ascii="Times New Roman" w:hAnsi="Times New Roman"/>
          <w:b/>
          <w:color w:val="000000"/>
          <w:sz w:val="24"/>
          <w:szCs w:val="24"/>
        </w:rPr>
      </w:pPr>
    </w:p>
    <w:p w:rsidR="00DA37E6" w:rsidRPr="00047085" w:rsidRDefault="00DA37E6" w:rsidP="003910B9">
      <w:pPr>
        <w:rPr>
          <w:color w:val="000000"/>
        </w:rPr>
      </w:pPr>
      <w:r w:rsidRPr="00047085">
        <w:rPr>
          <w:color w:val="000000"/>
        </w:rPr>
        <w:t xml:space="preserve">           </w:t>
      </w:r>
    </w:p>
    <w:tbl>
      <w:tblPr>
        <w:tblpPr w:leftFromText="141" w:rightFromText="141" w:vertAnchor="page" w:horzAnchor="page" w:tblpX="7273" w:tblpY="12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535"/>
        <w:gridCol w:w="535"/>
      </w:tblGrid>
      <w:tr w:rsidR="00DA37E6" w:rsidRPr="00B1751C" w:rsidTr="00B1751C">
        <w:trPr>
          <w:trHeight w:val="403"/>
        </w:trPr>
        <w:tc>
          <w:tcPr>
            <w:tcW w:w="534"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K</w:t>
            </w:r>
          </w:p>
        </w:tc>
        <w:tc>
          <w:tcPr>
            <w:tcW w:w="535"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6</w:t>
            </w:r>
          </w:p>
        </w:tc>
        <w:tc>
          <w:tcPr>
            <w:tcW w:w="535"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5</w:t>
            </w:r>
          </w:p>
        </w:tc>
      </w:tr>
      <w:tr w:rsidR="00DA37E6" w:rsidRPr="00B1751C" w:rsidTr="00B1751C">
        <w:trPr>
          <w:trHeight w:val="381"/>
        </w:trPr>
        <w:tc>
          <w:tcPr>
            <w:tcW w:w="534"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2</w:t>
            </w:r>
          </w:p>
        </w:tc>
        <w:tc>
          <w:tcPr>
            <w:tcW w:w="535"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L</w:t>
            </w:r>
          </w:p>
        </w:tc>
        <w:tc>
          <w:tcPr>
            <w:tcW w:w="535"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9</w:t>
            </w:r>
          </w:p>
        </w:tc>
      </w:tr>
      <w:tr w:rsidR="00DA37E6" w:rsidRPr="00B1751C" w:rsidTr="00B1751C">
        <w:trPr>
          <w:trHeight w:val="403"/>
        </w:trPr>
        <w:tc>
          <w:tcPr>
            <w:tcW w:w="534"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3</w:t>
            </w:r>
          </w:p>
        </w:tc>
        <w:tc>
          <w:tcPr>
            <w:tcW w:w="535"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7</w:t>
            </w:r>
          </w:p>
        </w:tc>
        <w:tc>
          <w:tcPr>
            <w:tcW w:w="535" w:type="dxa"/>
          </w:tcPr>
          <w:p w:rsidR="00DA37E6" w:rsidRPr="00B1751C" w:rsidRDefault="00DA37E6" w:rsidP="00B1751C">
            <w:pPr>
              <w:spacing w:after="0" w:line="240" w:lineRule="auto"/>
              <w:jc w:val="center"/>
              <w:rPr>
                <w:rFonts w:ascii="Times New Roman" w:hAnsi="Times New Roman"/>
                <w:b/>
                <w:color w:val="000000"/>
                <w:sz w:val="24"/>
                <w:szCs w:val="24"/>
              </w:rPr>
            </w:pPr>
            <w:r w:rsidRPr="00B1751C">
              <w:rPr>
                <w:rFonts w:ascii="Times New Roman" w:hAnsi="Times New Roman"/>
                <w:b/>
                <w:color w:val="000000"/>
                <w:sz w:val="24"/>
                <w:szCs w:val="24"/>
              </w:rPr>
              <w:t>M</w:t>
            </w:r>
          </w:p>
        </w:tc>
      </w:tr>
    </w:tbl>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b/>
          <w:color w:val="000000"/>
          <w:sz w:val="24"/>
          <w:szCs w:val="24"/>
        </w:rPr>
        <w:t>58-)</w:t>
      </w: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1188B">
      <w:pPr>
        <w:pStyle w:val="NoSpacing"/>
        <w:rPr>
          <w:rFonts w:ascii="Times New Roman" w:hAnsi="Times New Roman"/>
          <w:b/>
          <w:color w:val="000000"/>
          <w:sz w:val="28"/>
          <w:szCs w:val="28"/>
        </w:rPr>
      </w:pPr>
      <w:r>
        <w:rPr>
          <w:noProof/>
        </w:rPr>
        <w:pict>
          <v:line id="_x0000_s1393" style="position:absolute;z-index:251711488" from="50.7pt,11.15pt" to="148.5pt,11.15pt" strokeweight="2pt"/>
        </w:pict>
      </w:r>
      <w:r w:rsidRPr="00047085">
        <w:rPr>
          <w:rFonts w:ascii="Times New Roman" w:hAnsi="Times New Roman"/>
          <w:b/>
          <w:noProof/>
          <w:color w:val="000000"/>
          <w:sz w:val="24"/>
          <w:szCs w:val="24"/>
        </w:rPr>
        <w:t xml:space="preserve">            +  </w:t>
      </w:r>
    </w:p>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b/>
          <w:color w:val="000000"/>
          <w:sz w:val="28"/>
          <w:szCs w:val="28"/>
        </w:rPr>
        <w:t xml:space="preserve">                  </w:t>
      </w:r>
      <w:r w:rsidRPr="00047085">
        <w:rPr>
          <w:rFonts w:ascii="Times New Roman" w:hAnsi="Times New Roman"/>
          <w:b/>
          <w:noProof/>
          <w:color w:val="000000"/>
          <w:sz w:val="24"/>
          <w:szCs w:val="24"/>
        </w:rPr>
        <w:t xml:space="preserve">8       0       0          </w:t>
      </w:r>
    </w:p>
    <w:p w:rsidR="00DA37E6" w:rsidRPr="00047085" w:rsidRDefault="00DA37E6" w:rsidP="00154D72">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Yukarıdaki toplama işleminde verilmeyen (K+L+M) sayıları toplamı kaçtır?</w:t>
      </w:r>
    </w:p>
    <w:p w:rsidR="00DA37E6" w:rsidRPr="00047085" w:rsidRDefault="00DA37E6" w:rsidP="00154D72">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A) 10                           B) 12                          C) 20      </w:t>
      </w:r>
    </w:p>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8"/>
          <w:szCs w:val="28"/>
          <w:u w:val="single"/>
        </w:rPr>
      </w:pPr>
      <w:r w:rsidRPr="00047085">
        <w:rPr>
          <w:rFonts w:ascii="Times New Roman" w:hAnsi="Times New Roman"/>
          <w:b/>
          <w:color w:val="000000"/>
          <w:sz w:val="24"/>
          <w:szCs w:val="24"/>
        </w:rPr>
        <w:t>59-)</w:t>
      </w:r>
    </w:p>
    <w:p w:rsidR="00DA37E6" w:rsidRPr="00047085" w:rsidRDefault="00DA37E6" w:rsidP="00154D72">
      <w:pPr>
        <w:pStyle w:val="NoSpacing"/>
        <w:rPr>
          <w:rFonts w:ascii="Times New Roman" w:hAnsi="Times New Roman"/>
          <w:b/>
          <w:color w:val="000000"/>
          <w:sz w:val="24"/>
          <w:szCs w:val="24"/>
        </w:rPr>
      </w:pPr>
      <w:r w:rsidRPr="00047085">
        <w:rPr>
          <w:rFonts w:ascii="Times New Roman" w:hAnsi="Times New Roman"/>
          <w:b/>
          <w:color w:val="000000"/>
          <w:sz w:val="28"/>
          <w:szCs w:val="28"/>
          <w:u w:val="single"/>
        </w:rPr>
        <w:t xml:space="preserve">                 </w:t>
      </w:r>
    </w:p>
    <w:p w:rsidR="00DA37E6" w:rsidRPr="00047085" w:rsidRDefault="00DA37E6" w:rsidP="00154D72">
      <w:pPr>
        <w:pStyle w:val="NoSpacing"/>
        <w:rPr>
          <w:rFonts w:ascii="Times New Roman" w:hAnsi="Times New Roman"/>
          <w:b/>
          <w:color w:val="000000"/>
          <w:sz w:val="24"/>
          <w:szCs w:val="24"/>
        </w:rPr>
      </w:pPr>
      <w:r>
        <w:rPr>
          <w:noProof/>
        </w:rPr>
        <w:pict>
          <v:rect id="_x0000_s1394" style="position:absolute;margin-left:121.5pt;margin-top:1.2pt;width:27pt;height:9pt;z-index:251720704"/>
        </w:pict>
      </w:r>
      <w:r>
        <w:rPr>
          <w:noProof/>
        </w:rPr>
        <w:pict>
          <v:line id="_x0000_s1395" style="position:absolute;z-index:251716608" from="88.5pt,8.55pt" to="115.5pt,8.55pt">
            <v:stroke endarrow="block"/>
          </v:line>
        </w:pict>
      </w:r>
      <w:r>
        <w:rPr>
          <w:noProof/>
        </w:rPr>
        <w:pict>
          <v:line id="_x0000_s1396" style="position:absolute;flip:y;z-index:251715584" from="88.5pt,7.8pt" to="88.5pt,34.8pt"/>
        </w:pict>
      </w:r>
      <w:r w:rsidRPr="00047085">
        <w:rPr>
          <w:rFonts w:ascii="Times New Roman" w:hAnsi="Times New Roman"/>
          <w:b/>
          <w:color w:val="000000"/>
          <w:sz w:val="24"/>
          <w:szCs w:val="24"/>
        </w:rPr>
        <w:t xml:space="preserve">            285 </w:t>
      </w:r>
    </w:p>
    <w:p w:rsidR="00DA37E6" w:rsidRPr="00047085" w:rsidRDefault="00DA37E6" w:rsidP="00154D72">
      <w:pPr>
        <w:pStyle w:val="NoSpacing"/>
        <w:rPr>
          <w:rFonts w:ascii="Times New Roman" w:hAnsi="Times New Roman"/>
          <w:b/>
          <w:color w:val="000000"/>
          <w:sz w:val="24"/>
          <w:szCs w:val="24"/>
        </w:rPr>
      </w:pPr>
      <w:r>
        <w:rPr>
          <w:noProof/>
        </w:rPr>
        <w:pict>
          <v:line id="_x0000_s1397" style="position:absolute;z-index:251717632" from="115.5pt,12.75pt" to="169.5pt,12.75pt"/>
        </w:pict>
      </w:r>
      <w:r>
        <w:rPr>
          <w:noProof/>
        </w:rPr>
        <w:pict>
          <v:line id="_x0000_s1398" style="position:absolute;z-index:251712512" from="16.5pt,12.75pt" to="61.5pt,12.75pt"/>
        </w:pict>
      </w:r>
      <w:r w:rsidRPr="00047085">
        <w:rPr>
          <w:rFonts w:ascii="Times New Roman" w:hAnsi="Times New Roman"/>
          <w:b/>
          <w:color w:val="000000"/>
          <w:sz w:val="24"/>
          <w:szCs w:val="24"/>
        </w:rPr>
        <w:t xml:space="preserve">      +    158                  +     349</w:t>
      </w:r>
    </w:p>
    <w:p w:rsidR="00DA37E6" w:rsidRPr="00047085" w:rsidRDefault="00DA37E6" w:rsidP="00154D72">
      <w:pPr>
        <w:pStyle w:val="NoSpacing"/>
        <w:rPr>
          <w:rFonts w:ascii="Times New Roman" w:hAnsi="Times New Roman"/>
          <w:b/>
          <w:color w:val="000000"/>
          <w:sz w:val="24"/>
          <w:szCs w:val="24"/>
        </w:rPr>
      </w:pPr>
      <w:r>
        <w:rPr>
          <w:noProof/>
        </w:rPr>
        <w:pict>
          <v:shape id="_x0000_s1399" type="#_x0000_t12" style="position:absolute;margin-left:126.45pt;margin-top:8.7pt;width:27pt;height:27pt;z-index:251718656" strokeweight="1.5pt"/>
        </w:pict>
      </w:r>
      <w:r>
        <w:rPr>
          <w:noProof/>
        </w:rPr>
        <w:pict>
          <v:line id="_x0000_s1400" style="position:absolute;z-index:251714560" from="61.5pt,8.7pt" to="88.5pt,8.7pt"/>
        </w:pict>
      </w:r>
      <w:r>
        <w:rPr>
          <w:noProof/>
        </w:rPr>
        <w:pict>
          <v:rect id="_x0000_s1401" style="position:absolute;margin-left:25.5pt;margin-top:8.7pt;width:27pt;height:9pt;z-index:251713536"/>
        </w:pict>
      </w:r>
      <w:r w:rsidRPr="00047085">
        <w:rPr>
          <w:rFonts w:ascii="Times New Roman" w:hAnsi="Times New Roman"/>
          <w:b/>
          <w:color w:val="000000"/>
          <w:sz w:val="24"/>
          <w:szCs w:val="24"/>
        </w:rPr>
        <w:t xml:space="preserve">     </w:t>
      </w:r>
    </w:p>
    <w:p w:rsidR="00DA37E6" w:rsidRPr="00047085" w:rsidRDefault="00DA37E6" w:rsidP="00154D72">
      <w:pPr>
        <w:pStyle w:val="NoSpacing"/>
        <w:rPr>
          <w:rFonts w:ascii="Times New Roman" w:hAnsi="Times New Roman"/>
          <w:b/>
          <w:color w:val="000000"/>
          <w:sz w:val="24"/>
          <w:szCs w:val="24"/>
        </w:rPr>
      </w:pPr>
    </w:p>
    <w:p w:rsidR="00DA37E6" w:rsidRPr="00047085" w:rsidRDefault="00DA37E6" w:rsidP="00154D72">
      <w:pPr>
        <w:pStyle w:val="NoSpacing"/>
        <w:rPr>
          <w:rFonts w:ascii="Times New Roman" w:hAnsi="Times New Roman"/>
          <w:b/>
          <w:color w:val="000000"/>
          <w:sz w:val="24"/>
          <w:szCs w:val="24"/>
        </w:rPr>
      </w:pPr>
      <w:r>
        <w:rPr>
          <w:noProof/>
        </w:rPr>
        <w:pict>
          <v:shape id="_x0000_s1402" type="#_x0000_t12" style="position:absolute;margin-left:176.7pt;margin-top:5.85pt;width:27pt;height:27pt;z-index:251719680" strokeweight="1.5pt"/>
        </w:pict>
      </w:r>
    </w:p>
    <w:p w:rsidR="00DA37E6" w:rsidRPr="00047085" w:rsidRDefault="00DA37E6" w:rsidP="00154D72">
      <w:pPr>
        <w:pStyle w:val="NoSpacing"/>
        <w:rPr>
          <w:rFonts w:ascii="Times New Roman" w:hAnsi="Times New Roman"/>
          <w:b/>
          <w:color w:val="000000"/>
          <w:sz w:val="24"/>
          <w:szCs w:val="24"/>
        </w:rPr>
      </w:pPr>
      <w:r w:rsidRPr="00047085">
        <w:rPr>
          <w:rFonts w:ascii="Times New Roman" w:hAnsi="Times New Roman"/>
          <w:b/>
          <w:color w:val="000000"/>
          <w:sz w:val="24"/>
          <w:szCs w:val="24"/>
        </w:rPr>
        <w:t>Yukarıdaki işlemler sırasına göre               kaç olur?</w:t>
      </w:r>
    </w:p>
    <w:p w:rsidR="00DA37E6" w:rsidRPr="00047085" w:rsidRDefault="00DA37E6" w:rsidP="00154D72">
      <w:pPr>
        <w:pStyle w:val="NoSpacing"/>
        <w:rPr>
          <w:rFonts w:ascii="Times New Roman" w:hAnsi="Times New Roman"/>
          <w:b/>
          <w:color w:val="000000"/>
          <w:sz w:val="24"/>
          <w:szCs w:val="24"/>
        </w:rPr>
      </w:pPr>
    </w:p>
    <w:p w:rsidR="00DA37E6" w:rsidRPr="00047085" w:rsidRDefault="00DA37E6" w:rsidP="00154D72">
      <w:pPr>
        <w:pStyle w:val="NoSpacing"/>
        <w:rPr>
          <w:rFonts w:ascii="Times New Roman" w:hAnsi="Times New Roman"/>
          <w:b/>
          <w:color w:val="000000"/>
          <w:sz w:val="24"/>
          <w:szCs w:val="24"/>
        </w:rPr>
      </w:pPr>
      <w:r w:rsidRPr="00047085">
        <w:rPr>
          <w:rFonts w:ascii="Times New Roman" w:hAnsi="Times New Roman"/>
          <w:b/>
          <w:color w:val="000000"/>
          <w:sz w:val="24"/>
          <w:szCs w:val="24"/>
        </w:rPr>
        <w:t>A. 792                    B. 443                             C.782</w:t>
      </w:r>
    </w:p>
    <w:p w:rsidR="00DA37E6" w:rsidRPr="00047085" w:rsidRDefault="00DA37E6" w:rsidP="003910B9">
      <w:pPr>
        <w:pStyle w:val="NoSpacing"/>
        <w:rPr>
          <w:rFonts w:ascii="Times New Roman" w:hAnsi="Times New Roman"/>
          <w:b/>
          <w:color w:val="000000"/>
          <w:sz w:val="28"/>
          <w:szCs w:val="28"/>
          <w:u w:val="single"/>
        </w:rPr>
      </w:pPr>
      <w:r w:rsidRPr="00047085">
        <w:rPr>
          <w:rFonts w:ascii="Times New Roman" w:hAnsi="Times New Roman"/>
          <w:color w:val="000000"/>
          <w:sz w:val="28"/>
          <w:szCs w:val="28"/>
        </w:rPr>
        <w:t>----------------------------------------------------------</w:t>
      </w:r>
    </w:p>
    <w:p w:rsidR="00DA37E6" w:rsidRPr="00047085" w:rsidRDefault="00DA37E6" w:rsidP="00154D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b/>
          <w:color w:val="000000"/>
          <w:sz w:val="28"/>
          <w:szCs w:val="28"/>
          <w:u w:val="single"/>
        </w:rPr>
        <w:t>TÜRKÇE TESTİ</w:t>
      </w: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UÇURTMA</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Fatih, ilköğretim üçüncü sınıfa giden bir öğrenciydi. Ailenin en küçük çocuğuydu. Fatihler beşkardeştiler.</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Fatih, çalışkan bir öğrenciydi. Derslerini bitirdikten </w:t>
      </w:r>
      <w:r w:rsidRPr="00047085">
        <w:rPr>
          <w:rFonts w:ascii="Times New Roman" w:hAnsi="Times New Roman"/>
          <w:b/>
          <w:iCs/>
          <w:color w:val="000000"/>
          <w:sz w:val="24"/>
          <w:szCs w:val="24"/>
        </w:rPr>
        <w:t xml:space="preserve">sonra </w:t>
      </w:r>
      <w:r w:rsidRPr="00047085">
        <w:rPr>
          <w:rFonts w:ascii="Times New Roman" w:hAnsi="Times New Roman"/>
          <w:b/>
          <w:color w:val="000000"/>
          <w:sz w:val="24"/>
          <w:szCs w:val="24"/>
        </w:rPr>
        <w:t>arkadaşlarıyla kırlarda oyna</w:t>
      </w:r>
      <w:r w:rsidRPr="00047085">
        <w:rPr>
          <w:rFonts w:ascii="Times New Roman" w:hAnsi="Times New Roman"/>
          <w:b/>
          <w:color w:val="000000"/>
          <w:sz w:val="24"/>
          <w:szCs w:val="24"/>
        </w:rPr>
        <w:softHyphen/>
        <w:t>mayı çok severdi. Fatih ve arkadaşları, bitki ve hayvanlara zarar vermezlerdi. Onları korurlardı.</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Fatih ve arkadaşlarının en büyük zevklerinden biri de uçurtma uçurmaktı. Aralarında yarışmalar yaparlardı. En yükseğe kimin uçurtması çıkarsa ona ödül verirlerdi. Bir gün yine uçurtmalar gökyüzüne uçuruldu. Fatih, yüksek bir yerde olduğunu çoktan unutmuştu. Gökyüzünün baş döndürücü büyüklüğü karşısında kendinden geçmişti. Tam o sırada uçurtması </w:t>
      </w:r>
      <w:r w:rsidRPr="00047085">
        <w:rPr>
          <w:rFonts w:ascii="Times New Roman" w:hAnsi="Times New Roman"/>
          <w:b/>
          <w:iCs/>
          <w:color w:val="000000"/>
          <w:sz w:val="24"/>
          <w:szCs w:val="24"/>
        </w:rPr>
        <w:t xml:space="preserve">alçalmaya </w:t>
      </w:r>
      <w:r w:rsidRPr="00047085">
        <w:rPr>
          <w:rFonts w:ascii="Times New Roman" w:hAnsi="Times New Roman"/>
          <w:b/>
          <w:color w:val="000000"/>
          <w:sz w:val="24"/>
          <w:szCs w:val="24"/>
        </w:rPr>
        <w:t xml:space="preserve">başladı. Uçurtmasının düşmemesi için farkında </w:t>
      </w:r>
      <w:r w:rsidRPr="00047085">
        <w:rPr>
          <w:rFonts w:ascii="Times New Roman" w:hAnsi="Times New Roman"/>
          <w:b/>
          <w:iCs/>
          <w:color w:val="000000"/>
          <w:sz w:val="24"/>
          <w:szCs w:val="24"/>
        </w:rPr>
        <w:t xml:space="preserve">olmadan geri geri </w:t>
      </w:r>
      <w:r w:rsidRPr="00047085">
        <w:rPr>
          <w:rFonts w:ascii="Times New Roman" w:hAnsi="Times New Roman"/>
          <w:b/>
          <w:color w:val="000000"/>
          <w:sz w:val="24"/>
          <w:szCs w:val="24"/>
        </w:rPr>
        <w:t>giderken, bulunduğu yerden aşağıya düştü. Düştüğü yer epeyce yüksek olmasına rağmen Fatih'e bir şey olmamıştı.</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Ailesi, bundan sonra daha dikkatli olması için Fatih'i uyardı. Arkadaşları ve Fatih, bu </w:t>
      </w:r>
      <w:r w:rsidRPr="00047085">
        <w:rPr>
          <w:rFonts w:ascii="Times New Roman" w:hAnsi="Times New Roman"/>
          <w:b/>
          <w:iCs/>
          <w:color w:val="000000"/>
          <w:sz w:val="24"/>
          <w:szCs w:val="24"/>
        </w:rPr>
        <w:t xml:space="preserve">olaydan sonra </w:t>
      </w:r>
      <w:r w:rsidRPr="00047085">
        <w:rPr>
          <w:rFonts w:ascii="Times New Roman" w:hAnsi="Times New Roman"/>
          <w:b/>
          <w:color w:val="000000"/>
          <w:sz w:val="24"/>
          <w:szCs w:val="24"/>
        </w:rPr>
        <w:t>oyunlarını daha dikkatli bir şekil</w:t>
      </w:r>
      <w:r w:rsidRPr="00047085">
        <w:rPr>
          <w:rFonts w:ascii="Times New Roman" w:hAnsi="Times New Roman"/>
          <w:b/>
          <w:color w:val="000000"/>
          <w:sz w:val="24"/>
          <w:szCs w:val="24"/>
        </w:rPr>
        <w:softHyphen/>
        <w:t>de oynadılar.</w:t>
      </w: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1-) Metne göre Fatih ve arkadaş</w:t>
      </w:r>
      <w:r w:rsidRPr="00047085">
        <w:rPr>
          <w:rFonts w:ascii="Times New Roman" w:hAnsi="Times New Roman"/>
          <w:b/>
          <w:bCs/>
          <w:color w:val="000000"/>
          <w:sz w:val="24"/>
          <w:szCs w:val="24"/>
        </w:rPr>
        <w:softHyphen/>
        <w:t>ları ne yarışı yapıyorlar?</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A-) Uçurtma yarışı</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B-) Koşu yarışı</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C-) Bilgi yarışması</w:t>
      </w: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2-) Aşağıdakilerden hangisi, Fa</w:t>
      </w:r>
      <w:r w:rsidRPr="00047085">
        <w:rPr>
          <w:rFonts w:ascii="Times New Roman" w:hAnsi="Times New Roman"/>
          <w:b/>
          <w:bCs/>
          <w:color w:val="000000"/>
          <w:sz w:val="24"/>
          <w:szCs w:val="24"/>
        </w:rPr>
        <w:softHyphen/>
        <w:t>tih'in özellikleri</w:t>
      </w: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w:t>
      </w:r>
      <w:r w:rsidRPr="00047085">
        <w:rPr>
          <w:rFonts w:ascii="Times New Roman" w:hAnsi="Times New Roman"/>
          <w:b/>
          <w:bCs/>
          <w:iCs/>
          <w:color w:val="000000"/>
          <w:sz w:val="24"/>
          <w:szCs w:val="24"/>
        </w:rPr>
        <w:t xml:space="preserve">arasında </w:t>
      </w:r>
      <w:r w:rsidRPr="00047085">
        <w:rPr>
          <w:rFonts w:ascii="Times New Roman" w:hAnsi="Times New Roman"/>
          <w:b/>
          <w:bCs/>
          <w:color w:val="000000"/>
          <w:sz w:val="24"/>
          <w:szCs w:val="24"/>
          <w:u w:val="single"/>
        </w:rPr>
        <w:t xml:space="preserve">yer </w:t>
      </w:r>
      <w:r w:rsidRPr="00047085">
        <w:rPr>
          <w:rFonts w:ascii="Times New Roman" w:hAnsi="Times New Roman"/>
          <w:b/>
          <w:bCs/>
          <w:iCs/>
          <w:color w:val="000000"/>
          <w:sz w:val="24"/>
          <w:szCs w:val="24"/>
          <w:u w:val="single"/>
        </w:rPr>
        <w:t>almaz</w:t>
      </w:r>
      <w:r w:rsidRPr="00047085">
        <w:rPr>
          <w:rFonts w:ascii="Times New Roman" w:hAnsi="Times New Roman"/>
          <w:b/>
          <w:bCs/>
          <w:iCs/>
          <w:color w:val="000000"/>
          <w:sz w:val="24"/>
          <w:szCs w:val="24"/>
        </w:rPr>
        <w:t>?</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Çalışkan olması</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Arkadaşlarıyla iyi </w:t>
      </w:r>
      <w:r w:rsidRPr="00047085">
        <w:rPr>
          <w:rFonts w:ascii="Times New Roman" w:hAnsi="Times New Roman"/>
          <w:b/>
          <w:iCs/>
          <w:color w:val="000000"/>
          <w:sz w:val="24"/>
          <w:szCs w:val="24"/>
        </w:rPr>
        <w:t>geçinmesi</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Bitki ve hayvanlara zarar vermesi</w:t>
      </w: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3-) Fatih ve arkadaşları kime ödül verirlerdi?</w:t>
      </w: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A-) </w:t>
      </w:r>
      <w:r w:rsidRPr="00047085">
        <w:rPr>
          <w:rFonts w:ascii="Times New Roman" w:hAnsi="Times New Roman"/>
          <w:b/>
          <w:color w:val="000000"/>
          <w:sz w:val="24"/>
          <w:szCs w:val="24"/>
        </w:rPr>
        <w:t>Ödevlerini yapanlara</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Kahvaltısını yapanlara</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Uçurtması en yükseğe çıkana</w:t>
      </w:r>
    </w:p>
    <w:p w:rsidR="00DA37E6" w:rsidRPr="00047085" w:rsidRDefault="00DA37E6" w:rsidP="00DC688A">
      <w:pPr>
        <w:pStyle w:val="NoSpacing"/>
        <w:rPr>
          <w:rFonts w:ascii="Times New Roman" w:hAnsi="Times New Roman"/>
          <w:b/>
          <w:color w:val="000000"/>
          <w:sz w:val="24"/>
          <w:szCs w:val="24"/>
        </w:rPr>
      </w:pP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color w:val="000000"/>
          <w:sz w:val="24"/>
          <w:szCs w:val="24"/>
        </w:rPr>
        <w:t xml:space="preserve">      4-) </w:t>
      </w:r>
      <w:r w:rsidRPr="00047085">
        <w:rPr>
          <w:rFonts w:ascii="Times New Roman" w:hAnsi="Times New Roman"/>
          <w:b/>
          <w:bCs/>
          <w:color w:val="000000"/>
          <w:sz w:val="24"/>
          <w:szCs w:val="24"/>
        </w:rPr>
        <w:t>Fatih neden kendinden geç</w:t>
      </w:r>
      <w:r w:rsidRPr="00047085">
        <w:rPr>
          <w:rFonts w:ascii="Times New Roman" w:hAnsi="Times New Roman"/>
          <w:b/>
          <w:bCs/>
          <w:color w:val="000000"/>
          <w:sz w:val="24"/>
          <w:szCs w:val="24"/>
        </w:rPr>
        <w:softHyphen/>
        <w:t>mişti?</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Uçurtmalar çok yükseğe uç</w:t>
      </w:r>
      <w:r w:rsidRPr="00047085">
        <w:rPr>
          <w:rFonts w:ascii="Times New Roman" w:hAnsi="Times New Roman"/>
          <w:b/>
          <w:color w:val="000000"/>
          <w:sz w:val="24"/>
          <w:szCs w:val="24"/>
        </w:rPr>
        <w:softHyphen/>
        <w:t>tuğu için</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Gökyüzünün baş döndürücü büyüklüğünü</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fark ettiği için</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Arkadaşlarının konuşmaları </w:t>
      </w:r>
      <w:r w:rsidRPr="00047085">
        <w:rPr>
          <w:rFonts w:ascii="Times New Roman" w:hAnsi="Times New Roman"/>
          <w:b/>
          <w:iCs/>
          <w:color w:val="000000"/>
          <w:sz w:val="24"/>
          <w:szCs w:val="24"/>
        </w:rPr>
        <w:t>yüzünden</w:t>
      </w:r>
    </w:p>
    <w:p w:rsidR="00DA37E6" w:rsidRPr="00047085" w:rsidRDefault="00DA37E6" w:rsidP="00DC688A">
      <w:pPr>
        <w:pStyle w:val="NoSpacing"/>
        <w:rPr>
          <w:rFonts w:ascii="Times New Roman" w:hAnsi="Times New Roman"/>
          <w:b/>
          <w:bCs/>
          <w:color w:val="000000"/>
          <w:sz w:val="24"/>
          <w:szCs w:val="24"/>
        </w:rPr>
      </w:pP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5-) Metinden </w:t>
      </w:r>
      <w:r w:rsidRPr="00047085">
        <w:rPr>
          <w:rFonts w:ascii="Times New Roman" w:hAnsi="Times New Roman"/>
          <w:b/>
          <w:bCs/>
          <w:iCs/>
          <w:color w:val="000000"/>
          <w:sz w:val="24"/>
          <w:szCs w:val="24"/>
        </w:rPr>
        <w:t xml:space="preserve">çıkaracağımız ders </w:t>
      </w:r>
      <w:r w:rsidRPr="00047085">
        <w:rPr>
          <w:rFonts w:ascii="Times New Roman" w:hAnsi="Times New Roman"/>
          <w:b/>
          <w:bCs/>
          <w:color w:val="000000"/>
          <w:sz w:val="24"/>
          <w:szCs w:val="24"/>
        </w:rPr>
        <w:t>aşağıdakilerden</w:t>
      </w:r>
    </w:p>
    <w:p w:rsidR="00DA37E6" w:rsidRPr="00047085" w:rsidRDefault="00DA37E6" w:rsidP="00DC688A">
      <w:pPr>
        <w:pStyle w:val="NoSpacing"/>
        <w:rPr>
          <w:rFonts w:ascii="Times New Roman" w:hAnsi="Times New Roman"/>
          <w:b/>
          <w:bCs/>
          <w:color w:val="000000"/>
          <w:sz w:val="24"/>
          <w:szCs w:val="24"/>
        </w:rPr>
      </w:pPr>
      <w:r w:rsidRPr="00047085">
        <w:rPr>
          <w:rFonts w:ascii="Times New Roman" w:hAnsi="Times New Roman"/>
          <w:b/>
          <w:bCs/>
          <w:color w:val="000000"/>
          <w:sz w:val="24"/>
          <w:szCs w:val="24"/>
        </w:rPr>
        <w:t xml:space="preserve">           hangisidir?</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Oyun oynarken her zaman çok dikkatli</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olmalıyız.</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Uçurtmalarla oyun </w:t>
      </w:r>
      <w:r w:rsidRPr="00047085">
        <w:rPr>
          <w:rFonts w:ascii="Times New Roman" w:hAnsi="Times New Roman"/>
          <w:b/>
          <w:iCs/>
          <w:color w:val="000000"/>
          <w:sz w:val="24"/>
          <w:szCs w:val="24"/>
        </w:rPr>
        <w:t>oyna</w:t>
      </w:r>
      <w:r w:rsidRPr="00047085">
        <w:rPr>
          <w:rFonts w:ascii="Times New Roman" w:hAnsi="Times New Roman"/>
          <w:b/>
          <w:color w:val="000000"/>
          <w:sz w:val="24"/>
          <w:szCs w:val="24"/>
        </w:rPr>
        <w:t>mamalıyız.</w:t>
      </w:r>
    </w:p>
    <w:p w:rsidR="00DA37E6" w:rsidRPr="00047085" w:rsidRDefault="00DA37E6" w:rsidP="00DC688A">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Arkadaşlarla birlikte oyun oynamamalıyız.</w:t>
      </w:r>
    </w:p>
    <w:p w:rsidR="00DA37E6" w:rsidRPr="00047085" w:rsidRDefault="00DA37E6" w:rsidP="00F1188B">
      <w:pPr>
        <w:pStyle w:val="NoSpacing"/>
        <w:rPr>
          <w:rFonts w:ascii="Times New Roman" w:hAnsi="Times New Roman"/>
          <w:b/>
          <w:color w:val="000000"/>
          <w:sz w:val="28"/>
          <w:szCs w:val="28"/>
        </w:rPr>
      </w:pPr>
    </w:p>
    <w:p w:rsidR="00DA37E6" w:rsidRPr="00047085" w:rsidRDefault="00DA37E6" w:rsidP="00F1188B">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MİLLET MALI</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Soğuk, karlı bir hava. Her yer bembeyaz. Bu</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beyazlığı, yalnız önümüzde giden karartılar</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bozuyor. Bunlar, kağnılarıyla ordumuza cephane</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taşıyan köylü kadınlardı. Biraz sonra onlara yetişip</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selamlaştık. Biz, kalın paltolarımız altında</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titrerken, çok yaşlı bir nine, yorganını kağnının</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üstüne örtmüş, çıplak ayaklarıyla karları</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çiğniyordu.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Sırtındaki peştamalın içinde de, kendisi gibi çıplak</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bir yavru vardı. Onları görünce içim sızladı.</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 Nineciğim, dedim, üşümez misin sen?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Bak torunun da neredeyse donacak. Arabaya</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serdiğin yorganı onun üstüne örtsene!</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Nine kağnıya doğru koştu: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 Kar serpiyor oğlum, dedi. Bunun altındaki millet</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malıdır. Nem kapmasın.</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Sonra, yorganın uçlarını çeke çeke top mermilerini</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iyice örttü. Torunundan, oğlundan, kendinden</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daha çok ordumuzun cephanesini düşünüyordu.</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İşte Türk Milleti, Kurtuluş Savaşı’nı böyle</w:t>
      </w:r>
    </w:p>
    <w:p w:rsidR="00DA37E6" w:rsidRPr="00047085" w:rsidRDefault="00DA37E6" w:rsidP="00FC3B22">
      <w:pPr>
        <w:pStyle w:val="NoSpacing"/>
        <w:rPr>
          <w:rFonts w:ascii="Times New Roman" w:hAnsi="Times New Roman"/>
          <w:b/>
          <w:color w:val="000000"/>
          <w:sz w:val="28"/>
          <w:szCs w:val="28"/>
          <w:u w:val="single"/>
        </w:rPr>
      </w:pPr>
      <w:r w:rsidRPr="00047085">
        <w:rPr>
          <w:rFonts w:ascii="Times New Roman" w:hAnsi="Times New Roman"/>
          <w:b/>
          <w:color w:val="000000"/>
          <w:sz w:val="24"/>
          <w:szCs w:val="24"/>
        </w:rPr>
        <w:t xml:space="preserve">      fedakârlıklarla kazandı.</w:t>
      </w:r>
      <w:r w:rsidRPr="00047085">
        <w:rPr>
          <w:rFonts w:ascii="Times New Roman" w:hAnsi="Times New Roman"/>
          <w:b/>
          <w:color w:val="000000"/>
          <w:sz w:val="24"/>
          <w:szCs w:val="24"/>
        </w:rPr>
        <w:tab/>
      </w:r>
    </w:p>
    <w:p w:rsidR="00DA37E6" w:rsidRPr="00047085" w:rsidRDefault="00DA37E6" w:rsidP="00F1188B">
      <w:pPr>
        <w:pStyle w:val="NoSpacing"/>
        <w:rPr>
          <w:rFonts w:ascii="Times New Roman" w:hAnsi="Times New Roman"/>
          <w:b/>
          <w:color w:val="000000"/>
          <w:sz w:val="28"/>
          <w:szCs w:val="28"/>
        </w:rPr>
      </w:pPr>
    </w:p>
    <w:p w:rsidR="00DA37E6" w:rsidRPr="00047085" w:rsidRDefault="00DA37E6" w:rsidP="00F1188B">
      <w:pPr>
        <w:pStyle w:val="NoSpacing"/>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1-) Yazar, yolda aşağıdakilerden hangisiyle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karşılaşıyor?</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çocuklarla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  askerlerle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 köylü kadınlarıyla        </w:t>
      </w:r>
    </w:p>
    <w:p w:rsidR="00DA37E6" w:rsidRPr="00047085" w:rsidRDefault="00DA37E6" w:rsidP="00FC3B22">
      <w:pPr>
        <w:pStyle w:val="NoSpacing"/>
        <w:rPr>
          <w:rFonts w:ascii="Times New Roman" w:hAnsi="Times New Roman"/>
          <w:b/>
          <w:color w:val="000000"/>
          <w:sz w:val="24"/>
          <w:szCs w:val="24"/>
        </w:rPr>
      </w:pP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2-) Nine, aşağıdaki sebeplerin hangisinden dolayı yorganı, torununun değil, cephanenin üstüne örtüyor?</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Büyükleri böyle yapmasını istediği için.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Millet malını torunundan üstün tuttuğu için.</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Taşıdığı mermileri çevreden gizlemek için.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p>
    <w:p w:rsidR="00DA37E6" w:rsidRPr="00047085" w:rsidRDefault="00DA37E6" w:rsidP="00FC3B22">
      <w:pPr>
        <w:pStyle w:val="NoSpacing"/>
        <w:rPr>
          <w:rFonts w:ascii="Times New Roman" w:hAnsi="Times New Roman"/>
          <w:b/>
          <w:color w:val="000000"/>
          <w:sz w:val="24"/>
          <w:szCs w:val="24"/>
        </w:rPr>
      </w:pP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3-) Köylü kadının “ millet malı ”  dediği şey aşağıdakilerden hangisidir?</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araba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yorgan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top mermisi</w:t>
      </w:r>
    </w:p>
    <w:p w:rsidR="00DA37E6" w:rsidRPr="00047085" w:rsidRDefault="00DA37E6" w:rsidP="00FC3B22">
      <w:pPr>
        <w:rPr>
          <w:color w:val="000000"/>
        </w:rPr>
      </w:pP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4-) Bu yazıda anlatılan olay, aşağıdaki savaşlardan hangisinde geçmiştir?</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 Kurtuluş Savaşı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 Çanakkale Savaşı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  Birinci Dünya Savaşı</w:t>
      </w:r>
    </w:p>
    <w:p w:rsidR="00DA37E6" w:rsidRPr="00047085" w:rsidRDefault="00DA37E6" w:rsidP="00FC3B22">
      <w:pPr>
        <w:pStyle w:val="NoSpacing"/>
        <w:rPr>
          <w:rFonts w:ascii="Times New Roman" w:hAnsi="Times New Roman"/>
          <w:b/>
          <w:color w:val="000000"/>
          <w:sz w:val="24"/>
          <w:szCs w:val="24"/>
        </w:rPr>
      </w:pPr>
    </w:p>
    <w:p w:rsidR="00DA37E6" w:rsidRPr="00047085" w:rsidRDefault="00DA37E6" w:rsidP="00103277">
      <w:pPr>
        <w:pStyle w:val="NoSpacing"/>
        <w:rPr>
          <w:rFonts w:ascii="Times New Roman" w:hAnsi="Times New Roman"/>
          <w:b/>
          <w:color w:val="000000"/>
          <w:sz w:val="24"/>
          <w:szCs w:val="24"/>
        </w:rPr>
      </w:pPr>
    </w:p>
    <w:p w:rsidR="00DA37E6" w:rsidRPr="00047085" w:rsidRDefault="00DA37E6" w:rsidP="0010327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5-)  Bu yazının </w:t>
      </w:r>
      <w:r w:rsidRPr="00047085">
        <w:rPr>
          <w:rFonts w:ascii="Times New Roman" w:hAnsi="Times New Roman"/>
          <w:b/>
          <w:color w:val="000000"/>
          <w:sz w:val="24"/>
          <w:szCs w:val="24"/>
          <w:u w:val="single"/>
        </w:rPr>
        <w:t>konusu</w:t>
      </w:r>
      <w:r w:rsidRPr="00047085">
        <w:rPr>
          <w:rFonts w:ascii="Times New Roman" w:hAnsi="Times New Roman"/>
          <w:b/>
          <w:color w:val="000000"/>
          <w:sz w:val="24"/>
          <w:szCs w:val="24"/>
        </w:rPr>
        <w:t xml:space="preserve"> nedir?</w:t>
      </w:r>
    </w:p>
    <w:p w:rsidR="00DA37E6" w:rsidRPr="00047085" w:rsidRDefault="00DA37E6" w:rsidP="0010327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  Kadının torun sevgisi.     </w:t>
      </w:r>
    </w:p>
    <w:p w:rsidR="00DA37E6" w:rsidRPr="00047085" w:rsidRDefault="00DA37E6" w:rsidP="0010327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 ) Kadının zor şartlar altında cepheye mermi</w:t>
      </w:r>
    </w:p>
    <w:p w:rsidR="00DA37E6" w:rsidRPr="00047085" w:rsidRDefault="00DA37E6" w:rsidP="0010327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taşıması.</w:t>
      </w:r>
    </w:p>
    <w:p w:rsidR="00DA37E6" w:rsidRPr="00047085" w:rsidRDefault="00DA37E6" w:rsidP="0010327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 ) Bir yazarın tatil anıları.      </w:t>
      </w:r>
    </w:p>
    <w:p w:rsidR="00DA37E6" w:rsidRPr="00047085" w:rsidRDefault="00DA37E6" w:rsidP="00103277">
      <w:pPr>
        <w:rPr>
          <w:color w:val="000000"/>
        </w:rPr>
      </w:pPr>
    </w:p>
    <w:p w:rsidR="00DA37E6" w:rsidRPr="00047085" w:rsidRDefault="00DA37E6" w:rsidP="00FC3B22">
      <w:pPr>
        <w:pStyle w:val="NoSpacing"/>
        <w:rPr>
          <w:rFonts w:ascii="Times New Roman" w:hAnsi="Times New Roman"/>
          <w:b/>
          <w:color w:val="000000"/>
          <w:sz w:val="24"/>
          <w:szCs w:val="24"/>
        </w:rPr>
      </w:pP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6-)  Bu yazının </w:t>
      </w:r>
      <w:r w:rsidRPr="00047085">
        <w:rPr>
          <w:rFonts w:ascii="Times New Roman" w:hAnsi="Times New Roman"/>
          <w:b/>
          <w:color w:val="000000"/>
          <w:sz w:val="24"/>
          <w:szCs w:val="24"/>
          <w:u w:val="single"/>
        </w:rPr>
        <w:t>ana fikri</w:t>
      </w:r>
      <w:r w:rsidRPr="00047085">
        <w:rPr>
          <w:rFonts w:ascii="Times New Roman" w:hAnsi="Times New Roman"/>
          <w:b/>
          <w:color w:val="000000"/>
          <w:sz w:val="24"/>
          <w:szCs w:val="24"/>
        </w:rPr>
        <w:t xml:space="preserve"> nedir?</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  Kadın cephaneye çok önem vermektedir.     </w:t>
      </w:r>
    </w:p>
    <w:p w:rsidR="00DA37E6" w:rsidRPr="00047085" w:rsidRDefault="00DA37E6" w:rsidP="00FC3B2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 ) Kadın cephaneyi torunu gibi sevmektedir.</w:t>
      </w:r>
    </w:p>
    <w:p w:rsidR="00DA37E6" w:rsidRPr="00047085" w:rsidRDefault="00DA37E6" w:rsidP="0010327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 ) Türk Milleti vatanı için her fedakârlığı yapar.      </w:t>
      </w:r>
    </w:p>
    <w:p w:rsidR="00DA37E6" w:rsidRPr="00047085" w:rsidRDefault="00DA37E6" w:rsidP="00FC3B22">
      <w:pPr>
        <w:rPr>
          <w:rFonts w:ascii="Times New Roman" w:hAnsi="Times New Roman"/>
          <w:b/>
          <w:color w:val="000000"/>
          <w:sz w:val="28"/>
          <w:szCs w:val="28"/>
        </w:rPr>
      </w:pPr>
      <w:r w:rsidRPr="00047085">
        <w:rPr>
          <w:rFonts w:ascii="Times New Roman" w:hAnsi="Times New Roman"/>
          <w:b/>
          <w:color w:val="000000"/>
          <w:sz w:val="28"/>
          <w:szCs w:val="28"/>
        </w:rPr>
        <w:t xml:space="preserve">              </w:t>
      </w:r>
    </w:p>
    <w:p w:rsidR="00DA37E6" w:rsidRPr="00047085" w:rsidRDefault="00DA37E6" w:rsidP="00FC3B22">
      <w:pPr>
        <w:rPr>
          <w:color w:val="000000"/>
        </w:rPr>
      </w:pPr>
      <w:r w:rsidRPr="00047085">
        <w:rPr>
          <w:rFonts w:ascii="Times New Roman" w:hAnsi="Times New Roman"/>
          <w:b/>
          <w:color w:val="000000"/>
          <w:sz w:val="28"/>
          <w:szCs w:val="28"/>
        </w:rPr>
        <w:t xml:space="preserve">            </w:t>
      </w:r>
      <w:r w:rsidRPr="00047085">
        <w:rPr>
          <w:rFonts w:ascii="Times New Roman" w:hAnsi="Times New Roman"/>
          <w:b/>
          <w:color w:val="000000"/>
          <w:sz w:val="28"/>
          <w:szCs w:val="28"/>
          <w:u w:val="single"/>
        </w:rPr>
        <w:t>DİLBİLGİSİ TESTİ</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1-) Aşağıdakilerden hangisi bir cümledir.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A)Söyledim.</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B)Yerdeki halıdan onu.</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C)Yataktan kalkarak kapıya doğru.</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D3697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2-)      I.  Çok eski zamanlarda bir çocuk varmış.</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  Nasıl olmuşsa çocuğun ayağı kaymış ve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çocuk su kuyusuna düşmüş.</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III.  Çocuk su kuyusunun içine düşmüş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düşmesine ama yolculuğu devam</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ediyormuş.</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IV.  Bu çocuk, bir gün dibi görünmeyen bir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su kuyusuna bakıyormuş.</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cümlelerin, olayların oluşu dikkate</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alındığında sıralama nasıl olmalıdır?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  II - I - III - IV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  I - III - II - IV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  I - IV - II - III                </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3-) Aşağıdaki cümlelerden hangisinde   “niçin”</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sorusunun cevabı vardır?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Soğuk havalarda dışarı çıkmamalısın</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B.Kar yağdığı için yollar kapandı.</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C.Yorgun olduğu hâlinden belliydi.</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4-) 'Elma -  döküldü  -  sonbaharda  -  geceleri</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ağacının - yaprakları</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Kelimelerinden anlamlı bir cümle yaparsak hangi</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kelimeyi </w:t>
      </w:r>
      <w:r w:rsidRPr="00047085">
        <w:rPr>
          <w:rFonts w:ascii="Times New Roman" w:hAnsi="Times New Roman"/>
          <w:b/>
          <w:color w:val="000000"/>
          <w:sz w:val="24"/>
          <w:szCs w:val="24"/>
          <w:u w:val="single"/>
        </w:rPr>
        <w:t>kullanmayız?</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elma</w:t>
      </w:r>
      <w:r w:rsidRPr="00047085">
        <w:rPr>
          <w:rFonts w:ascii="Times New Roman" w:hAnsi="Times New Roman"/>
          <w:b/>
          <w:color w:val="000000"/>
          <w:sz w:val="24"/>
          <w:szCs w:val="24"/>
        </w:rPr>
        <w:tab/>
        <w:t xml:space="preserve">       B. geceleri            C. Yaprakları</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 xml:space="preserve">5-)       1-çok çalışan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2-Ali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3-her zaman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4-biridir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sözcük ve sözcük gruplarıyla anlamlı</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ve kurallı bir cümle oluşturursak sırlama nasıl</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olur?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A.2-3-1-4                 B.3-2-4-1                  C.2-1-3-4</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6-)  Aşağıdakilerden hangisi ad değildir?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gelmek</w:t>
      </w:r>
      <w:r w:rsidRPr="00047085">
        <w:rPr>
          <w:rFonts w:ascii="Times New Roman" w:hAnsi="Times New Roman"/>
          <w:b/>
          <w:color w:val="000000"/>
          <w:sz w:val="24"/>
          <w:szCs w:val="24"/>
        </w:rPr>
        <w:tab/>
        <w:t xml:space="preserve">    B. duvar</w:t>
      </w:r>
      <w:r w:rsidRPr="00047085">
        <w:rPr>
          <w:rFonts w:ascii="Times New Roman" w:hAnsi="Times New Roman"/>
          <w:b/>
          <w:color w:val="000000"/>
          <w:sz w:val="24"/>
          <w:szCs w:val="24"/>
        </w:rPr>
        <w:tab/>
        <w:t xml:space="preserve">           C. halı</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7-)Aşağıdaki kelimelerden hangisi tür ( cins ) addır?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Ali                  B. Samsun</w:t>
      </w:r>
      <w:r w:rsidRPr="00047085">
        <w:rPr>
          <w:rFonts w:ascii="Times New Roman" w:hAnsi="Times New Roman"/>
          <w:b/>
          <w:color w:val="000000"/>
          <w:sz w:val="24"/>
          <w:szCs w:val="24"/>
        </w:rPr>
        <w:tab/>
        <w:t xml:space="preserve">               C. Kedi</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8-)  Aşağıdaki kelimelerden hangisi </w:t>
      </w:r>
      <w:r w:rsidRPr="00047085">
        <w:rPr>
          <w:rFonts w:ascii="Times New Roman" w:hAnsi="Times New Roman"/>
          <w:b/>
          <w:color w:val="000000"/>
          <w:sz w:val="24"/>
          <w:szCs w:val="24"/>
          <w:u w:val="single"/>
        </w:rPr>
        <w:t>çoğul addır</w:t>
      </w:r>
      <w:r w:rsidRPr="00047085">
        <w:rPr>
          <w:rFonts w:ascii="Times New Roman" w:hAnsi="Times New Roman"/>
          <w:b/>
          <w:color w:val="000000"/>
          <w:sz w:val="24"/>
          <w:szCs w:val="24"/>
        </w:rPr>
        <w:t>?</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w:t>
      </w:r>
      <w:r w:rsidRPr="00047085">
        <w:rPr>
          <w:rFonts w:ascii="Times New Roman" w:hAnsi="Times New Roman"/>
          <w:b/>
          <w:color w:val="000000"/>
          <w:sz w:val="24"/>
          <w:szCs w:val="24"/>
        </w:rPr>
        <w:tab/>
        <w:t xml:space="preserve">evler  </w:t>
      </w:r>
      <w:r w:rsidRPr="00047085">
        <w:rPr>
          <w:rFonts w:ascii="Times New Roman" w:hAnsi="Times New Roman"/>
          <w:b/>
          <w:color w:val="000000"/>
          <w:sz w:val="24"/>
          <w:szCs w:val="24"/>
        </w:rPr>
        <w:tab/>
        <w:t xml:space="preserve">            B. karınca</w:t>
      </w:r>
      <w:r w:rsidRPr="00047085">
        <w:rPr>
          <w:rFonts w:ascii="Times New Roman" w:hAnsi="Times New Roman"/>
          <w:b/>
          <w:color w:val="000000"/>
          <w:sz w:val="24"/>
          <w:szCs w:val="24"/>
        </w:rPr>
        <w:tab/>
        <w:t xml:space="preserve">            C. taksi</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9-) Aşağıdaki atasözlerinin hangisinde </w:t>
      </w:r>
      <w:r w:rsidRPr="00047085">
        <w:rPr>
          <w:rFonts w:ascii="Times New Roman" w:hAnsi="Times New Roman"/>
          <w:b/>
          <w:color w:val="000000"/>
          <w:sz w:val="24"/>
          <w:szCs w:val="24"/>
          <w:u w:val="single"/>
        </w:rPr>
        <w:t>çoğul ad</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vardır?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A.Kurt tüyünü değiştirir, huyunu değiştirmez.</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B.Körler memleketinde şaşılar padişah olur.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C.Komşu komşunun külüne muhtaçtır.</w:t>
      </w:r>
    </w:p>
    <w:p w:rsidR="00DA37E6" w:rsidRPr="00047085" w:rsidRDefault="00DA37E6" w:rsidP="00FC3B22">
      <w:pPr>
        <w:rPr>
          <w:color w:val="000000"/>
        </w:rPr>
      </w:pPr>
      <w:r w:rsidRPr="00047085">
        <w:rPr>
          <w:rFonts w:ascii="Times New Roman" w:hAnsi="Times New Roman"/>
          <w:b/>
          <w:color w:val="000000"/>
          <w:sz w:val="24"/>
          <w:szCs w:val="24"/>
        </w:rPr>
        <w:t xml:space="preserve"> </w:t>
      </w:r>
    </w:p>
    <w:p w:rsidR="00DA37E6" w:rsidRPr="00047085" w:rsidRDefault="00DA37E6" w:rsidP="00FC3B22">
      <w:pPr>
        <w:rPr>
          <w:color w:val="000000"/>
        </w:rPr>
      </w:pP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10-) Seçenekteki kelimelerden hangisi hem tekil, hem de özel addır?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A. Ankara</w:t>
      </w:r>
      <w:r w:rsidRPr="00047085">
        <w:rPr>
          <w:rFonts w:ascii="Times New Roman" w:hAnsi="Times New Roman"/>
          <w:b/>
          <w:color w:val="000000"/>
          <w:sz w:val="24"/>
          <w:szCs w:val="24"/>
        </w:rPr>
        <w:tab/>
        <w:t xml:space="preserve">           B. Koltuk</w:t>
      </w:r>
      <w:r w:rsidRPr="00047085">
        <w:rPr>
          <w:rFonts w:ascii="Times New Roman" w:hAnsi="Times New Roman"/>
          <w:b/>
          <w:color w:val="000000"/>
          <w:sz w:val="24"/>
          <w:szCs w:val="24"/>
        </w:rPr>
        <w:tab/>
        <w:t xml:space="preserve">        C. Ayılar</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11-) Aşağıdaki sözcüklerden hangisi hem tekil hem </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de cins isimdir?</w:t>
      </w:r>
    </w:p>
    <w:p w:rsidR="00DA37E6" w:rsidRPr="00047085" w:rsidRDefault="00DA37E6" w:rsidP="00D3697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A)Aynalar               B) Papatya             C) Antalya               </w:t>
      </w:r>
    </w:p>
    <w:p w:rsidR="00DA37E6" w:rsidRPr="00047085" w:rsidRDefault="00DA37E6" w:rsidP="00D36972">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12-) Aşağıdaki cümlelerin hangisinde özel isimlerin yazımı ile ilgili bir yanlış yapılmıştır?</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A) Kerimi bugün Samsun’a giderken gördüm.</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B) Türkiye’nin başkenti Ankara’dır.</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C) Gamze’den sonra sırada ben varım.</w:t>
      </w:r>
    </w:p>
    <w:p w:rsidR="00DA37E6" w:rsidRPr="00047085" w:rsidRDefault="00DA37E6" w:rsidP="002B4FC9">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13-)</w:t>
      </w:r>
      <w:r w:rsidRPr="00047085">
        <w:rPr>
          <w:color w:val="000000"/>
        </w:rPr>
        <w:tab/>
      </w:r>
      <w:r w:rsidRPr="00047085">
        <w:rPr>
          <w:rFonts w:ascii="Times New Roman" w:hAnsi="Times New Roman"/>
          <w:b/>
          <w:color w:val="000000"/>
          <w:sz w:val="24"/>
          <w:szCs w:val="24"/>
        </w:rPr>
        <w:t xml:space="preserve">       I. yaş – ıslak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 geniş – dar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III. yaşlı – genç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IV. sürat – hız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kelime çiftlerinden hangilerinde eş anlam ilişkisi vardır?</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A) I ve II</w:t>
      </w:r>
      <w:r w:rsidRPr="00047085">
        <w:rPr>
          <w:rFonts w:ascii="Times New Roman" w:hAnsi="Times New Roman"/>
          <w:b/>
          <w:color w:val="000000"/>
          <w:sz w:val="24"/>
          <w:szCs w:val="24"/>
        </w:rPr>
        <w:tab/>
        <w:t xml:space="preserve">        B) III ve IV              C) I ve IV </w:t>
      </w:r>
    </w:p>
    <w:p w:rsidR="00DA37E6" w:rsidRPr="00047085" w:rsidRDefault="00DA37E6" w:rsidP="002B4FC9">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14-)       I.  anı – hatıra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  ters – düz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III. okul – mektep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IV. doğru – eğri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Yukarıdaki kelime çiftlerinden hangilerinde eş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anlam ilişkisi vardır?</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A) I ve II</w:t>
      </w:r>
      <w:r w:rsidRPr="00047085">
        <w:rPr>
          <w:rFonts w:ascii="Times New Roman" w:hAnsi="Times New Roman"/>
          <w:b/>
          <w:color w:val="000000"/>
          <w:sz w:val="24"/>
          <w:szCs w:val="24"/>
        </w:rPr>
        <w:tab/>
        <w:t xml:space="preserve">           B) I ve III              C) II ve IV</w:t>
      </w:r>
    </w:p>
    <w:p w:rsidR="00DA37E6" w:rsidRPr="00047085" w:rsidRDefault="00DA37E6" w:rsidP="002B4FC9">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15-) Aşağıdakilerden hangisinin eş anlamlısı </w:t>
      </w:r>
      <w:r w:rsidRPr="00047085">
        <w:rPr>
          <w:rFonts w:ascii="Times New Roman" w:hAnsi="Times New Roman"/>
          <w:b/>
          <w:color w:val="000000"/>
          <w:sz w:val="24"/>
          <w:szCs w:val="24"/>
          <w:u w:val="single"/>
        </w:rPr>
        <w:t>yoktur</w:t>
      </w:r>
      <w:r w:rsidRPr="00047085">
        <w:rPr>
          <w:rFonts w:ascii="Times New Roman" w:hAnsi="Times New Roman"/>
          <w:b/>
          <w:color w:val="000000"/>
          <w:sz w:val="24"/>
          <w:szCs w:val="24"/>
        </w:rPr>
        <w:t>?</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A) gri</w:t>
      </w:r>
      <w:r w:rsidRPr="00047085">
        <w:rPr>
          <w:rFonts w:ascii="Times New Roman" w:hAnsi="Times New Roman"/>
          <w:b/>
          <w:color w:val="000000"/>
          <w:sz w:val="24"/>
          <w:szCs w:val="24"/>
        </w:rPr>
        <w:tab/>
        <w:t xml:space="preserve">                      B) kara</w:t>
      </w:r>
      <w:r w:rsidRPr="00047085">
        <w:rPr>
          <w:rFonts w:ascii="Times New Roman" w:hAnsi="Times New Roman"/>
          <w:b/>
          <w:color w:val="000000"/>
          <w:sz w:val="24"/>
          <w:szCs w:val="24"/>
        </w:rPr>
        <w:tab/>
        <w:t xml:space="preserve">                   C) beyaz </w:t>
      </w:r>
      <w:r w:rsidRPr="00047085">
        <w:rPr>
          <w:rFonts w:ascii="Times New Roman" w:hAnsi="Times New Roman"/>
          <w:b/>
          <w:color w:val="000000"/>
          <w:sz w:val="24"/>
          <w:szCs w:val="24"/>
        </w:rPr>
        <w:tab/>
      </w:r>
    </w:p>
    <w:p w:rsidR="00DA37E6" w:rsidRPr="00047085" w:rsidRDefault="00DA37E6" w:rsidP="002B4FC9">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16-) “Atatürk </w:t>
      </w:r>
      <w:r w:rsidRPr="00047085">
        <w:rPr>
          <w:rFonts w:ascii="Times New Roman" w:hAnsi="Times New Roman"/>
          <w:b/>
          <w:color w:val="000000"/>
          <w:sz w:val="24"/>
          <w:szCs w:val="24"/>
          <w:u w:val="single"/>
        </w:rPr>
        <w:t>yurdumuzu</w:t>
      </w:r>
      <w:r w:rsidRPr="00047085">
        <w:rPr>
          <w:rFonts w:ascii="Times New Roman" w:hAnsi="Times New Roman"/>
          <w:b/>
          <w:color w:val="000000"/>
          <w:sz w:val="24"/>
          <w:szCs w:val="24"/>
        </w:rPr>
        <w:t xml:space="preserve"> kurtardı.”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Yukarıdaki tümcede altı çizili kelimenin yerine hangi kelime gelirse cümlenin anlamı bozulmaz?</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A. millet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B. vatan           </w:t>
      </w:r>
    </w:p>
    <w:p w:rsidR="00DA37E6" w:rsidRPr="00047085" w:rsidRDefault="00DA37E6" w:rsidP="002B4FC9">
      <w:pPr>
        <w:pStyle w:val="NoSpacing"/>
        <w:rPr>
          <w:rFonts w:ascii="Times New Roman" w:hAnsi="Times New Roman"/>
          <w:b/>
          <w:color w:val="000000"/>
          <w:sz w:val="24"/>
          <w:szCs w:val="24"/>
        </w:rPr>
      </w:pPr>
      <w:r w:rsidRPr="00047085">
        <w:rPr>
          <w:rFonts w:ascii="Times New Roman" w:hAnsi="Times New Roman"/>
          <w:b/>
          <w:color w:val="000000"/>
          <w:sz w:val="24"/>
          <w:szCs w:val="24"/>
        </w:rPr>
        <w:t>C. devlet</w:t>
      </w:r>
    </w:p>
    <w:p w:rsidR="00DA37E6" w:rsidRPr="00047085" w:rsidRDefault="00DA37E6" w:rsidP="002B4FC9">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pStyle w:val="NoSpacing"/>
        <w:rPr>
          <w:rFonts w:ascii="Times New Roman" w:hAnsi="Times New Roman"/>
          <w:b/>
          <w:color w:val="000000"/>
          <w:spacing w:val="10"/>
          <w:sz w:val="24"/>
          <w:szCs w:val="24"/>
        </w:rPr>
      </w:pPr>
      <w:r w:rsidRPr="00047085">
        <w:rPr>
          <w:rFonts w:ascii="Times New Roman" w:hAnsi="Times New Roman"/>
          <w:b/>
          <w:color w:val="000000"/>
          <w:sz w:val="24"/>
          <w:szCs w:val="24"/>
        </w:rPr>
        <w:t xml:space="preserve">17-) </w:t>
      </w:r>
      <w:r w:rsidRPr="00047085">
        <w:rPr>
          <w:rFonts w:ascii="Times New Roman" w:hAnsi="Times New Roman"/>
          <w:b/>
          <w:color w:val="000000"/>
          <w:spacing w:val="10"/>
          <w:sz w:val="24"/>
          <w:szCs w:val="24"/>
        </w:rPr>
        <w:t xml:space="preserve">"Annem dolabın </w:t>
      </w:r>
      <w:r w:rsidRPr="00047085">
        <w:rPr>
          <w:rFonts w:ascii="Times New Roman" w:hAnsi="Times New Roman"/>
          <w:b/>
          <w:color w:val="000000"/>
          <w:spacing w:val="10"/>
          <w:sz w:val="24"/>
          <w:szCs w:val="24"/>
          <w:u w:val="single"/>
        </w:rPr>
        <w:t>gözüne</w:t>
      </w:r>
      <w:r w:rsidRPr="00047085">
        <w:rPr>
          <w:rFonts w:ascii="Times New Roman" w:hAnsi="Times New Roman"/>
          <w:b/>
          <w:color w:val="000000"/>
          <w:spacing w:val="10"/>
          <w:sz w:val="24"/>
          <w:szCs w:val="24"/>
        </w:rPr>
        <w:t xml:space="preserve"> bakmamı istedi." cümlesinde altı çizili kelimenin yerine aşağıdaki kelimelerden hangisi</w:t>
      </w:r>
      <w:r w:rsidRPr="00047085">
        <w:rPr>
          <w:rFonts w:ascii="Times New Roman" w:hAnsi="Times New Roman"/>
          <w:b/>
          <w:color w:val="000000"/>
          <w:spacing w:val="10"/>
          <w:sz w:val="24"/>
          <w:szCs w:val="24"/>
        </w:rPr>
        <w:softHyphen/>
        <w:t>ni yazarız?</w:t>
      </w:r>
    </w:p>
    <w:p w:rsidR="00DA37E6" w:rsidRPr="00047085" w:rsidRDefault="00DA37E6" w:rsidP="002B4FC9">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A) örtüsüne           </w:t>
      </w:r>
    </w:p>
    <w:p w:rsidR="00DA37E6" w:rsidRPr="00047085" w:rsidRDefault="00DA37E6" w:rsidP="002B4FC9">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B) sehpasına       </w:t>
      </w:r>
    </w:p>
    <w:p w:rsidR="00DA37E6" w:rsidRPr="00047085" w:rsidRDefault="00DA37E6" w:rsidP="002B4FC9">
      <w:pPr>
        <w:rPr>
          <w:color w:val="000000"/>
        </w:rPr>
      </w:pPr>
      <w:r w:rsidRPr="00047085">
        <w:rPr>
          <w:rFonts w:ascii="Times New Roman" w:hAnsi="Times New Roman"/>
          <w:b/>
          <w:color w:val="000000"/>
          <w:spacing w:val="10"/>
          <w:sz w:val="24"/>
          <w:szCs w:val="24"/>
        </w:rPr>
        <w:t>C) çekmecesine</w:t>
      </w:r>
    </w:p>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color w:val="000000"/>
          <w:sz w:val="28"/>
          <w:szCs w:val="28"/>
        </w:rPr>
        <w:t>-----------------------------------------------------------</w:t>
      </w:r>
    </w:p>
    <w:p w:rsidR="00DA37E6" w:rsidRPr="00047085" w:rsidRDefault="00DA37E6" w:rsidP="002B4FC9">
      <w:pPr>
        <w:rPr>
          <w:color w:val="000000"/>
        </w:rPr>
      </w:pPr>
    </w:p>
    <w:p w:rsidR="00DA37E6" w:rsidRPr="00047085" w:rsidRDefault="00DA37E6" w:rsidP="002B4FC9">
      <w:pPr>
        <w:rPr>
          <w:color w:val="000000"/>
        </w:rPr>
      </w:pPr>
    </w:p>
    <w:p w:rsidR="00DA37E6" w:rsidRPr="00047085" w:rsidRDefault="00DA37E6" w:rsidP="002B4FC9">
      <w:pPr>
        <w:rPr>
          <w:color w:val="000000"/>
        </w:rPr>
      </w:pP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18-) Aşağıdaki sözcüklerden hangisi eş seslisidir?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el                  B) şişman                   C) konuk</w:t>
      </w:r>
    </w:p>
    <w:p w:rsidR="00DA37E6" w:rsidRPr="00047085" w:rsidRDefault="00DA37E6" w:rsidP="00613EF8">
      <w:pPr>
        <w:pStyle w:val="NoSpacing"/>
        <w:rPr>
          <w:rFonts w:ascii="Times New Roman" w:hAnsi="Times New Roman"/>
          <w:color w:val="000000"/>
          <w:sz w:val="28"/>
          <w:szCs w:val="28"/>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613EF8">
      <w:pPr>
        <w:pStyle w:val="NoSpacing"/>
        <w:rPr>
          <w:rFonts w:ascii="Times New Roman" w:hAnsi="Times New Roman"/>
          <w:b/>
          <w:color w:val="000000"/>
          <w:spacing w:val="10"/>
          <w:sz w:val="24"/>
          <w:szCs w:val="24"/>
        </w:rPr>
      </w:pPr>
      <w:r w:rsidRPr="00047085">
        <w:rPr>
          <w:rFonts w:ascii="Times New Roman" w:hAnsi="Times New Roman"/>
          <w:color w:val="000000"/>
          <w:sz w:val="28"/>
          <w:szCs w:val="28"/>
        </w:rPr>
        <w:t xml:space="preserve">    </w:t>
      </w:r>
      <w:r w:rsidRPr="00047085">
        <w:rPr>
          <w:rFonts w:ascii="Times New Roman" w:hAnsi="Times New Roman"/>
          <w:b/>
          <w:color w:val="000000"/>
          <w:sz w:val="24"/>
          <w:szCs w:val="24"/>
        </w:rPr>
        <w:t xml:space="preserve">19-) </w:t>
      </w:r>
      <w:r w:rsidRPr="00047085">
        <w:rPr>
          <w:rFonts w:ascii="Times New Roman" w:hAnsi="Times New Roman"/>
          <w:b/>
          <w:color w:val="000000"/>
          <w:spacing w:val="10"/>
          <w:sz w:val="24"/>
          <w:szCs w:val="24"/>
        </w:rPr>
        <w:t>Aşağıdaki kelimelerden hangisinin birden</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pacing w:val="10"/>
          <w:sz w:val="24"/>
          <w:szCs w:val="24"/>
        </w:rPr>
        <w:t xml:space="preserve">          çok anlamı var</w:t>
      </w:r>
      <w:r w:rsidRPr="00047085">
        <w:rPr>
          <w:rFonts w:ascii="Times New Roman" w:hAnsi="Times New Roman"/>
          <w:b/>
          <w:color w:val="000000"/>
          <w:spacing w:val="10"/>
          <w:sz w:val="24"/>
          <w:szCs w:val="24"/>
        </w:rPr>
        <w:softHyphen/>
        <w:t>dır?</w:t>
      </w:r>
    </w:p>
    <w:p w:rsidR="00DA37E6" w:rsidRPr="00047085" w:rsidRDefault="00DA37E6" w:rsidP="00613EF8">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     A)  ağaç              B) bülbül                C) gül</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613EF8">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 xml:space="preserve">20-)     </w:t>
      </w:r>
      <w:r w:rsidRPr="00047085">
        <w:rPr>
          <w:rFonts w:ascii="Times New Roman" w:hAnsi="Times New Roman"/>
          <w:b/>
          <w:color w:val="000000"/>
          <w:sz w:val="24"/>
          <w:szCs w:val="24"/>
          <w:u w:val="single"/>
        </w:rPr>
        <w:t>Yaş</w:t>
      </w:r>
      <w:r w:rsidRPr="00047085">
        <w:rPr>
          <w:rFonts w:ascii="Times New Roman" w:hAnsi="Times New Roman"/>
          <w:b/>
          <w:color w:val="000000"/>
          <w:sz w:val="24"/>
          <w:szCs w:val="24"/>
        </w:rPr>
        <w:t xml:space="preserve"> otuz beş! Yolun yarısı eder.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ab/>
        <w:t xml:space="preserve">    Dante gibi ortasındayız ömrün.</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ab/>
      </w:r>
      <w:r w:rsidRPr="00047085">
        <w:rPr>
          <w:rFonts w:ascii="Times New Roman" w:hAnsi="Times New Roman"/>
          <w:b/>
          <w:color w:val="000000"/>
          <w:sz w:val="24"/>
          <w:szCs w:val="24"/>
        </w:rPr>
        <w:tab/>
        <w:t xml:space="preserve">                        Cahit Sıtkı Tarancı</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şiirde altı çizili olarak verilen kelime</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için aşağıdaki bilgilerden hangisi doğrudur?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Eş anlamlı kelimedir.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Sesteş kelimedir.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Zıt anlamlıdır.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21-) “Dönmek” sözcüğü aşağıdaki cümlelerin</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hangisinde “Geri gelmek, geri gitmek” anlamında</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kullanılmıştır?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w:t>
      </w:r>
      <w:r w:rsidRPr="00047085">
        <w:rPr>
          <w:rFonts w:ascii="Times New Roman" w:hAnsi="Times New Roman"/>
          <w:b/>
          <w:iCs/>
          <w:color w:val="000000"/>
          <w:sz w:val="24"/>
          <w:szCs w:val="24"/>
        </w:rPr>
        <w:t>Ertesi gün aynı yoldan köye döndük.</w:t>
      </w:r>
      <w:r w:rsidRPr="00047085">
        <w:rPr>
          <w:rFonts w:ascii="Times New Roman" w:hAnsi="Times New Roman"/>
          <w:b/>
          <w:color w:val="000000"/>
          <w:sz w:val="24"/>
          <w:szCs w:val="24"/>
        </w:rPr>
        <w:tab/>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w:t>
      </w:r>
      <w:r w:rsidRPr="00047085">
        <w:rPr>
          <w:rFonts w:ascii="Times New Roman" w:hAnsi="Times New Roman"/>
          <w:b/>
          <w:iCs/>
          <w:color w:val="000000"/>
          <w:sz w:val="24"/>
          <w:szCs w:val="24"/>
        </w:rPr>
        <w:t>Gülümseyerek köşeyi dönüp gitti.</w:t>
      </w:r>
    </w:p>
    <w:p w:rsidR="00DA37E6" w:rsidRPr="00047085" w:rsidRDefault="00DA37E6" w:rsidP="00613EF8">
      <w:pPr>
        <w:pStyle w:val="NoSpacing"/>
        <w:rPr>
          <w:rFonts w:ascii="Times New Roman" w:hAnsi="Times New Roman"/>
          <w:b/>
          <w:iCs/>
          <w:color w:val="000000"/>
          <w:sz w:val="24"/>
          <w:szCs w:val="24"/>
        </w:rPr>
      </w:pPr>
      <w:r w:rsidRPr="00047085">
        <w:rPr>
          <w:rFonts w:ascii="Times New Roman" w:hAnsi="Times New Roman"/>
          <w:b/>
          <w:color w:val="000000"/>
          <w:sz w:val="24"/>
          <w:szCs w:val="24"/>
        </w:rPr>
        <w:t xml:space="preserve">     C) </w:t>
      </w:r>
      <w:r w:rsidRPr="00047085">
        <w:rPr>
          <w:rFonts w:ascii="Times New Roman" w:hAnsi="Times New Roman"/>
          <w:b/>
          <w:iCs/>
          <w:color w:val="000000"/>
          <w:sz w:val="24"/>
          <w:szCs w:val="24"/>
        </w:rPr>
        <w:t>Yatağında sabaha kadar dönüp durdu</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22-) “Soymak” sözcüğü hangi cümlede farklı bir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anlamda kullanılmıştır?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Kesinlikle elmayı soymadan yemem. </w:t>
      </w:r>
    </w:p>
    <w:p w:rsidR="00DA37E6" w:rsidRPr="00047085" w:rsidRDefault="00DA37E6" w:rsidP="00613EF8">
      <w:pPr>
        <w:pStyle w:val="NoSpacing"/>
        <w:rPr>
          <w:rFonts w:ascii="Times New Roman" w:hAnsi="Times New Roman"/>
          <w:b/>
          <w:iCs/>
          <w:color w:val="000000"/>
          <w:sz w:val="24"/>
          <w:szCs w:val="24"/>
        </w:rPr>
      </w:pPr>
      <w:r w:rsidRPr="00047085">
        <w:rPr>
          <w:rFonts w:ascii="Times New Roman" w:hAnsi="Times New Roman"/>
          <w:b/>
          <w:color w:val="000000"/>
          <w:sz w:val="24"/>
          <w:szCs w:val="24"/>
        </w:rPr>
        <w:t xml:space="preserve">     B) Doktor, kaza geçiren y</w:t>
      </w:r>
      <w:r w:rsidRPr="00047085">
        <w:rPr>
          <w:rFonts w:ascii="Times New Roman" w:hAnsi="Times New Roman"/>
          <w:b/>
          <w:iCs/>
          <w:color w:val="000000"/>
          <w:sz w:val="24"/>
          <w:szCs w:val="24"/>
        </w:rPr>
        <w:t>aralıyı soyup hemen</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iCs/>
          <w:color w:val="000000"/>
          <w:sz w:val="24"/>
          <w:szCs w:val="24"/>
        </w:rPr>
        <w:t xml:space="preserve">          tedaviye başlamak istiyordu.</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Portakalı soyduktan sonra birkaç dilimini</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kardeşime verdim.</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23-)  Köşeden </w:t>
      </w:r>
      <w:r w:rsidRPr="00047085">
        <w:rPr>
          <w:rFonts w:ascii="Times New Roman" w:hAnsi="Times New Roman"/>
          <w:b/>
          <w:color w:val="000000"/>
          <w:sz w:val="24"/>
          <w:szCs w:val="24"/>
          <w:u w:val="single"/>
        </w:rPr>
        <w:t>sağ</w:t>
      </w:r>
      <w:r w:rsidRPr="00047085">
        <w:rPr>
          <w:rFonts w:ascii="Times New Roman" w:hAnsi="Times New Roman"/>
          <w:b/>
          <w:color w:val="000000"/>
          <w:sz w:val="24"/>
          <w:szCs w:val="24"/>
        </w:rPr>
        <w:t xml:space="preserve"> taraftaki ev benim.</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Aşağıdaki tümcelerden hangisinde “sağ” sözcüğü</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tümcedeki anlamda kullanılmıştır?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Sağ salim eve vardık sonunda.</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Bu kazadan sağ kurtulmuşlar.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Sağ eliyle yazı yazamıyor hiç.</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color w:val="000000"/>
          <w:sz w:val="28"/>
          <w:szCs w:val="28"/>
        </w:rPr>
        <w:t>----------------------------------------------------------</w:t>
      </w:r>
    </w:p>
    <w:tbl>
      <w:tblPr>
        <w:tblpPr w:leftFromText="141" w:rightFromText="141" w:vertAnchor="text" w:horzAnchor="page" w:tblpX="2233" w:tblpY="10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19"/>
        <w:gridCol w:w="425"/>
        <w:gridCol w:w="434"/>
        <w:gridCol w:w="426"/>
        <w:gridCol w:w="425"/>
        <w:gridCol w:w="425"/>
        <w:gridCol w:w="425"/>
      </w:tblGrid>
      <w:tr w:rsidR="00DA37E6" w:rsidRPr="00B1751C" w:rsidTr="00613EF8">
        <w:tc>
          <w:tcPr>
            <w:tcW w:w="419"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Y</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S</w:t>
            </w:r>
          </w:p>
        </w:tc>
        <w:tc>
          <w:tcPr>
            <w:tcW w:w="434"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E</w:t>
            </w:r>
          </w:p>
        </w:tc>
        <w:tc>
          <w:tcPr>
            <w:tcW w:w="426"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V</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İ</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N</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Ç</w:t>
            </w:r>
          </w:p>
        </w:tc>
      </w:tr>
      <w:tr w:rsidR="00DA37E6" w:rsidRPr="00B1751C" w:rsidTr="00613EF8">
        <w:tc>
          <w:tcPr>
            <w:tcW w:w="419"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A</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A</w:t>
            </w:r>
          </w:p>
        </w:tc>
        <w:tc>
          <w:tcPr>
            <w:tcW w:w="434"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Z</w:t>
            </w:r>
          </w:p>
        </w:tc>
        <w:tc>
          <w:tcPr>
            <w:tcW w:w="426"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B</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T</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U</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S</w:t>
            </w:r>
          </w:p>
        </w:tc>
      </w:tr>
      <w:tr w:rsidR="00DA37E6" w:rsidRPr="00B1751C" w:rsidTr="00613EF8">
        <w:tc>
          <w:tcPr>
            <w:tcW w:w="419"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Ş</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L</w:t>
            </w:r>
          </w:p>
        </w:tc>
        <w:tc>
          <w:tcPr>
            <w:tcW w:w="434"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K</w:t>
            </w:r>
          </w:p>
        </w:tc>
        <w:tc>
          <w:tcPr>
            <w:tcW w:w="426"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İ</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P</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Y</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E</w:t>
            </w:r>
          </w:p>
        </w:tc>
      </w:tr>
      <w:tr w:rsidR="00DA37E6" w:rsidRPr="00B1751C" w:rsidTr="00613EF8">
        <w:tc>
          <w:tcPr>
            <w:tcW w:w="419"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S</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U</w:t>
            </w:r>
          </w:p>
        </w:tc>
        <w:tc>
          <w:tcPr>
            <w:tcW w:w="434"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K</w:t>
            </w:r>
          </w:p>
        </w:tc>
        <w:tc>
          <w:tcPr>
            <w:tcW w:w="426"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I</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Ş</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Z</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R</w:t>
            </w:r>
          </w:p>
        </w:tc>
      </w:tr>
      <w:tr w:rsidR="00DA37E6" w:rsidRPr="00B1751C" w:rsidTr="00613EF8">
        <w:tc>
          <w:tcPr>
            <w:tcW w:w="419"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P</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E</w:t>
            </w:r>
          </w:p>
        </w:tc>
        <w:tc>
          <w:tcPr>
            <w:tcW w:w="434"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F</w:t>
            </w:r>
          </w:p>
        </w:tc>
        <w:tc>
          <w:tcPr>
            <w:tcW w:w="426"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A</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N</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L</w:t>
            </w:r>
          </w:p>
        </w:tc>
        <w:tc>
          <w:tcPr>
            <w:tcW w:w="425" w:type="dxa"/>
          </w:tcPr>
          <w:p w:rsidR="00DA37E6" w:rsidRPr="00047085" w:rsidRDefault="00DA37E6" w:rsidP="00613EF8">
            <w:pPr>
              <w:pStyle w:val="NoSpacing"/>
              <w:rPr>
                <w:rFonts w:ascii="Times New Roman" w:hAnsi="Times New Roman"/>
                <w:b/>
                <w:color w:val="000000"/>
                <w:sz w:val="28"/>
                <w:szCs w:val="28"/>
              </w:rPr>
            </w:pPr>
            <w:r w:rsidRPr="00047085">
              <w:rPr>
                <w:rFonts w:ascii="Times New Roman" w:hAnsi="Times New Roman"/>
                <w:b/>
                <w:color w:val="000000"/>
                <w:sz w:val="28"/>
                <w:szCs w:val="28"/>
              </w:rPr>
              <w:t>T</w:t>
            </w:r>
          </w:p>
        </w:tc>
      </w:tr>
    </w:tbl>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24-)  </w:t>
      </w:r>
    </w:p>
    <w:p w:rsidR="00DA37E6" w:rsidRPr="00047085" w:rsidRDefault="00DA37E6" w:rsidP="002B4FC9">
      <w:pPr>
        <w:rPr>
          <w:color w:val="000000"/>
        </w:rPr>
      </w:pPr>
    </w:p>
    <w:p w:rsidR="00DA37E6" w:rsidRPr="00047085" w:rsidRDefault="00DA37E6" w:rsidP="002B4FC9">
      <w:pPr>
        <w:rPr>
          <w:color w:val="000000"/>
        </w:rPr>
      </w:pPr>
    </w:p>
    <w:p w:rsidR="00DA37E6" w:rsidRPr="00047085" w:rsidRDefault="00DA37E6" w:rsidP="002B4FC9">
      <w:pPr>
        <w:rPr>
          <w:color w:val="000000"/>
        </w:rPr>
      </w:pPr>
    </w:p>
    <w:p w:rsidR="00DA37E6" w:rsidRPr="00047085" w:rsidRDefault="00DA37E6" w:rsidP="002B4FC9">
      <w:pPr>
        <w:pStyle w:val="NoSpacing"/>
        <w:rPr>
          <w:rFonts w:ascii="Times New Roman" w:hAnsi="Times New Roman"/>
          <w:b/>
          <w:color w:val="000000"/>
          <w:sz w:val="24"/>
          <w:szCs w:val="24"/>
        </w:rPr>
      </w:pP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uzak, üzüntü, yumuşak, çıkış,  yaz,   gece,  çok</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kelimelerin kaç tanesinin zıt anlamlısı</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tabloda yer almaktadır?</w:t>
      </w:r>
    </w:p>
    <w:p w:rsidR="00DA37E6" w:rsidRPr="00047085" w:rsidRDefault="00DA37E6" w:rsidP="00613EF8">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A.5                             B.6                                C.7</w:t>
      </w:r>
    </w:p>
    <w:p w:rsidR="00DA37E6" w:rsidRPr="00047085" w:rsidRDefault="00DA37E6" w:rsidP="002B4FC9">
      <w:pPr>
        <w:rPr>
          <w:color w:val="000000"/>
        </w:rPr>
      </w:pPr>
    </w:p>
    <w:p w:rsidR="00DA37E6" w:rsidRPr="00047085" w:rsidRDefault="00DA37E6" w:rsidP="002B4FC9">
      <w:pPr>
        <w:pStyle w:val="NoSpacing"/>
        <w:rPr>
          <w:rFonts w:ascii="Times New Roman" w:hAnsi="Times New Roman"/>
          <w:b/>
          <w:color w:val="000000"/>
          <w:spacing w:val="10"/>
          <w:sz w:val="24"/>
          <w:szCs w:val="24"/>
        </w:rPr>
      </w:pPr>
    </w:p>
    <w:p w:rsidR="00DA37E6" w:rsidRPr="00047085" w:rsidRDefault="00DA37E6" w:rsidP="002B4FC9">
      <w:pPr>
        <w:pStyle w:val="NoSpacing"/>
        <w:rPr>
          <w:rFonts w:ascii="Times New Roman" w:hAnsi="Times New Roman"/>
          <w:b/>
          <w:color w:val="000000"/>
          <w:spacing w:val="10"/>
          <w:sz w:val="24"/>
          <w:szCs w:val="24"/>
        </w:rPr>
      </w:pP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25-) “kötümser, hayal, aşağı, iyi, soğuk, iyimser, sıcak, gerçek, yukarı”</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Sözcükleri zıt anlamlarıyla eşleştirildiğinde hangisi dışarıda kalır?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iyi</w:t>
      </w:r>
      <w:r w:rsidRPr="00047085">
        <w:rPr>
          <w:rFonts w:ascii="Times New Roman" w:hAnsi="Times New Roman"/>
          <w:b/>
          <w:color w:val="000000"/>
          <w:sz w:val="24"/>
          <w:szCs w:val="24"/>
        </w:rPr>
        <w:tab/>
        <w:t xml:space="preserve">                    B) kötümser                C) hayal</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r w:rsidRPr="00047085">
        <w:rPr>
          <w:rFonts w:ascii="Times New Roman" w:hAnsi="Times New Roman"/>
          <w:b/>
          <w:color w:val="000000"/>
          <w:sz w:val="24"/>
          <w:szCs w:val="24"/>
        </w:rPr>
        <w:t>26-) Aşağıdaki sözcük çiftlerinden hangisi anlam bakımından diğerlerinden farklıdır?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A) yanlış - doğru</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B) ağır - hafif</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C) misafir - konuk</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27-) “Nihayet son kata çıktık.” Cümlesinde aşağıdaki sözcüklerden hangisi bu cümledeki sözcüklerden birinin karşıt anlamlısı değildir?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sonunda                  B) ilk                     C) indik</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28-) </w:t>
      </w:r>
      <w:r w:rsidRPr="00047085">
        <w:rPr>
          <w:rFonts w:ascii="Times New Roman" w:hAnsi="Times New Roman"/>
          <w:b/>
          <w:bCs/>
          <w:color w:val="000000"/>
          <w:sz w:val="24"/>
          <w:szCs w:val="24"/>
        </w:rPr>
        <w:t xml:space="preserve">“ </w:t>
      </w:r>
      <w:r w:rsidRPr="00047085">
        <w:rPr>
          <w:rFonts w:ascii="Times New Roman" w:hAnsi="Times New Roman"/>
          <w:b/>
          <w:color w:val="000000"/>
          <w:sz w:val="24"/>
          <w:szCs w:val="24"/>
        </w:rPr>
        <w:t xml:space="preserve">Merdivenleri </w:t>
      </w:r>
      <w:r w:rsidRPr="00047085">
        <w:rPr>
          <w:rFonts w:ascii="Times New Roman" w:hAnsi="Times New Roman"/>
          <w:b/>
          <w:color w:val="000000"/>
          <w:sz w:val="24"/>
          <w:szCs w:val="24"/>
          <w:u w:val="single"/>
        </w:rPr>
        <w:t>aceleyle</w:t>
      </w:r>
      <w:r w:rsidRPr="00047085">
        <w:rPr>
          <w:rFonts w:ascii="Times New Roman" w:hAnsi="Times New Roman"/>
          <w:b/>
          <w:color w:val="000000"/>
          <w:sz w:val="24"/>
          <w:szCs w:val="24"/>
        </w:rPr>
        <w:t xml:space="preserve"> </w:t>
      </w:r>
      <w:r w:rsidRPr="00047085">
        <w:rPr>
          <w:rFonts w:ascii="Times New Roman" w:hAnsi="Times New Roman"/>
          <w:b/>
          <w:color w:val="000000"/>
          <w:sz w:val="24"/>
          <w:szCs w:val="24"/>
          <w:u w:val="single"/>
        </w:rPr>
        <w:t>çıkıyordu.</w:t>
      </w:r>
      <w:r w:rsidRPr="00047085">
        <w:rPr>
          <w:rFonts w:ascii="Times New Roman" w:hAnsi="Times New Roman"/>
          <w:b/>
          <w:color w:val="000000"/>
          <w:sz w:val="24"/>
          <w:szCs w:val="24"/>
        </w:rPr>
        <w:t xml:space="preserve">” tümcesinde altı çizili sözcükleri zıt anlamlıları ile değiştirirsek hangi tümceyi buluruz? </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A) Merdivenleri aceleyle iniyordu.</w:t>
      </w:r>
      <w:r w:rsidRPr="00047085">
        <w:rPr>
          <w:rFonts w:ascii="Times New Roman" w:hAnsi="Times New Roman"/>
          <w:b/>
          <w:color w:val="000000"/>
          <w:sz w:val="24"/>
          <w:szCs w:val="24"/>
        </w:rPr>
        <w:tab/>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B) Merdivenleri yavaşça çıkıyordu.</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C) Merdivenleri yavaşça iniyordu.</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29-)        I. Cennetten bir kösedir,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 Bursa’nın her bir yeri.</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III. mis gibi kokar durur.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IV. Şeftali bahçeleri.</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Yukarıdaki şiirin kaçıncı dizesinde yazım yanlışı vardır?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bir</w:t>
      </w:r>
      <w:r w:rsidRPr="00047085">
        <w:rPr>
          <w:rFonts w:ascii="Times New Roman" w:hAnsi="Times New Roman"/>
          <w:b/>
          <w:color w:val="000000"/>
          <w:sz w:val="24"/>
          <w:szCs w:val="24"/>
        </w:rPr>
        <w:tab/>
      </w:r>
      <w:r w:rsidRPr="00047085">
        <w:rPr>
          <w:rFonts w:ascii="Times New Roman" w:hAnsi="Times New Roman"/>
          <w:b/>
          <w:color w:val="000000"/>
          <w:sz w:val="24"/>
          <w:szCs w:val="24"/>
        </w:rPr>
        <w:tab/>
        <w:t>B. İki</w:t>
      </w:r>
      <w:r w:rsidRPr="00047085">
        <w:rPr>
          <w:rFonts w:ascii="Times New Roman" w:hAnsi="Times New Roman"/>
          <w:b/>
          <w:color w:val="000000"/>
          <w:sz w:val="24"/>
          <w:szCs w:val="24"/>
        </w:rPr>
        <w:tab/>
      </w:r>
      <w:r w:rsidRPr="00047085">
        <w:rPr>
          <w:rFonts w:ascii="Times New Roman" w:hAnsi="Times New Roman"/>
          <w:b/>
          <w:color w:val="000000"/>
          <w:sz w:val="24"/>
          <w:szCs w:val="24"/>
        </w:rPr>
        <w:tab/>
        <w:t xml:space="preserve">          C. Üç</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30-) Aşağıdaki cümlelerin hangisinde kesme işareti yanlış kullanıl</w:t>
      </w:r>
      <w:r w:rsidRPr="00047085">
        <w:rPr>
          <w:rFonts w:ascii="Times New Roman" w:hAnsi="Times New Roman"/>
          <w:b/>
          <w:color w:val="000000"/>
          <w:sz w:val="24"/>
          <w:szCs w:val="24"/>
        </w:rPr>
        <w:softHyphen/>
        <w:t>mıştır?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A.  Hastahane'ye yarın gideceğiz.</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B. Okula İlker'le birlikte gidiyoruz.</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C. En sıcak ilimiz Antalya'dır.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31-)  “Erdinç sordu (   )</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 Çantamdaki kalemleri sen mi aldın(   )”</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Yukarıdaki (   ) içlerine sırasıyla hangi noktalama işaretleri gelmelidir?</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A) (.) (“) (?)          B) (:) (-) (?)                 C) (:) (.) (,) </w:t>
      </w:r>
    </w:p>
    <w:p w:rsidR="00DA37E6" w:rsidRPr="00047085" w:rsidRDefault="00DA37E6" w:rsidP="00E72DC7">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E72DC7">
      <w:pPr>
        <w:pStyle w:val="NoSpacing"/>
        <w:rPr>
          <w:rFonts w:ascii="Times New Roman" w:hAnsi="Times New Roman"/>
          <w:b/>
          <w:color w:val="000000"/>
          <w:spacing w:val="10"/>
          <w:sz w:val="24"/>
          <w:szCs w:val="24"/>
        </w:rPr>
      </w:pPr>
      <w:r w:rsidRPr="00047085">
        <w:rPr>
          <w:rFonts w:ascii="Times New Roman" w:hAnsi="Times New Roman"/>
          <w:b/>
          <w:color w:val="000000"/>
          <w:sz w:val="24"/>
          <w:szCs w:val="24"/>
        </w:rPr>
        <w:t>32-)</w:t>
      </w:r>
      <w:r w:rsidRPr="00047085">
        <w:rPr>
          <w:rFonts w:ascii="Times New Roman" w:hAnsi="Times New Roman"/>
          <w:b/>
          <w:color w:val="000000"/>
          <w:spacing w:val="10"/>
          <w:sz w:val="24"/>
          <w:szCs w:val="24"/>
        </w:rPr>
        <w:t xml:space="preserve"> "Hoca, adama sormuş( ) Benim eşeğimi gördün mü( )" </w:t>
      </w:r>
    </w:p>
    <w:p w:rsidR="00DA37E6" w:rsidRPr="00047085" w:rsidRDefault="00DA37E6" w:rsidP="00E72DC7">
      <w:pPr>
        <w:pStyle w:val="NoSpacing"/>
        <w:rPr>
          <w:b/>
          <w:color w:val="000000"/>
          <w:sz w:val="24"/>
          <w:szCs w:val="24"/>
        </w:rPr>
      </w:pPr>
      <w:r w:rsidRPr="00047085">
        <w:rPr>
          <w:rFonts w:ascii="Times New Roman" w:hAnsi="Times New Roman"/>
          <w:b/>
          <w:color w:val="000000"/>
          <w:spacing w:val="10"/>
          <w:sz w:val="24"/>
          <w:szCs w:val="24"/>
        </w:rPr>
        <w:t>Yukarıdaki iki cümlenin sonuna sırasıyla aşağıdaki hangi noktalama işaretleri konulmalıdır?</w:t>
      </w:r>
    </w:p>
    <w:p w:rsidR="00DA37E6" w:rsidRPr="00047085" w:rsidRDefault="00DA37E6" w:rsidP="00E72DC7">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A) (:),(.)                B) (?),(;)              C) (:),(?)</w:t>
      </w:r>
    </w:p>
    <w:p w:rsidR="00DA37E6" w:rsidRPr="00047085" w:rsidRDefault="00DA37E6" w:rsidP="002B4FC9">
      <w:pPr>
        <w:pStyle w:val="NoSpacing"/>
        <w:rPr>
          <w:rFonts w:ascii="Times New Roman" w:hAnsi="Times New Roman"/>
          <w:b/>
          <w:color w:val="000000"/>
          <w:sz w:val="24"/>
          <w:szCs w:val="24"/>
        </w:rPr>
      </w:pPr>
    </w:p>
    <w:p w:rsidR="00DA37E6" w:rsidRPr="00047085" w:rsidRDefault="00DA37E6" w:rsidP="00D36972">
      <w:pPr>
        <w:rPr>
          <w:color w:val="000000"/>
        </w:rPr>
      </w:pPr>
    </w:p>
    <w:p w:rsidR="00DA37E6" w:rsidRPr="00047085" w:rsidRDefault="00DA37E6" w:rsidP="00BA1EF2">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33-) “Arı” ile “bal” arasındaki ilişki “koyun” ile</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hangisi arasında vardır?</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kuzu                   B. keçi                 C. süt</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34-)  “mavi - renk” arasındaki ilişki</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aşağıdakilerden hangisinde vardır?</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gece-gündüz     B) soğuk- sıcak    C) gül-çiçek</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BA1EF2">
      <w:pPr>
        <w:pStyle w:val="NoSpacing"/>
        <w:rPr>
          <w:rFonts w:ascii="Times New Roman" w:hAnsi="Times New Roman"/>
          <w:b/>
          <w:color w:val="000000"/>
          <w:spacing w:val="10"/>
          <w:sz w:val="24"/>
          <w:szCs w:val="24"/>
        </w:rPr>
      </w:pPr>
      <w:r w:rsidRPr="00047085">
        <w:rPr>
          <w:rFonts w:ascii="Times New Roman" w:hAnsi="Times New Roman"/>
          <w:b/>
          <w:color w:val="000000"/>
          <w:sz w:val="24"/>
          <w:szCs w:val="24"/>
        </w:rPr>
        <w:t xml:space="preserve">     35-) </w:t>
      </w:r>
      <w:r w:rsidRPr="00047085">
        <w:rPr>
          <w:rFonts w:ascii="Times New Roman" w:hAnsi="Times New Roman"/>
          <w:b/>
          <w:color w:val="000000"/>
          <w:spacing w:val="10"/>
          <w:sz w:val="24"/>
          <w:szCs w:val="24"/>
        </w:rPr>
        <w:t>Aşağıdaki hangi kelime kök</w:t>
      </w:r>
    </w:p>
    <w:p w:rsidR="00DA37E6" w:rsidRPr="00047085" w:rsidRDefault="00DA37E6" w:rsidP="00BA1EF2">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          durumundadır? </w:t>
      </w:r>
    </w:p>
    <w:p w:rsidR="00DA37E6" w:rsidRPr="00047085" w:rsidRDefault="00DA37E6" w:rsidP="00BA1EF2">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       A) bakkal         B) boyacı            C) gözlük</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BA1EF2">
      <w:pPr>
        <w:pStyle w:val="NoSpacing"/>
        <w:rPr>
          <w:rFonts w:ascii="Times New Roman" w:hAnsi="Times New Roman"/>
          <w:b/>
          <w:color w:val="000000"/>
          <w:spacing w:val="10"/>
          <w:sz w:val="24"/>
          <w:szCs w:val="24"/>
        </w:rPr>
      </w:pPr>
      <w:r w:rsidRPr="00047085">
        <w:rPr>
          <w:rFonts w:ascii="Times New Roman" w:hAnsi="Times New Roman"/>
          <w:b/>
          <w:color w:val="000000"/>
          <w:sz w:val="24"/>
          <w:szCs w:val="24"/>
        </w:rPr>
        <w:t xml:space="preserve">    36-)  </w:t>
      </w:r>
      <w:r w:rsidRPr="00047085">
        <w:rPr>
          <w:rFonts w:ascii="Times New Roman" w:hAnsi="Times New Roman"/>
          <w:b/>
          <w:color w:val="000000"/>
          <w:spacing w:val="10"/>
          <w:sz w:val="24"/>
          <w:szCs w:val="24"/>
        </w:rPr>
        <w:t>Aşağıdaki kelimelerden hangisinde yapım</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pacing w:val="10"/>
          <w:sz w:val="24"/>
          <w:szCs w:val="24"/>
        </w:rPr>
        <w:t xml:space="preserve">          eki vardır? </w:t>
      </w:r>
    </w:p>
    <w:p w:rsidR="00DA37E6" w:rsidRPr="00047085" w:rsidRDefault="00DA37E6" w:rsidP="00BA1EF2">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     A) öğrenci             B) bahçe               C) duvar</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color w:val="000000"/>
          <w:sz w:val="28"/>
          <w:szCs w:val="28"/>
        </w:rPr>
        <w:t>----------------------------------------------------------</w:t>
      </w:r>
    </w:p>
    <w:p w:rsidR="00DA37E6" w:rsidRPr="00047085" w:rsidRDefault="00DA37E6" w:rsidP="00BA1EF2">
      <w:pPr>
        <w:pStyle w:val="NoSpacing"/>
        <w:rPr>
          <w:rFonts w:ascii="Times New Roman" w:hAnsi="Times New Roman"/>
          <w:b/>
          <w:color w:val="000000"/>
          <w:sz w:val="24"/>
          <w:szCs w:val="24"/>
        </w:rPr>
      </w:pPr>
      <w:r>
        <w:rPr>
          <w:noProof/>
        </w:rPr>
        <w:pict>
          <v:shape id="_x0000_s1403" type="#_x0000_t32" style="position:absolute;margin-left:95.1pt;margin-top:9.9pt;width:47.7pt;height:0;z-index:251721728" o:connectortype="straight" strokeweight="2.5pt">
            <v:stroke endarrow="block"/>
            <v:shadow color="#868686"/>
          </v:shape>
        </w:pict>
      </w:r>
      <w:r w:rsidRPr="00047085">
        <w:rPr>
          <w:rFonts w:ascii="Times New Roman" w:hAnsi="Times New Roman"/>
          <w:b/>
          <w:color w:val="000000"/>
          <w:sz w:val="24"/>
          <w:szCs w:val="24"/>
        </w:rPr>
        <w:t xml:space="preserve">    37-)   I-   Göz                          gözlük</w:t>
      </w:r>
    </w:p>
    <w:p w:rsidR="00DA37E6" w:rsidRPr="00047085" w:rsidRDefault="00DA37E6" w:rsidP="00BA1EF2">
      <w:pPr>
        <w:pStyle w:val="NoSpacing"/>
        <w:rPr>
          <w:rFonts w:ascii="Times New Roman" w:hAnsi="Times New Roman"/>
          <w:b/>
          <w:color w:val="000000"/>
          <w:sz w:val="24"/>
          <w:szCs w:val="24"/>
        </w:rPr>
      </w:pPr>
      <w:r>
        <w:rPr>
          <w:noProof/>
        </w:rPr>
        <w:pict>
          <v:shape id="_x0000_s1404" type="#_x0000_t32" style="position:absolute;margin-left:95.1pt;margin-top:7.65pt;width:47.7pt;height:0;z-index:251723776" o:connectortype="straight" strokeweight="2.5pt">
            <v:stroke endarrow="block"/>
            <v:shadow color="#868686"/>
          </v:shape>
        </w:pict>
      </w:r>
      <w:r w:rsidRPr="00047085">
        <w:rPr>
          <w:rFonts w:ascii="Times New Roman" w:hAnsi="Times New Roman"/>
          <w:b/>
          <w:color w:val="000000"/>
          <w:sz w:val="24"/>
          <w:szCs w:val="24"/>
        </w:rPr>
        <w:t xml:space="preserve">            II- Simit                          simitçi</w:t>
      </w:r>
    </w:p>
    <w:p w:rsidR="00DA37E6" w:rsidRPr="00047085" w:rsidRDefault="00DA37E6" w:rsidP="00BA1EF2">
      <w:pPr>
        <w:pStyle w:val="NoSpacing"/>
        <w:rPr>
          <w:rFonts w:ascii="Times New Roman" w:hAnsi="Times New Roman"/>
          <w:b/>
          <w:color w:val="000000"/>
          <w:sz w:val="24"/>
          <w:szCs w:val="24"/>
        </w:rPr>
      </w:pPr>
      <w:r>
        <w:rPr>
          <w:noProof/>
        </w:rPr>
        <w:pict>
          <v:shape id="_x0000_s1405" type="#_x0000_t32" style="position:absolute;margin-left:90.3pt;margin-top:7.35pt;width:47.7pt;height:0;z-index:251722752" o:connectortype="straight" strokeweight="2.5pt">
            <v:stroke endarrow="block"/>
            <v:shadow color="#868686"/>
          </v:shape>
        </w:pict>
      </w:r>
      <w:r w:rsidRPr="00047085">
        <w:rPr>
          <w:rFonts w:ascii="Times New Roman" w:hAnsi="Times New Roman"/>
          <w:b/>
          <w:color w:val="000000"/>
          <w:sz w:val="24"/>
          <w:szCs w:val="24"/>
        </w:rPr>
        <w:t xml:space="preserve">          III- Şeker                         şekerler</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Yukarıdaki kelime çiftlerindeki birinci sözcükler ek</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almış ve ikinci sözcükler oluşturulmuştur.</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Hangi sözcük yeni bir anlam </w:t>
      </w:r>
      <w:r w:rsidRPr="00047085">
        <w:rPr>
          <w:rFonts w:ascii="Times New Roman" w:hAnsi="Times New Roman"/>
          <w:b/>
          <w:color w:val="000000"/>
          <w:sz w:val="24"/>
          <w:szCs w:val="24"/>
          <w:u w:val="single"/>
        </w:rPr>
        <w:t>kazanmamıştır?</w:t>
      </w:r>
    </w:p>
    <w:p w:rsidR="00DA37E6" w:rsidRPr="00047085" w:rsidRDefault="00DA37E6" w:rsidP="00BA1EF2">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I ve II                      B) II                         C) III</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011B1D">
      <w:pPr>
        <w:pStyle w:val="NoSpacing"/>
        <w:rPr>
          <w:rFonts w:ascii="Times New Roman" w:hAnsi="Times New Roman"/>
          <w:b/>
          <w:color w:val="000000"/>
          <w:spacing w:val="10"/>
          <w:sz w:val="24"/>
          <w:szCs w:val="24"/>
        </w:rPr>
      </w:pPr>
      <w:r w:rsidRPr="00047085">
        <w:rPr>
          <w:rFonts w:ascii="Times New Roman" w:hAnsi="Times New Roman"/>
          <w:b/>
          <w:color w:val="000000"/>
          <w:sz w:val="24"/>
          <w:szCs w:val="24"/>
        </w:rPr>
        <w:t xml:space="preserve">    38-)   </w:t>
      </w:r>
      <w:r w:rsidRPr="00047085">
        <w:rPr>
          <w:rFonts w:ascii="Times New Roman" w:hAnsi="Times New Roman"/>
          <w:b/>
          <w:color w:val="000000"/>
          <w:spacing w:val="10"/>
          <w:sz w:val="24"/>
          <w:szCs w:val="24"/>
        </w:rPr>
        <w:t>Aşağıdakilerden hangisi yapışı</w:t>
      </w:r>
    </w:p>
    <w:p w:rsidR="00DA37E6" w:rsidRPr="00047085" w:rsidRDefault="00DA37E6" w:rsidP="00011B1D">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            bakımından </w:t>
      </w:r>
      <w:r w:rsidRPr="00047085">
        <w:rPr>
          <w:rFonts w:ascii="Times New Roman" w:hAnsi="Times New Roman"/>
          <w:b/>
          <w:color w:val="000000"/>
          <w:spacing w:val="10"/>
          <w:sz w:val="24"/>
          <w:szCs w:val="24"/>
          <w:u w:val="single"/>
        </w:rPr>
        <w:t>diğerlerinden farklıdır</w:t>
      </w:r>
      <w:r w:rsidRPr="00047085">
        <w:rPr>
          <w:rFonts w:ascii="Times New Roman" w:hAnsi="Times New Roman"/>
          <w:b/>
          <w:color w:val="000000"/>
          <w:spacing w:val="10"/>
          <w:sz w:val="24"/>
          <w:szCs w:val="24"/>
        </w:rPr>
        <w:t>?</w:t>
      </w:r>
    </w:p>
    <w:p w:rsidR="00DA37E6" w:rsidRPr="00047085" w:rsidRDefault="00DA37E6" w:rsidP="00011B1D">
      <w:pPr>
        <w:pStyle w:val="NoSpacing"/>
        <w:rPr>
          <w:rFonts w:ascii="Times New Roman" w:hAnsi="Times New Roman"/>
          <w:b/>
          <w:color w:val="000000"/>
          <w:spacing w:val="10"/>
          <w:sz w:val="24"/>
          <w:szCs w:val="24"/>
        </w:rPr>
      </w:pPr>
      <w:r w:rsidRPr="00047085">
        <w:rPr>
          <w:rFonts w:ascii="Times New Roman" w:hAnsi="Times New Roman"/>
          <w:b/>
          <w:color w:val="000000"/>
          <w:spacing w:val="10"/>
          <w:sz w:val="24"/>
          <w:szCs w:val="24"/>
        </w:rPr>
        <w:t xml:space="preserve">     A) kapıcılık        B) kapılar         C) kapıdan</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39-) Aşağıdaki kelimelerden hangisinin aldığı</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ek onun anlamını değiştirmiştir?</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güzeller            B) oduncu             C) yuvada</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40-) Aşağıdaki isimlerden hangisi türemiş isimdir?</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ot                 B) okul                     C)  şekersiz</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color w:val="000000"/>
          <w:sz w:val="28"/>
          <w:szCs w:val="28"/>
        </w:rPr>
        <w:t xml:space="preserve"> ----------------------------------------------------------</w:t>
      </w:r>
    </w:p>
    <w:p w:rsidR="00DA37E6" w:rsidRPr="00047085" w:rsidRDefault="00DA37E6" w:rsidP="00011B1D">
      <w:pPr>
        <w:pStyle w:val="NoSpacing"/>
        <w:rPr>
          <w:rFonts w:ascii="Times New Roman" w:hAnsi="Times New Roman"/>
          <w:b/>
          <w:color w:val="000000"/>
          <w:sz w:val="24"/>
          <w:szCs w:val="24"/>
        </w:rPr>
      </w:pPr>
      <w:r w:rsidRPr="00047085">
        <w:rPr>
          <w:color w:val="000000"/>
        </w:rPr>
        <w:t xml:space="preserve">    </w:t>
      </w:r>
      <w:r w:rsidRPr="00047085">
        <w:rPr>
          <w:rFonts w:ascii="Times New Roman" w:hAnsi="Times New Roman"/>
          <w:b/>
          <w:color w:val="000000"/>
          <w:sz w:val="24"/>
          <w:szCs w:val="24"/>
        </w:rPr>
        <w:t>41-)</w:t>
      </w:r>
      <w:r w:rsidRPr="00047085">
        <w:rPr>
          <w:color w:val="000000"/>
        </w:rPr>
        <w:t xml:space="preserve"> </w:t>
      </w:r>
      <w:r w:rsidRPr="00047085">
        <w:rPr>
          <w:rFonts w:ascii="Times New Roman" w:hAnsi="Times New Roman"/>
          <w:b/>
          <w:color w:val="000000"/>
          <w:sz w:val="24"/>
          <w:szCs w:val="24"/>
        </w:rPr>
        <w:t>Aşağıdaki sözcüklerden hangisi türemiş sözcük</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w:t>
      </w:r>
      <w:r w:rsidRPr="00047085">
        <w:rPr>
          <w:rFonts w:ascii="Times New Roman" w:hAnsi="Times New Roman"/>
          <w:b/>
          <w:color w:val="000000"/>
          <w:sz w:val="24"/>
          <w:szCs w:val="24"/>
          <w:u w:val="single"/>
        </w:rPr>
        <w:t>değildir?</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A)Masanın           B) sütçünün          C) çöplüğün</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42-) Aşağıdaki cümlelerde altı çizilen hangi sözcük</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aldığı ek ile anlamı tamamen değişmiştir?</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A) Bilmediğimiz kelimelerin anlamını </w:t>
      </w:r>
      <w:r w:rsidRPr="00047085">
        <w:rPr>
          <w:rFonts w:ascii="Times New Roman" w:hAnsi="Times New Roman"/>
          <w:b/>
          <w:color w:val="000000"/>
          <w:sz w:val="24"/>
          <w:szCs w:val="24"/>
          <w:u w:val="single"/>
        </w:rPr>
        <w:t>sözlük</w:t>
      </w:r>
      <w:r w:rsidRPr="00047085">
        <w:rPr>
          <w:rFonts w:ascii="Times New Roman" w:hAnsi="Times New Roman"/>
          <w:b/>
          <w:color w:val="000000"/>
          <w:sz w:val="24"/>
          <w:szCs w:val="24"/>
        </w:rPr>
        <w:t>ten</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bakarız. </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B) </w:t>
      </w:r>
      <w:r w:rsidRPr="00047085">
        <w:rPr>
          <w:rFonts w:ascii="Times New Roman" w:hAnsi="Times New Roman"/>
          <w:b/>
          <w:color w:val="000000"/>
          <w:sz w:val="24"/>
          <w:szCs w:val="24"/>
          <w:u w:val="single"/>
        </w:rPr>
        <w:t>Çiçekler</w:t>
      </w:r>
      <w:r w:rsidRPr="00047085">
        <w:rPr>
          <w:rFonts w:ascii="Times New Roman" w:hAnsi="Times New Roman"/>
          <w:b/>
          <w:color w:val="000000"/>
          <w:sz w:val="24"/>
          <w:szCs w:val="24"/>
        </w:rPr>
        <w:t xml:space="preserve"> ne kadar da büyümüş.</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C) Kardeşim </w:t>
      </w:r>
      <w:r w:rsidRPr="00047085">
        <w:rPr>
          <w:rFonts w:ascii="Times New Roman" w:hAnsi="Times New Roman"/>
          <w:b/>
          <w:color w:val="000000"/>
          <w:sz w:val="24"/>
          <w:szCs w:val="24"/>
          <w:u w:val="single"/>
        </w:rPr>
        <w:t>evde</w:t>
      </w:r>
      <w:r w:rsidRPr="00047085">
        <w:rPr>
          <w:rFonts w:ascii="Times New Roman" w:hAnsi="Times New Roman"/>
          <w:b/>
          <w:color w:val="000000"/>
          <w:sz w:val="24"/>
          <w:szCs w:val="24"/>
        </w:rPr>
        <w:t xml:space="preserve"> ders çalışıyor.</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color w:val="000000"/>
          <w:sz w:val="28"/>
          <w:szCs w:val="28"/>
        </w:rPr>
        <w:t>----------------------------------------------------------</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   43-)</w:t>
      </w:r>
      <w:r w:rsidRPr="00047085">
        <w:rPr>
          <w:rFonts w:ascii="Times New Roman" w:hAnsi="Times New Roman"/>
          <w:b/>
          <w:noProof/>
          <w:color w:val="000000"/>
          <w:sz w:val="24"/>
          <w:szCs w:val="24"/>
        </w:rPr>
        <w:t>Aşağıdakilerden hangisi  basit sözcüktür?</w:t>
      </w:r>
    </w:p>
    <w:p w:rsidR="00DA37E6" w:rsidRPr="00047085" w:rsidRDefault="00DA37E6" w:rsidP="00011B1D">
      <w:pPr>
        <w:pStyle w:val="NoSpacing"/>
        <w:rPr>
          <w:rFonts w:ascii="Times New Roman" w:hAnsi="Times New Roman"/>
          <w:b/>
          <w:noProof/>
          <w:color w:val="000000"/>
          <w:sz w:val="24"/>
          <w:szCs w:val="24"/>
        </w:rPr>
      </w:pPr>
      <w:r w:rsidRPr="00047085">
        <w:rPr>
          <w:rFonts w:ascii="Times New Roman" w:hAnsi="Times New Roman"/>
          <w:b/>
          <w:noProof/>
          <w:color w:val="000000"/>
          <w:sz w:val="24"/>
          <w:szCs w:val="24"/>
        </w:rPr>
        <w:t xml:space="preserve">      A) simitçi                 B) acı                  C) çiçekçi</w:t>
      </w:r>
    </w:p>
    <w:p w:rsidR="00DA37E6" w:rsidRPr="00047085" w:rsidRDefault="00DA37E6" w:rsidP="00011B1D">
      <w:pPr>
        <w:pStyle w:val="NoSpacing"/>
        <w:rPr>
          <w:rFonts w:ascii="Times New Roman" w:hAnsi="Times New Roman"/>
          <w:b/>
          <w:color w:val="000000"/>
          <w:sz w:val="24"/>
          <w:szCs w:val="24"/>
        </w:rPr>
      </w:pPr>
    </w:p>
    <w:p w:rsidR="00DA37E6" w:rsidRPr="00047085" w:rsidRDefault="00DA37E6" w:rsidP="00011B1D">
      <w:pPr>
        <w:pStyle w:val="NoSpacing"/>
        <w:rPr>
          <w:rFonts w:ascii="Times New Roman" w:hAnsi="Times New Roman"/>
          <w:b/>
          <w:color w:val="000000"/>
          <w:sz w:val="24"/>
          <w:szCs w:val="24"/>
        </w:rPr>
      </w:pPr>
    </w:p>
    <w:p w:rsidR="00DA37E6" w:rsidRPr="00047085" w:rsidRDefault="00DA37E6" w:rsidP="00011B1D">
      <w:pPr>
        <w:pStyle w:val="NoSpacing"/>
        <w:rPr>
          <w:rFonts w:ascii="Times New Roman" w:hAnsi="Times New Roman"/>
          <w:b/>
          <w:color w:val="000000"/>
          <w:sz w:val="24"/>
          <w:szCs w:val="24"/>
        </w:rPr>
      </w:pPr>
    </w:p>
    <w:p w:rsidR="00DA37E6" w:rsidRPr="00047085" w:rsidRDefault="00DA37E6" w:rsidP="00011B1D">
      <w:pPr>
        <w:pStyle w:val="NoSpacing"/>
        <w:rPr>
          <w:rFonts w:ascii="Times New Roman" w:hAnsi="Times New Roman"/>
          <w:b/>
          <w:color w:val="000000"/>
          <w:sz w:val="24"/>
          <w:szCs w:val="24"/>
        </w:rPr>
      </w:pP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 xml:space="preserve">44-)Aşağıdaki sözcüklerden hangisi aldığı ekten dolayı </w:t>
      </w:r>
      <w:r w:rsidRPr="00047085">
        <w:rPr>
          <w:rFonts w:ascii="Times New Roman" w:hAnsi="Times New Roman"/>
          <w:b/>
          <w:color w:val="000000"/>
          <w:sz w:val="24"/>
          <w:szCs w:val="24"/>
          <w:u w:val="single"/>
        </w:rPr>
        <w:t>yeni bir anlam</w:t>
      </w:r>
      <w:r w:rsidRPr="00047085">
        <w:rPr>
          <w:rFonts w:ascii="Times New Roman" w:hAnsi="Times New Roman"/>
          <w:b/>
          <w:color w:val="000000"/>
          <w:sz w:val="24"/>
          <w:szCs w:val="24"/>
        </w:rPr>
        <w:t xml:space="preserve"> kazanmıştır?</w:t>
      </w:r>
    </w:p>
    <w:p w:rsidR="00DA37E6" w:rsidRPr="00047085" w:rsidRDefault="00DA37E6" w:rsidP="00011B1D">
      <w:pPr>
        <w:pStyle w:val="NoSpacing"/>
        <w:rPr>
          <w:rFonts w:ascii="Times New Roman" w:hAnsi="Times New Roman"/>
          <w:b/>
          <w:color w:val="000000"/>
          <w:sz w:val="24"/>
          <w:szCs w:val="24"/>
        </w:rPr>
      </w:pPr>
      <w:r w:rsidRPr="00047085">
        <w:rPr>
          <w:rFonts w:ascii="Times New Roman" w:hAnsi="Times New Roman"/>
          <w:b/>
          <w:color w:val="000000"/>
          <w:sz w:val="24"/>
          <w:szCs w:val="24"/>
        </w:rPr>
        <w:t>A) Balıklar               B) Boyacı               C) Evde</w:t>
      </w:r>
    </w:p>
    <w:p w:rsidR="00DA37E6" w:rsidRPr="00047085" w:rsidRDefault="00DA37E6" w:rsidP="00011B1D">
      <w:pPr>
        <w:rPr>
          <w:color w:val="000000"/>
          <w:sz w:val="24"/>
          <w:szCs w:val="24"/>
        </w:rPr>
      </w:pPr>
      <w:r w:rsidRPr="00047085">
        <w:rPr>
          <w:rFonts w:ascii="Times New Roman" w:hAnsi="Times New Roman"/>
          <w:color w:val="000000"/>
          <w:sz w:val="28"/>
          <w:szCs w:val="28"/>
        </w:rPr>
        <w:t>----------------------------------------------------------</w:t>
      </w:r>
    </w:p>
    <w:p w:rsidR="00DA37E6" w:rsidRPr="00047085" w:rsidRDefault="00DA37E6" w:rsidP="00011B1D">
      <w:pPr>
        <w:pStyle w:val="NoSpacing"/>
        <w:rPr>
          <w:rFonts w:ascii="Times New Roman" w:hAnsi="Times New Roman"/>
          <w:b/>
          <w:color w:val="000000"/>
          <w:spacing w:val="10"/>
          <w:sz w:val="24"/>
          <w:szCs w:val="24"/>
        </w:rPr>
      </w:pPr>
    </w:p>
    <w:p w:rsidR="00DA37E6" w:rsidRPr="00047085" w:rsidRDefault="00DA37E6" w:rsidP="00BA1EF2">
      <w:pPr>
        <w:pStyle w:val="NoSpacing"/>
        <w:rPr>
          <w:rFonts w:ascii="Times New Roman" w:hAnsi="Times New Roman"/>
          <w:b/>
          <w:color w:val="000000"/>
          <w:sz w:val="24"/>
          <w:szCs w:val="24"/>
        </w:rPr>
      </w:pPr>
    </w:p>
    <w:p w:rsidR="00DA37E6" w:rsidRPr="00047085" w:rsidRDefault="00DA37E6" w:rsidP="00FC3B22">
      <w:pPr>
        <w:rPr>
          <w:color w:val="000000"/>
        </w:rPr>
      </w:pPr>
      <w:hyperlink r:id="rId7" w:history="1">
        <w:r>
          <w:rPr>
            <w:rStyle w:val="Hyperlink"/>
            <w:sz w:val="24"/>
            <w:szCs w:val="24"/>
          </w:rPr>
          <w:t>www.sorubak.com</w:t>
        </w:r>
      </w:hyperlink>
      <w:r>
        <w:rPr>
          <w:sz w:val="24"/>
          <w:szCs w:val="24"/>
        </w:rPr>
        <w:t xml:space="preserve"> </w:t>
      </w: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rPr>
          <w:color w:val="000000"/>
        </w:rPr>
      </w:pPr>
    </w:p>
    <w:p w:rsidR="00DA37E6" w:rsidRPr="00047085" w:rsidRDefault="00DA37E6" w:rsidP="00FC3B22">
      <w:pPr>
        <w:pStyle w:val="NoSpacing"/>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p w:rsidR="00DA37E6" w:rsidRPr="00047085" w:rsidRDefault="00DA37E6" w:rsidP="00B77320">
      <w:pPr>
        <w:pStyle w:val="NoSpacing"/>
        <w:ind w:left="2124" w:firstLine="708"/>
        <w:rPr>
          <w:rFonts w:ascii="Times New Roman" w:hAnsi="Times New Roman"/>
          <w:b/>
          <w:color w:val="000000"/>
          <w:sz w:val="28"/>
          <w:szCs w:val="28"/>
          <w:u w:val="single"/>
        </w:rPr>
      </w:pPr>
    </w:p>
    <w:sectPr w:rsidR="00DA37E6" w:rsidRPr="00047085" w:rsidSect="00164706">
      <w:type w:val="continuous"/>
      <w:pgSz w:w="11906" w:h="16838"/>
      <w:pgMar w:top="568" w:right="282" w:bottom="284" w:left="426" w:header="708" w:footer="708" w:gutter="0"/>
      <w:cols w:num="2" w:sep="1" w:space="14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7E6" w:rsidRDefault="00DA37E6" w:rsidP="00B77320">
      <w:pPr>
        <w:spacing w:after="0" w:line="240" w:lineRule="auto"/>
      </w:pPr>
      <w:r>
        <w:separator/>
      </w:r>
    </w:p>
  </w:endnote>
  <w:endnote w:type="continuationSeparator" w:id="0">
    <w:p w:rsidR="00DA37E6" w:rsidRDefault="00DA37E6" w:rsidP="00B773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7E6" w:rsidRPr="00B77320" w:rsidRDefault="00DA37E6">
    <w:pPr>
      <w:pStyle w:val="Footer"/>
      <w:jc w:val="center"/>
      <w:rPr>
        <w:b/>
      </w:rPr>
    </w:pPr>
    <w:r w:rsidRPr="00B77320">
      <w:rPr>
        <w:b/>
      </w:rPr>
      <w:fldChar w:fldCharType="begin"/>
    </w:r>
    <w:r w:rsidRPr="00B77320">
      <w:rPr>
        <w:b/>
      </w:rPr>
      <w:instrText xml:space="preserve"> PAGE   \* MERGEFORMAT </w:instrText>
    </w:r>
    <w:r w:rsidRPr="00B77320">
      <w:rPr>
        <w:b/>
      </w:rPr>
      <w:fldChar w:fldCharType="separate"/>
    </w:r>
    <w:r>
      <w:rPr>
        <w:b/>
        <w:noProof/>
      </w:rPr>
      <w:t>9</w:t>
    </w:r>
    <w:r w:rsidRPr="00B77320">
      <w:rPr>
        <w:b/>
      </w:rPr>
      <w:fldChar w:fldCharType="end"/>
    </w:r>
  </w:p>
  <w:p w:rsidR="00DA37E6" w:rsidRDefault="00DA37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7E6" w:rsidRDefault="00DA37E6" w:rsidP="00B77320">
      <w:pPr>
        <w:spacing w:after="0" w:line="240" w:lineRule="auto"/>
      </w:pPr>
      <w:r>
        <w:separator/>
      </w:r>
    </w:p>
  </w:footnote>
  <w:footnote w:type="continuationSeparator" w:id="0">
    <w:p w:rsidR="00DA37E6" w:rsidRDefault="00DA37E6" w:rsidP="00B77320">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7320"/>
    <w:rsid w:val="00011B1D"/>
    <w:rsid w:val="00042027"/>
    <w:rsid w:val="00047085"/>
    <w:rsid w:val="000501EE"/>
    <w:rsid w:val="000545F5"/>
    <w:rsid w:val="000B1382"/>
    <w:rsid w:val="000B5EA7"/>
    <w:rsid w:val="000F1966"/>
    <w:rsid w:val="000F23C3"/>
    <w:rsid w:val="00103277"/>
    <w:rsid w:val="0012631E"/>
    <w:rsid w:val="00154D72"/>
    <w:rsid w:val="00164706"/>
    <w:rsid w:val="001976C7"/>
    <w:rsid w:val="00207AD4"/>
    <w:rsid w:val="00216616"/>
    <w:rsid w:val="002365CF"/>
    <w:rsid w:val="00251C16"/>
    <w:rsid w:val="002B4FC9"/>
    <w:rsid w:val="002F25CF"/>
    <w:rsid w:val="0034412B"/>
    <w:rsid w:val="0037457F"/>
    <w:rsid w:val="00384C14"/>
    <w:rsid w:val="003910B9"/>
    <w:rsid w:val="00392E72"/>
    <w:rsid w:val="0040206A"/>
    <w:rsid w:val="00491554"/>
    <w:rsid w:val="004A5F66"/>
    <w:rsid w:val="004C63C4"/>
    <w:rsid w:val="005043AC"/>
    <w:rsid w:val="00605115"/>
    <w:rsid w:val="00613EF8"/>
    <w:rsid w:val="006F34FE"/>
    <w:rsid w:val="0079555F"/>
    <w:rsid w:val="007A4FDE"/>
    <w:rsid w:val="00812E32"/>
    <w:rsid w:val="008F7E26"/>
    <w:rsid w:val="009C3E52"/>
    <w:rsid w:val="00A03635"/>
    <w:rsid w:val="00A03E35"/>
    <w:rsid w:val="00A12A78"/>
    <w:rsid w:val="00A12EE6"/>
    <w:rsid w:val="00A440C5"/>
    <w:rsid w:val="00A67DE0"/>
    <w:rsid w:val="00B01505"/>
    <w:rsid w:val="00B045D1"/>
    <w:rsid w:val="00B122DF"/>
    <w:rsid w:val="00B1751C"/>
    <w:rsid w:val="00B77320"/>
    <w:rsid w:val="00B85BA6"/>
    <w:rsid w:val="00BA1EF2"/>
    <w:rsid w:val="00BC608E"/>
    <w:rsid w:val="00BF1883"/>
    <w:rsid w:val="00BF6C7A"/>
    <w:rsid w:val="00C25564"/>
    <w:rsid w:val="00C37B21"/>
    <w:rsid w:val="00D0505D"/>
    <w:rsid w:val="00D36972"/>
    <w:rsid w:val="00D565D0"/>
    <w:rsid w:val="00D91B74"/>
    <w:rsid w:val="00DA37E6"/>
    <w:rsid w:val="00DA6468"/>
    <w:rsid w:val="00DC688A"/>
    <w:rsid w:val="00E05B56"/>
    <w:rsid w:val="00E72DC7"/>
    <w:rsid w:val="00EA1B58"/>
    <w:rsid w:val="00F1188B"/>
    <w:rsid w:val="00F30921"/>
    <w:rsid w:val="00FC3B2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05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77320"/>
  </w:style>
  <w:style w:type="paragraph" w:styleId="Header">
    <w:name w:val="header"/>
    <w:basedOn w:val="Normal"/>
    <w:link w:val="HeaderChar"/>
    <w:uiPriority w:val="99"/>
    <w:semiHidden/>
    <w:rsid w:val="00B7732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B77320"/>
    <w:rPr>
      <w:rFonts w:cs="Times New Roman"/>
    </w:rPr>
  </w:style>
  <w:style w:type="paragraph" w:styleId="Footer">
    <w:name w:val="footer"/>
    <w:basedOn w:val="Normal"/>
    <w:link w:val="FooterChar"/>
    <w:uiPriority w:val="99"/>
    <w:rsid w:val="00B7732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B77320"/>
    <w:rPr>
      <w:rFonts w:cs="Times New Roman"/>
    </w:rPr>
  </w:style>
  <w:style w:type="table" w:styleId="TableGrid">
    <w:name w:val="Table Grid"/>
    <w:basedOn w:val="TableNormal"/>
    <w:uiPriority w:val="99"/>
    <w:rsid w:val="00164706"/>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812E3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9412703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4651</Words>
  <Characters>26514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Hoca</dc:creator>
  <cp:keywords/>
  <dc:description/>
  <cp:lastModifiedBy>edanur</cp:lastModifiedBy>
  <cp:revision>4</cp:revision>
  <dcterms:created xsi:type="dcterms:W3CDTF">2010-11-21T17:56:00Z</dcterms:created>
  <dcterms:modified xsi:type="dcterms:W3CDTF">2012-02-28T20:22:00Z</dcterms:modified>
</cp:coreProperties>
</file>