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CE" w:rsidRPr="00D2774D" w:rsidRDefault="005E37CE" w:rsidP="00DD33C0">
      <w:pPr>
        <w:ind w:left="708" w:firstLine="708"/>
        <w:rPr>
          <w:sz w:val="28"/>
          <w:szCs w:val="28"/>
        </w:rPr>
      </w:pPr>
      <w:r w:rsidRPr="00D2774D">
        <w:rPr>
          <w:sz w:val="28"/>
          <w:szCs w:val="28"/>
        </w:rPr>
        <w:t>MATEMATİK SINAVI</w:t>
      </w:r>
    </w:p>
    <w:p w:rsidR="005E37CE" w:rsidRPr="00D2774D" w:rsidRDefault="005E37CE">
      <w:pPr>
        <w:rPr>
          <w:sz w:val="28"/>
          <w:szCs w:val="28"/>
        </w:rPr>
      </w:pPr>
      <w:r w:rsidRPr="00D2774D">
        <w:rPr>
          <w:sz w:val="28"/>
          <w:szCs w:val="28"/>
        </w:rPr>
        <w:t>ADI-SOYADI:………………………………………….</w:t>
      </w:r>
    </w:p>
    <w:p w:rsidR="005E37CE" w:rsidRPr="00D2774D" w:rsidRDefault="005E37CE" w:rsidP="00601B0A">
      <w:pPr>
        <w:rPr>
          <w:sz w:val="28"/>
          <w:szCs w:val="28"/>
        </w:rPr>
      </w:pPr>
      <w:r w:rsidRPr="00DD33C0">
        <w:rPr>
          <w:b/>
          <w:sz w:val="28"/>
          <w:szCs w:val="28"/>
        </w:rPr>
        <w:t>1-)</w:t>
      </w:r>
      <w:r w:rsidRPr="00D2774D">
        <w:rPr>
          <w:sz w:val="28"/>
          <w:szCs w:val="28"/>
        </w:rPr>
        <w:t xml:space="preserve"> “3 düzine elma ………… tane elma eder.”</w:t>
      </w:r>
    </w:p>
    <w:p w:rsidR="005E37CE" w:rsidRPr="00DD33C0" w:rsidRDefault="005E37CE" w:rsidP="00601B0A">
      <w:pPr>
        <w:rPr>
          <w:b/>
          <w:sz w:val="28"/>
          <w:szCs w:val="28"/>
        </w:rPr>
      </w:pPr>
      <w:r w:rsidRPr="00DD33C0">
        <w:rPr>
          <w:b/>
          <w:sz w:val="28"/>
          <w:szCs w:val="28"/>
        </w:rPr>
        <w:t>Yukarıdaki boşluğa hangi sayı yazılmalıdır.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 10                    b-)30                   c-)36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D33C0" w:rsidRDefault="005E37CE" w:rsidP="00601B0A">
      <w:pPr>
        <w:rPr>
          <w:b/>
          <w:sz w:val="28"/>
          <w:szCs w:val="28"/>
        </w:rPr>
      </w:pPr>
      <w:r>
        <w:rPr>
          <w:noProof/>
          <w:lang w:eastAsia="tr-TR" w:bidi="ar-SA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197.7pt;margin-top:9.25pt;width:43.5pt;height:87.75pt;z-index:251645952"/>
        </w:pict>
      </w:r>
      <w:r w:rsidRPr="00DD33C0">
        <w:rPr>
          <w:b/>
          <w:sz w:val="28"/>
          <w:szCs w:val="28"/>
        </w:rPr>
        <w:t>2-)Yandaki şekilde hangisi vardır?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 xml:space="preserve">a-)Köşe  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b-) Yüzey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c-)Ayrıt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D33C0" w:rsidRDefault="005E37CE" w:rsidP="00601B0A">
      <w:pPr>
        <w:rPr>
          <w:b/>
          <w:sz w:val="28"/>
          <w:szCs w:val="28"/>
        </w:rPr>
      </w:pPr>
      <w:r>
        <w:rPr>
          <w:noProof/>
          <w:lang w:eastAsia="tr-TR" w:bidi="ar-SA"/>
        </w:rPr>
        <w:pict>
          <v:rect id="_x0000_s1027" style="position:absolute;margin-left:173.7pt;margin-top:.05pt;width:63pt;height:60pt;z-index:251646976"/>
        </w:pict>
      </w:r>
      <w:r w:rsidRPr="00DD33C0">
        <w:rPr>
          <w:b/>
          <w:sz w:val="28"/>
          <w:szCs w:val="28"/>
        </w:rPr>
        <w:t xml:space="preserve">3-)Yandaki şekil hangisini </w:t>
      </w:r>
    </w:p>
    <w:p w:rsidR="005E37CE" w:rsidRPr="00DD33C0" w:rsidRDefault="005E37CE" w:rsidP="00601B0A">
      <w:pPr>
        <w:rPr>
          <w:b/>
          <w:sz w:val="28"/>
          <w:szCs w:val="28"/>
        </w:rPr>
      </w:pPr>
      <w:r w:rsidRPr="00DD33C0">
        <w:rPr>
          <w:b/>
          <w:sz w:val="28"/>
          <w:szCs w:val="28"/>
        </w:rPr>
        <w:t>ifade eder?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a-)Çeyrek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b-)Tam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c-)Yarım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D33C0" w:rsidRDefault="005E37CE" w:rsidP="00601B0A">
      <w:pPr>
        <w:rPr>
          <w:b/>
          <w:sz w:val="28"/>
          <w:szCs w:val="28"/>
        </w:rPr>
      </w:pPr>
      <w:r w:rsidRPr="00DD33C0">
        <w:rPr>
          <w:b/>
          <w:sz w:val="28"/>
          <w:szCs w:val="28"/>
        </w:rPr>
        <w:t>4-) 5 onluk, 8 birlikten oluşan sayı hangisidir?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 85                   b-)58                     c-)50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2774D" w:rsidRDefault="005E37CE" w:rsidP="00601B0A">
      <w:pPr>
        <w:rPr>
          <w:sz w:val="28"/>
          <w:szCs w:val="28"/>
        </w:rPr>
      </w:pPr>
      <w:r w:rsidRPr="00DD33C0">
        <w:rPr>
          <w:b/>
          <w:sz w:val="28"/>
          <w:szCs w:val="28"/>
        </w:rPr>
        <w:t>5-) Acaba 49 sayısında 4 sayısın basamak değeri kaçtır</w:t>
      </w:r>
      <w:r w:rsidRPr="00D2774D">
        <w:rPr>
          <w:sz w:val="28"/>
          <w:szCs w:val="28"/>
        </w:rPr>
        <w:t>?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 4                          b-)90                    c-)40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D33C0" w:rsidRDefault="005E37CE" w:rsidP="00601B0A">
      <w:pPr>
        <w:rPr>
          <w:b/>
          <w:sz w:val="28"/>
          <w:szCs w:val="28"/>
        </w:rPr>
      </w:pPr>
      <w:r w:rsidRPr="00DD33C0">
        <w:rPr>
          <w:b/>
          <w:sz w:val="28"/>
          <w:szCs w:val="28"/>
        </w:rPr>
        <w:t>6-)İki basamaklı en büyük sayı kaçtır?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a-)99                        b-)100                 c-)10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D33C0" w:rsidRDefault="005E37CE" w:rsidP="00601B0A">
      <w:pPr>
        <w:rPr>
          <w:b/>
          <w:sz w:val="28"/>
          <w:szCs w:val="28"/>
        </w:rPr>
      </w:pPr>
      <w:r w:rsidRPr="00DD33C0">
        <w:rPr>
          <w:b/>
          <w:sz w:val="28"/>
          <w:szCs w:val="28"/>
        </w:rPr>
        <w:t>7-)Silgimizin boyunu hangi ölçme yöntemi ile daha kolay ölçeriz?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a-)Ayak                  b-)Kol                c-)Parmak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Pr="00DD33C0" w:rsidRDefault="005E37CE" w:rsidP="00601B0A">
      <w:pPr>
        <w:rPr>
          <w:b/>
          <w:sz w:val="28"/>
          <w:szCs w:val="28"/>
        </w:rPr>
      </w:pPr>
      <w:r w:rsidRPr="00DD33C0">
        <w:rPr>
          <w:b/>
          <w:sz w:val="28"/>
          <w:szCs w:val="28"/>
        </w:rPr>
        <w:t>8-)iki düzine elma ile bir deste elmayı topladık ve sepete attık. Sepette toplam kaç elmamız oldu?</w:t>
      </w:r>
    </w:p>
    <w:p w:rsidR="005E37CE" w:rsidRPr="00D2774D" w:rsidRDefault="005E37CE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a-)34                        b-)5                     c-)32</w:t>
      </w:r>
    </w:p>
    <w:p w:rsidR="005E37CE" w:rsidRPr="00D2774D" w:rsidRDefault="005E37CE" w:rsidP="00601B0A">
      <w:pPr>
        <w:rPr>
          <w:sz w:val="28"/>
          <w:szCs w:val="28"/>
        </w:rPr>
      </w:pPr>
      <w:r>
        <w:rPr>
          <w:noProof/>
          <w:lang w:eastAsia="tr-TR"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174.45pt;margin-top:30pt;width:92.25pt;height:127pt;z-index:251649024" adj="-21179,8751">
            <v:textbox>
              <w:txbxContent>
                <w:p w:rsidR="005E37CE" w:rsidRPr="00F3746A" w:rsidRDefault="005E37CE" w:rsidP="00D2774D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rPr>
                      <w:b/>
                      <w:sz w:val="28"/>
                      <w:szCs w:val="28"/>
                    </w:rPr>
                    <w:t>67</w:t>
                  </w:r>
                </w:p>
                <w:p w:rsidR="005E37CE" w:rsidRPr="00F3746A" w:rsidRDefault="005E37CE" w:rsidP="00D2774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ab/>
                    <w:t>1 5</w:t>
                  </w:r>
                </w:p>
                <w:p w:rsidR="005E37CE" w:rsidRPr="00F3746A" w:rsidRDefault="005E37CE" w:rsidP="00D2774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-</w:t>
                  </w:r>
                  <w:r w:rsidRPr="00F3746A">
                    <w:rPr>
                      <w:b/>
                      <w:sz w:val="28"/>
                      <w:szCs w:val="28"/>
                    </w:rPr>
                    <w:t>______</w:t>
                  </w:r>
                </w:p>
              </w:txbxContent>
            </v:textbox>
          </v:shape>
        </w:pict>
      </w:r>
    </w:p>
    <w:p w:rsidR="005E37CE" w:rsidRPr="00D2774D" w:rsidRDefault="005E37CE" w:rsidP="00D2774D">
      <w:pPr>
        <w:rPr>
          <w:sz w:val="28"/>
          <w:szCs w:val="28"/>
        </w:rPr>
      </w:pPr>
      <w:r w:rsidRPr="00D2774D">
        <w:rPr>
          <w:sz w:val="28"/>
          <w:szCs w:val="28"/>
        </w:rPr>
        <w:t>10-)</w:t>
      </w:r>
    </w:p>
    <w:p w:rsidR="005E37CE" w:rsidRPr="00D2774D" w:rsidRDefault="005E37CE" w:rsidP="00D2774D">
      <w:pPr>
        <w:rPr>
          <w:sz w:val="28"/>
          <w:szCs w:val="28"/>
        </w:rPr>
      </w:pPr>
      <w:r>
        <w:rPr>
          <w:noProof/>
          <w:lang w:eastAsia="tr-TR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style="position:absolute;margin-left:28.2pt;margin-top:5.65pt;width:104.25pt;height:87pt;z-index:251648000;visibility:visible">
            <v:imagedata r:id="rId5" o:title=""/>
            <w10:wrap type="square"/>
          </v:shape>
        </w:pict>
      </w:r>
    </w:p>
    <w:p w:rsidR="005E37CE" w:rsidRPr="00D2774D" w:rsidRDefault="005E37CE" w:rsidP="00D2774D">
      <w:pPr>
        <w:rPr>
          <w:sz w:val="28"/>
          <w:szCs w:val="28"/>
        </w:rPr>
      </w:pPr>
    </w:p>
    <w:p w:rsidR="005E37CE" w:rsidRPr="00D2774D" w:rsidRDefault="005E37CE" w:rsidP="00D2774D">
      <w:pPr>
        <w:rPr>
          <w:sz w:val="28"/>
          <w:szCs w:val="28"/>
        </w:rPr>
      </w:pPr>
    </w:p>
    <w:p w:rsidR="005E37CE" w:rsidRPr="00D2774D" w:rsidRDefault="005E37CE" w:rsidP="00D2774D">
      <w:pPr>
        <w:rPr>
          <w:sz w:val="28"/>
          <w:szCs w:val="28"/>
        </w:rPr>
      </w:pPr>
    </w:p>
    <w:p w:rsidR="005E37CE" w:rsidRPr="00D2774D" w:rsidRDefault="005E37CE" w:rsidP="00D2774D">
      <w:pPr>
        <w:rPr>
          <w:b/>
          <w:sz w:val="28"/>
          <w:szCs w:val="28"/>
        </w:rPr>
      </w:pPr>
      <w:r w:rsidRPr="00D2774D">
        <w:rPr>
          <w:b/>
          <w:sz w:val="28"/>
          <w:szCs w:val="28"/>
        </w:rPr>
        <w:t>Yukarıdaki adamın bilgisayarda çözmeye çalıştığı işlemin sonucu kaçtır?</w:t>
      </w:r>
    </w:p>
    <w:p w:rsidR="005E37CE" w:rsidRPr="00D2774D" w:rsidRDefault="005E37CE" w:rsidP="00D2774D">
      <w:pPr>
        <w:rPr>
          <w:sz w:val="28"/>
          <w:szCs w:val="28"/>
        </w:rPr>
      </w:pPr>
      <w:r w:rsidRPr="00D2774D">
        <w:rPr>
          <w:sz w:val="28"/>
          <w:szCs w:val="28"/>
        </w:rPr>
        <w:t>a-) 82</w:t>
      </w:r>
      <w:r w:rsidRPr="00D2774D">
        <w:rPr>
          <w:sz w:val="28"/>
          <w:szCs w:val="28"/>
        </w:rPr>
        <w:tab/>
      </w:r>
      <w:r w:rsidRPr="00D2774D">
        <w:rPr>
          <w:sz w:val="28"/>
          <w:szCs w:val="28"/>
        </w:rPr>
        <w:tab/>
      </w:r>
      <w:r w:rsidRPr="00D2774D">
        <w:rPr>
          <w:sz w:val="28"/>
          <w:szCs w:val="28"/>
        </w:rPr>
        <w:tab/>
        <w:t>b-)72                     c-)52</w:t>
      </w:r>
    </w:p>
    <w:p w:rsidR="005E37CE" w:rsidRPr="00D2774D" w:rsidRDefault="005E37CE" w:rsidP="00D2774D">
      <w:pPr>
        <w:rPr>
          <w:sz w:val="28"/>
          <w:szCs w:val="28"/>
        </w:rPr>
      </w:pPr>
    </w:p>
    <w:p w:rsidR="005E37CE" w:rsidRPr="00DD33C0" w:rsidRDefault="005E37CE" w:rsidP="00D2774D">
      <w:pPr>
        <w:rPr>
          <w:b/>
          <w:sz w:val="28"/>
          <w:szCs w:val="28"/>
        </w:rPr>
      </w:pPr>
      <w:r w:rsidRPr="00DD33C0">
        <w:rPr>
          <w:b/>
          <w:sz w:val="28"/>
          <w:szCs w:val="28"/>
        </w:rPr>
        <w:t>11-)Bir karenin kenar sayısı ile köşe sayısını toplarsam kaç olur?</w:t>
      </w:r>
    </w:p>
    <w:p w:rsidR="005E37CE" w:rsidRDefault="005E37CE" w:rsidP="00D2774D">
      <w:pPr>
        <w:rPr>
          <w:sz w:val="28"/>
          <w:szCs w:val="28"/>
        </w:rPr>
      </w:pPr>
      <w:r w:rsidRPr="00D2774D">
        <w:rPr>
          <w:sz w:val="28"/>
          <w:szCs w:val="28"/>
        </w:rPr>
        <w:t>a-)2                              b-)4                        c-)8</w:t>
      </w:r>
    </w:p>
    <w:p w:rsidR="005E37CE" w:rsidRDefault="005E37CE" w:rsidP="00D2774D">
      <w:pPr>
        <w:rPr>
          <w:sz w:val="28"/>
          <w:szCs w:val="28"/>
        </w:rPr>
      </w:pPr>
    </w:p>
    <w:p w:rsidR="005E37CE" w:rsidRPr="00DD33C0" w:rsidRDefault="005E37CE" w:rsidP="00D2774D">
      <w:pPr>
        <w:rPr>
          <w:b/>
          <w:sz w:val="28"/>
          <w:szCs w:val="28"/>
        </w:rPr>
      </w:pPr>
      <w:r>
        <w:rPr>
          <w:noProof/>
          <w:lang w:eastAsia="tr-TR" w:bidi="ar-SA"/>
        </w:rPr>
        <w:pict>
          <v:rect id="_x0000_s1030" style="position:absolute;margin-left:186.45pt;margin-top:19.5pt;width:63pt;height:60pt;z-index:251650048"/>
        </w:pict>
      </w:r>
      <w:r w:rsidRPr="00DD33C0">
        <w:rPr>
          <w:b/>
          <w:sz w:val="28"/>
          <w:szCs w:val="28"/>
        </w:rPr>
        <w:t xml:space="preserve">12-)Yandaki karenin çevresi              </w:t>
      </w:r>
      <w:r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 cm"/>
        </w:smartTagPr>
        <w:r>
          <w:rPr>
            <w:b/>
            <w:sz w:val="28"/>
            <w:szCs w:val="28"/>
          </w:rPr>
          <w:t>6</w:t>
        </w:r>
        <w:r w:rsidRPr="00DD33C0">
          <w:rPr>
            <w:b/>
            <w:sz w:val="28"/>
            <w:szCs w:val="28"/>
          </w:rPr>
          <w:t xml:space="preserve"> cm</w:t>
        </w:r>
      </w:smartTag>
      <w:r w:rsidRPr="00DD33C0">
        <w:rPr>
          <w:b/>
          <w:sz w:val="28"/>
          <w:szCs w:val="28"/>
        </w:rPr>
        <w:t>.</w:t>
      </w:r>
    </w:p>
    <w:p w:rsidR="005E37CE" w:rsidRDefault="005E37CE" w:rsidP="00D2774D">
      <w:pPr>
        <w:rPr>
          <w:sz w:val="28"/>
          <w:szCs w:val="28"/>
        </w:rPr>
      </w:pPr>
      <w:r>
        <w:rPr>
          <w:b/>
          <w:sz w:val="28"/>
          <w:szCs w:val="28"/>
        </w:rPr>
        <w:t>k</w:t>
      </w:r>
      <w:r w:rsidRPr="00DD33C0">
        <w:rPr>
          <w:b/>
          <w:sz w:val="28"/>
          <w:szCs w:val="28"/>
        </w:rPr>
        <w:t xml:space="preserve">aç cm.dir? </w:t>
      </w:r>
      <w:r w:rsidRPr="00DD33C0"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</w:p>
    <w:p w:rsidR="005E37CE" w:rsidRDefault="005E37CE" w:rsidP="00D2774D">
      <w:pPr>
        <w:rPr>
          <w:sz w:val="28"/>
          <w:szCs w:val="28"/>
        </w:rPr>
      </w:pPr>
      <w:r>
        <w:rPr>
          <w:sz w:val="28"/>
          <w:szCs w:val="28"/>
        </w:rPr>
        <w:t>a-)6</w:t>
      </w:r>
    </w:p>
    <w:p w:rsidR="005E37CE" w:rsidRDefault="005E37CE" w:rsidP="00D2774D">
      <w:pPr>
        <w:rPr>
          <w:sz w:val="28"/>
          <w:szCs w:val="28"/>
        </w:rPr>
      </w:pPr>
      <w:r>
        <w:rPr>
          <w:sz w:val="28"/>
          <w:szCs w:val="28"/>
        </w:rPr>
        <w:t>b-)12</w:t>
      </w:r>
    </w:p>
    <w:p w:rsidR="005E37CE" w:rsidRDefault="005E37CE" w:rsidP="00D2774D">
      <w:pPr>
        <w:rPr>
          <w:sz w:val="28"/>
          <w:szCs w:val="28"/>
        </w:rPr>
      </w:pPr>
      <w:r>
        <w:rPr>
          <w:sz w:val="28"/>
          <w:szCs w:val="28"/>
        </w:rPr>
        <w:t>c-)24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5E37CE" w:rsidRDefault="005E37CE" w:rsidP="00D2774D">
      <w:pPr>
        <w:rPr>
          <w:sz w:val="28"/>
          <w:szCs w:val="28"/>
        </w:rPr>
      </w:pPr>
    </w:p>
    <w:p w:rsidR="005E37CE" w:rsidRPr="00D2774D" w:rsidRDefault="005E37CE" w:rsidP="00D2774D">
      <w:pPr>
        <w:rPr>
          <w:b/>
          <w:sz w:val="28"/>
          <w:szCs w:val="28"/>
        </w:rPr>
      </w:pPr>
      <w:r>
        <w:rPr>
          <w:noProof/>
          <w:lang w:eastAsia="tr-TR" w:bidi="ar-SA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167.7pt;margin-top:46.2pt;width:69pt;height:60pt;z-index:251653120">
            <v:textbox>
              <w:txbxContent>
                <w:p w:rsidR="005E37CE" w:rsidRPr="00A437CD" w:rsidRDefault="005E37CE">
                  <w:pPr>
                    <w:rPr>
                      <w:rFonts w:ascii="ALFABET98" w:hAnsi="ALFABET98"/>
                      <w:b/>
                      <w:i/>
                      <w:sz w:val="32"/>
                      <w:szCs w:val="32"/>
                    </w:rPr>
                  </w:pPr>
                  <w:r w:rsidRPr="00A437CD">
                    <w:rPr>
                      <w:rFonts w:ascii="ALFABET98" w:hAnsi="ALFABET98"/>
                      <w:b/>
                      <w:i/>
                      <w:sz w:val="32"/>
                      <w:szCs w:val="32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noProof/>
          <w:lang w:eastAsia="tr-TR" w:bidi="ar-SA"/>
        </w:rPr>
        <w:pict>
          <v:shape id="_x0000_s1032" type="#_x0000_t74" style="position:absolute;margin-left:90.45pt;margin-top:46.2pt;width:69pt;height:60pt;z-index:251652096">
            <v:textbox>
              <w:txbxContent>
                <w:p w:rsidR="005E37CE" w:rsidRPr="00A437CD" w:rsidRDefault="005E37CE">
                  <w:pPr>
                    <w:rPr>
                      <w:rFonts w:ascii="ALFABET98" w:hAnsi="ALFABET98"/>
                      <w:b/>
                      <w:i/>
                      <w:sz w:val="32"/>
                      <w:szCs w:val="32"/>
                    </w:rPr>
                  </w:pPr>
                  <w:r w:rsidRPr="00A437CD">
                    <w:rPr>
                      <w:rFonts w:ascii="ALFABET98" w:hAnsi="ALFABET98"/>
                      <w:b/>
                      <w:i/>
                      <w:sz w:val="32"/>
                      <w:szCs w:val="32"/>
                    </w:rPr>
                    <w:t xml:space="preserve"> 14</w:t>
                  </w:r>
                </w:p>
              </w:txbxContent>
            </v:textbox>
          </v:shape>
        </w:pict>
      </w:r>
      <w:r>
        <w:rPr>
          <w:noProof/>
          <w:lang w:eastAsia="tr-TR" w:bidi="ar-SA"/>
        </w:rPr>
        <w:pict>
          <v:shape id="_x0000_s1033" type="#_x0000_t74" style="position:absolute;margin-left:9.45pt;margin-top:46.2pt;width:69pt;height:60pt;z-index:251651072">
            <v:textbox>
              <w:txbxContent>
                <w:p w:rsidR="005E37CE" w:rsidRPr="00A437CD" w:rsidRDefault="005E37CE">
                  <w:pPr>
                    <w:rPr>
                      <w:rFonts w:ascii="ALFABET98" w:hAnsi="ALFABET98"/>
                      <w:b/>
                      <w:i/>
                      <w:sz w:val="32"/>
                      <w:szCs w:val="32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A437CD">
                    <w:rPr>
                      <w:b/>
                      <w:i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Pr="00D2774D">
        <w:rPr>
          <w:b/>
          <w:sz w:val="28"/>
          <w:szCs w:val="28"/>
        </w:rPr>
        <w:t>13-)Aşağıdaki kalplerin içindeki sayıları toplarsam sonucu kaç bulurum?</w:t>
      </w:r>
    </w:p>
    <w:p w:rsidR="005E37CE" w:rsidRDefault="005E37CE" w:rsidP="00D2774D">
      <w:pPr>
        <w:rPr>
          <w:sz w:val="28"/>
          <w:szCs w:val="28"/>
        </w:rPr>
      </w:pPr>
    </w:p>
    <w:p w:rsidR="005E37CE" w:rsidRDefault="005E37CE" w:rsidP="00D2774D">
      <w:pPr>
        <w:rPr>
          <w:sz w:val="28"/>
          <w:szCs w:val="28"/>
        </w:rPr>
      </w:pPr>
    </w:p>
    <w:p w:rsidR="005E37CE" w:rsidRDefault="005E37CE" w:rsidP="00D2774D">
      <w:pPr>
        <w:rPr>
          <w:sz w:val="28"/>
          <w:szCs w:val="28"/>
        </w:rPr>
      </w:pPr>
    </w:p>
    <w:p w:rsidR="005E37CE" w:rsidRDefault="005E37CE" w:rsidP="00D2774D">
      <w:pPr>
        <w:rPr>
          <w:sz w:val="28"/>
          <w:szCs w:val="28"/>
        </w:rPr>
      </w:pPr>
      <w:r>
        <w:rPr>
          <w:sz w:val="28"/>
          <w:szCs w:val="28"/>
        </w:rPr>
        <w:t>a-) 29                  b-)26                  c-)28</w:t>
      </w:r>
    </w:p>
    <w:p w:rsidR="005E37CE" w:rsidRDefault="005E37CE" w:rsidP="00D2774D">
      <w:pPr>
        <w:rPr>
          <w:sz w:val="28"/>
          <w:szCs w:val="28"/>
        </w:rPr>
      </w:pPr>
    </w:p>
    <w:p w:rsidR="005E37CE" w:rsidRPr="00F37333" w:rsidRDefault="005E37CE" w:rsidP="00D2774D">
      <w:pPr>
        <w:rPr>
          <w:b/>
          <w:sz w:val="26"/>
          <w:szCs w:val="26"/>
        </w:rPr>
      </w:pPr>
      <w:r w:rsidRPr="00F37333">
        <w:rPr>
          <w:b/>
          <w:sz w:val="28"/>
          <w:szCs w:val="28"/>
        </w:rPr>
        <w:t>14-)</w:t>
      </w:r>
      <w:r>
        <w:rPr>
          <w:noProof/>
          <w:lang w:eastAsia="tr-TR" w:bidi="ar-SA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34" type="#_x0000_t123" style="position:absolute;margin-left:158.3pt;margin-top:36.4pt;width:87pt;height:87pt;rotation:-50131336fd;z-index:251654144;mso-position-horizontal-relative:text;mso-position-vertical-relative:text"/>
        </w:pict>
      </w:r>
      <w:r w:rsidRPr="00F37333">
        <w:rPr>
          <w:b/>
          <w:sz w:val="26"/>
          <w:szCs w:val="26"/>
        </w:rPr>
        <w:t>Aşağıdaki pastanın çeyreği 3 lira ise tamamı kaç liradır?</w:t>
      </w:r>
    </w:p>
    <w:p w:rsidR="005E37CE" w:rsidRDefault="005E37CE" w:rsidP="00D2774D">
      <w:pPr>
        <w:rPr>
          <w:sz w:val="26"/>
          <w:szCs w:val="26"/>
        </w:rPr>
      </w:pPr>
      <w:r>
        <w:rPr>
          <w:sz w:val="26"/>
          <w:szCs w:val="26"/>
        </w:rPr>
        <w:t>a-) 6</w:t>
      </w:r>
    </w:p>
    <w:p w:rsidR="005E37CE" w:rsidRDefault="005E37CE" w:rsidP="00D2774D">
      <w:pPr>
        <w:rPr>
          <w:sz w:val="26"/>
          <w:szCs w:val="26"/>
        </w:rPr>
      </w:pPr>
      <w:r>
        <w:rPr>
          <w:sz w:val="26"/>
          <w:szCs w:val="26"/>
        </w:rPr>
        <w:t>b-) 10</w:t>
      </w:r>
    </w:p>
    <w:p w:rsidR="005E37CE" w:rsidRDefault="005E37CE" w:rsidP="00D2774D">
      <w:pPr>
        <w:rPr>
          <w:sz w:val="26"/>
          <w:szCs w:val="26"/>
        </w:rPr>
      </w:pPr>
      <w:r>
        <w:rPr>
          <w:sz w:val="26"/>
          <w:szCs w:val="26"/>
        </w:rPr>
        <w:t>c-) 12</w:t>
      </w:r>
    </w:p>
    <w:p w:rsidR="005E37CE" w:rsidRDefault="005E37CE" w:rsidP="00D2774D">
      <w:pPr>
        <w:rPr>
          <w:sz w:val="26"/>
          <w:szCs w:val="26"/>
        </w:rPr>
      </w:pPr>
    </w:p>
    <w:p w:rsidR="005E37CE" w:rsidRPr="00F37333" w:rsidRDefault="005E37CE" w:rsidP="003C225D">
      <w:pPr>
        <w:rPr>
          <w:b/>
          <w:sz w:val="26"/>
          <w:szCs w:val="26"/>
        </w:rPr>
      </w:pPr>
      <w:r w:rsidRPr="00F37333">
        <w:rPr>
          <w:b/>
          <w:sz w:val="26"/>
          <w:szCs w:val="26"/>
        </w:rPr>
        <w:t>15-) Aşağıdakilerin hangisinde 23 sayısının onluk ve birlikleri doğru gösterilmiştir?</w:t>
      </w:r>
    </w:p>
    <w:p w:rsidR="005E37CE" w:rsidRPr="00526D58" w:rsidRDefault="005E37CE" w:rsidP="003C225D">
      <w:pPr>
        <w:rPr>
          <w:sz w:val="26"/>
          <w:szCs w:val="26"/>
        </w:rPr>
      </w:pPr>
      <w:r>
        <w:rPr>
          <w:sz w:val="26"/>
          <w:szCs w:val="26"/>
        </w:rPr>
        <w:t>a-) 2</w:t>
      </w:r>
      <w:r w:rsidRPr="00526D58">
        <w:rPr>
          <w:sz w:val="26"/>
          <w:szCs w:val="26"/>
        </w:rPr>
        <w:t xml:space="preserve"> birlik</w:t>
      </w:r>
      <w:r>
        <w:rPr>
          <w:sz w:val="26"/>
          <w:szCs w:val="26"/>
        </w:rPr>
        <w:t xml:space="preserve"> ve 3</w:t>
      </w:r>
      <w:r w:rsidRPr="00526D58">
        <w:rPr>
          <w:sz w:val="26"/>
          <w:szCs w:val="26"/>
        </w:rPr>
        <w:t xml:space="preserve"> onluk.</w:t>
      </w:r>
    </w:p>
    <w:p w:rsidR="005E37CE" w:rsidRPr="00526D58" w:rsidRDefault="005E37CE" w:rsidP="003C225D">
      <w:pPr>
        <w:rPr>
          <w:sz w:val="26"/>
          <w:szCs w:val="26"/>
        </w:rPr>
      </w:pPr>
      <w:r>
        <w:rPr>
          <w:sz w:val="26"/>
          <w:szCs w:val="26"/>
        </w:rPr>
        <w:t>b-) 20</w:t>
      </w:r>
      <w:r w:rsidRPr="00526D58">
        <w:rPr>
          <w:sz w:val="26"/>
          <w:szCs w:val="26"/>
        </w:rPr>
        <w:t xml:space="preserve"> onluk</w:t>
      </w:r>
      <w:r>
        <w:rPr>
          <w:sz w:val="26"/>
          <w:szCs w:val="26"/>
        </w:rPr>
        <w:t xml:space="preserve"> ve 3</w:t>
      </w:r>
      <w:r w:rsidRPr="00526D58">
        <w:rPr>
          <w:sz w:val="26"/>
          <w:szCs w:val="26"/>
        </w:rPr>
        <w:t xml:space="preserve"> birlik.</w:t>
      </w:r>
    </w:p>
    <w:p w:rsidR="005E37CE" w:rsidRDefault="005E37CE" w:rsidP="003C225D">
      <w:pPr>
        <w:rPr>
          <w:sz w:val="26"/>
          <w:szCs w:val="26"/>
        </w:rPr>
      </w:pPr>
      <w:r>
        <w:rPr>
          <w:sz w:val="26"/>
          <w:szCs w:val="26"/>
        </w:rPr>
        <w:t>c-) 2</w:t>
      </w:r>
      <w:r w:rsidRPr="00526D58">
        <w:rPr>
          <w:sz w:val="26"/>
          <w:szCs w:val="26"/>
        </w:rPr>
        <w:t xml:space="preserve"> onluk </w:t>
      </w:r>
      <w:r>
        <w:rPr>
          <w:sz w:val="26"/>
          <w:szCs w:val="26"/>
        </w:rPr>
        <w:t>ve 3</w:t>
      </w:r>
      <w:r w:rsidRPr="00526D58">
        <w:rPr>
          <w:sz w:val="26"/>
          <w:szCs w:val="26"/>
        </w:rPr>
        <w:t xml:space="preserve"> birlik</w:t>
      </w:r>
      <w:r>
        <w:rPr>
          <w:sz w:val="26"/>
          <w:szCs w:val="26"/>
        </w:rPr>
        <w:t>.</w:t>
      </w:r>
    </w:p>
    <w:p w:rsidR="005E37CE" w:rsidRDefault="005E37CE" w:rsidP="003C225D">
      <w:pPr>
        <w:rPr>
          <w:sz w:val="26"/>
          <w:szCs w:val="26"/>
        </w:rPr>
      </w:pPr>
    </w:p>
    <w:p w:rsidR="005E37CE" w:rsidRPr="00F37333" w:rsidRDefault="005E37CE" w:rsidP="003C225D">
      <w:pPr>
        <w:rPr>
          <w:b/>
          <w:sz w:val="26"/>
          <w:szCs w:val="26"/>
        </w:rPr>
      </w:pPr>
      <w:r>
        <w:rPr>
          <w:noProof/>
          <w:lang w:eastAsia="tr-TR" w:bidi="ar-SA"/>
        </w:rPr>
        <w:pict>
          <v:shape id="Resim 13" o:spid="_x0000_s1035" type="#_x0000_t75" style="position:absolute;margin-left:30.45pt;margin-top:13.45pt;width:117pt;height:116.25pt;z-index:-251661312;visibility:visible">
            <v:imagedata r:id="rId6" o:title=""/>
          </v:shape>
        </w:pict>
      </w:r>
      <w:r w:rsidRPr="00F37333">
        <w:rPr>
          <w:b/>
          <w:sz w:val="26"/>
          <w:szCs w:val="26"/>
        </w:rPr>
        <w:t>16-)</w:t>
      </w:r>
    </w:p>
    <w:p w:rsidR="005E37CE" w:rsidRDefault="005E37CE" w:rsidP="003C225D">
      <w:pPr>
        <w:rPr>
          <w:sz w:val="26"/>
          <w:szCs w:val="26"/>
        </w:rPr>
      </w:pPr>
    </w:p>
    <w:p w:rsidR="005E37CE" w:rsidRDefault="005E37CE" w:rsidP="003C225D">
      <w:pPr>
        <w:rPr>
          <w:sz w:val="26"/>
          <w:szCs w:val="26"/>
        </w:rPr>
      </w:pPr>
      <w:r>
        <w:rPr>
          <w:noProof/>
          <w:lang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90.45pt;margin-top:10.7pt;width:26.25pt;height:7.5pt;z-index:251662336" o:connectortype="straight">
            <v:stroke endarrow="block"/>
          </v:shape>
        </w:pict>
      </w:r>
      <w:r>
        <w:rPr>
          <w:noProof/>
          <w:lang w:eastAsia="tr-TR" w:bidi="ar-SA"/>
        </w:rPr>
        <w:pict>
          <v:shape id="_x0000_s1037" type="#_x0000_t32" style="position:absolute;margin-left:90.45pt;margin-top:10.7pt;width:0;height:44.25pt;z-index:251663360" o:connectortype="straight">
            <v:stroke endarrow="block"/>
          </v:shape>
        </w:pict>
      </w:r>
    </w:p>
    <w:p w:rsidR="005E37CE" w:rsidRDefault="005E37CE" w:rsidP="003C225D">
      <w:pPr>
        <w:rPr>
          <w:sz w:val="26"/>
          <w:szCs w:val="26"/>
        </w:rPr>
      </w:pPr>
    </w:p>
    <w:p w:rsidR="005E37CE" w:rsidRDefault="005E37CE" w:rsidP="003C225D">
      <w:pPr>
        <w:rPr>
          <w:sz w:val="26"/>
          <w:szCs w:val="26"/>
        </w:rPr>
      </w:pPr>
    </w:p>
    <w:p w:rsidR="005E37CE" w:rsidRPr="00710E19" w:rsidRDefault="005E37CE" w:rsidP="003C225D">
      <w:pPr>
        <w:rPr>
          <w:b/>
          <w:sz w:val="26"/>
          <w:szCs w:val="26"/>
        </w:rPr>
      </w:pPr>
      <w:r w:rsidRPr="00710E19">
        <w:rPr>
          <w:b/>
          <w:sz w:val="26"/>
          <w:szCs w:val="26"/>
        </w:rPr>
        <w:t>Yukarıdaki saat kaçı göstermektedir?</w:t>
      </w:r>
    </w:p>
    <w:p w:rsidR="005E37CE" w:rsidRDefault="005E37CE" w:rsidP="003C225D">
      <w:pPr>
        <w:rPr>
          <w:sz w:val="26"/>
          <w:szCs w:val="26"/>
        </w:rPr>
      </w:pPr>
      <w:r>
        <w:rPr>
          <w:sz w:val="26"/>
          <w:szCs w:val="26"/>
        </w:rPr>
        <w:t>a-) 3:00               b-)3:30                 c-)4:30</w:t>
      </w:r>
    </w:p>
    <w:p w:rsidR="005E37CE" w:rsidRDefault="005E37CE" w:rsidP="003C225D">
      <w:pPr>
        <w:rPr>
          <w:sz w:val="26"/>
          <w:szCs w:val="26"/>
        </w:rPr>
      </w:pPr>
    </w:p>
    <w:p w:rsidR="005E37CE" w:rsidRDefault="005E37CE" w:rsidP="003C225D">
      <w:pPr>
        <w:rPr>
          <w:sz w:val="26"/>
          <w:szCs w:val="26"/>
        </w:rPr>
      </w:pPr>
    </w:p>
    <w:p w:rsidR="005E37CE" w:rsidRPr="00DD33C0" w:rsidRDefault="005E37CE" w:rsidP="003C225D">
      <w:pPr>
        <w:rPr>
          <w:b/>
          <w:sz w:val="26"/>
          <w:szCs w:val="26"/>
        </w:rPr>
      </w:pPr>
      <w:r w:rsidRPr="00DD33C0">
        <w:rPr>
          <w:b/>
          <w:sz w:val="26"/>
          <w:szCs w:val="26"/>
        </w:rPr>
        <w:t>17-) Babam Pastaneden, yarısı 5 lira olan pastadan 2 tane almamı istedi. Acaba kaç para ödemem gerekir?</w:t>
      </w:r>
    </w:p>
    <w:p w:rsidR="005E37CE" w:rsidRDefault="005E37CE" w:rsidP="003C225D">
      <w:pPr>
        <w:rPr>
          <w:sz w:val="26"/>
          <w:szCs w:val="26"/>
        </w:rPr>
      </w:pPr>
      <w:r>
        <w:rPr>
          <w:sz w:val="26"/>
          <w:szCs w:val="26"/>
        </w:rPr>
        <w:t>a-)5                         b-)10                   c-)20</w:t>
      </w:r>
    </w:p>
    <w:p w:rsidR="005E37CE" w:rsidRDefault="005E37CE" w:rsidP="003C225D">
      <w:pPr>
        <w:rPr>
          <w:sz w:val="26"/>
          <w:szCs w:val="26"/>
        </w:rPr>
      </w:pPr>
    </w:p>
    <w:p w:rsidR="005E37CE" w:rsidRDefault="005E37CE" w:rsidP="003C225D">
      <w:pPr>
        <w:rPr>
          <w:sz w:val="26"/>
          <w:szCs w:val="26"/>
        </w:rPr>
      </w:pPr>
    </w:p>
    <w:p w:rsidR="005E37CE" w:rsidRPr="00710E19" w:rsidRDefault="005E37CE" w:rsidP="003C225D">
      <w:pPr>
        <w:rPr>
          <w:b/>
          <w:sz w:val="26"/>
          <w:szCs w:val="26"/>
        </w:rPr>
      </w:pPr>
      <w:r w:rsidRPr="00710E19">
        <w:rPr>
          <w:b/>
          <w:sz w:val="26"/>
          <w:szCs w:val="26"/>
        </w:rPr>
        <w:t xml:space="preserve">18-) Saat üzerinde </w:t>
      </w:r>
      <w:r w:rsidRPr="00CE56AC">
        <w:rPr>
          <w:rFonts w:ascii="Hand writing Mutlu" w:hAnsi="Hand writing Mutlu"/>
          <w:b/>
          <w:sz w:val="26"/>
          <w:szCs w:val="26"/>
        </w:rPr>
        <w:t>22:30</w:t>
      </w:r>
      <w:r w:rsidRPr="00710E19">
        <w:rPr>
          <w:b/>
          <w:sz w:val="26"/>
          <w:szCs w:val="26"/>
        </w:rPr>
        <w:t xml:space="preserve"> nasıl gösterilir?</w:t>
      </w:r>
    </w:p>
    <w:p w:rsidR="005E37CE" w:rsidRDefault="005E37CE" w:rsidP="003C225D">
      <w:pPr>
        <w:rPr>
          <w:sz w:val="26"/>
          <w:szCs w:val="26"/>
        </w:rPr>
      </w:pPr>
      <w:r>
        <w:rPr>
          <w:noProof/>
          <w:lang w:eastAsia="tr-TR" w:bidi="ar-SA"/>
        </w:rPr>
        <w:pict>
          <v:shape id="_x0000_s1038" type="#_x0000_t32" style="position:absolute;margin-left:133.2pt;margin-top:20.85pt;width:4.5pt;height:21.75pt;flip:x y;z-index:251668480" o:connectortype="straight">
            <v:stroke endarrow="block"/>
          </v:shape>
        </w:pict>
      </w:r>
      <w:r>
        <w:rPr>
          <w:noProof/>
          <w:lang w:eastAsia="tr-TR" w:bidi="ar-SA"/>
        </w:rPr>
        <w:pict>
          <v:shape id="_x0000_s1039" type="#_x0000_t32" style="position:absolute;margin-left:231.55pt;margin-top:11.1pt;width:0;height:31.5pt;flip:y;z-index:251667456" o:connectortype="straight">
            <v:stroke endarrow="block"/>
          </v:shape>
        </w:pict>
      </w:r>
      <w:r>
        <w:rPr>
          <w:noProof/>
          <w:lang w:eastAsia="tr-TR" w:bidi="ar-SA"/>
        </w:rPr>
        <w:pict>
          <v:shape id="_x0000_s1040" type="#_x0000_t75" style="position:absolute;margin-left:193.2pt;margin-top:2.85pt;width:72.75pt;height:82.5pt;z-index:-251658240;visibility:visible">
            <v:imagedata r:id="rId6" o:title=""/>
          </v:shape>
        </w:pict>
      </w:r>
      <w:r>
        <w:rPr>
          <w:noProof/>
          <w:lang w:eastAsia="tr-TR" w:bidi="ar-SA"/>
        </w:rPr>
        <w:pict>
          <v:shape id="_x0000_s1041" type="#_x0000_t75" style="position:absolute;margin-left:99.45pt;margin-top:2.85pt;width:72.75pt;height:82.5pt;z-index:-251659264;visibility:visible">
            <v:imagedata r:id="rId6" o:title=""/>
          </v:shape>
        </w:pict>
      </w:r>
      <w:r>
        <w:rPr>
          <w:noProof/>
          <w:lang w:eastAsia="tr-TR" w:bidi="ar-SA"/>
        </w:rPr>
        <w:pict>
          <v:shape id="_x0000_s1042" type="#_x0000_t75" style="position:absolute;margin-left:3.45pt;margin-top:2.7pt;width:72.75pt;height:82.5pt;z-index:-251660288;visibility:visible">
            <v:imagedata r:id="rId6" o:title=""/>
          </v:shape>
        </w:pict>
      </w:r>
      <w:r>
        <w:rPr>
          <w:sz w:val="26"/>
          <w:szCs w:val="26"/>
        </w:rPr>
        <w:t>a-)                        b-)                           c-)</w:t>
      </w:r>
    </w:p>
    <w:p w:rsidR="005E37CE" w:rsidRPr="00526D58" w:rsidRDefault="005E37CE" w:rsidP="003C225D">
      <w:pPr>
        <w:rPr>
          <w:sz w:val="26"/>
          <w:szCs w:val="26"/>
        </w:rPr>
      </w:pPr>
      <w:r>
        <w:rPr>
          <w:noProof/>
          <w:lang w:eastAsia="tr-TR" w:bidi="ar-SA"/>
        </w:rPr>
        <w:pict>
          <v:shape id="_x0000_s1043" type="#_x0000_t32" style="position:absolute;margin-left:214.25pt;margin-top:2.25pt;width:17.3pt;height:10.5pt;flip:x y;z-index:251669504" o:connectortype="straight">
            <v:stroke endarrow="block"/>
          </v:shape>
        </w:pict>
      </w:r>
      <w:r>
        <w:rPr>
          <w:noProof/>
          <w:lang w:eastAsia="tr-TR" w:bidi="ar-SA"/>
        </w:rPr>
        <w:pict>
          <v:shape id="_x0000_s1044" type="#_x0000_t32" style="position:absolute;margin-left:137.7pt;margin-top:12pt;width:0;height:29.25pt;z-index:251666432" o:connectortype="straight">
            <v:stroke endarrow="block"/>
          </v:shape>
        </w:pict>
      </w:r>
      <w:r>
        <w:rPr>
          <w:noProof/>
          <w:lang w:eastAsia="tr-TR" w:bidi="ar-SA"/>
        </w:rPr>
        <w:pict>
          <v:shape id="_x0000_s1045" type="#_x0000_t32" style="position:absolute;margin-left:40.95pt;margin-top:12pt;width:0;height:29.25pt;z-index:251665408" o:connectortype="straight">
            <v:stroke endarrow="block"/>
          </v:shape>
        </w:pict>
      </w:r>
      <w:r>
        <w:rPr>
          <w:noProof/>
          <w:lang w:eastAsia="tr-TR" w:bidi="ar-SA"/>
        </w:rPr>
        <w:pict>
          <v:shape id="_x0000_s1046" type="#_x0000_t32" style="position:absolute;margin-left:30.45pt;margin-top:2.25pt;width:10.5pt;height:9.75pt;flip:x y;z-index:251664384" o:connectortype="straight">
            <v:stroke endarrow="block"/>
          </v:shape>
        </w:pict>
      </w:r>
    </w:p>
    <w:p w:rsidR="005E37CE" w:rsidRDefault="005E37CE" w:rsidP="00D2774D">
      <w:pPr>
        <w:rPr>
          <w:sz w:val="26"/>
          <w:szCs w:val="26"/>
        </w:rPr>
      </w:pPr>
    </w:p>
    <w:p w:rsidR="005E37CE" w:rsidRDefault="005E37CE" w:rsidP="00D2774D">
      <w:pPr>
        <w:rPr>
          <w:sz w:val="28"/>
          <w:szCs w:val="28"/>
        </w:rPr>
      </w:pPr>
    </w:p>
    <w:p w:rsidR="005E37CE" w:rsidRDefault="005E37CE" w:rsidP="00D2774D">
      <w:pPr>
        <w:rPr>
          <w:b/>
          <w:sz w:val="28"/>
          <w:szCs w:val="28"/>
        </w:rPr>
      </w:pPr>
      <w:r>
        <w:rPr>
          <w:b/>
          <w:sz w:val="28"/>
          <w:szCs w:val="28"/>
        </w:rPr>
        <w:t>19-) A</w:t>
      </w:r>
      <w:r w:rsidRPr="00710E19">
        <w:rPr>
          <w:b/>
          <w:sz w:val="28"/>
          <w:szCs w:val="28"/>
        </w:rPr>
        <w:t xml:space="preserve">şağıdakilerden hangisi simetrik </w:t>
      </w:r>
      <w:r w:rsidRPr="00E12E70">
        <w:rPr>
          <w:b/>
          <w:sz w:val="28"/>
          <w:szCs w:val="28"/>
          <w:u w:val="double"/>
        </w:rPr>
        <w:t>değildir?</w:t>
      </w:r>
    </w:p>
    <w:p w:rsidR="005E37CE" w:rsidRPr="00710E19" w:rsidRDefault="005E37CE" w:rsidP="00D2774D">
      <w:pPr>
        <w:rPr>
          <w:b/>
          <w:sz w:val="28"/>
          <w:szCs w:val="28"/>
        </w:rPr>
      </w:pPr>
    </w:p>
    <w:p w:rsidR="005E37CE" w:rsidRPr="00D2774D" w:rsidRDefault="005E37CE" w:rsidP="00D2774D">
      <w:pPr>
        <w:rPr>
          <w:sz w:val="28"/>
          <w:szCs w:val="28"/>
        </w:rPr>
      </w:pPr>
      <w:r>
        <w:rPr>
          <w:noProof/>
          <w:lang w:eastAsia="tr-TR" w:bidi="ar-SA"/>
        </w:rPr>
        <w:pict>
          <v:shape id="_x0000_s1047" style="position:absolute;margin-left:172.05pt;margin-top:12.05pt;width:61pt;height:45.4pt;rotation:948678fd;z-index:251661312" coordsize="1351,1115" path="m,173hdc10,203,20,233,30,263v12,36,156,126,165,135c283,486,356,591,420,698v5,41,7,119,30,165c481,925,536,926,585,968v108,93,120,114,270,135c940,1098,1029,1115,1110,1088v72,-24,47,-91,75,-135c1213,909,1252,879,1275,833v31,-62,58,-128,75,-195c1345,608,1351,574,1335,548,1239,392,1133,425,960,413v-5,-20,-18,-40,-15,-60c951,304,1004,251,1020,203v-5,-45,4,-94,-15,-135c996,48,964,49,945,38,929,29,915,18,900,8,700,13,499,,300,23v-25,3,-25,45,-45,60c218,109,99,129,45,143,26,199,44,195,,173xe">
            <v:path arrowok="t"/>
          </v:shape>
        </w:pict>
      </w:r>
      <w:r>
        <w:rPr>
          <w:noProof/>
          <w:lang w:eastAsia="tr-TR" w:bidi="ar-SA"/>
        </w:rPr>
        <w:pict>
          <v:shape id="_x0000_s1048" type="#_x0000_t74" style="position:absolute;margin-left:96.45pt;margin-top:14.45pt;width:51pt;height:35.25pt;z-index:251660288"/>
        </w:pict>
      </w:r>
      <w:r>
        <w:rPr>
          <w:noProof/>
          <w:lang w:eastAsia="tr-TR" w:bidi="ar-SA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9" type="#_x0000_t15" style="position:absolute;margin-left:16.2pt;margin-top:7.7pt;width:46.5pt;height:37.5pt;rotation:270;z-index:251659264"/>
        </w:pict>
      </w:r>
      <w:r>
        <w:rPr>
          <w:sz w:val="28"/>
          <w:szCs w:val="28"/>
        </w:rPr>
        <w:t>a-)</w:t>
      </w:r>
      <w:r>
        <w:rPr>
          <w:sz w:val="28"/>
          <w:szCs w:val="28"/>
        </w:rPr>
        <w:tab/>
        <w:t xml:space="preserve">            b-)                   c-)</w:t>
      </w:r>
    </w:p>
    <w:p w:rsidR="005E37CE" w:rsidRPr="00D2774D" w:rsidRDefault="005E37CE" w:rsidP="00601B0A">
      <w:pPr>
        <w:rPr>
          <w:sz w:val="28"/>
          <w:szCs w:val="28"/>
        </w:rPr>
      </w:pPr>
    </w:p>
    <w:p w:rsidR="005E37CE" w:rsidRDefault="005E37CE" w:rsidP="00601B0A">
      <w:pPr>
        <w:rPr>
          <w:sz w:val="28"/>
          <w:szCs w:val="28"/>
        </w:rPr>
      </w:pPr>
    </w:p>
    <w:p w:rsidR="005E37CE" w:rsidRDefault="005E37CE" w:rsidP="00601B0A">
      <w:pPr>
        <w:rPr>
          <w:sz w:val="28"/>
          <w:szCs w:val="28"/>
        </w:rPr>
      </w:pPr>
    </w:p>
    <w:p w:rsidR="005E37CE" w:rsidRDefault="005E37CE" w:rsidP="00601B0A">
      <w:pPr>
        <w:rPr>
          <w:b/>
          <w:sz w:val="28"/>
          <w:szCs w:val="28"/>
        </w:rPr>
      </w:pPr>
      <w:r w:rsidRPr="000D3658">
        <w:rPr>
          <w:b/>
          <w:sz w:val="28"/>
          <w:szCs w:val="28"/>
        </w:rPr>
        <w:t>20-) 2 yarım ekmek ile 4 çeyrek ekmek kaç tane bütün ekmek eder?</w:t>
      </w:r>
    </w:p>
    <w:p w:rsidR="005E37CE" w:rsidRDefault="005E37CE" w:rsidP="00601B0A">
      <w:pPr>
        <w:rPr>
          <w:sz w:val="28"/>
          <w:szCs w:val="28"/>
        </w:rPr>
      </w:pPr>
      <w:r>
        <w:rPr>
          <w:sz w:val="28"/>
          <w:szCs w:val="28"/>
        </w:rPr>
        <w:t>a-) 6                        b-) 3                       c-)2</w:t>
      </w:r>
    </w:p>
    <w:p w:rsidR="005E37CE" w:rsidRDefault="005E37CE" w:rsidP="00D31C91">
      <w:pPr>
        <w:rPr>
          <w:rFonts w:ascii="Comic Sans MS" w:hAnsi="Comic Sans MS"/>
        </w:rPr>
      </w:pPr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5E37CE" w:rsidRPr="000D3658" w:rsidRDefault="005E37CE" w:rsidP="00601B0A">
      <w:pPr>
        <w:rPr>
          <w:sz w:val="28"/>
          <w:szCs w:val="28"/>
        </w:rPr>
      </w:pPr>
    </w:p>
    <w:sectPr w:rsidR="005E37CE" w:rsidRPr="000D3658" w:rsidSect="00601B0A">
      <w:pgSz w:w="11906" w:h="16838"/>
      <w:pgMar w:top="284" w:right="424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55B88"/>
    <w:multiLevelType w:val="hybridMultilevel"/>
    <w:tmpl w:val="692669D4"/>
    <w:lvl w:ilvl="0" w:tplc="1112549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1B0A"/>
    <w:rsid w:val="000D3658"/>
    <w:rsid w:val="00250ADD"/>
    <w:rsid w:val="00377035"/>
    <w:rsid w:val="003C225D"/>
    <w:rsid w:val="00526D58"/>
    <w:rsid w:val="005E37CE"/>
    <w:rsid w:val="00601B0A"/>
    <w:rsid w:val="00710E19"/>
    <w:rsid w:val="007B20E5"/>
    <w:rsid w:val="008A14FB"/>
    <w:rsid w:val="008A5AE0"/>
    <w:rsid w:val="008B54F9"/>
    <w:rsid w:val="008E1898"/>
    <w:rsid w:val="00954190"/>
    <w:rsid w:val="00A437CD"/>
    <w:rsid w:val="00A71446"/>
    <w:rsid w:val="00B14027"/>
    <w:rsid w:val="00C956C5"/>
    <w:rsid w:val="00CE0D87"/>
    <w:rsid w:val="00CE56AC"/>
    <w:rsid w:val="00D2774D"/>
    <w:rsid w:val="00D31C91"/>
    <w:rsid w:val="00D567BE"/>
    <w:rsid w:val="00D75BE5"/>
    <w:rsid w:val="00DD33C0"/>
    <w:rsid w:val="00E12E70"/>
    <w:rsid w:val="00E850D9"/>
    <w:rsid w:val="00F37333"/>
    <w:rsid w:val="00F3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4FB"/>
    <w:pPr>
      <w:spacing w:before="100" w:beforeAutospacing="1" w:after="100" w:afterAutospacing="1"/>
    </w:pPr>
    <w:rPr>
      <w:lang w:eastAsia="en-US" w:bidi="he-I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01B0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31C9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23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346</Words>
  <Characters>1977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oğuzhan</dc:creator>
  <cp:keywords>www.sorubak.com</cp:keywords>
  <dc:description>www.sorubak.com</dc:description>
  <cp:lastModifiedBy>edanur</cp:lastModifiedBy>
  <cp:revision>14</cp:revision>
  <dcterms:created xsi:type="dcterms:W3CDTF">2011-11-21T16:41:00Z</dcterms:created>
  <dcterms:modified xsi:type="dcterms:W3CDTF">2012-01-07T11:36:00Z</dcterms:modified>
  <cp:category>www.sorubak.com</cp:category>
  <cp:contentType>www.sorubak.com</cp:contentType>
</cp:coreProperties>
</file>