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CE" w:rsidRPr="00BD209C" w:rsidRDefault="00E07AF7" w:rsidP="00DA77AE">
      <w:pPr>
        <w:spacing w:before="240" w:after="0" w:line="360" w:lineRule="auto"/>
        <w:ind w:right="-1"/>
        <w:rPr>
          <w:b/>
        </w:rPr>
      </w:pPr>
      <w:r w:rsidRPr="00BD209C">
        <w:rPr>
          <w:b/>
        </w:rPr>
        <w:t xml:space="preserve">        Adı  Soyadı :</w:t>
      </w:r>
      <w:r w:rsidR="00417D93" w:rsidRPr="00BD209C">
        <w:rPr>
          <w:b/>
        </w:rPr>
        <w:t xml:space="preserve">…………………………………………   </w:t>
      </w:r>
      <w:r w:rsidR="00325A4D">
        <w:rPr>
          <w:b/>
        </w:rPr>
        <w:t xml:space="preserve">     </w:t>
      </w:r>
      <w:r w:rsidR="00325A4D">
        <w:rPr>
          <w:rStyle w:val="Vurgu"/>
          <w:color w:val="auto"/>
        </w:rPr>
        <w:t>HAYAT BİLGİSİ</w:t>
      </w:r>
      <w:r w:rsidR="00A664F7" w:rsidRPr="00BD209C">
        <w:rPr>
          <w:b/>
        </w:rPr>
        <w:t xml:space="preserve">          </w:t>
      </w:r>
      <w:r w:rsidRPr="00BD209C">
        <w:rPr>
          <w:b/>
        </w:rPr>
        <w:t xml:space="preserve">               </w:t>
      </w:r>
      <w:r w:rsidR="00DA77AE">
        <w:rPr>
          <w:b/>
        </w:rPr>
        <w:t xml:space="preserve">     </w:t>
      </w:r>
      <w:r w:rsidR="00CE50CE" w:rsidRPr="00BD209C">
        <w:rPr>
          <w:b/>
        </w:rPr>
        <w:t>………… / ……….. / 20</w:t>
      </w:r>
      <w:r w:rsidR="00DE780E" w:rsidRPr="00BD209C">
        <w:rPr>
          <w:b/>
        </w:rPr>
        <w:t>10</w:t>
      </w:r>
    </w:p>
    <w:p w:rsidR="00CE50CE" w:rsidRPr="00CB2CB7" w:rsidRDefault="00CB2CB7" w:rsidP="00CB2CB7">
      <w:pPr>
        <w:spacing w:line="240" w:lineRule="auto"/>
        <w:ind w:right="141"/>
        <w:rPr>
          <w:rFonts w:asciiTheme="majorHAnsi" w:eastAsiaTheme="majorEastAsia" w:hAnsiTheme="majorHAnsi" w:cstheme="majorBidi"/>
          <w:b/>
          <w:bCs/>
          <w:i w:val="0"/>
          <w:iCs w:val="0"/>
          <w:bdr w:val="single" w:sz="18" w:space="0" w:color="F2DBDB" w:themeColor="accent2" w:themeTint="33"/>
          <w:shd w:val="clear" w:color="auto" w:fill="F2DBDB" w:themeFill="accent2" w:themeFillTint="33"/>
        </w:rPr>
      </w:pPr>
      <w:r>
        <w:rPr>
          <w:b/>
        </w:rPr>
        <w:t xml:space="preserve">        </w:t>
      </w:r>
      <w:r w:rsidR="00CE50CE" w:rsidRPr="00BD209C">
        <w:rPr>
          <w:b/>
        </w:rPr>
        <w:t>No</w:t>
      </w:r>
      <w:r w:rsidR="00CE50CE" w:rsidRPr="00BD209C">
        <w:rPr>
          <w:b/>
        </w:rPr>
        <w:tab/>
      </w:r>
      <w:r w:rsidR="00E07AF7" w:rsidRPr="00BD209C">
        <w:rPr>
          <w:b/>
        </w:rPr>
        <w:t xml:space="preserve">   </w:t>
      </w:r>
      <w:r w:rsidR="00CE50CE" w:rsidRPr="00BD209C">
        <w:rPr>
          <w:b/>
        </w:rPr>
        <w:t>:</w:t>
      </w:r>
      <w:r w:rsidR="00417D93" w:rsidRPr="00BD209C">
        <w:rPr>
          <w:b/>
        </w:rPr>
        <w:t>…………………..</w:t>
      </w:r>
      <w:r w:rsidR="00325A4D">
        <w:rPr>
          <w:b/>
        </w:rPr>
        <w:t xml:space="preserve">                         </w:t>
      </w:r>
      <w:r>
        <w:rPr>
          <w:b/>
        </w:rPr>
        <w:t xml:space="preserve"> </w:t>
      </w:r>
      <w:r w:rsidR="00AC63D8">
        <w:rPr>
          <w:b/>
        </w:rPr>
        <w:t xml:space="preserve">          </w:t>
      </w:r>
      <w:r w:rsidR="00325A4D" w:rsidRPr="00CB2CB7">
        <w:rPr>
          <w:rStyle w:val="Vurgu"/>
          <w:color w:val="auto"/>
          <w:highlight w:val="yellow"/>
        </w:rPr>
        <w:t>Başarılar dilerim.</w:t>
      </w:r>
      <w:r>
        <w:rPr>
          <w:b/>
        </w:rPr>
        <w:t xml:space="preserve"> </w:t>
      </w:r>
      <w:r w:rsidR="00325A4D">
        <w:rPr>
          <w:b/>
        </w:rPr>
        <w:t xml:space="preserve">      </w:t>
      </w:r>
      <w:r>
        <w:rPr>
          <w:b/>
        </w:rPr>
        <w:t xml:space="preserve">   </w:t>
      </w:r>
      <w:r w:rsidR="00325A4D">
        <w:rPr>
          <w:b/>
        </w:rPr>
        <w:t xml:space="preserve">    </w:t>
      </w:r>
      <w:r w:rsidR="00AC63D8">
        <w:rPr>
          <w:b/>
        </w:rPr>
        <w:t xml:space="preserve">         </w:t>
      </w:r>
      <w:r w:rsidR="00325A4D">
        <w:rPr>
          <w:b/>
        </w:rPr>
        <w:t xml:space="preserve">  </w:t>
      </w:r>
      <w:r w:rsidR="00726018" w:rsidRPr="00BD209C">
        <w:rPr>
          <w:b/>
        </w:rPr>
        <w:t>Aldığı Puan:</w:t>
      </w:r>
      <w:r>
        <w:rPr>
          <w:b/>
        </w:rPr>
        <w:t xml:space="preserve">                                       </w:t>
      </w:r>
    </w:p>
    <w:p w:rsidR="004B0A69" w:rsidRPr="00BD209C" w:rsidRDefault="004B0A69" w:rsidP="00CB2CB7">
      <w:pPr>
        <w:spacing w:line="240" w:lineRule="auto"/>
        <w:ind w:right="141"/>
        <w:jc w:val="center"/>
        <w:rPr>
          <w:rStyle w:val="Vurgu"/>
          <w:color w:val="auto"/>
        </w:rPr>
      </w:pPr>
    </w:p>
    <w:p w:rsidR="006670A3" w:rsidRPr="00BD209C" w:rsidRDefault="006670A3" w:rsidP="0067585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right="141"/>
        <w:jc w:val="center"/>
        <w:rPr>
          <w:b/>
        </w:rPr>
        <w:sectPr w:rsidR="006670A3" w:rsidRPr="00BD209C" w:rsidSect="00BA63E9">
          <w:pgSz w:w="11906" w:h="16838" w:code="9"/>
          <w:pgMar w:top="340" w:right="227" w:bottom="227" w:left="340" w:header="0" w:footer="0" w:gutter="0"/>
          <w:pg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pgBorders>
          <w:cols w:sep="1" w:space="369"/>
          <w:docGrid w:linePitch="360"/>
        </w:sectPr>
      </w:pPr>
    </w:p>
    <w:p w:rsidR="00971341" w:rsidRDefault="00971341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lastRenderedPageBreak/>
        <w:t>Aşağıdaki</w:t>
      </w:r>
      <w:r w:rsidR="00052544">
        <w:rPr>
          <w:b/>
        </w:rPr>
        <w:t xml:space="preserve"> eşleştirmelerden hangisi </w:t>
      </w:r>
      <w:r w:rsidR="003408AF">
        <w:rPr>
          <w:b/>
        </w:rPr>
        <w:t xml:space="preserve"> </w:t>
      </w:r>
      <w:r w:rsidR="003408AF" w:rsidRPr="003408AF">
        <w:rPr>
          <w:b/>
          <w:u w:val="single"/>
        </w:rPr>
        <w:t>doğrudur</w:t>
      </w:r>
      <w:r w:rsidR="003408AF">
        <w:rPr>
          <w:b/>
        </w:rPr>
        <w:t>?</w:t>
      </w:r>
    </w:p>
    <w:p w:rsidR="00052544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uçak –makinist</w:t>
      </w:r>
    </w:p>
    <w:p w:rsidR="00052544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gemi-pilot</w:t>
      </w:r>
    </w:p>
    <w:p w:rsidR="003408AF" w:rsidRPr="00971341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kamyon-şoför</w:t>
      </w:r>
    </w:p>
    <w:p w:rsidR="00971341" w:rsidRDefault="00052544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İrem yeni doğan küçük kardeşinin başını ve yanaklarını okşayarak onu sevmiştir. İrem hangi organı ile iletişim kurmuştur</w:t>
      </w:r>
      <w:r w:rsidR="003408AF">
        <w:rPr>
          <w:b/>
        </w:rPr>
        <w:t>?</w:t>
      </w:r>
    </w:p>
    <w:p w:rsidR="003408AF" w:rsidRDefault="0043026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burun</w:t>
      </w:r>
    </w:p>
    <w:p w:rsidR="00052544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kulak</w:t>
      </w:r>
    </w:p>
    <w:p w:rsidR="00052544" w:rsidRPr="00971341" w:rsidRDefault="00052544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 xml:space="preserve">el </w:t>
      </w:r>
    </w:p>
    <w:p w:rsidR="00971341" w:rsidRDefault="00052544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Dün günlerden 5 Mart ise, yarın aşağıdakilerden hang</w:t>
      </w:r>
      <w:r>
        <w:rPr>
          <w:b/>
        </w:rPr>
        <w:t>i</w:t>
      </w:r>
      <w:r>
        <w:rPr>
          <w:b/>
        </w:rPr>
        <w:t xml:space="preserve">sidir </w:t>
      </w:r>
      <w:r w:rsidR="00971341">
        <w:rPr>
          <w:b/>
        </w:rPr>
        <w:t>?</w:t>
      </w:r>
    </w:p>
    <w:p w:rsidR="003408AF" w:rsidRDefault="00925D7B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5 m</w:t>
      </w:r>
      <w:r w:rsidR="00052544">
        <w:t>art</w:t>
      </w:r>
    </w:p>
    <w:p w:rsidR="00052544" w:rsidRDefault="00140960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7</w:t>
      </w:r>
      <w:r w:rsidR="00925D7B">
        <w:t xml:space="preserve"> m</w:t>
      </w:r>
      <w:r w:rsidR="00052544">
        <w:t>art</w:t>
      </w:r>
    </w:p>
    <w:p w:rsidR="00052544" w:rsidRPr="00971341" w:rsidRDefault="00140960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6</w:t>
      </w:r>
      <w:r w:rsidR="00925D7B">
        <w:t xml:space="preserve"> m</w:t>
      </w:r>
      <w:r w:rsidR="00052544">
        <w:t>art</w:t>
      </w:r>
    </w:p>
    <w:p w:rsidR="00971341" w:rsidRDefault="00052544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Para, sınırsız bir kaynak değildir. Çok dikkatli kullanı</w:t>
      </w:r>
      <w:r>
        <w:rPr>
          <w:b/>
        </w:rPr>
        <w:t>l</w:t>
      </w:r>
      <w:r>
        <w:rPr>
          <w:b/>
        </w:rPr>
        <w:t>malıdır. Bunun için her aile</w:t>
      </w:r>
      <w:r w:rsidR="0059632C">
        <w:rPr>
          <w:b/>
        </w:rPr>
        <w:t>, aile bütçesi yapmalıdır. Aile bütçesini kimler hazırlamalıdır?</w:t>
      </w:r>
    </w:p>
    <w:p w:rsidR="00461375" w:rsidRDefault="00925D7B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a</w:t>
      </w:r>
      <w:r w:rsidR="0059632C">
        <w:t>nne ve baba</w:t>
      </w:r>
    </w:p>
    <w:p w:rsidR="0059632C" w:rsidRDefault="00925D7B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d</w:t>
      </w:r>
      <w:r w:rsidR="0059632C">
        <w:t>ede ve nine</w:t>
      </w:r>
    </w:p>
    <w:p w:rsidR="0059632C" w:rsidRPr="00971341" w:rsidRDefault="00925D7B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a</w:t>
      </w:r>
      <w:r w:rsidR="0059632C">
        <w:t>ilenin bütün bireyleri</w:t>
      </w:r>
    </w:p>
    <w:p w:rsidR="0059632C" w:rsidRDefault="0059632C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1 – Bir yılda dört mevsim vardır.</w:t>
      </w:r>
    </w:p>
    <w:p w:rsidR="0059632C" w:rsidRDefault="0059632C" w:rsidP="0059632C">
      <w:pPr>
        <w:pStyle w:val="ListeParagraf"/>
        <w:spacing w:line="240" w:lineRule="auto"/>
        <w:ind w:left="360" w:right="-36"/>
        <w:rPr>
          <w:b/>
        </w:rPr>
      </w:pPr>
      <w:r>
        <w:rPr>
          <w:b/>
        </w:rPr>
        <w:t>2 –Haftanın ilk günü salıdır</w:t>
      </w:r>
    </w:p>
    <w:p w:rsidR="0059632C" w:rsidRDefault="0059632C" w:rsidP="0059632C">
      <w:pPr>
        <w:pStyle w:val="ListeParagraf"/>
        <w:spacing w:line="240" w:lineRule="auto"/>
        <w:ind w:left="360" w:right="-36"/>
        <w:rPr>
          <w:b/>
        </w:rPr>
      </w:pPr>
      <w:r>
        <w:rPr>
          <w:b/>
        </w:rPr>
        <w:t>3 – Bir hafta 5 gündür.</w:t>
      </w:r>
    </w:p>
    <w:p w:rsidR="00971341" w:rsidRDefault="0059632C" w:rsidP="0059632C">
      <w:pPr>
        <w:pStyle w:val="ListeParagraf"/>
        <w:spacing w:line="240" w:lineRule="auto"/>
        <w:ind w:left="360" w:right="-36"/>
        <w:rPr>
          <w:b/>
        </w:rPr>
      </w:pPr>
      <w:r>
        <w:rPr>
          <w:b/>
        </w:rPr>
        <w:t xml:space="preserve">Yukarıda verilen bilgilerden hangileri </w:t>
      </w:r>
      <w:r w:rsidRPr="00035434">
        <w:rPr>
          <w:b/>
          <w:u w:val="single"/>
        </w:rPr>
        <w:t>yanlıştır</w:t>
      </w:r>
      <w:r>
        <w:rPr>
          <w:b/>
        </w:rPr>
        <w:t>?</w:t>
      </w:r>
    </w:p>
    <w:p w:rsidR="00F914A9" w:rsidRDefault="0059632C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1-2</w:t>
      </w:r>
    </w:p>
    <w:p w:rsidR="00461375" w:rsidRDefault="00140960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2-3</w:t>
      </w:r>
    </w:p>
    <w:p w:rsidR="0059632C" w:rsidRPr="00F914A9" w:rsidRDefault="00140960" w:rsidP="0059632C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1</w:t>
      </w:r>
    </w:p>
    <w:p w:rsidR="00F914A9" w:rsidRDefault="0059632C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Mart, nisan ve mayıs ayları hangi mevsimin aylarıdır?</w:t>
      </w:r>
    </w:p>
    <w:p w:rsidR="00461375" w:rsidRDefault="00925D7B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i</w:t>
      </w:r>
      <w:r w:rsidR="0059632C">
        <w:t>lkbahar</w:t>
      </w:r>
    </w:p>
    <w:p w:rsidR="0059632C" w:rsidRDefault="00925D7B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y</w:t>
      </w:r>
      <w:r w:rsidR="0059632C">
        <w:t>az</w:t>
      </w:r>
    </w:p>
    <w:p w:rsidR="0059632C" w:rsidRPr="00F914A9" w:rsidRDefault="00925D7B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s</w:t>
      </w:r>
      <w:r w:rsidR="0059632C">
        <w:t xml:space="preserve">onbahar </w:t>
      </w:r>
    </w:p>
    <w:p w:rsidR="00F914A9" w:rsidRDefault="0037414D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Aşağıdaki yönleri gösteren şekle göre “3” ve “4” num</w:t>
      </w:r>
      <w:r>
        <w:rPr>
          <w:b/>
        </w:rPr>
        <w:t>a</w:t>
      </w:r>
      <w:r>
        <w:rPr>
          <w:b/>
        </w:rPr>
        <w:t>ralı yerlere hangi yönler yazılmalıdır</w:t>
      </w:r>
    </w:p>
    <w:p w:rsidR="0059632C" w:rsidRDefault="0037414D" w:rsidP="0059632C">
      <w:pPr>
        <w:pStyle w:val="ListeParagraf"/>
        <w:spacing w:line="240" w:lineRule="auto"/>
        <w:ind w:left="360" w:right="-36"/>
        <w:rPr>
          <w:b/>
        </w:rPr>
      </w:pPr>
      <w:r>
        <w:rPr>
          <w:noProof/>
          <w:lang w:eastAsia="tr-TR" w:bidi="ar-SA"/>
        </w:rPr>
        <w:drawing>
          <wp:inline distT="0" distB="0" distL="0" distR="0" wp14:anchorId="12C7B2FE" wp14:editId="122A782B">
            <wp:extent cx="3102157" cy="99391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9168" cy="99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4A9" w:rsidRDefault="00AB67ED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“Yiğit 10 Kasım ………………………………   şiir okuyac</w:t>
      </w:r>
      <w:r>
        <w:rPr>
          <w:b/>
        </w:rPr>
        <w:t>a</w:t>
      </w:r>
      <w:r>
        <w:rPr>
          <w:b/>
        </w:rPr>
        <w:t>ğı için çok heyecanlıydı.” Cümlesi aşağıdakilerden hangisi ile tamamlanmalıdır?</w:t>
      </w:r>
    </w:p>
    <w:p w:rsidR="00F914A9" w:rsidRDefault="00925D7B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z</w:t>
      </w:r>
      <w:r w:rsidR="00AB67ED">
        <w:t>afer bayramında</w:t>
      </w:r>
    </w:p>
    <w:p w:rsidR="00DE5870" w:rsidRDefault="00AB67ED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Atatürk’ü anma gününde</w:t>
      </w:r>
    </w:p>
    <w:p w:rsidR="00DE5870" w:rsidRPr="00F914A9" w:rsidRDefault="00AB67ED" w:rsidP="00AB67ED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 xml:space="preserve">Çanakkale </w:t>
      </w:r>
      <w:r w:rsidR="000362F4">
        <w:t>Z</w:t>
      </w:r>
      <w:r>
        <w:t>aferi gününde</w:t>
      </w:r>
    </w:p>
    <w:p w:rsidR="00F914A9" w:rsidRDefault="00AB67ED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Her besinden yeteri kadar yemeye dengeli beslenme denir. Dengeli beslenmenin bize en önemli yararı n</w:t>
      </w:r>
      <w:r>
        <w:rPr>
          <w:b/>
        </w:rPr>
        <w:t>e</w:t>
      </w:r>
      <w:r>
        <w:rPr>
          <w:b/>
        </w:rPr>
        <w:t>dir</w:t>
      </w:r>
      <w:r w:rsidR="00DE5870">
        <w:rPr>
          <w:b/>
        </w:rPr>
        <w:t>?</w:t>
      </w:r>
    </w:p>
    <w:p w:rsidR="00DE5870" w:rsidRDefault="00AB67ED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Kilo veririz</w:t>
      </w:r>
      <w:r w:rsidR="00925D7B">
        <w:t>.</w:t>
      </w:r>
    </w:p>
    <w:p w:rsidR="00AB67ED" w:rsidRDefault="00AB67ED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Hastalıklara karşı vücudumuz güçlenir</w:t>
      </w:r>
      <w:r w:rsidR="00925D7B">
        <w:t>.</w:t>
      </w:r>
    </w:p>
    <w:p w:rsidR="00AB67ED" w:rsidRPr="00F914A9" w:rsidRDefault="00AB67ED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Oyuncaklarımız artar</w:t>
      </w:r>
      <w:r w:rsidR="00925D7B">
        <w:t>.</w:t>
      </w:r>
    </w:p>
    <w:p w:rsidR="00B24E1F" w:rsidRDefault="005F6806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“Beyza dersi dinleyemiyordu. Çünkü Ali ile Nil aral</w:t>
      </w:r>
      <w:r>
        <w:rPr>
          <w:b/>
        </w:rPr>
        <w:t>a</w:t>
      </w:r>
      <w:r>
        <w:rPr>
          <w:b/>
        </w:rPr>
        <w:t>rında sürekli konuşuyorlardı.” Hangisi bu sorunun çöz</w:t>
      </w:r>
      <w:r>
        <w:rPr>
          <w:b/>
        </w:rPr>
        <w:t>ü</w:t>
      </w:r>
      <w:r>
        <w:rPr>
          <w:b/>
        </w:rPr>
        <w:t xml:space="preserve">mü </w:t>
      </w:r>
      <w:r w:rsidRPr="00430264">
        <w:rPr>
          <w:b/>
          <w:u w:val="single"/>
        </w:rPr>
        <w:t>olamaz</w:t>
      </w:r>
      <w:r>
        <w:rPr>
          <w:b/>
        </w:rPr>
        <w:t xml:space="preserve">? </w:t>
      </w:r>
    </w:p>
    <w:p w:rsidR="00DE5870" w:rsidRDefault="005F6806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Beyza sınıfı terk edip çıkar</w:t>
      </w:r>
      <w:r w:rsidR="000362F4">
        <w:t>.</w:t>
      </w:r>
    </w:p>
    <w:p w:rsidR="005F6806" w:rsidRDefault="005F6806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Beyza arkadaşları ile sorununu konuşabilir</w:t>
      </w:r>
      <w:r w:rsidR="000362F4">
        <w:t>.</w:t>
      </w:r>
    </w:p>
    <w:p w:rsidR="005F6806" w:rsidRDefault="005F6806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Beyza öğretmeninden yerini değiştirmesini isteyebi</w:t>
      </w:r>
      <w:r w:rsidR="00035434">
        <w:t>li</w:t>
      </w:r>
      <w:r>
        <w:t>r</w:t>
      </w:r>
      <w:r w:rsidR="000362F4">
        <w:t>.</w:t>
      </w:r>
    </w:p>
    <w:p w:rsidR="00B24E1F" w:rsidRDefault="005F6806" w:rsidP="00B24E1F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lastRenderedPageBreak/>
        <w:t>Meslek seçimini neye göre yapmalıyız</w:t>
      </w:r>
      <w:r w:rsidR="000C60AC">
        <w:rPr>
          <w:b/>
        </w:rPr>
        <w:t>?</w:t>
      </w:r>
    </w:p>
    <w:p w:rsidR="00DE5870" w:rsidRDefault="005F6806" w:rsidP="000C60AC">
      <w:pPr>
        <w:pStyle w:val="ListeParagraf"/>
        <w:numPr>
          <w:ilvl w:val="1"/>
          <w:numId w:val="23"/>
        </w:numPr>
        <w:spacing w:line="240" w:lineRule="auto"/>
      </w:pPr>
      <w:r>
        <w:t>Yetenek ve ilgimize göre</w:t>
      </w:r>
      <w:r w:rsidR="00925D7B">
        <w:t xml:space="preserve"> yapmalıyız.</w:t>
      </w:r>
    </w:p>
    <w:p w:rsidR="005F6806" w:rsidRDefault="005F6806" w:rsidP="000C60AC">
      <w:pPr>
        <w:pStyle w:val="ListeParagraf"/>
        <w:numPr>
          <w:ilvl w:val="1"/>
          <w:numId w:val="23"/>
        </w:numPr>
        <w:spacing w:line="240" w:lineRule="auto"/>
      </w:pPr>
      <w:r>
        <w:t>Öğretmenimizin isteğine göre</w:t>
      </w:r>
      <w:r w:rsidR="00925D7B">
        <w:t xml:space="preserve"> yapmalıyız.</w:t>
      </w:r>
    </w:p>
    <w:p w:rsidR="005F6806" w:rsidRPr="000C60AC" w:rsidRDefault="005F6806" w:rsidP="000C60AC">
      <w:pPr>
        <w:pStyle w:val="ListeParagraf"/>
        <w:numPr>
          <w:ilvl w:val="1"/>
          <w:numId w:val="23"/>
        </w:numPr>
        <w:spacing w:line="240" w:lineRule="auto"/>
      </w:pPr>
      <w:bookmarkStart w:id="0" w:name="_GoBack"/>
      <w:r>
        <w:t>Ailemiz</w:t>
      </w:r>
      <w:bookmarkEnd w:id="0"/>
      <w:r>
        <w:t>in isteğine göre</w:t>
      </w:r>
      <w:r w:rsidR="00925D7B">
        <w:t xml:space="preserve"> yapmalıyız.</w:t>
      </w:r>
    </w:p>
    <w:p w:rsidR="000C60AC" w:rsidRDefault="001F3D65" w:rsidP="000C60AC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 xml:space="preserve">Aşağıdaki seçeneklerden hangisinde Atatürk’ün </w:t>
      </w:r>
      <w:r w:rsidRPr="00925D7B">
        <w:rPr>
          <w:b/>
          <w:u w:val="single"/>
        </w:rPr>
        <w:t>doğum yeri</w:t>
      </w:r>
      <w:r>
        <w:rPr>
          <w:b/>
        </w:rPr>
        <w:t xml:space="preserve"> ile </w:t>
      </w:r>
      <w:r w:rsidRPr="00925D7B">
        <w:rPr>
          <w:b/>
          <w:u w:val="single"/>
        </w:rPr>
        <w:t>ölüm yeri</w:t>
      </w:r>
      <w:r>
        <w:rPr>
          <w:b/>
        </w:rPr>
        <w:t xml:space="preserve"> doğru eşleştirilmiştir? </w:t>
      </w:r>
    </w:p>
    <w:p w:rsidR="00785685" w:rsidRDefault="000A55A1" w:rsidP="000C60AC">
      <w:pPr>
        <w:pStyle w:val="ListeParagraf"/>
        <w:numPr>
          <w:ilvl w:val="1"/>
          <w:numId w:val="23"/>
        </w:numPr>
        <w:spacing w:line="240" w:lineRule="auto"/>
      </w:pPr>
      <w:r>
        <w:t xml:space="preserve">İstanbul – Ankara </w:t>
      </w:r>
    </w:p>
    <w:p w:rsidR="001F3D65" w:rsidRDefault="001F3D65" w:rsidP="000C60AC">
      <w:pPr>
        <w:pStyle w:val="ListeParagraf"/>
        <w:numPr>
          <w:ilvl w:val="1"/>
          <w:numId w:val="23"/>
        </w:numPr>
        <w:spacing w:line="240" w:lineRule="auto"/>
      </w:pPr>
      <w:r>
        <w:t>Selanik – Ankara</w:t>
      </w:r>
    </w:p>
    <w:p w:rsidR="001F3D65" w:rsidRPr="000C60AC" w:rsidRDefault="000A55A1" w:rsidP="000C60AC">
      <w:pPr>
        <w:pStyle w:val="ListeParagraf"/>
        <w:numPr>
          <w:ilvl w:val="1"/>
          <w:numId w:val="23"/>
        </w:numPr>
        <w:spacing w:line="240" w:lineRule="auto"/>
      </w:pPr>
      <w:r>
        <w:t xml:space="preserve">Selanik – İstanbul </w:t>
      </w:r>
    </w:p>
    <w:p w:rsidR="000C60AC" w:rsidRDefault="00785685" w:rsidP="000C60AC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58240" behindDoc="1" locked="0" layoutInCell="1" allowOverlap="1" wp14:anchorId="620F862F" wp14:editId="089BB6CF">
            <wp:simplePos x="0" y="0"/>
            <wp:positionH relativeFrom="column">
              <wp:posOffset>1659752</wp:posOffset>
            </wp:positionH>
            <wp:positionV relativeFrom="paragraph">
              <wp:posOffset>109386</wp:posOffset>
            </wp:positionV>
            <wp:extent cx="548640" cy="50673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>Aşağıdaki trafik levhası ne anlama gelir?</w:t>
      </w:r>
    </w:p>
    <w:p w:rsidR="00D759B3" w:rsidRDefault="00785685" w:rsidP="000C60AC">
      <w:pPr>
        <w:pStyle w:val="ListeParagraf"/>
        <w:numPr>
          <w:ilvl w:val="1"/>
          <w:numId w:val="23"/>
        </w:numPr>
        <w:spacing w:line="240" w:lineRule="auto"/>
      </w:pPr>
      <w:r>
        <w:t>Çocuk parkı var</w:t>
      </w:r>
      <w:r w:rsidR="00925D7B">
        <w:t>.</w:t>
      </w:r>
    </w:p>
    <w:p w:rsidR="00785685" w:rsidRDefault="00785685" w:rsidP="000C60AC">
      <w:pPr>
        <w:pStyle w:val="ListeParagraf"/>
        <w:numPr>
          <w:ilvl w:val="1"/>
          <w:numId w:val="23"/>
        </w:numPr>
        <w:spacing w:line="240" w:lineRule="auto"/>
      </w:pPr>
      <w:r>
        <w:t>Okul geçidi var</w:t>
      </w:r>
      <w:r w:rsidR="00925D7B">
        <w:t>.</w:t>
      </w:r>
    </w:p>
    <w:p w:rsidR="00785685" w:rsidRPr="000C60AC" w:rsidRDefault="00785685" w:rsidP="000C60AC">
      <w:pPr>
        <w:pStyle w:val="ListeParagraf"/>
        <w:numPr>
          <w:ilvl w:val="1"/>
          <w:numId w:val="23"/>
        </w:numPr>
        <w:spacing w:line="240" w:lineRule="auto"/>
      </w:pPr>
      <w:r>
        <w:t>Park yapılmaz</w:t>
      </w:r>
      <w:r w:rsidR="00925D7B">
        <w:t>.</w:t>
      </w:r>
    </w:p>
    <w:p w:rsidR="004A4C2E" w:rsidRDefault="00785685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Aşağıdakilerden hangisi kolumuzun bir bölümü deği</w:t>
      </w:r>
      <w:r>
        <w:rPr>
          <w:b/>
        </w:rPr>
        <w:t>l</w:t>
      </w:r>
      <w:r>
        <w:rPr>
          <w:b/>
        </w:rPr>
        <w:t>dir?</w:t>
      </w:r>
    </w:p>
    <w:p w:rsidR="00D759B3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d</w:t>
      </w:r>
      <w:r w:rsidR="00785685">
        <w:t>irsek</w:t>
      </w:r>
    </w:p>
    <w:p w:rsidR="00785685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t</w:t>
      </w:r>
      <w:r w:rsidR="00785685">
        <w:t>opuk</w:t>
      </w:r>
    </w:p>
    <w:p w:rsidR="00785685" w:rsidRPr="004A4C2E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b</w:t>
      </w:r>
      <w:r w:rsidR="00785685">
        <w:t xml:space="preserve">ilek </w:t>
      </w:r>
    </w:p>
    <w:p w:rsidR="004A4C2E" w:rsidRDefault="00785685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Sınıfta, derslerde yararlandığımız araç gereçleri ders bitince ne yapmalıyız?</w:t>
      </w:r>
    </w:p>
    <w:p w:rsidR="00D759B3" w:rsidRDefault="00785685" w:rsidP="004A4C2E">
      <w:pPr>
        <w:pStyle w:val="ListeParagraf"/>
        <w:numPr>
          <w:ilvl w:val="1"/>
          <w:numId w:val="23"/>
        </w:numPr>
        <w:spacing w:line="240" w:lineRule="auto"/>
      </w:pPr>
      <w:r>
        <w:t>Onlarla oyun oynamalıyız</w:t>
      </w:r>
      <w:r w:rsidR="00925D7B">
        <w:t>.</w:t>
      </w:r>
    </w:p>
    <w:p w:rsidR="00785685" w:rsidRDefault="00785685" w:rsidP="004A4C2E">
      <w:pPr>
        <w:pStyle w:val="ListeParagraf"/>
        <w:numPr>
          <w:ilvl w:val="1"/>
          <w:numId w:val="23"/>
        </w:numPr>
        <w:spacing w:line="240" w:lineRule="auto"/>
      </w:pPr>
      <w:r>
        <w:t>Arkadaşımıza vermeliyiz</w:t>
      </w:r>
      <w:r w:rsidR="00925D7B">
        <w:t>.</w:t>
      </w:r>
    </w:p>
    <w:p w:rsidR="00785685" w:rsidRPr="004A4C2E" w:rsidRDefault="00785685" w:rsidP="004A4C2E">
      <w:pPr>
        <w:pStyle w:val="ListeParagraf"/>
        <w:numPr>
          <w:ilvl w:val="1"/>
          <w:numId w:val="23"/>
        </w:numPr>
        <w:spacing w:line="240" w:lineRule="auto"/>
      </w:pPr>
      <w:r>
        <w:t>Çantamıza koymalıyız</w:t>
      </w:r>
      <w:r w:rsidR="00925D7B">
        <w:t>.</w:t>
      </w:r>
    </w:p>
    <w:p w:rsidR="004A4C2E" w:rsidRDefault="00785685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“Yemekten sonra anneme ……………….. derim” cü</w:t>
      </w:r>
      <w:r>
        <w:rPr>
          <w:b/>
        </w:rPr>
        <w:t>m</w:t>
      </w:r>
      <w:r>
        <w:rPr>
          <w:b/>
        </w:rPr>
        <w:t>lesi</w:t>
      </w:r>
      <w:r w:rsidR="00CD5ABD">
        <w:rPr>
          <w:b/>
        </w:rPr>
        <w:t>nde boş bırakılan yere</w:t>
      </w:r>
      <w:r>
        <w:rPr>
          <w:b/>
        </w:rPr>
        <w:t xml:space="preserve"> aşağıdakilerden hangisi </w:t>
      </w:r>
      <w:r w:rsidR="00CD5ABD">
        <w:rPr>
          <w:b/>
        </w:rPr>
        <w:t>y</w:t>
      </w:r>
      <w:r w:rsidR="00CD5ABD">
        <w:rPr>
          <w:b/>
        </w:rPr>
        <w:t>a</w:t>
      </w:r>
      <w:r w:rsidR="00CD5ABD">
        <w:rPr>
          <w:b/>
        </w:rPr>
        <w:t>zılmalıdır?</w:t>
      </w:r>
    </w:p>
    <w:p w:rsidR="00D759B3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e</w:t>
      </w:r>
      <w:r w:rsidR="00CD5ABD">
        <w:t>line sağlık</w:t>
      </w:r>
    </w:p>
    <w:p w:rsidR="00CD5ABD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a</w:t>
      </w:r>
      <w:r w:rsidR="00CD5ABD">
        <w:t>fiyet olsun</w:t>
      </w:r>
    </w:p>
    <w:p w:rsidR="00CD5ABD" w:rsidRPr="004A4C2E" w:rsidRDefault="00925D7B" w:rsidP="004A4C2E">
      <w:pPr>
        <w:pStyle w:val="ListeParagraf"/>
        <w:numPr>
          <w:ilvl w:val="1"/>
          <w:numId w:val="23"/>
        </w:numPr>
        <w:spacing w:line="240" w:lineRule="auto"/>
      </w:pPr>
      <w:r>
        <w:t>ö</w:t>
      </w:r>
      <w:r w:rsidR="00CD5ABD">
        <w:t>zür dilerim</w:t>
      </w:r>
    </w:p>
    <w:p w:rsidR="004A4C2E" w:rsidRDefault="00193B22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Sınıfımızda yapılan başkanlık seçiminde en çok oy alan Sarp başkan seçildi. Buna göre aşağıdakilerden hangisi </w:t>
      </w:r>
      <w:r w:rsidRPr="00193B22">
        <w:rPr>
          <w:b/>
          <w:u w:val="single"/>
        </w:rPr>
        <w:t>söylenemez</w:t>
      </w:r>
      <w:r>
        <w:rPr>
          <w:b/>
        </w:rPr>
        <w:t>?</w:t>
      </w:r>
    </w:p>
    <w:p w:rsidR="00D759B3" w:rsidRDefault="00193B22" w:rsidP="004A4C2E">
      <w:pPr>
        <w:pStyle w:val="ListeParagraf"/>
        <w:numPr>
          <w:ilvl w:val="1"/>
          <w:numId w:val="23"/>
        </w:numPr>
        <w:spacing w:line="240" w:lineRule="auto"/>
      </w:pPr>
      <w:r>
        <w:t>Sarp arkadaşları tarafından çok sevilmektedir</w:t>
      </w:r>
      <w:r w:rsidR="00925D7B">
        <w:t>.</w:t>
      </w:r>
    </w:p>
    <w:p w:rsidR="00193B22" w:rsidRDefault="00193B22" w:rsidP="004A4C2E">
      <w:pPr>
        <w:pStyle w:val="ListeParagraf"/>
        <w:numPr>
          <w:ilvl w:val="1"/>
          <w:numId w:val="23"/>
        </w:numPr>
        <w:spacing w:line="240" w:lineRule="auto"/>
      </w:pPr>
      <w:r>
        <w:t>En çok oyu Sarp almıştır</w:t>
      </w:r>
      <w:r w:rsidR="00925D7B">
        <w:t>.</w:t>
      </w:r>
    </w:p>
    <w:p w:rsidR="00193B22" w:rsidRDefault="00193B22" w:rsidP="004A4C2E">
      <w:pPr>
        <w:pStyle w:val="ListeParagraf"/>
        <w:numPr>
          <w:ilvl w:val="1"/>
          <w:numId w:val="23"/>
        </w:numPr>
        <w:spacing w:line="240" w:lineRule="auto"/>
      </w:pPr>
      <w:r>
        <w:t>Sarp çok kuvvetli bir öğrencidir</w:t>
      </w:r>
      <w:r w:rsidR="00925D7B">
        <w:t>.</w:t>
      </w:r>
    </w:p>
    <w:p w:rsidR="004A4C2E" w:rsidRDefault="001F3D65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Aşağıdaki davranışlardan hangisi </w:t>
      </w:r>
      <w:r w:rsidRPr="001F3D65">
        <w:rPr>
          <w:b/>
          <w:u w:val="single"/>
        </w:rPr>
        <w:t>yanlıştır</w:t>
      </w:r>
      <w:r>
        <w:rPr>
          <w:b/>
        </w:rPr>
        <w:t>?</w:t>
      </w:r>
    </w:p>
    <w:p w:rsidR="00D759B3" w:rsidRDefault="001F3D65" w:rsidP="004A4C2E">
      <w:pPr>
        <w:pStyle w:val="ListeParagraf"/>
        <w:numPr>
          <w:ilvl w:val="1"/>
          <w:numId w:val="23"/>
        </w:numPr>
        <w:spacing w:line="240" w:lineRule="auto"/>
      </w:pPr>
      <w:r>
        <w:t>Oturduğumuz sıranın üstüne adımızı yazmak.</w:t>
      </w:r>
    </w:p>
    <w:p w:rsidR="001F3D65" w:rsidRDefault="001F3D65" w:rsidP="004A4C2E">
      <w:pPr>
        <w:pStyle w:val="ListeParagraf"/>
        <w:numPr>
          <w:ilvl w:val="1"/>
          <w:numId w:val="23"/>
        </w:numPr>
        <w:spacing w:line="240" w:lineRule="auto"/>
      </w:pPr>
      <w:r>
        <w:t>Çöpleri çöp kutusuna atmak.</w:t>
      </w:r>
    </w:p>
    <w:p w:rsidR="001F3D65" w:rsidRPr="004A4C2E" w:rsidRDefault="001F3D65" w:rsidP="004A4C2E">
      <w:pPr>
        <w:pStyle w:val="ListeParagraf"/>
        <w:numPr>
          <w:ilvl w:val="1"/>
          <w:numId w:val="23"/>
        </w:numPr>
        <w:spacing w:line="240" w:lineRule="auto"/>
      </w:pPr>
      <w:r>
        <w:t>İşimiz bitince musluğu kapatmak.</w:t>
      </w:r>
    </w:p>
    <w:p w:rsidR="000A4D47" w:rsidRDefault="00193B22" w:rsidP="00D43C88">
      <w:pPr>
        <w:pStyle w:val="ListeParagraf"/>
        <w:spacing w:line="240" w:lineRule="auto"/>
        <w:ind w:left="360"/>
        <w:rPr>
          <w:b/>
        </w:rPr>
      </w:pPr>
      <w:r>
        <w:rPr>
          <w:b/>
        </w:rPr>
        <w:t xml:space="preserve">             </w:t>
      </w:r>
    </w:p>
    <w:p w:rsidR="00D43C88" w:rsidRDefault="000362F4" w:rsidP="000A4D47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59264" behindDoc="1" locked="0" layoutInCell="1" allowOverlap="1" wp14:anchorId="4BC92E4D" wp14:editId="00022787">
            <wp:simplePos x="0" y="0"/>
            <wp:positionH relativeFrom="column">
              <wp:posOffset>227965</wp:posOffset>
            </wp:positionH>
            <wp:positionV relativeFrom="paragraph">
              <wp:posOffset>6985</wp:posOffset>
            </wp:positionV>
            <wp:extent cx="429260" cy="43751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36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3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63D8">
        <w:rPr>
          <w:rFonts w:ascii="Times New Roman" w:hAnsi="Times New Roman" w:cs="Times New Roman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left:0;text-align:left;margin-left:82.6pt;margin-top:.9pt;width:189pt;height:23.55pt;z-index:251661312;mso-position-horizontal-relative:text;mso-position-vertical-relative:text" adj="-3086,14308" fillcolor="#ff9">
            <v:fill opacity="19661f"/>
            <v:textbox>
              <w:txbxContent>
                <w:p w:rsidR="00193B22" w:rsidRDefault="00193B22" w:rsidP="00193B22">
                  <w:pPr>
                    <w:rPr>
                      <w:rFonts w:ascii="Comic Sans MS" w:hAnsi="Comic Sans MS"/>
                      <w:b/>
                      <w:color w:val="666699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666699"/>
                    </w:rPr>
                    <w:t xml:space="preserve"> </w:t>
                  </w:r>
                  <w:r w:rsidR="00800096">
                    <w:rPr>
                      <w:rFonts w:ascii="Comic Sans MS" w:hAnsi="Comic Sans MS"/>
                      <w:b/>
                      <w:i w:val="0"/>
                      <w:color w:val="000000"/>
                    </w:rPr>
                    <w:t>Saat 14:</w:t>
                  </w:r>
                  <w:r w:rsidR="00D43C88">
                    <w:rPr>
                      <w:rFonts w:ascii="Comic Sans MS" w:hAnsi="Comic Sans MS"/>
                      <w:b/>
                      <w:i w:val="0"/>
                      <w:color w:val="000000"/>
                    </w:rPr>
                    <w:t>45</w:t>
                  </w:r>
                  <w:r>
                    <w:rPr>
                      <w:rFonts w:ascii="Comic Sans MS" w:hAnsi="Comic Sans MS"/>
                      <w:b/>
                      <w:i w:val="0"/>
                      <w:color w:val="000000"/>
                    </w:rPr>
                    <w:t>’te okuldan eve geldim</w:t>
                  </w:r>
                  <w:r>
                    <w:rPr>
                      <w:rFonts w:ascii="Comic Sans MS" w:hAnsi="Comic Sans MS"/>
                      <w:b/>
                      <w:i w:val="0"/>
                      <w:color w:val="666699"/>
                    </w:rPr>
                    <w:t>.</w:t>
                  </w:r>
                </w:p>
              </w:txbxContent>
            </v:textbox>
            <w10:wrap side="left"/>
          </v:shape>
        </w:pict>
      </w:r>
    </w:p>
    <w:p w:rsidR="00D43C88" w:rsidRDefault="00D43C88" w:rsidP="00D43C88">
      <w:pPr>
        <w:pStyle w:val="ListeParagraf"/>
        <w:spacing w:line="240" w:lineRule="auto"/>
        <w:ind w:left="360"/>
        <w:rPr>
          <w:b/>
        </w:rPr>
      </w:pPr>
    </w:p>
    <w:p w:rsidR="00D43C88" w:rsidRDefault="00D43C88" w:rsidP="00D43C88">
      <w:pPr>
        <w:pStyle w:val="ListeParagraf"/>
        <w:spacing w:line="240" w:lineRule="auto"/>
        <w:ind w:left="360"/>
        <w:rPr>
          <w:b/>
        </w:rPr>
      </w:pPr>
      <w:r>
        <w:rPr>
          <w:b/>
        </w:rPr>
        <w:t>Can, evde aşağıdakilerden hangisini diğerlerinden ö</w:t>
      </w:r>
      <w:r>
        <w:rPr>
          <w:b/>
        </w:rPr>
        <w:t>n</w:t>
      </w:r>
      <w:r>
        <w:rPr>
          <w:b/>
        </w:rPr>
        <w:t>ce yapmalıdır?</w:t>
      </w:r>
    </w:p>
    <w:p w:rsidR="00D759B3" w:rsidRDefault="00D43C88" w:rsidP="000A4D47">
      <w:pPr>
        <w:pStyle w:val="ListeParagraf"/>
        <w:numPr>
          <w:ilvl w:val="1"/>
          <w:numId w:val="23"/>
        </w:numPr>
        <w:spacing w:line="240" w:lineRule="auto"/>
      </w:pPr>
      <w:r>
        <w:t>Bilgisayarda oyun oynamalıdır</w:t>
      </w:r>
      <w:r w:rsidR="00925D7B">
        <w:t>.</w:t>
      </w:r>
    </w:p>
    <w:p w:rsidR="00D43C88" w:rsidRDefault="00D43C88" w:rsidP="000A4D47">
      <w:pPr>
        <w:pStyle w:val="ListeParagraf"/>
        <w:numPr>
          <w:ilvl w:val="1"/>
          <w:numId w:val="23"/>
        </w:numPr>
        <w:spacing w:line="240" w:lineRule="auto"/>
      </w:pPr>
      <w:r>
        <w:t>Okul giysilerini çıkarmalıdır</w:t>
      </w:r>
      <w:r w:rsidR="00925D7B">
        <w:t>.</w:t>
      </w:r>
    </w:p>
    <w:p w:rsidR="00D43C88" w:rsidRPr="000A4D47" w:rsidRDefault="00D43C88" w:rsidP="000A4D47">
      <w:pPr>
        <w:pStyle w:val="ListeParagraf"/>
        <w:numPr>
          <w:ilvl w:val="1"/>
          <w:numId w:val="23"/>
        </w:numPr>
        <w:spacing w:line="240" w:lineRule="auto"/>
      </w:pPr>
      <w:r>
        <w:t>Okul ödevlerini yapmalıdır</w:t>
      </w:r>
      <w:r w:rsidR="00925D7B">
        <w:t>.</w:t>
      </w:r>
    </w:p>
    <w:p w:rsidR="000A4D47" w:rsidRDefault="007D51ED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Aşağıdakilerden hangisi okul kurallarından </w:t>
      </w:r>
      <w:r w:rsidRPr="007D51ED">
        <w:rPr>
          <w:b/>
          <w:u w:val="single"/>
        </w:rPr>
        <w:t>değildir</w:t>
      </w:r>
      <w:r>
        <w:rPr>
          <w:b/>
        </w:rPr>
        <w:t>?</w:t>
      </w:r>
    </w:p>
    <w:p w:rsidR="007E46E9" w:rsidRDefault="007D51ED" w:rsidP="000A4D47">
      <w:pPr>
        <w:pStyle w:val="ListeParagraf"/>
        <w:numPr>
          <w:ilvl w:val="1"/>
          <w:numId w:val="23"/>
        </w:numPr>
        <w:spacing w:line="240" w:lineRule="auto"/>
      </w:pPr>
      <w:r>
        <w:t>Teneffüste tuvaletleri temizlemeliyiz</w:t>
      </w:r>
    </w:p>
    <w:p w:rsidR="007D51ED" w:rsidRDefault="007D51ED" w:rsidP="000A4D47">
      <w:pPr>
        <w:pStyle w:val="ListeParagraf"/>
        <w:numPr>
          <w:ilvl w:val="1"/>
          <w:numId w:val="23"/>
        </w:numPr>
        <w:spacing w:line="240" w:lineRule="auto"/>
      </w:pPr>
      <w:r>
        <w:t>Öğretmenimizin ve arkadaşlarımızın sözünü kesm</w:t>
      </w:r>
      <w:r>
        <w:t>e</w:t>
      </w:r>
      <w:r>
        <w:t>meliyiz</w:t>
      </w:r>
    </w:p>
    <w:p w:rsidR="007D51ED" w:rsidRPr="000A4D47" w:rsidRDefault="007D51ED" w:rsidP="000A4D47">
      <w:pPr>
        <w:pStyle w:val="ListeParagraf"/>
        <w:numPr>
          <w:ilvl w:val="1"/>
          <w:numId w:val="23"/>
        </w:numPr>
        <w:spacing w:line="240" w:lineRule="auto"/>
      </w:pPr>
      <w:r>
        <w:t>Okula zamanında gelmeliyiz</w:t>
      </w:r>
    </w:p>
    <w:p w:rsidR="000A4D47" w:rsidRDefault="0070675E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Trafik ışıklarının anlamları hangi seçenekte doğru ol</w:t>
      </w:r>
      <w:r>
        <w:rPr>
          <w:b/>
        </w:rPr>
        <w:t>a</w:t>
      </w:r>
      <w:r>
        <w:rPr>
          <w:b/>
        </w:rPr>
        <w:t>rak eşleştirilmiştir?</w:t>
      </w:r>
    </w:p>
    <w:p w:rsidR="0070675E" w:rsidRDefault="0070675E" w:rsidP="00675855">
      <w:pPr>
        <w:pStyle w:val="ListeParagraf"/>
        <w:numPr>
          <w:ilvl w:val="1"/>
          <w:numId w:val="23"/>
        </w:numPr>
        <w:spacing w:line="240" w:lineRule="auto"/>
      </w:pPr>
      <w:r>
        <w:t xml:space="preserve">Yeşil – geç,          </w:t>
      </w:r>
      <w:r w:rsidR="000070DE">
        <w:t xml:space="preserve"> </w:t>
      </w:r>
      <w:r>
        <w:t xml:space="preserve"> sarı – hazırlan,           kırmızı – dur</w:t>
      </w:r>
    </w:p>
    <w:p w:rsidR="0070675E" w:rsidRDefault="0070675E" w:rsidP="00675855">
      <w:pPr>
        <w:pStyle w:val="ListeParagraf"/>
        <w:numPr>
          <w:ilvl w:val="1"/>
          <w:numId w:val="23"/>
        </w:numPr>
        <w:spacing w:line="240" w:lineRule="auto"/>
      </w:pPr>
      <w:r>
        <w:t xml:space="preserve">Sarı – </w:t>
      </w:r>
      <w:r w:rsidR="000070DE">
        <w:t xml:space="preserve">bekle,    </w:t>
      </w:r>
      <w:r>
        <w:t xml:space="preserve">       yeşil – hazırlan,         kırmızı – </w:t>
      </w:r>
      <w:r w:rsidR="00925D7B">
        <w:t>dur</w:t>
      </w:r>
    </w:p>
    <w:p w:rsidR="00675855" w:rsidRDefault="0070675E" w:rsidP="00675855">
      <w:pPr>
        <w:pStyle w:val="ListeParagraf"/>
        <w:numPr>
          <w:ilvl w:val="1"/>
          <w:numId w:val="23"/>
        </w:numPr>
        <w:spacing w:line="240" w:lineRule="auto"/>
      </w:pPr>
      <w:r>
        <w:t xml:space="preserve">Yeşil – </w:t>
      </w:r>
      <w:r w:rsidR="000070DE">
        <w:t xml:space="preserve">geç </w:t>
      </w:r>
      <w:r>
        <w:t xml:space="preserve">,     </w:t>
      </w:r>
      <w:r w:rsidR="000070DE">
        <w:t xml:space="preserve">      </w:t>
      </w:r>
      <w:r>
        <w:t xml:space="preserve">sarı  - </w:t>
      </w:r>
      <w:r w:rsidR="000070DE">
        <w:t>dur</w:t>
      </w:r>
      <w:r>
        <w:t xml:space="preserve">,              </w:t>
      </w:r>
      <w:r w:rsidR="000070DE">
        <w:t xml:space="preserve"> </w:t>
      </w:r>
      <w:r>
        <w:t xml:space="preserve"> </w:t>
      </w:r>
      <w:r w:rsidR="00C1667E">
        <w:t xml:space="preserve"> </w:t>
      </w:r>
      <w:r>
        <w:t xml:space="preserve"> kırmızı </w:t>
      </w:r>
      <w:r w:rsidR="0037414D">
        <w:t>–</w:t>
      </w:r>
      <w:r>
        <w:t xml:space="preserve"> </w:t>
      </w:r>
      <w:r w:rsidR="000070DE">
        <w:t>bekle</w:t>
      </w:r>
    </w:p>
    <w:p w:rsidR="00325A4D" w:rsidRPr="00325A4D" w:rsidRDefault="00325A4D" w:rsidP="00325A4D">
      <w:pPr>
        <w:spacing w:line="240" w:lineRule="auto"/>
        <w:rPr>
          <w:b/>
        </w:rPr>
      </w:pPr>
      <w:r>
        <w:t xml:space="preserve">           </w:t>
      </w:r>
      <w:r w:rsidR="00800096">
        <w:rPr>
          <w:b/>
        </w:rPr>
        <w:t>Yanıtlarınızı</w:t>
      </w:r>
      <w:r w:rsidRPr="00325A4D">
        <w:rPr>
          <w:b/>
        </w:rPr>
        <w:t xml:space="preserve"> kontrol ediniz</w:t>
      </w:r>
      <w:r>
        <w:rPr>
          <w:b/>
        </w:rPr>
        <w:t xml:space="preserve"> !!!</w:t>
      </w:r>
    </w:p>
    <w:sectPr w:rsidR="00325A4D" w:rsidRPr="00325A4D" w:rsidSect="00DA77AE">
      <w:type w:val="continuous"/>
      <w:pgSz w:w="11906" w:h="16838"/>
      <w:pgMar w:top="284" w:right="282" w:bottom="227" w:left="176" w:header="709" w:footer="709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num="2" w:sep="1" w:space="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E5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B673278"/>
    <w:multiLevelType w:val="hybridMultilevel"/>
    <w:tmpl w:val="56A0BDF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3526A7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0030920"/>
    <w:multiLevelType w:val="hybridMultilevel"/>
    <w:tmpl w:val="6A72FA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4574A"/>
    <w:multiLevelType w:val="hybridMultilevel"/>
    <w:tmpl w:val="7526BA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E195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E8B02C7"/>
    <w:multiLevelType w:val="hybridMultilevel"/>
    <w:tmpl w:val="C5C490F4"/>
    <w:lvl w:ilvl="0" w:tplc="B7DE4B4A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4116275"/>
    <w:multiLevelType w:val="hybridMultilevel"/>
    <w:tmpl w:val="28F8F8EA"/>
    <w:lvl w:ilvl="0" w:tplc="041F000F">
      <w:start w:val="1"/>
      <w:numFmt w:val="decimal"/>
      <w:lvlText w:val="%1."/>
      <w:lvlJc w:val="left"/>
      <w:pPr>
        <w:ind w:left="2496" w:hanging="360"/>
      </w:p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8">
    <w:nsid w:val="28101807"/>
    <w:multiLevelType w:val="hybridMultilevel"/>
    <w:tmpl w:val="502AED7A"/>
    <w:lvl w:ilvl="0" w:tplc="041F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2B7A1F1F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0A329F8"/>
    <w:multiLevelType w:val="hybridMultilevel"/>
    <w:tmpl w:val="5DBC8514"/>
    <w:lvl w:ilvl="0" w:tplc="CDB07568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1">
    <w:nsid w:val="3139265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2FB0D5D"/>
    <w:multiLevelType w:val="hybridMultilevel"/>
    <w:tmpl w:val="9424A78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36ED6B17"/>
    <w:multiLevelType w:val="hybridMultilevel"/>
    <w:tmpl w:val="3E4431D2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A324D8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BBB406B"/>
    <w:multiLevelType w:val="hybridMultilevel"/>
    <w:tmpl w:val="0BDC6404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3DC45940"/>
    <w:multiLevelType w:val="hybridMultilevel"/>
    <w:tmpl w:val="10E440DC"/>
    <w:lvl w:ilvl="0" w:tplc="3CDC553A">
      <w:numFmt w:val="bullet"/>
      <w:lvlText w:val="-"/>
      <w:lvlJc w:val="left"/>
      <w:pPr>
        <w:ind w:left="2484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>
    <w:nsid w:val="40333632"/>
    <w:multiLevelType w:val="hybridMultilevel"/>
    <w:tmpl w:val="49525F32"/>
    <w:lvl w:ilvl="0" w:tplc="041F0009">
      <w:start w:val="1"/>
      <w:numFmt w:val="bullet"/>
      <w:lvlText w:val=""/>
      <w:lvlJc w:val="left"/>
      <w:pPr>
        <w:ind w:left="20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8">
    <w:nsid w:val="4321182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55936C5"/>
    <w:multiLevelType w:val="hybridMultilevel"/>
    <w:tmpl w:val="8CA4FB40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5E85E29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8C24EDD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8E058C4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94B4A6F"/>
    <w:multiLevelType w:val="hybridMultilevel"/>
    <w:tmpl w:val="B56682E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2B511A"/>
    <w:multiLevelType w:val="multilevel"/>
    <w:tmpl w:val="47168B4A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4734D95"/>
    <w:multiLevelType w:val="hybridMultilevel"/>
    <w:tmpl w:val="BF7A45C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66A8152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7E6313F"/>
    <w:multiLevelType w:val="hybridMultilevel"/>
    <w:tmpl w:val="03AEAC38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FF430EB"/>
    <w:multiLevelType w:val="hybridMultilevel"/>
    <w:tmpl w:val="4CA6FC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549F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3F55ACA"/>
    <w:multiLevelType w:val="hybridMultilevel"/>
    <w:tmpl w:val="AE4C08C2"/>
    <w:lvl w:ilvl="0" w:tplc="6D9A0882">
      <w:start w:val="1"/>
      <w:numFmt w:val="decimal"/>
      <w:lvlText w:val="%1)"/>
      <w:lvlJc w:val="left"/>
      <w:pPr>
        <w:ind w:left="1776" w:hanging="360"/>
      </w:p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>
    <w:nsid w:val="78FC34B5"/>
    <w:multiLevelType w:val="multilevel"/>
    <w:tmpl w:val="94CE4D0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D5455AE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8"/>
  </w:num>
  <w:num w:numId="2">
    <w:abstractNumId w:val="4"/>
  </w:num>
  <w:num w:numId="3">
    <w:abstractNumId w:val="23"/>
  </w:num>
  <w:num w:numId="4">
    <w:abstractNumId w:val="30"/>
  </w:num>
  <w:num w:numId="5">
    <w:abstractNumId w:val="25"/>
  </w:num>
  <w:num w:numId="6">
    <w:abstractNumId w:val="15"/>
  </w:num>
  <w:num w:numId="7">
    <w:abstractNumId w:val="7"/>
  </w:num>
  <w:num w:numId="8">
    <w:abstractNumId w:val="8"/>
  </w:num>
  <w:num w:numId="9">
    <w:abstractNumId w:val="12"/>
  </w:num>
  <w:num w:numId="10">
    <w:abstractNumId w:val="10"/>
  </w:num>
  <w:num w:numId="11">
    <w:abstractNumId w:val="32"/>
  </w:num>
  <w:num w:numId="12">
    <w:abstractNumId w:val="20"/>
  </w:num>
  <w:num w:numId="13">
    <w:abstractNumId w:val="9"/>
  </w:num>
  <w:num w:numId="14">
    <w:abstractNumId w:val="1"/>
  </w:num>
  <w:num w:numId="15">
    <w:abstractNumId w:val="16"/>
  </w:num>
  <w:num w:numId="16">
    <w:abstractNumId w:val="13"/>
  </w:num>
  <w:num w:numId="17">
    <w:abstractNumId w:val="19"/>
  </w:num>
  <w:num w:numId="18">
    <w:abstractNumId w:val="27"/>
  </w:num>
  <w:num w:numId="19">
    <w:abstractNumId w:val="6"/>
  </w:num>
  <w:num w:numId="20">
    <w:abstractNumId w:val="17"/>
  </w:num>
  <w:num w:numId="21">
    <w:abstractNumId w:val="3"/>
  </w:num>
  <w:num w:numId="22">
    <w:abstractNumId w:val="11"/>
  </w:num>
  <w:num w:numId="23">
    <w:abstractNumId w:val="24"/>
  </w:num>
  <w:num w:numId="24">
    <w:abstractNumId w:val="26"/>
  </w:num>
  <w:num w:numId="25">
    <w:abstractNumId w:val="14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29"/>
  </w:num>
  <w:num w:numId="31">
    <w:abstractNumId w:val="22"/>
  </w:num>
  <w:num w:numId="32">
    <w:abstractNumId w:val="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ocumentProtection w:edit="readOnly" w:enforcement="1" w:cryptProviderType="rsaFull" w:cryptAlgorithmClass="hash" w:cryptAlgorithmType="typeAny" w:cryptAlgorithmSid="4" w:cryptSpinCount="100000" w:hash="NlQ1sl1Hsp1IE/JT2wyKFFIZR8A=" w:salt="nxsjfqWHxMjzZug0apDg0w=="/>
  <w:styleLockTheme/>
  <w:styleLockQFSet/>
  <w:defaultTabStop w:val="708"/>
  <w:autoHyphenation/>
  <w:hyphenationZone w:val="142"/>
  <w:drawingGridHorizontalSpacing w:val="10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71341"/>
    <w:rsid w:val="00001483"/>
    <w:rsid w:val="000070DE"/>
    <w:rsid w:val="00025FAB"/>
    <w:rsid w:val="0003181D"/>
    <w:rsid w:val="00035434"/>
    <w:rsid w:val="000362F4"/>
    <w:rsid w:val="000416A6"/>
    <w:rsid w:val="00052544"/>
    <w:rsid w:val="000604B1"/>
    <w:rsid w:val="00066824"/>
    <w:rsid w:val="00072FF8"/>
    <w:rsid w:val="00076292"/>
    <w:rsid w:val="00084D32"/>
    <w:rsid w:val="00085F2D"/>
    <w:rsid w:val="00090BCD"/>
    <w:rsid w:val="000A34DB"/>
    <w:rsid w:val="000A4D47"/>
    <w:rsid w:val="000A55A1"/>
    <w:rsid w:val="000B26BD"/>
    <w:rsid w:val="000C32D5"/>
    <w:rsid w:val="000C60AC"/>
    <w:rsid w:val="000E4F00"/>
    <w:rsid w:val="00112996"/>
    <w:rsid w:val="00116828"/>
    <w:rsid w:val="00120D66"/>
    <w:rsid w:val="00140960"/>
    <w:rsid w:val="00141626"/>
    <w:rsid w:val="00171C1E"/>
    <w:rsid w:val="00172013"/>
    <w:rsid w:val="00193B22"/>
    <w:rsid w:val="001A365E"/>
    <w:rsid w:val="001A3E1C"/>
    <w:rsid w:val="001B3C1F"/>
    <w:rsid w:val="001E05BB"/>
    <w:rsid w:val="001E46E7"/>
    <w:rsid w:val="001E7537"/>
    <w:rsid w:val="001F3D65"/>
    <w:rsid w:val="002230FE"/>
    <w:rsid w:val="00235721"/>
    <w:rsid w:val="00272629"/>
    <w:rsid w:val="002911CD"/>
    <w:rsid w:val="002A55C9"/>
    <w:rsid w:val="002A7FB5"/>
    <w:rsid w:val="002B264B"/>
    <w:rsid w:val="002C58FC"/>
    <w:rsid w:val="002F2B7C"/>
    <w:rsid w:val="002F3BA8"/>
    <w:rsid w:val="0030243D"/>
    <w:rsid w:val="00317399"/>
    <w:rsid w:val="00324739"/>
    <w:rsid w:val="00325A4D"/>
    <w:rsid w:val="003408AF"/>
    <w:rsid w:val="00344FC2"/>
    <w:rsid w:val="00347486"/>
    <w:rsid w:val="00363880"/>
    <w:rsid w:val="0037414D"/>
    <w:rsid w:val="003A29F1"/>
    <w:rsid w:val="003B2C9D"/>
    <w:rsid w:val="00417D93"/>
    <w:rsid w:val="004205CB"/>
    <w:rsid w:val="00424818"/>
    <w:rsid w:val="00430264"/>
    <w:rsid w:val="00434773"/>
    <w:rsid w:val="00461375"/>
    <w:rsid w:val="004648BB"/>
    <w:rsid w:val="0049494F"/>
    <w:rsid w:val="00495FB1"/>
    <w:rsid w:val="004A4C2E"/>
    <w:rsid w:val="004A5C59"/>
    <w:rsid w:val="004B0A69"/>
    <w:rsid w:val="004E0464"/>
    <w:rsid w:val="004E0A1D"/>
    <w:rsid w:val="004F19B1"/>
    <w:rsid w:val="00522BF6"/>
    <w:rsid w:val="00533EA8"/>
    <w:rsid w:val="00541A84"/>
    <w:rsid w:val="005537EE"/>
    <w:rsid w:val="00554CAC"/>
    <w:rsid w:val="00555205"/>
    <w:rsid w:val="00560E66"/>
    <w:rsid w:val="00562C63"/>
    <w:rsid w:val="00583189"/>
    <w:rsid w:val="00591899"/>
    <w:rsid w:val="0059632C"/>
    <w:rsid w:val="005E6900"/>
    <w:rsid w:val="005F018B"/>
    <w:rsid w:val="005F5D6F"/>
    <w:rsid w:val="005F6806"/>
    <w:rsid w:val="006452F1"/>
    <w:rsid w:val="006578DA"/>
    <w:rsid w:val="006670A3"/>
    <w:rsid w:val="00675855"/>
    <w:rsid w:val="0068412E"/>
    <w:rsid w:val="006861A2"/>
    <w:rsid w:val="00695E47"/>
    <w:rsid w:val="006D09CF"/>
    <w:rsid w:val="006F3FA4"/>
    <w:rsid w:val="00703C56"/>
    <w:rsid w:val="0070675E"/>
    <w:rsid w:val="007204A0"/>
    <w:rsid w:val="00726018"/>
    <w:rsid w:val="00730EFE"/>
    <w:rsid w:val="0073315B"/>
    <w:rsid w:val="00743DA5"/>
    <w:rsid w:val="00744472"/>
    <w:rsid w:val="0076056D"/>
    <w:rsid w:val="00764D51"/>
    <w:rsid w:val="00785685"/>
    <w:rsid w:val="0079504B"/>
    <w:rsid w:val="00796868"/>
    <w:rsid w:val="007B061A"/>
    <w:rsid w:val="007D51ED"/>
    <w:rsid w:val="007E46E9"/>
    <w:rsid w:val="00800096"/>
    <w:rsid w:val="00803888"/>
    <w:rsid w:val="00810129"/>
    <w:rsid w:val="0082126C"/>
    <w:rsid w:val="00836A99"/>
    <w:rsid w:val="008438BB"/>
    <w:rsid w:val="008711BF"/>
    <w:rsid w:val="00874E49"/>
    <w:rsid w:val="00885E46"/>
    <w:rsid w:val="008A3450"/>
    <w:rsid w:val="008A795C"/>
    <w:rsid w:val="008B17F1"/>
    <w:rsid w:val="008E0718"/>
    <w:rsid w:val="008F3141"/>
    <w:rsid w:val="00903DC1"/>
    <w:rsid w:val="0090597A"/>
    <w:rsid w:val="00921249"/>
    <w:rsid w:val="00925D7B"/>
    <w:rsid w:val="00926322"/>
    <w:rsid w:val="00936046"/>
    <w:rsid w:val="00947B15"/>
    <w:rsid w:val="00971341"/>
    <w:rsid w:val="00987E95"/>
    <w:rsid w:val="009A3361"/>
    <w:rsid w:val="009A36F9"/>
    <w:rsid w:val="00A05FDF"/>
    <w:rsid w:val="00A157AA"/>
    <w:rsid w:val="00A206BB"/>
    <w:rsid w:val="00A36C63"/>
    <w:rsid w:val="00A540F6"/>
    <w:rsid w:val="00A664F7"/>
    <w:rsid w:val="00A952CF"/>
    <w:rsid w:val="00A9736F"/>
    <w:rsid w:val="00AA4CF6"/>
    <w:rsid w:val="00AB2192"/>
    <w:rsid w:val="00AB67ED"/>
    <w:rsid w:val="00AC63D8"/>
    <w:rsid w:val="00AD7236"/>
    <w:rsid w:val="00B24E1F"/>
    <w:rsid w:val="00B32D12"/>
    <w:rsid w:val="00B42EB7"/>
    <w:rsid w:val="00BA63E9"/>
    <w:rsid w:val="00BB59ED"/>
    <w:rsid w:val="00BC3012"/>
    <w:rsid w:val="00BD209C"/>
    <w:rsid w:val="00C1667E"/>
    <w:rsid w:val="00C44969"/>
    <w:rsid w:val="00C55B9B"/>
    <w:rsid w:val="00C673A0"/>
    <w:rsid w:val="00C774D1"/>
    <w:rsid w:val="00C86CEE"/>
    <w:rsid w:val="00C92A24"/>
    <w:rsid w:val="00CB2CB7"/>
    <w:rsid w:val="00CD5ABD"/>
    <w:rsid w:val="00CE50CE"/>
    <w:rsid w:val="00D06784"/>
    <w:rsid w:val="00D415F8"/>
    <w:rsid w:val="00D43C88"/>
    <w:rsid w:val="00D759B3"/>
    <w:rsid w:val="00D75FE3"/>
    <w:rsid w:val="00D86437"/>
    <w:rsid w:val="00D8674B"/>
    <w:rsid w:val="00D9347E"/>
    <w:rsid w:val="00D94809"/>
    <w:rsid w:val="00DA77AE"/>
    <w:rsid w:val="00DB0E95"/>
    <w:rsid w:val="00DB7413"/>
    <w:rsid w:val="00DD3686"/>
    <w:rsid w:val="00DE5870"/>
    <w:rsid w:val="00DE780E"/>
    <w:rsid w:val="00DF3300"/>
    <w:rsid w:val="00E02565"/>
    <w:rsid w:val="00E07AF7"/>
    <w:rsid w:val="00E63F2C"/>
    <w:rsid w:val="00E6744B"/>
    <w:rsid w:val="00E67B80"/>
    <w:rsid w:val="00E76930"/>
    <w:rsid w:val="00E92703"/>
    <w:rsid w:val="00EC34D2"/>
    <w:rsid w:val="00EC531A"/>
    <w:rsid w:val="00EE7363"/>
    <w:rsid w:val="00EF4183"/>
    <w:rsid w:val="00F0580B"/>
    <w:rsid w:val="00F11507"/>
    <w:rsid w:val="00F51BA0"/>
    <w:rsid w:val="00F80FD5"/>
    <w:rsid w:val="00F914A9"/>
    <w:rsid w:val="00FD06B8"/>
    <w:rsid w:val="00FD7077"/>
    <w:rsid w:val="00FE3004"/>
    <w:rsid w:val="00FE3305"/>
    <w:rsid w:val="00FF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B5"/>
    <w:rPr>
      <w:i/>
      <w:iCs/>
      <w:sz w:val="20"/>
      <w:szCs w:val="20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A7FB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A7FB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A7FB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7FB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A7FB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A7FB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A7FB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A7FB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A7FB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FB5"/>
    <w:pPr>
      <w:ind w:left="720"/>
      <w:contextualSpacing/>
    </w:pPr>
  </w:style>
  <w:style w:type="table" w:styleId="TabloKlavuzu">
    <w:name w:val="Table Grid"/>
    <w:basedOn w:val="NormalTablo"/>
    <w:uiPriority w:val="59"/>
    <w:rsid w:val="00921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86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A7FB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A7FB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A7FB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A7FB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A7FB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A7FB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2A7FB5"/>
    <w:rPr>
      <w:b/>
      <w:bCs/>
      <w:spacing w:val="0"/>
    </w:rPr>
  </w:style>
  <w:style w:type="character" w:styleId="Vurgu">
    <w:name w:val="Emphasis"/>
    <w:uiPriority w:val="20"/>
    <w:qFormat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2A7FB5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2A7FB5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2A7FB5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A7FB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2A7FB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2A7FB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2A7FB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2A7FB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A7FB5"/>
    <w:pPr>
      <w:outlineLvl w:val="9"/>
    </w:pPr>
  </w:style>
  <w:style w:type="character" w:styleId="YerTutucuMetni">
    <w:name w:val="Placeholder Text"/>
    <w:basedOn w:val="VarsaylanParagrafYazTipi"/>
    <w:uiPriority w:val="99"/>
    <w:semiHidden/>
    <w:rsid w:val="00D415F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%20SINIF\SINAV\FAHR&#304;%20SINAV\SINAV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8E3DC-4DC6-433E-BB42-F9A6FBD6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SINAV ŞABLONU</Template>
  <TotalTime>344</TotalTime>
  <Pages>1</Pages>
  <Words>524</Words>
  <Characters>2992</Characters>
  <Application>Microsoft Office Word</Application>
  <DocSecurity>8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fb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fb</dc:creator>
  <cp:keywords>www.sorubak.com</cp:keywords>
  <dc:description>www.sorubak.com</dc:description>
  <cp:lastModifiedBy>fb</cp:lastModifiedBy>
  <cp:revision>27</cp:revision>
  <cp:lastPrinted>2010-04-29T20:13:00Z</cp:lastPrinted>
  <dcterms:created xsi:type="dcterms:W3CDTF">2010-10-29T17:24:00Z</dcterms:created>
  <dcterms:modified xsi:type="dcterms:W3CDTF">2010-12-06T19:20:00Z</dcterms:modified>
  <cp:category>www.sorubak.com</cp:category>
  <cp:contentType>www.sorubak.com</cp:contentType>
  <cp:contentStatus>www.sorubak.com</cp:contentStatus>
</cp:coreProperties>
</file>