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7D" w:rsidRPr="00BA6B00" w:rsidRDefault="0001767D" w:rsidP="00D45DBE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2096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01767D" w:rsidRDefault="0001767D" w:rsidP="00D45DBE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9.95pt;margin-top:3.6pt;width:260.25pt;height:228.3pt;z-index:-251665408"/>
        </w:pict>
      </w:r>
    </w:p>
    <w:p w:rsidR="0001767D" w:rsidRPr="004C0902" w:rsidRDefault="0001767D" w:rsidP="00D45DBE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OYUNCAKÇI DEDE</w:t>
      </w:r>
    </w:p>
    <w:p w:rsidR="0001767D" w:rsidRDefault="0001767D" w:rsidP="00D45DB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Bizim oyuncakçı dedemiz var. Hiçbirimiz onun adını bilmeyiz. Onun adı “Oyuncakçı Dede”dir. </w:t>
      </w:r>
    </w:p>
    <w:p w:rsidR="0001767D" w:rsidRDefault="0001767D" w:rsidP="00D45DB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Şimdiye kadar oyuncakçı dedenin onaramadığı oyuncak olmamıştır. Oyuncakçı dede bütün pilli, pilsiz oyuncakları onarır.</w:t>
      </w:r>
    </w:p>
    <w:p w:rsidR="0001767D" w:rsidRDefault="0001767D" w:rsidP="00D45DB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Oyuncakçı dedenin tek onarmadığı, hatta eline almadığı şey silahlardır. Ne tüfekleri onarır ne tabancıları. Tankları bile onarmaz. Savaş uçaklarını da el sürmez.</w:t>
      </w:r>
    </w:p>
    <w:p w:rsidR="0001767D" w:rsidRDefault="0001767D" w:rsidP="00D45DB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-Bunlarla oynamayın çocuklar, bunları satın almayın, der.</w:t>
      </w:r>
    </w:p>
    <w:p w:rsidR="0001767D" w:rsidRDefault="0001767D" w:rsidP="00D45DB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01767D" w:rsidRPr="00A16CB4" w:rsidRDefault="0001767D" w:rsidP="00D45DBE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</w:p>
    <w:p w:rsidR="0001767D" w:rsidRDefault="0001767D" w:rsidP="00D45DB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Oyuncakçı dede ne iş yaparmış</w:t>
      </w:r>
      <w:r w:rsidRPr="007421C9">
        <w:rPr>
          <w:rFonts w:ascii="Century Gothic" w:hAnsi="Century Gothic"/>
          <w:b/>
        </w:rPr>
        <w:t>?</w:t>
      </w:r>
    </w:p>
    <w:p w:rsidR="0001767D" w:rsidRPr="007421C9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1767D" w:rsidRDefault="0001767D" w:rsidP="00D45DBE">
      <w:pPr>
        <w:jc w:val="both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Hangi oyuncakları tamir etmezmiş</w:t>
      </w:r>
      <w:r w:rsidRPr="007421C9">
        <w:rPr>
          <w:rFonts w:ascii="Century Gothic" w:hAnsi="Century Gothic"/>
          <w:b/>
        </w:rPr>
        <w:t>?</w:t>
      </w:r>
    </w:p>
    <w:p w:rsidR="0001767D" w:rsidRPr="007421C9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1767D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jc w:val="both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Hangi oyuncaklar kavga ve savaşı hatırlatıyormuş</w:t>
      </w:r>
      <w:r w:rsidRPr="007421C9">
        <w:rPr>
          <w:rFonts w:ascii="Century Gothic" w:hAnsi="Century Gothic"/>
          <w:b/>
        </w:rPr>
        <w:t>?</w:t>
      </w:r>
    </w:p>
    <w:p w:rsidR="0001767D" w:rsidRPr="007421C9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1767D" w:rsidRDefault="0001767D" w:rsidP="00D45DB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Oyuncakçı dedeye göre çocuklar neyi sevmeliymiş?</w:t>
      </w:r>
      <w:r w:rsidRPr="007421C9">
        <w:rPr>
          <w:rFonts w:ascii="Century Gothic" w:hAnsi="Century Gothic"/>
          <w:b/>
        </w:rPr>
        <w:t xml:space="preserve"> </w:t>
      </w:r>
    </w:p>
    <w:p w:rsidR="0001767D" w:rsidRPr="007421C9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1767D" w:rsidRDefault="0001767D" w:rsidP="00D45DB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“Oyuncak” kelimesini hecelerine ayırın.</w:t>
      </w:r>
    </w:p>
    <w:p w:rsidR="0001767D" w:rsidRDefault="0001767D" w:rsidP="00D45DBE">
      <w:pPr>
        <w:rPr>
          <w:rFonts w:ascii="Century Gothic" w:hAnsi="Century Gothic"/>
          <w:b/>
        </w:rPr>
      </w:pPr>
      <w:r>
        <w:rPr>
          <w:noProof/>
        </w:rPr>
        <w:pict>
          <v:rect id="_x0000_s1028" style="position:absolute;margin-left:17.8pt;margin-top:7.15pt;width:166.5pt;height:27pt;z-index:251653120"/>
        </w:pict>
      </w:r>
    </w:p>
    <w:p w:rsidR="0001767D" w:rsidRPr="007421C9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 w:cs="Arial"/>
          <w:b/>
        </w:rPr>
        <w:t>Aşağıdaki kelimelerin zıt anlamlısını karşısına yazın.</w:t>
      </w:r>
    </w:p>
    <w:p w:rsidR="0001767D" w:rsidRDefault="0001767D" w:rsidP="00D45DBE">
      <w:pPr>
        <w:rPr>
          <w:rFonts w:ascii="Century Gothic" w:hAnsi="Century Gothic"/>
        </w:rPr>
      </w:pP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29" type="#_x0000_t32" style="position:absolute;margin-left:17.8pt;margin-top:10.05pt;width:80.25pt;height:0;z-index:251654144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aç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0" type="#_x0000_t32" style="position:absolute;margin-left:26.05pt;margin-top:28.05pt;width:1in;height:0;z-index:25165619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26.05pt;margin-top:10.05pt;width:1in;height:0;z-index:251655168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zor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 w:rsidRPr="00CE1109">
        <w:rPr>
          <w:rFonts w:ascii="Comic Sans MS" w:hAnsi="Comic Sans MS"/>
          <w:sz w:val="28"/>
          <w:szCs w:val="28"/>
        </w:rPr>
        <w:t>yaz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2" type="#_x0000_t32" style="position:absolute;margin-left:59.05pt;margin-top:10.05pt;width:39pt;height:.05pt;z-index:251657216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üzülmek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3" type="#_x0000_t32" style="position:absolute;margin-left:45.55pt;margin-top:9.35pt;width:52.5pt;height:0;z-index:251658240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çirkin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4" type="#_x0000_t32" style="position:absolute;margin-left:35.05pt;margin-top:30.2pt;width:63pt;height:.05pt;z-index:251660288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5.05pt;margin-top:13pt;width:63pt;height:.05pt;z-index:251659264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genç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 w:rsidRPr="00CE1109">
        <w:rPr>
          <w:rFonts w:ascii="Comic Sans MS" w:hAnsi="Comic Sans MS"/>
          <w:sz w:val="28"/>
          <w:szCs w:val="28"/>
        </w:rPr>
        <w:t>sıcak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036" type="#_x0000_t32" style="position:absolute;margin-left:45.55pt;margin-top:28.75pt;width:52.5pt;height:.05pt;z-index:251662336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45.55pt;margin-top:10.35pt;width:52.5pt;height:.05pt;z-index:251661312" o:connectortype="straight">
            <v:stroke endarrow="block"/>
          </v:shape>
        </w:pict>
      </w:r>
      <w:r w:rsidRPr="00CE1109">
        <w:rPr>
          <w:rFonts w:ascii="Comic Sans MS" w:hAnsi="Comic Sans MS"/>
          <w:sz w:val="28"/>
          <w:szCs w:val="28"/>
        </w:rPr>
        <w:t>şişman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Pr="00CE1109" w:rsidRDefault="0001767D" w:rsidP="00D45DBE">
      <w:pPr>
        <w:rPr>
          <w:rFonts w:ascii="Comic Sans MS" w:hAnsi="Comic Sans MS"/>
          <w:sz w:val="28"/>
          <w:szCs w:val="28"/>
        </w:rPr>
      </w:pPr>
      <w:r w:rsidRPr="00CE1109">
        <w:rPr>
          <w:rFonts w:ascii="Comic Sans MS" w:hAnsi="Comic Sans MS"/>
          <w:sz w:val="28"/>
          <w:szCs w:val="28"/>
        </w:rPr>
        <w:t>küçük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…………………………….</w:t>
      </w:r>
    </w:p>
    <w:p w:rsidR="0001767D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Aşağıdaki resme göre soruları cevapla.</w:t>
      </w:r>
    </w:p>
    <w:p w:rsidR="0001767D" w:rsidRDefault="0001767D" w:rsidP="00D45DBE">
      <w:pPr>
        <w:rPr>
          <w:rFonts w:ascii="Century Gothic" w:hAnsi="Century Gothic" w:cs="Arial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9" o:spid="_x0000_s1038" type="#_x0000_t75" alt="BS00439_" style="position:absolute;margin-left:1.35pt;margin-top:12.75pt;width:93.75pt;height:87.5pt;z-index:-251653120;visibility:visible">
            <v:imagedata r:id="rId7" o:title=""/>
          </v:shape>
        </w:pict>
      </w:r>
    </w:p>
    <w:p w:rsidR="0001767D" w:rsidRDefault="0001767D" w:rsidP="00D45DBE">
      <w:pPr>
        <w:spacing w:line="360" w:lineRule="auto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                      </w:t>
      </w:r>
      <w:r>
        <w:rPr>
          <w:rFonts w:ascii="Century Gothic" w:hAnsi="Century Gothic" w:cs="Arial"/>
          <w:b/>
        </w:rPr>
        <w:tab/>
        <w:t xml:space="preserve">Bu nedir? …………………      </w:t>
      </w:r>
    </w:p>
    <w:p w:rsidR="0001767D" w:rsidRDefault="0001767D" w:rsidP="00D45DBE">
      <w:pPr>
        <w:spacing w:line="360" w:lineRule="auto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  <w:t>Kaç harf var? ……………</w:t>
      </w:r>
    </w:p>
    <w:p w:rsidR="0001767D" w:rsidRDefault="0001767D" w:rsidP="00D45DBE">
      <w:pPr>
        <w:spacing w:line="360" w:lineRule="auto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  <w:t>Kaç hece var? ………….</w:t>
      </w:r>
    </w:p>
    <w:p w:rsidR="0001767D" w:rsidRDefault="0001767D" w:rsidP="00D45DBE">
      <w:pPr>
        <w:spacing w:line="360" w:lineRule="auto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  <w:t>Ne yapılır?......................</w:t>
      </w:r>
    </w:p>
    <w:p w:rsidR="0001767D" w:rsidRDefault="0001767D" w:rsidP="00D45DBE">
      <w:pPr>
        <w:spacing w:line="360" w:lineRule="auto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………………………………………………….....</w:t>
      </w:r>
    </w:p>
    <w:p w:rsidR="0001767D" w:rsidRDefault="0001767D" w:rsidP="00D45DBE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 .……………………………………</w:t>
      </w:r>
    </w:p>
    <w:p w:rsidR="0001767D" w:rsidRDefault="0001767D" w:rsidP="00D45DBE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Cümle içinde kullanın:</w:t>
      </w:r>
    </w:p>
    <w:p w:rsidR="0001767D" w:rsidRPr="00383736" w:rsidRDefault="0001767D" w:rsidP="00D45DBE">
      <w:pPr>
        <w:spacing w:line="360" w:lineRule="auto"/>
        <w:rPr>
          <w:rFonts w:ascii="Hand writing Mutlu" w:hAnsi="Hand writing Mutlu"/>
          <w:b/>
        </w:rPr>
      </w:pPr>
      <w:r w:rsidRPr="00383736">
        <w:rPr>
          <w:rFonts w:ascii="Hand writing Mutlu" w:hAnsi="Hand writing Mutlu"/>
          <w:b/>
        </w:rPr>
        <w:t>1-</w:t>
      </w:r>
      <w:r w:rsidRPr="00383736">
        <w:rPr>
          <w:rFonts w:ascii="Century Gothic" w:hAnsi="Century Gothic"/>
          <w:b/>
        </w:rPr>
        <w:t>…………………………………………………</w:t>
      </w:r>
      <w:r w:rsidRPr="00383736">
        <w:rPr>
          <w:rFonts w:ascii="Hand writing Mutlu" w:hAnsi="Hand writing Mutlu"/>
          <w:b/>
        </w:rPr>
        <w:t>..</w:t>
      </w:r>
    </w:p>
    <w:p w:rsidR="0001767D" w:rsidRPr="00383736" w:rsidRDefault="0001767D" w:rsidP="00D45DBE">
      <w:pPr>
        <w:spacing w:line="360" w:lineRule="auto"/>
        <w:rPr>
          <w:rFonts w:ascii="Hand writing Mutlu" w:hAnsi="Hand writing Mutlu"/>
          <w:b/>
        </w:rPr>
      </w:pPr>
      <w:r w:rsidRPr="00383736">
        <w:rPr>
          <w:rFonts w:ascii="Hand writing Mutlu" w:hAnsi="Hand writing Mutlu"/>
          <w:b/>
        </w:rPr>
        <w:t>2-</w:t>
      </w:r>
      <w:r w:rsidRPr="00383736">
        <w:rPr>
          <w:rFonts w:ascii="Century Gothic" w:hAnsi="Century Gothic"/>
          <w:b/>
        </w:rPr>
        <w:t>………………………………………</w:t>
      </w:r>
      <w:r>
        <w:rPr>
          <w:rFonts w:ascii="Century Gothic" w:hAnsi="Century Gothic"/>
          <w:b/>
        </w:rPr>
        <w:t>..</w:t>
      </w:r>
      <w:r w:rsidRPr="00383736">
        <w:rPr>
          <w:rFonts w:ascii="Century Gothic" w:hAnsi="Century Gothic"/>
          <w:b/>
        </w:rPr>
        <w:t>………</w:t>
      </w:r>
      <w:r w:rsidRPr="00383736">
        <w:rPr>
          <w:rFonts w:ascii="Hand writing Mutlu" w:hAnsi="Hand writing Mutlu"/>
          <w:b/>
        </w:rPr>
        <w:t>..</w:t>
      </w:r>
    </w:p>
    <w:p w:rsidR="0001767D" w:rsidRDefault="0001767D" w:rsidP="00D45DBE">
      <w:pPr>
        <w:rPr>
          <w:rFonts w:ascii="Century Gothic" w:hAnsi="Century Gothic"/>
          <w:b/>
        </w:rPr>
      </w:pPr>
    </w:p>
    <w:p w:rsidR="0001767D" w:rsidRDefault="0001767D" w:rsidP="00D45DBE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8)Arkadaşını defterini karalarken gördün. Çok sinirlendin! Ona ne dersin?</w:t>
      </w:r>
    </w:p>
    <w:p w:rsidR="0001767D" w:rsidRDefault="0001767D" w:rsidP="00D45DBE">
      <w:p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___________________________________________________________________________________________________________________________                        </w:t>
      </w:r>
    </w:p>
    <w:p w:rsidR="0001767D" w:rsidRPr="00907654" w:rsidRDefault="0001767D" w:rsidP="00D45DBE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>Bir sayının yanına konan nokta ona sıra bildirir. Örneğe uygun tamamlayın.</w:t>
      </w:r>
    </w:p>
    <w:p w:rsidR="0001767D" w:rsidRDefault="0001767D" w:rsidP="00D45DBE">
      <w:pPr>
        <w:rPr>
          <w:rFonts w:ascii="Comic Sans MS" w:hAnsi="Comic Sans MS"/>
          <w:b/>
        </w:rPr>
      </w:pP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1. </w:t>
      </w:r>
      <w:r w:rsidRPr="00F33948">
        <w:rPr>
          <w:rFonts w:ascii="Hand writing Mutlu" w:hAnsi="Hand writing Mutlu"/>
          <w:b/>
          <w:sz w:val="28"/>
          <w:szCs w:val="28"/>
        </w:rPr>
        <w:t>birinci</w:t>
      </w:r>
      <w:r w:rsidRPr="00F33948">
        <w:rPr>
          <w:rFonts w:ascii="Hand writing Mutlu" w:hAnsi="Hand writing Mutlu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34. ________</w:t>
      </w: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5. </w:t>
      </w:r>
      <w:r w:rsidRPr="00F33948">
        <w:rPr>
          <w:rFonts w:ascii="Hand writing Mutlu" w:hAnsi="Hand writing Mutlu"/>
          <w:b/>
          <w:sz w:val="28"/>
          <w:szCs w:val="28"/>
        </w:rPr>
        <w:t>beşinci</w:t>
      </w:r>
      <w:r w:rsidRPr="00F33948">
        <w:rPr>
          <w:rFonts w:ascii="Hand writing Mutlu" w:hAnsi="Hand writing Mutlu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49. ________</w:t>
      </w: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9. </w:t>
      </w:r>
      <w:r w:rsidRPr="00F33948">
        <w:rPr>
          <w:rFonts w:ascii="Hand writing Mutlu" w:hAnsi="Hand writing Mutlu"/>
          <w:b/>
          <w:sz w:val="28"/>
          <w:szCs w:val="28"/>
        </w:rPr>
        <w:t>dokuzuncu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50. ________</w:t>
      </w: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11. _________ </w:t>
      </w:r>
      <w:r>
        <w:rPr>
          <w:rFonts w:ascii="Comic Sans MS" w:hAnsi="Comic Sans MS"/>
          <w:b/>
          <w:sz w:val="28"/>
          <w:szCs w:val="28"/>
        </w:rPr>
        <w:tab/>
        <w:t>87. ________</w:t>
      </w: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15. _________ </w:t>
      </w:r>
      <w:r>
        <w:rPr>
          <w:rFonts w:ascii="Comic Sans MS" w:hAnsi="Comic Sans MS"/>
          <w:b/>
          <w:sz w:val="28"/>
          <w:szCs w:val="28"/>
        </w:rPr>
        <w:tab/>
        <w:t>92. ________</w:t>
      </w:r>
    </w:p>
    <w:p w:rsidR="0001767D" w:rsidRDefault="0001767D" w:rsidP="00D45DB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20. _________ </w:t>
      </w:r>
      <w:r>
        <w:rPr>
          <w:rFonts w:ascii="Comic Sans MS" w:hAnsi="Comic Sans MS"/>
          <w:b/>
          <w:sz w:val="28"/>
          <w:szCs w:val="28"/>
        </w:rPr>
        <w:tab/>
        <w:t>77. ________</w:t>
      </w:r>
    </w:p>
    <w:p w:rsidR="0001767D" w:rsidRDefault="0001767D" w:rsidP="00D45DBE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</w:t>
      </w: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8926C5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</w:rPr>
        <w:t>Birler basamağında 5 olan sayıları yuvarlak içine alınız.</w:t>
      </w: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  <w:r>
        <w:rPr>
          <w:noProof/>
        </w:rPr>
        <w:pict>
          <v:oval id="_x0000_s1039" style="position:absolute;margin-left:-3.15pt;margin-top:12.8pt;width:22.5pt;height:23.25pt;z-index:-251652096"/>
        </w:pict>
      </w:r>
    </w:p>
    <w:p w:rsidR="0001767D" w:rsidRPr="00F33948" w:rsidRDefault="0001767D" w:rsidP="00D45DBE">
      <w:pPr>
        <w:tabs>
          <w:tab w:val="left" w:pos="399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15-64-70-55-75-19-85-90-44</w:t>
      </w: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</w:t>
      </w: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8926C5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</w:rPr>
        <w:t>Sınıf kitaplığımızda 98 hikaye kitabı vardı. 25 tanesini okudum. Okumadığım kaç kitap kaldı?</w:t>
      </w:r>
    </w:p>
    <w:p w:rsidR="0001767D" w:rsidRDefault="0001767D" w:rsidP="00D45DBE">
      <w:pPr>
        <w:tabs>
          <w:tab w:val="left" w:pos="3990"/>
        </w:tabs>
        <w:rPr>
          <w:rFonts w:ascii="Century Gothic" w:hAnsi="Century Gothic"/>
          <w:b/>
        </w:rPr>
      </w:pPr>
    </w:p>
    <w:p w:rsidR="0001767D" w:rsidRDefault="0001767D" w:rsidP="00657B5A">
      <w:pPr>
        <w:rPr>
          <w:rFonts w:ascii="Comic Sans MS" w:hAnsi="Comic Sans MS"/>
        </w:rPr>
      </w:pPr>
      <w:hyperlink r:id="rId8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1767D" w:rsidRDefault="0001767D" w:rsidP="00D45DBE">
      <w:pPr>
        <w:rPr>
          <w:rFonts w:ascii="Century Gothic" w:hAnsi="Century Gothic"/>
          <w:b/>
          <w:i/>
        </w:rPr>
      </w:pPr>
    </w:p>
    <w:p w:rsidR="0001767D" w:rsidRDefault="0001767D" w:rsidP="00D45DBE">
      <w:pPr>
        <w:rPr>
          <w:rFonts w:ascii="Century Gothic" w:hAnsi="Century Gothic"/>
          <w:b/>
          <w:i/>
        </w:rPr>
      </w:pPr>
    </w:p>
    <w:p w:rsidR="0001767D" w:rsidRPr="00A01653" w:rsidRDefault="0001767D" w:rsidP="00D45DBE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01767D" w:rsidRPr="008E498C" w:rsidRDefault="0001767D" w:rsidP="008E498C"/>
    <w:sectPr w:rsidR="0001767D" w:rsidRPr="008E498C" w:rsidSect="00BA6B00">
      <w:headerReference w:type="default" r:id="rId9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67D" w:rsidRDefault="0001767D" w:rsidP="00A83F42">
      <w:r>
        <w:separator/>
      </w:r>
    </w:p>
  </w:endnote>
  <w:endnote w:type="continuationSeparator" w:id="0">
    <w:p w:rsidR="0001767D" w:rsidRDefault="0001767D" w:rsidP="00A83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67D" w:rsidRDefault="0001767D" w:rsidP="00A83F42">
      <w:r>
        <w:separator/>
      </w:r>
    </w:p>
  </w:footnote>
  <w:footnote w:type="continuationSeparator" w:id="0">
    <w:p w:rsidR="0001767D" w:rsidRDefault="0001767D" w:rsidP="00A83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67D" w:rsidRPr="00EA2662" w:rsidRDefault="0001767D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1767D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736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10CD1"/>
    <w:rsid w:val="00422ECC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57B5A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1789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6C5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E498C"/>
    <w:rsid w:val="008F7B5A"/>
    <w:rsid w:val="00907654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16CB4"/>
    <w:rsid w:val="00A20986"/>
    <w:rsid w:val="00A21BF7"/>
    <w:rsid w:val="00A26E0E"/>
    <w:rsid w:val="00A27D3B"/>
    <w:rsid w:val="00A36164"/>
    <w:rsid w:val="00A43BC3"/>
    <w:rsid w:val="00A478DF"/>
    <w:rsid w:val="00A52E23"/>
    <w:rsid w:val="00A57051"/>
    <w:rsid w:val="00A653D6"/>
    <w:rsid w:val="00A724D2"/>
    <w:rsid w:val="00A82EC1"/>
    <w:rsid w:val="00A83F42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1392"/>
    <w:rsid w:val="00B72A60"/>
    <w:rsid w:val="00B759CB"/>
    <w:rsid w:val="00B95D46"/>
    <w:rsid w:val="00B96778"/>
    <w:rsid w:val="00BA5581"/>
    <w:rsid w:val="00BA6B00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1109"/>
    <w:rsid w:val="00CE3823"/>
    <w:rsid w:val="00CF4AC2"/>
    <w:rsid w:val="00CF4E8C"/>
    <w:rsid w:val="00D03D7E"/>
    <w:rsid w:val="00D16EE3"/>
    <w:rsid w:val="00D32364"/>
    <w:rsid w:val="00D445AE"/>
    <w:rsid w:val="00D45DB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6A8F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33948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B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D45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45DBE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57B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74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332</Words>
  <Characters>1899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edanur</cp:lastModifiedBy>
  <cp:revision>93</cp:revision>
  <dcterms:created xsi:type="dcterms:W3CDTF">2008-10-29T10:56:00Z</dcterms:created>
  <dcterms:modified xsi:type="dcterms:W3CDTF">2012-01-07T11:38:00Z</dcterms:modified>
  <cp:category>www.sorubak.com</cp:category>
  <cp:contentType>www.sorubak.com</cp:contentType>
</cp:coreProperties>
</file>