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FBE" w:rsidRPr="00BA6B00" w:rsidRDefault="00AC3FBE" w:rsidP="000E1E20">
      <w:pPr>
        <w:rPr>
          <w:rFonts w:ascii="Hand writing Mutlu" w:hAnsi="Hand writing Mutlu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2.3pt;margin-top:-2.2pt;width:0;height:786pt;z-index:251657216" o:connectortype="straight"/>
        </w:pict>
      </w:r>
      <w:r w:rsidRPr="00BA6B00">
        <w:rPr>
          <w:rFonts w:ascii="Hand writing Mutlu" w:hAnsi="Hand writing Mutlu"/>
        </w:rPr>
        <w:t>Adı Soyadı:</w:t>
      </w:r>
      <w:r>
        <w:t>……………………………………</w:t>
      </w:r>
    </w:p>
    <w:p w:rsidR="00AC3FBE" w:rsidRDefault="00AC3FBE" w:rsidP="000E1E20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ect id="_x0000_s1027" style="position:absolute;left:0;text-align:left;margin-left:-9.95pt;margin-top:3.6pt;width:260.25pt;height:179.55pt;z-index:-251660288"/>
        </w:pict>
      </w:r>
    </w:p>
    <w:p w:rsidR="00AC3FBE" w:rsidRPr="004C0902" w:rsidRDefault="00AC3FBE" w:rsidP="000E1E2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FAZLA YÜK</w:t>
      </w:r>
    </w:p>
    <w:p w:rsidR="00AC3FBE" w:rsidRDefault="00AC3FBE" w:rsidP="000E1E2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 xml:space="preserve">Hoca bir gün pazara gider. Aldığı sebzeleri çantasına doldurur. Çantayı da omzuna alarak eşeğine biner. </w:t>
      </w:r>
    </w:p>
    <w:p w:rsidR="00AC3FBE" w:rsidRDefault="00AC3FBE" w:rsidP="000E1E2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Yolda birisi Hoca’ya sorar:</w:t>
      </w:r>
    </w:p>
    <w:p w:rsidR="00AC3FBE" w:rsidRDefault="00AC3FBE" w:rsidP="000E1E2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-Yahu, çantanı eşeğin arkasına koyup da niye rahat rahat gitmiyorsun</w:t>
      </w:r>
      <w:r w:rsidRPr="004828A4">
        <w:rPr>
          <w:rFonts w:ascii="Century Gothic" w:hAnsi="Century Gothic"/>
          <w:b/>
        </w:rPr>
        <w:t>?</w:t>
      </w:r>
    </w:p>
    <w:p w:rsidR="00AC3FBE" w:rsidRDefault="00AC3FBE" w:rsidP="000E1E2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Hoca kızarak cevap verir:</w:t>
      </w:r>
    </w:p>
    <w:p w:rsidR="00AC3FBE" w:rsidRPr="00A16CB4" w:rsidRDefault="00AC3FBE" w:rsidP="000E1E20">
      <w:pPr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  <w:t>-İnsaf be adam! Zavallı hayvancağız bizim ayağımızı yerden kaldırır. Fazladan olarak bir de çantamızı mı yükleyelim</w:t>
      </w:r>
      <w:r w:rsidRPr="004828A4">
        <w:rPr>
          <w:rFonts w:ascii="Century Gothic" w:hAnsi="Century Gothic"/>
          <w:b/>
        </w:rPr>
        <w:t>?</w:t>
      </w:r>
    </w:p>
    <w:p w:rsidR="00AC3FBE" w:rsidRPr="004C0902" w:rsidRDefault="00AC3FBE" w:rsidP="000E1E20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AC3FBE" w:rsidRDefault="00AC3FBE" w:rsidP="000E1E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Hoca nereye gitmiş</w:t>
      </w:r>
      <w:r w:rsidRPr="007421C9">
        <w:rPr>
          <w:rFonts w:ascii="Century Gothic" w:hAnsi="Century Gothic"/>
          <w:b/>
        </w:rPr>
        <w:t>?</w:t>
      </w:r>
    </w:p>
    <w:p w:rsidR="00AC3FBE" w:rsidRPr="007421C9" w:rsidRDefault="00AC3FBE" w:rsidP="000E1E20">
      <w:pPr>
        <w:rPr>
          <w:rFonts w:ascii="Century Gothic" w:hAnsi="Century Gothic"/>
          <w:b/>
        </w:rPr>
      </w:pPr>
    </w:p>
    <w:p w:rsidR="00AC3FBE" w:rsidRDefault="00AC3FBE" w:rsidP="000E1E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C3FBE" w:rsidRDefault="00AC3FBE" w:rsidP="000E1E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Hoca sebzeleri nereye doldurmuş</w:t>
      </w:r>
      <w:r w:rsidRPr="007421C9">
        <w:rPr>
          <w:rFonts w:ascii="Century Gothic" w:hAnsi="Century Gothic"/>
          <w:b/>
        </w:rPr>
        <w:t>?</w:t>
      </w:r>
    </w:p>
    <w:p w:rsidR="00AC3FBE" w:rsidRPr="007421C9" w:rsidRDefault="00AC3FBE" w:rsidP="000E1E20">
      <w:pPr>
        <w:rPr>
          <w:rFonts w:ascii="Century Gothic" w:hAnsi="Century Gothic"/>
          <w:b/>
        </w:rPr>
      </w:pPr>
    </w:p>
    <w:p w:rsidR="00AC3FBE" w:rsidRDefault="00AC3FBE" w:rsidP="000E1E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C3FBE" w:rsidRDefault="00AC3FBE" w:rsidP="000E1E20">
      <w:pPr>
        <w:rPr>
          <w:rFonts w:ascii="Century Gothic" w:hAnsi="Century Gothic"/>
          <w:b/>
        </w:rPr>
      </w:pPr>
    </w:p>
    <w:p w:rsidR="00AC3FBE" w:rsidRDefault="00AC3FBE" w:rsidP="000E1E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 xml:space="preserve">Hoca eşeğe nasıl binmiş </w:t>
      </w:r>
      <w:r w:rsidRPr="007421C9">
        <w:rPr>
          <w:rFonts w:ascii="Century Gothic" w:hAnsi="Century Gothic"/>
          <w:b/>
        </w:rPr>
        <w:t>?</w:t>
      </w:r>
    </w:p>
    <w:p w:rsidR="00AC3FBE" w:rsidRPr="007421C9" w:rsidRDefault="00AC3FBE" w:rsidP="000E1E20">
      <w:pPr>
        <w:rPr>
          <w:rFonts w:ascii="Century Gothic" w:hAnsi="Century Gothic"/>
          <w:b/>
        </w:rPr>
      </w:pPr>
    </w:p>
    <w:p w:rsidR="00AC3FBE" w:rsidRDefault="00AC3FBE" w:rsidP="000E1E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C3FBE" w:rsidRDefault="00AC3FBE" w:rsidP="000E1E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Yoldaki adam Hoca’ya ne demiş?</w:t>
      </w:r>
      <w:r w:rsidRPr="007421C9">
        <w:rPr>
          <w:rFonts w:ascii="Century Gothic" w:hAnsi="Century Gothic"/>
          <w:b/>
        </w:rPr>
        <w:t xml:space="preserve"> </w:t>
      </w:r>
    </w:p>
    <w:p w:rsidR="00AC3FBE" w:rsidRPr="007421C9" w:rsidRDefault="00AC3FBE" w:rsidP="000E1E20">
      <w:pPr>
        <w:rPr>
          <w:rFonts w:ascii="Century Gothic" w:hAnsi="Century Gothic"/>
          <w:b/>
        </w:rPr>
      </w:pPr>
    </w:p>
    <w:p w:rsidR="00AC3FBE" w:rsidRDefault="00AC3FBE" w:rsidP="000E1E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C3FBE" w:rsidRDefault="00AC3FBE" w:rsidP="000E1E20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Hoca adama ne söylemiş</w:t>
      </w:r>
      <w:r w:rsidRPr="007421C9">
        <w:rPr>
          <w:rFonts w:ascii="Century Gothic" w:hAnsi="Century Gothic"/>
          <w:b/>
        </w:rPr>
        <w:t>?</w:t>
      </w:r>
    </w:p>
    <w:p w:rsidR="00AC3FBE" w:rsidRPr="007421C9" w:rsidRDefault="00AC3FBE" w:rsidP="000E1E20">
      <w:pPr>
        <w:rPr>
          <w:rFonts w:ascii="Century Gothic" w:hAnsi="Century Gothic"/>
          <w:b/>
        </w:rPr>
      </w:pPr>
    </w:p>
    <w:p w:rsidR="00AC3FBE" w:rsidRDefault="00AC3FBE" w:rsidP="000E1E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C3FBE" w:rsidRDefault="00AC3FBE" w:rsidP="000E1E20">
      <w:pPr>
        <w:rPr>
          <w:rFonts w:ascii="Century Gothic" w:hAnsi="Century Gothic"/>
          <w:b/>
        </w:rPr>
      </w:pPr>
    </w:p>
    <w:p w:rsidR="00AC3FBE" w:rsidRDefault="00AC3FBE" w:rsidP="000E1E20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  <w:noProof/>
        </w:rPr>
        <w:t>6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 w:cs="Arial"/>
          <w:b/>
        </w:rPr>
        <w:t>Siz pazara gidince aldıklarınızı nasıl taşıyorsunuz</w:t>
      </w:r>
      <w:r w:rsidRPr="00A57051">
        <w:rPr>
          <w:rFonts w:ascii="Century Gothic" w:hAnsi="Century Gothic" w:cs="Arial"/>
          <w:b/>
        </w:rPr>
        <w:t xml:space="preserve"> ?</w:t>
      </w:r>
    </w:p>
    <w:p w:rsidR="00AC3FBE" w:rsidRDefault="00AC3FBE" w:rsidP="000E1E20">
      <w:pPr>
        <w:rPr>
          <w:rFonts w:ascii="Century Gothic" w:hAnsi="Century Gothic"/>
        </w:rPr>
      </w:pPr>
    </w:p>
    <w:p w:rsidR="00AC3FBE" w:rsidRDefault="00AC3FBE" w:rsidP="000E1E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C3FBE" w:rsidRPr="00A57051" w:rsidRDefault="00AC3FBE" w:rsidP="000E1E20">
      <w:pPr>
        <w:rPr>
          <w:rFonts w:ascii="Century Gothic" w:hAnsi="Century Gothic" w:cs="Arial"/>
          <w:b/>
        </w:rPr>
      </w:pPr>
    </w:p>
    <w:p w:rsidR="00AC3FBE" w:rsidRDefault="00AC3FBE" w:rsidP="000E1E20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AC3FBE" w:rsidRDefault="00AC3FBE" w:rsidP="000E1E20">
      <w:pPr>
        <w:rPr>
          <w:rFonts w:ascii="Century Gothic" w:hAnsi="Century Gothic"/>
          <w:b/>
        </w:rPr>
      </w:pPr>
    </w:p>
    <w:p w:rsidR="00AC3FBE" w:rsidRDefault="00AC3FBE" w:rsidP="000E1E20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7</w:t>
      </w:r>
      <w:r w:rsidRPr="00A57051">
        <w:rPr>
          <w:rFonts w:ascii="Century Gothic" w:hAnsi="Century Gothic"/>
          <w:b/>
        </w:rPr>
        <w:t xml:space="preserve">) </w:t>
      </w:r>
      <w:r w:rsidRPr="00A57051">
        <w:rPr>
          <w:rFonts w:ascii="Century Gothic" w:hAnsi="Century Gothic" w:cs="Arial"/>
          <w:b/>
        </w:rPr>
        <w:t xml:space="preserve"> </w:t>
      </w:r>
      <w:r>
        <w:rPr>
          <w:rFonts w:ascii="Century Gothic" w:hAnsi="Century Gothic" w:cs="Arial"/>
          <w:b/>
        </w:rPr>
        <w:t>Aşağıdaki tabloya verilen harflerle başlayan kelimeler yazın.</w:t>
      </w:r>
    </w:p>
    <w:p w:rsidR="00AC3FBE" w:rsidRDefault="00AC3FBE" w:rsidP="000E1E20">
      <w:pPr>
        <w:rPr>
          <w:rFonts w:ascii="Century Gothic" w:hAnsi="Century Gothic" w:cs="Arial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0"/>
        <w:gridCol w:w="1020"/>
        <w:gridCol w:w="1020"/>
        <w:gridCol w:w="1020"/>
        <w:gridCol w:w="1021"/>
      </w:tblGrid>
      <w:tr w:rsidR="00AC3FBE" w:rsidRPr="00894FC2" w:rsidTr="00B37CAE"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Hand writing Mutlu" w:hAnsi="Hand writing Mutlu" w:cs="Arial"/>
                <w:b/>
                <w:sz w:val="32"/>
                <w:szCs w:val="32"/>
              </w:rPr>
            </w:pPr>
            <w:r w:rsidRPr="00894FC2">
              <w:rPr>
                <w:rFonts w:ascii="Hand writing Mutlu" w:hAnsi="Hand writing Mutlu" w:cs="Arial"/>
                <w:b/>
                <w:sz w:val="32"/>
                <w:szCs w:val="32"/>
              </w:rPr>
              <w:t>A</w:t>
            </w: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Hand writing Mutlu" w:hAnsi="Hand writing Mutlu" w:cs="Arial"/>
                <w:b/>
                <w:sz w:val="32"/>
                <w:szCs w:val="32"/>
              </w:rPr>
            </w:pPr>
            <w:r w:rsidRPr="00894FC2">
              <w:rPr>
                <w:rFonts w:ascii="Hand writing Mutlu" w:hAnsi="Hand writing Mutlu" w:cs="Arial"/>
                <w:b/>
                <w:sz w:val="32"/>
                <w:szCs w:val="32"/>
              </w:rPr>
              <w:t>k</w:t>
            </w: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Hand writing Mutlu" w:hAnsi="Hand writing Mutlu" w:cs="Arial"/>
                <w:b/>
                <w:sz w:val="32"/>
                <w:szCs w:val="32"/>
              </w:rPr>
            </w:pPr>
            <w:r w:rsidRPr="00894FC2">
              <w:rPr>
                <w:rFonts w:ascii="Hand writing Mutlu" w:hAnsi="Hand writing Mutlu" w:cs="Arial"/>
                <w:b/>
                <w:sz w:val="32"/>
                <w:szCs w:val="32"/>
              </w:rPr>
              <w:t>ş</w:t>
            </w: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Hand writing Mutlu" w:hAnsi="Hand writing Mutlu" w:cs="Arial"/>
                <w:b/>
                <w:sz w:val="32"/>
                <w:szCs w:val="32"/>
              </w:rPr>
            </w:pPr>
            <w:r w:rsidRPr="00894FC2">
              <w:rPr>
                <w:rFonts w:ascii="Hand writing Mutlu" w:hAnsi="Hand writing Mutlu" w:cs="Arial"/>
                <w:b/>
                <w:sz w:val="32"/>
                <w:szCs w:val="32"/>
              </w:rPr>
              <w:t>a</w:t>
            </w:r>
          </w:p>
        </w:tc>
        <w:tc>
          <w:tcPr>
            <w:tcW w:w="1021" w:type="dxa"/>
          </w:tcPr>
          <w:p w:rsidR="00AC3FBE" w:rsidRPr="00894FC2" w:rsidRDefault="00AC3FBE" w:rsidP="00B37CAE">
            <w:pPr>
              <w:jc w:val="center"/>
              <w:rPr>
                <w:rFonts w:ascii="Hand writing Mutlu" w:hAnsi="Hand writing Mutlu" w:cs="Arial"/>
                <w:b/>
                <w:sz w:val="32"/>
                <w:szCs w:val="32"/>
              </w:rPr>
            </w:pPr>
            <w:r w:rsidRPr="00894FC2">
              <w:rPr>
                <w:rFonts w:ascii="Hand writing Mutlu" w:hAnsi="Hand writing Mutlu" w:cs="Arial"/>
                <w:b/>
                <w:sz w:val="32"/>
                <w:szCs w:val="32"/>
              </w:rPr>
              <w:t>m</w:t>
            </w:r>
          </w:p>
        </w:tc>
      </w:tr>
      <w:tr w:rsidR="00AC3FBE" w:rsidRPr="00894FC2" w:rsidTr="00B37CAE"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Hand writing Mutlu" w:hAnsi="Hand writing Mutlu" w:cs="Arial"/>
                <w:b/>
                <w:sz w:val="32"/>
                <w:szCs w:val="32"/>
              </w:rPr>
            </w:pPr>
            <w:r w:rsidRPr="00894FC2">
              <w:rPr>
                <w:rFonts w:ascii="Hand writing Mutlu" w:hAnsi="Hand writing Mutlu" w:cs="Arial"/>
                <w:b/>
                <w:sz w:val="32"/>
                <w:szCs w:val="32"/>
              </w:rPr>
              <w:t>K</w:t>
            </w: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1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</w:tr>
      <w:tr w:rsidR="00AC3FBE" w:rsidRPr="00894FC2" w:rsidTr="00B37CAE"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Hand writing Mutlu" w:hAnsi="Hand writing Mutlu" w:cs="Arial"/>
                <w:b/>
                <w:sz w:val="32"/>
                <w:szCs w:val="32"/>
              </w:rPr>
            </w:pPr>
            <w:r w:rsidRPr="00894FC2">
              <w:rPr>
                <w:rFonts w:ascii="Hand writing Mutlu" w:hAnsi="Hand writing Mutlu" w:cs="Arial"/>
                <w:b/>
                <w:sz w:val="32"/>
                <w:szCs w:val="32"/>
              </w:rPr>
              <w:t>S</w:t>
            </w: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1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</w:tr>
      <w:tr w:rsidR="00AC3FBE" w:rsidRPr="00894FC2" w:rsidTr="00B37CAE"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Hand writing Mutlu" w:hAnsi="Hand writing Mutlu" w:cs="Arial"/>
                <w:b/>
                <w:sz w:val="32"/>
                <w:szCs w:val="32"/>
              </w:rPr>
            </w:pPr>
            <w:r w:rsidRPr="00894FC2">
              <w:rPr>
                <w:rFonts w:ascii="Hand writing Mutlu" w:hAnsi="Hand writing Mutlu" w:cs="Arial"/>
                <w:b/>
                <w:sz w:val="32"/>
                <w:szCs w:val="32"/>
              </w:rPr>
              <w:t>T</w:t>
            </w: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1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</w:tr>
      <w:tr w:rsidR="00AC3FBE" w:rsidRPr="00894FC2" w:rsidTr="00B37CAE"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Hand writing Mutlu" w:hAnsi="Hand writing Mutlu" w:cs="Arial"/>
                <w:b/>
                <w:sz w:val="32"/>
                <w:szCs w:val="32"/>
              </w:rPr>
            </w:pPr>
            <w:r w:rsidRPr="00894FC2">
              <w:rPr>
                <w:rFonts w:ascii="Hand writing Mutlu" w:hAnsi="Hand writing Mutlu" w:cs="Arial"/>
                <w:b/>
                <w:sz w:val="32"/>
                <w:szCs w:val="32"/>
              </w:rPr>
              <w:t>M</w:t>
            </w: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1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</w:tr>
      <w:tr w:rsidR="00AC3FBE" w:rsidRPr="00894FC2" w:rsidTr="00B37CAE"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Hand writing Mutlu" w:hAnsi="Hand writing Mutlu" w:cs="Arial"/>
                <w:b/>
                <w:sz w:val="32"/>
                <w:szCs w:val="32"/>
              </w:rPr>
            </w:pPr>
            <w:r w:rsidRPr="00894FC2">
              <w:rPr>
                <w:rFonts w:ascii="Hand writing Mutlu" w:hAnsi="Hand writing Mutlu" w:cs="Arial"/>
                <w:b/>
                <w:sz w:val="32"/>
                <w:szCs w:val="32"/>
              </w:rPr>
              <w:t>E</w:t>
            </w: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1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</w:tr>
      <w:tr w:rsidR="00AC3FBE" w:rsidRPr="00894FC2" w:rsidTr="00B37CAE"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Hand writing Mutlu" w:hAnsi="Hand writing Mutlu" w:cs="Arial"/>
                <w:b/>
                <w:sz w:val="32"/>
                <w:szCs w:val="32"/>
              </w:rPr>
            </w:pPr>
            <w:r w:rsidRPr="00894FC2">
              <w:rPr>
                <w:rFonts w:ascii="Hand writing Mutlu" w:hAnsi="Hand writing Mutlu" w:cs="Arial"/>
                <w:b/>
                <w:sz w:val="32"/>
                <w:szCs w:val="32"/>
              </w:rPr>
              <w:t>İ</w:t>
            </w: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0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  <w:tc>
          <w:tcPr>
            <w:tcW w:w="1021" w:type="dxa"/>
          </w:tcPr>
          <w:p w:rsidR="00AC3FBE" w:rsidRPr="00894FC2" w:rsidRDefault="00AC3FBE" w:rsidP="00B37CAE">
            <w:pPr>
              <w:jc w:val="center"/>
              <w:rPr>
                <w:rFonts w:ascii="Comic Sans MS" w:hAnsi="Comic Sans MS" w:cs="Arial"/>
                <w:b/>
                <w:sz w:val="32"/>
                <w:szCs w:val="32"/>
              </w:rPr>
            </w:pPr>
          </w:p>
        </w:tc>
      </w:tr>
    </w:tbl>
    <w:p w:rsidR="00AC3FBE" w:rsidRDefault="00AC3FBE" w:rsidP="000E1E20">
      <w:pPr>
        <w:rPr>
          <w:rFonts w:ascii="Century Gothic" w:hAnsi="Century Gothic" w:cs="Arial"/>
          <w:b/>
        </w:rPr>
      </w:pPr>
    </w:p>
    <w:p w:rsidR="00AC3FBE" w:rsidRDefault="00AC3FBE" w:rsidP="000E1E20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 xml:space="preserve">8) </w:t>
      </w:r>
      <w:r>
        <w:rPr>
          <w:rFonts w:ascii="Century Gothic" w:hAnsi="Century Gothic" w:cs="Arial"/>
          <w:b/>
        </w:rPr>
        <w:t>Aşağıdaki eksik cümleleri kendine göre tamamla.</w:t>
      </w:r>
    </w:p>
    <w:p w:rsidR="00AC3FBE" w:rsidRDefault="00AC3FBE" w:rsidP="000E1E20">
      <w:pPr>
        <w:rPr>
          <w:rFonts w:ascii="Hand writing Mutlu" w:hAnsi="Hand writing Mutlu" w:cs="Arial"/>
          <w:b/>
        </w:rPr>
      </w:pPr>
      <w:r>
        <w:rPr>
          <w:rFonts w:ascii="Wingdings 3" w:hAnsi="Wingdings 3" w:cs="Arial"/>
          <w:b/>
        </w:rPr>
        <w:t></w:t>
      </w:r>
      <w:r>
        <w:rPr>
          <w:rFonts w:ascii="Century Gothic" w:hAnsi="Century Gothic" w:cs="Arial"/>
          <w:b/>
        </w:rPr>
        <w:t xml:space="preserve"> </w:t>
      </w:r>
      <w:r w:rsidRPr="00C74B7D">
        <w:rPr>
          <w:rFonts w:ascii="Hand writing Mutlu" w:hAnsi="Hand writing Mutlu" w:cs="Arial"/>
          <w:b/>
        </w:rPr>
        <w:t>A</w:t>
      </w:r>
      <w:r>
        <w:rPr>
          <w:rFonts w:ascii="Hand writing Mutlu" w:hAnsi="Hand writing Mutlu" w:cs="Arial"/>
          <w:b/>
        </w:rPr>
        <w:t xml:space="preserve">kşam saat </w:t>
      </w:r>
      <w:r>
        <w:rPr>
          <w:b/>
        </w:rPr>
        <w:t>…………………</w:t>
      </w:r>
      <w:r>
        <w:rPr>
          <w:rFonts w:ascii="Hand writing Mutlu" w:hAnsi="Hand writing Mutlu" w:cs="Arial"/>
          <w:b/>
        </w:rPr>
        <w:t>..yatarım.</w:t>
      </w:r>
    </w:p>
    <w:p w:rsidR="00AC3FBE" w:rsidRDefault="00AC3FBE" w:rsidP="000E1E20">
      <w:pPr>
        <w:rPr>
          <w:rFonts w:ascii="Hand writing Mutlu" w:hAnsi="Hand writing Mutlu" w:cs="Arial"/>
          <w:b/>
        </w:rPr>
      </w:pPr>
      <w:r>
        <w:rPr>
          <w:rFonts w:ascii="Wingdings 3" w:hAnsi="Wingdings 3" w:cs="Arial"/>
          <w:b/>
        </w:rPr>
        <w:t></w:t>
      </w:r>
      <w:r>
        <w:rPr>
          <w:rFonts w:ascii="Hand writing Mutlu" w:hAnsi="Hand writing Mutlu" w:cs="Arial"/>
          <w:b/>
        </w:rPr>
        <w:t xml:space="preserve">Dişlerimi günde </w:t>
      </w:r>
      <w:r>
        <w:rPr>
          <w:b/>
        </w:rPr>
        <w:t>……</w:t>
      </w:r>
      <w:r>
        <w:rPr>
          <w:rFonts w:ascii="Hand writing Mutlu" w:hAnsi="Hand writing Mutlu" w:cs="Arial"/>
          <w:b/>
        </w:rPr>
        <w:t>.. defa fırçalarım.</w:t>
      </w:r>
    </w:p>
    <w:p w:rsidR="00AC3FBE" w:rsidRDefault="00AC3FBE" w:rsidP="000E1E20">
      <w:pPr>
        <w:rPr>
          <w:rFonts w:ascii="Hand writing Mutlu" w:hAnsi="Hand writing Mutlu" w:cs="Arial"/>
          <w:b/>
        </w:rPr>
      </w:pPr>
      <w:r>
        <w:rPr>
          <w:rFonts w:ascii="Wingdings 3" w:hAnsi="Wingdings 3" w:cs="Arial"/>
          <w:b/>
        </w:rPr>
        <w:t></w:t>
      </w:r>
      <w:r>
        <w:rPr>
          <w:rFonts w:ascii="Hand writing Mutlu" w:hAnsi="Hand writing Mutlu" w:cs="Arial"/>
          <w:b/>
        </w:rPr>
        <w:t xml:space="preserve">Banyo yaparken </w:t>
      </w:r>
      <w:r>
        <w:rPr>
          <w:b/>
        </w:rPr>
        <w:t>………</w:t>
      </w:r>
      <w:r>
        <w:rPr>
          <w:rFonts w:ascii="Hand writing Mutlu" w:hAnsi="Hand writing Mutlu" w:cs="Arial"/>
          <w:b/>
        </w:rPr>
        <w:t xml:space="preserve"> yardım eder.</w:t>
      </w:r>
    </w:p>
    <w:p w:rsidR="00AC3FBE" w:rsidRDefault="00AC3FBE" w:rsidP="000E1E20">
      <w:pPr>
        <w:rPr>
          <w:rFonts w:ascii="Hand writing Mutlu" w:hAnsi="Hand writing Mutlu" w:cs="Arial"/>
          <w:b/>
        </w:rPr>
      </w:pPr>
      <w:r>
        <w:rPr>
          <w:rFonts w:ascii="Wingdings 3" w:hAnsi="Wingdings 3" w:cs="Arial"/>
          <w:b/>
        </w:rPr>
        <w:t></w:t>
      </w:r>
      <w:r>
        <w:rPr>
          <w:rFonts w:ascii="Hand writing Mutlu" w:hAnsi="Hand writing Mutlu" w:cs="Arial"/>
          <w:b/>
        </w:rPr>
        <w:t xml:space="preserve">En çok </w:t>
      </w:r>
      <w:r>
        <w:rPr>
          <w:b/>
        </w:rPr>
        <w:t>……………</w:t>
      </w:r>
      <w:r>
        <w:rPr>
          <w:rFonts w:ascii="Hand writing Mutlu" w:hAnsi="Hand writing Mutlu" w:cs="Arial"/>
          <w:b/>
        </w:rPr>
        <w:t>.yemeğini seviyorum.</w:t>
      </w:r>
    </w:p>
    <w:p w:rsidR="00AC3FBE" w:rsidRDefault="00AC3FBE" w:rsidP="000E1E20">
      <w:pPr>
        <w:rPr>
          <w:rFonts w:ascii="Hand writing Mutlu" w:hAnsi="Hand writing Mutlu" w:cs="Arial"/>
          <w:b/>
        </w:rPr>
      </w:pPr>
      <w:r>
        <w:rPr>
          <w:rFonts w:ascii="Wingdings 3" w:hAnsi="Wingdings 3" w:cs="Arial"/>
          <w:b/>
        </w:rPr>
        <w:t></w:t>
      </w:r>
      <w:r>
        <w:rPr>
          <w:rFonts w:ascii="Hand writing Mutlu" w:hAnsi="Hand writing Mutlu" w:cs="Arial"/>
          <w:b/>
        </w:rPr>
        <w:t xml:space="preserve">En çok </w:t>
      </w:r>
      <w:r>
        <w:rPr>
          <w:b/>
        </w:rPr>
        <w:t>…………………</w:t>
      </w:r>
      <w:r>
        <w:rPr>
          <w:rFonts w:ascii="Hand writing Mutlu" w:hAnsi="Hand writing Mutlu" w:cs="Arial"/>
          <w:b/>
        </w:rPr>
        <w:t>. oynuyorum.</w:t>
      </w:r>
    </w:p>
    <w:p w:rsidR="00AC3FBE" w:rsidRDefault="00AC3FBE" w:rsidP="000E1E20">
      <w:pPr>
        <w:rPr>
          <w:rFonts w:ascii="Hand writing Mutlu" w:hAnsi="Hand writing Mutlu" w:cs="Arial"/>
          <w:b/>
        </w:rPr>
      </w:pPr>
      <w:r>
        <w:rPr>
          <w:rFonts w:ascii="Wingdings 3" w:hAnsi="Wingdings 3" w:cs="Arial"/>
          <w:b/>
        </w:rPr>
        <w:t></w:t>
      </w:r>
      <w:r>
        <w:rPr>
          <w:rFonts w:ascii="Hand writing Mutlu" w:hAnsi="Hand writing Mutlu" w:cs="Arial"/>
          <w:b/>
        </w:rPr>
        <w:t xml:space="preserve">Benim adım </w:t>
      </w:r>
      <w:r>
        <w:rPr>
          <w:b/>
        </w:rPr>
        <w:t>……………</w:t>
      </w:r>
      <w:r>
        <w:rPr>
          <w:rFonts w:ascii="Hand writing Mutlu" w:hAnsi="Hand writing Mutlu" w:cs="Arial"/>
          <w:b/>
        </w:rPr>
        <w:t>.</w:t>
      </w:r>
      <w:r>
        <w:rPr>
          <w:b/>
        </w:rPr>
        <w:t>’</w:t>
      </w:r>
      <w:r>
        <w:rPr>
          <w:rFonts w:ascii="Hand writing Mutlu" w:hAnsi="Hand writing Mutlu" w:cs="Arial"/>
          <w:b/>
        </w:rPr>
        <w:t>dır.</w:t>
      </w:r>
    </w:p>
    <w:p w:rsidR="00AC3FBE" w:rsidRDefault="00AC3FBE" w:rsidP="000E1E20">
      <w:pPr>
        <w:rPr>
          <w:rFonts w:ascii="Century Gothic" w:hAnsi="Century Gothic"/>
          <w:b/>
        </w:rPr>
      </w:pPr>
    </w:p>
    <w:p w:rsidR="00AC3FBE" w:rsidRPr="00907654" w:rsidRDefault="00AC3FBE" w:rsidP="000E1E20">
      <w:pPr>
        <w:rPr>
          <w:rFonts w:ascii="Century Gothic" w:hAnsi="Century Gothic" w:cs="Arial"/>
          <w:b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-5.4pt;margin-top:18.35pt;width:252pt;height:178.5pt;z-index:251658240"/>
        </w:pict>
      </w:r>
      <w:r>
        <w:rPr>
          <w:rFonts w:ascii="Century Gothic" w:hAnsi="Century Gothic"/>
          <w:b/>
        </w:rPr>
        <w:t>9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 w:cs="Arial"/>
          <w:b/>
        </w:rPr>
        <w:t>Çok sevdiğin bir arkadaşının doğum günü var. Ona kısa bir not yazın.</w:t>
      </w:r>
    </w:p>
    <w:p w:rsidR="00AC3FBE" w:rsidRDefault="00AC3FBE" w:rsidP="000E1E20">
      <w:pPr>
        <w:rPr>
          <w:rFonts w:ascii="Hand writing Mutlu" w:hAnsi="Hand writing Mutlu"/>
          <w:b/>
        </w:rPr>
      </w:pPr>
    </w:p>
    <w:p w:rsidR="00AC3FBE" w:rsidRDefault="00AC3FBE" w:rsidP="000E1E20">
      <w:pPr>
        <w:rPr>
          <w:rFonts w:ascii="Hand writing Mutlu" w:hAnsi="Hand writing Mutlu"/>
          <w:b/>
        </w:rPr>
      </w:pPr>
    </w:p>
    <w:p w:rsidR="00AC3FBE" w:rsidRDefault="00AC3FBE" w:rsidP="000E1E20">
      <w:pPr>
        <w:rPr>
          <w:rFonts w:ascii="Hand writing Mutlu" w:hAnsi="Hand writing Mutlu"/>
          <w:b/>
        </w:rPr>
      </w:pPr>
    </w:p>
    <w:p w:rsidR="00AC3FBE" w:rsidRDefault="00AC3FBE" w:rsidP="000E1E20">
      <w:pPr>
        <w:rPr>
          <w:rFonts w:ascii="Hand writing Mutlu" w:hAnsi="Hand writing Mutlu"/>
          <w:b/>
        </w:rPr>
      </w:pPr>
    </w:p>
    <w:p w:rsidR="00AC3FBE" w:rsidRDefault="00AC3FBE" w:rsidP="000E1E20">
      <w:pPr>
        <w:rPr>
          <w:rFonts w:ascii="Hand writing Mutlu" w:hAnsi="Hand writing Mutlu"/>
          <w:b/>
        </w:rPr>
      </w:pPr>
    </w:p>
    <w:p w:rsidR="00AC3FBE" w:rsidRDefault="00AC3FBE" w:rsidP="000E1E20">
      <w:pPr>
        <w:rPr>
          <w:rFonts w:ascii="Hand writing Mutlu" w:hAnsi="Hand writing Mutlu"/>
          <w:b/>
        </w:rPr>
      </w:pPr>
    </w:p>
    <w:p w:rsidR="00AC3FBE" w:rsidRDefault="00AC3FBE" w:rsidP="000E1E20">
      <w:pPr>
        <w:rPr>
          <w:rFonts w:ascii="Hand writing Mutlu" w:hAnsi="Hand writing Mutlu"/>
          <w:b/>
        </w:rPr>
      </w:pPr>
    </w:p>
    <w:p w:rsidR="00AC3FBE" w:rsidRDefault="00AC3FBE" w:rsidP="000E1E20">
      <w:pPr>
        <w:rPr>
          <w:rFonts w:ascii="Hand writing Mutlu" w:hAnsi="Hand writing Mutlu"/>
          <w:b/>
        </w:rPr>
      </w:pPr>
    </w:p>
    <w:p w:rsidR="00AC3FBE" w:rsidRDefault="00AC3FBE" w:rsidP="000E1E20">
      <w:pPr>
        <w:rPr>
          <w:rFonts w:ascii="Hand writing Mutlu" w:hAnsi="Hand writing Mutlu"/>
          <w:b/>
        </w:rPr>
      </w:pPr>
    </w:p>
    <w:p w:rsidR="00AC3FBE" w:rsidRDefault="00AC3FBE" w:rsidP="000E1E20">
      <w:pPr>
        <w:tabs>
          <w:tab w:val="left" w:pos="663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0</w:t>
      </w:r>
      <w:r w:rsidRPr="00907654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Sayılarla okunuşlarını eşleştirin</w:t>
      </w:r>
      <w:r>
        <w:rPr>
          <w:rFonts w:ascii="Century Gothic" w:hAnsi="Century Gothic" w:cs="Arial"/>
          <w:b/>
        </w:rPr>
        <w:t>.</w:t>
      </w:r>
    </w:p>
    <w:p w:rsidR="00AC3FBE" w:rsidRDefault="00AC3FBE" w:rsidP="000E1E20">
      <w:pPr>
        <w:tabs>
          <w:tab w:val="left" w:pos="6630"/>
        </w:tabs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Elli altı                       35</w:t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  <w:r>
        <w:rPr>
          <w:rFonts w:ascii="Comic Sans MS" w:hAnsi="Comic Sans MS" w:cs="Arial"/>
          <w:b/>
        </w:rPr>
        <w:tab/>
      </w:r>
    </w:p>
    <w:p w:rsidR="00AC3FBE" w:rsidRDefault="00AC3FBE" w:rsidP="000E1E20">
      <w:pPr>
        <w:tabs>
          <w:tab w:val="left" w:pos="6630"/>
        </w:tabs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On yedi                       23</w:t>
      </w:r>
      <w:r>
        <w:rPr>
          <w:rFonts w:ascii="Comic Sans MS" w:hAnsi="Comic Sans MS" w:cs="Arial"/>
          <w:b/>
        </w:rPr>
        <w:tab/>
        <w:t xml:space="preserve"> </w:t>
      </w:r>
    </w:p>
    <w:p w:rsidR="00AC3FBE" w:rsidRDefault="00AC3FBE" w:rsidP="000E1E20">
      <w:pPr>
        <w:tabs>
          <w:tab w:val="left" w:pos="6630"/>
        </w:tabs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Yirmi üç                      89</w:t>
      </w:r>
    </w:p>
    <w:p w:rsidR="00AC3FBE" w:rsidRDefault="00AC3FBE" w:rsidP="000E1E20">
      <w:pPr>
        <w:tabs>
          <w:tab w:val="left" w:pos="6630"/>
        </w:tabs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Kırk                           56</w:t>
      </w:r>
    </w:p>
    <w:p w:rsidR="00AC3FBE" w:rsidRDefault="00AC3FBE" w:rsidP="000E1E20">
      <w:pPr>
        <w:tabs>
          <w:tab w:val="left" w:pos="6630"/>
        </w:tabs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Seksen dokuz                94</w:t>
      </w:r>
    </w:p>
    <w:p w:rsidR="00AC3FBE" w:rsidRDefault="00AC3FBE" w:rsidP="000E1E20">
      <w:pPr>
        <w:tabs>
          <w:tab w:val="left" w:pos="6630"/>
        </w:tabs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Yetmiş yedi                  17</w:t>
      </w:r>
    </w:p>
    <w:p w:rsidR="00AC3FBE" w:rsidRDefault="00AC3FBE" w:rsidP="000E1E20">
      <w:pPr>
        <w:tabs>
          <w:tab w:val="left" w:pos="6630"/>
        </w:tabs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Otuz beş                     40</w:t>
      </w:r>
    </w:p>
    <w:p w:rsidR="00AC3FBE" w:rsidRPr="00B668C9" w:rsidRDefault="00AC3FBE" w:rsidP="000E1E20">
      <w:pPr>
        <w:tabs>
          <w:tab w:val="left" w:pos="6630"/>
        </w:tabs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 xml:space="preserve">   Doksan dört                  77</w:t>
      </w:r>
    </w:p>
    <w:p w:rsidR="00AC3FBE" w:rsidRDefault="00AC3FBE" w:rsidP="000E1E20">
      <w:pPr>
        <w:tabs>
          <w:tab w:val="left" w:pos="6630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AC3FBE" w:rsidRPr="008926C5" w:rsidRDefault="00AC3FBE" w:rsidP="000E1E20">
      <w:pPr>
        <w:tabs>
          <w:tab w:val="left" w:pos="3990"/>
        </w:tabs>
        <w:rPr>
          <w:rFonts w:ascii="Century Gothic" w:hAnsi="Century Gothic"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1</w:t>
      </w:r>
      <w:r w:rsidRPr="00907654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Verilen sayıdan başlayarak geriye doğru 2’şer 2’şer yazarak tabloyu doldur.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850"/>
        <w:gridCol w:w="850"/>
        <w:gridCol w:w="850"/>
        <w:gridCol w:w="850"/>
        <w:gridCol w:w="851"/>
      </w:tblGrid>
      <w:tr w:rsidR="00AC3FBE" w:rsidRPr="00894FC2" w:rsidTr="00B37CAE"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  <w:r w:rsidRPr="00894FC2">
              <w:rPr>
                <w:rFonts w:ascii="Comic Sans MS" w:hAnsi="Comic Sans MS"/>
                <w:sz w:val="32"/>
                <w:szCs w:val="32"/>
              </w:rPr>
              <w:t>69</w:t>
            </w: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  <w:r w:rsidRPr="00894FC2">
              <w:rPr>
                <w:rFonts w:ascii="Comic Sans MS" w:hAnsi="Comic Sans MS"/>
                <w:sz w:val="32"/>
                <w:szCs w:val="32"/>
              </w:rPr>
              <w:t>67</w:t>
            </w: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  <w:r w:rsidRPr="00894FC2">
              <w:rPr>
                <w:rFonts w:ascii="Comic Sans MS" w:hAnsi="Comic Sans MS"/>
                <w:sz w:val="32"/>
                <w:szCs w:val="32"/>
              </w:rPr>
              <w:t>65</w:t>
            </w: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1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AC3FBE" w:rsidRPr="00894FC2" w:rsidTr="00B37CAE"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  <w:r w:rsidRPr="00894FC2">
              <w:rPr>
                <w:rFonts w:ascii="Comic Sans MS" w:hAnsi="Comic Sans MS"/>
                <w:sz w:val="32"/>
                <w:szCs w:val="32"/>
              </w:rPr>
              <w:t>55</w:t>
            </w: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1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  <w:r w:rsidRPr="00894FC2">
              <w:rPr>
                <w:rFonts w:ascii="Comic Sans MS" w:hAnsi="Comic Sans MS"/>
                <w:sz w:val="32"/>
                <w:szCs w:val="32"/>
              </w:rPr>
              <w:t>47</w:t>
            </w:r>
          </w:p>
        </w:tc>
      </w:tr>
      <w:tr w:rsidR="00AC3FBE" w:rsidRPr="00894FC2" w:rsidTr="00B37CAE"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  <w:r w:rsidRPr="00894FC2">
              <w:rPr>
                <w:rFonts w:ascii="Comic Sans MS" w:hAnsi="Comic Sans MS"/>
                <w:sz w:val="32"/>
                <w:szCs w:val="32"/>
              </w:rPr>
              <w:t>41</w:t>
            </w: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1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AC3FBE" w:rsidRPr="00894FC2" w:rsidTr="00B37CAE"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  <w:r w:rsidRPr="00894FC2">
              <w:rPr>
                <w:rFonts w:ascii="Comic Sans MS" w:hAnsi="Comic Sans MS"/>
                <w:sz w:val="32"/>
                <w:szCs w:val="32"/>
              </w:rPr>
              <w:t>33</w:t>
            </w: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  <w:r w:rsidRPr="00894FC2">
              <w:rPr>
                <w:rFonts w:ascii="Comic Sans MS" w:hAnsi="Comic Sans MS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AC3FBE" w:rsidRPr="00894FC2" w:rsidTr="00B37CAE"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  <w:r w:rsidRPr="00894FC2">
              <w:rPr>
                <w:rFonts w:ascii="Comic Sans MS" w:hAnsi="Comic Sans MS"/>
                <w:sz w:val="32"/>
                <w:szCs w:val="32"/>
              </w:rPr>
              <w:t>19</w:t>
            </w: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0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851" w:type="dxa"/>
          </w:tcPr>
          <w:p w:rsidR="00AC3FBE" w:rsidRPr="00894FC2" w:rsidRDefault="00AC3FBE" w:rsidP="00B37CAE">
            <w:pPr>
              <w:tabs>
                <w:tab w:val="left" w:pos="3990"/>
              </w:tabs>
              <w:rPr>
                <w:rFonts w:ascii="Comic Sans MS" w:hAnsi="Comic Sans MS"/>
                <w:sz w:val="32"/>
                <w:szCs w:val="32"/>
              </w:rPr>
            </w:pPr>
            <w:r w:rsidRPr="00894FC2">
              <w:rPr>
                <w:rFonts w:ascii="Comic Sans MS" w:hAnsi="Comic Sans MS"/>
                <w:sz w:val="32"/>
                <w:szCs w:val="32"/>
              </w:rPr>
              <w:t>11</w:t>
            </w:r>
          </w:p>
        </w:tc>
      </w:tr>
    </w:tbl>
    <w:p w:rsidR="00AC3FBE" w:rsidRPr="008926C5" w:rsidRDefault="00AC3FBE" w:rsidP="000E1E20">
      <w:pPr>
        <w:tabs>
          <w:tab w:val="left" w:pos="3990"/>
        </w:tabs>
        <w:rPr>
          <w:rFonts w:ascii="Century Gothic" w:hAnsi="Century Gothic" w:cs="Arial"/>
        </w:rPr>
      </w:pPr>
      <w:r w:rsidRPr="00907654">
        <w:rPr>
          <w:rFonts w:ascii="Century Gothic" w:hAnsi="Century Gothic"/>
          <w:b/>
        </w:rPr>
        <w:t>12</w:t>
      </w:r>
      <w:r w:rsidRPr="008926C5">
        <w:rPr>
          <w:rFonts w:ascii="Century Gothic" w:hAnsi="Century Gothic"/>
        </w:rPr>
        <w:t xml:space="preserve">) </w:t>
      </w:r>
      <w:r w:rsidRPr="009F3603">
        <w:rPr>
          <w:rFonts w:ascii="Century Gothic" w:hAnsi="Century Gothic" w:cs="Arial"/>
          <w:b/>
        </w:rPr>
        <w:t>10 tane rakam olduğunu öğrenmiştik. Bu rakamları bulutlara yazın bakalım.</w:t>
      </w:r>
    </w:p>
    <w:p w:rsidR="00AC3FBE" w:rsidRPr="008926C5" w:rsidRDefault="00AC3FBE" w:rsidP="000E1E20">
      <w:pPr>
        <w:tabs>
          <w:tab w:val="left" w:pos="3990"/>
        </w:tabs>
        <w:rPr>
          <w:rFonts w:ascii="Century Gothic" w:hAnsi="Century Gothic" w:cs="Arial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margin-left:-5.4pt;margin-top:-.15pt;width:252pt;height:66.7pt;z-index:251659264" adj="3763,15285">
            <v:textbox>
              <w:txbxContent>
                <w:p w:rsidR="00AC3FBE" w:rsidRDefault="00AC3FBE" w:rsidP="002274FE">
                  <w:pPr>
                    <w:rPr>
                      <w:rFonts w:ascii="Comic Sans MS" w:hAnsi="Comic Sans MS"/>
                    </w:rPr>
                  </w:pPr>
                  <w:hyperlink r:id="rId7" w:history="1">
                    <w:r>
                      <w:rPr>
                        <w:rStyle w:val="Hyperlink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AC3FBE" w:rsidRDefault="00AC3FBE" w:rsidP="000E1E20"/>
              </w:txbxContent>
            </v:textbox>
          </v:shape>
        </w:pict>
      </w:r>
    </w:p>
    <w:p w:rsidR="00AC3FBE" w:rsidRPr="00907654" w:rsidRDefault="00AC3FBE" w:rsidP="000E1E20">
      <w:pPr>
        <w:rPr>
          <w:rFonts w:ascii="Century Gothic" w:hAnsi="Century Gothic"/>
        </w:rPr>
      </w:pPr>
    </w:p>
    <w:p w:rsidR="00AC3FBE" w:rsidRDefault="00AC3FBE" w:rsidP="000E1E20">
      <w:pPr>
        <w:rPr>
          <w:rFonts w:ascii="Century Gothic" w:hAnsi="Century Gothic"/>
        </w:rPr>
      </w:pPr>
    </w:p>
    <w:p w:rsidR="00AC3FBE" w:rsidRDefault="00AC3FBE" w:rsidP="000E1E20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</w:t>
      </w:r>
    </w:p>
    <w:p w:rsidR="00AC3FBE" w:rsidRDefault="00AC3FBE" w:rsidP="000E1E20">
      <w:pPr>
        <w:rPr>
          <w:rFonts w:ascii="Century Gothic" w:hAnsi="Century Gothic"/>
          <w:b/>
          <w:i/>
        </w:rPr>
      </w:pPr>
    </w:p>
    <w:p w:rsidR="00AC3FBE" w:rsidRPr="00A01653" w:rsidRDefault="00AC3FBE" w:rsidP="000E1E20">
      <w:pPr>
        <w:rPr>
          <w:rFonts w:ascii="Century Gothic" w:hAnsi="Century Gothic"/>
          <w:b/>
          <w:i/>
        </w:rPr>
      </w:pPr>
      <w:r w:rsidRPr="00A01653">
        <w:rPr>
          <w:rFonts w:ascii="Century Gothic" w:hAnsi="Century Gothic"/>
          <w:b/>
          <w:i/>
        </w:rPr>
        <w:t>Velinin İmzası:</w:t>
      </w:r>
    </w:p>
    <w:p w:rsidR="00AC3FBE" w:rsidRPr="00355DFB" w:rsidRDefault="00AC3FBE" w:rsidP="00355DFB"/>
    <w:sectPr w:rsidR="00AC3FBE" w:rsidRPr="00355DFB" w:rsidSect="00BA6B00">
      <w:headerReference w:type="default" r:id="rId8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FBE" w:rsidRDefault="00AC3FBE" w:rsidP="00B34B71">
      <w:r>
        <w:separator/>
      </w:r>
    </w:p>
  </w:endnote>
  <w:endnote w:type="continuationSeparator" w:id="0">
    <w:p w:rsidR="00AC3FBE" w:rsidRDefault="00AC3FBE" w:rsidP="00B34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FBE" w:rsidRDefault="00AC3FBE" w:rsidP="00B34B71">
      <w:r>
        <w:separator/>
      </w:r>
    </w:p>
  </w:footnote>
  <w:footnote w:type="continuationSeparator" w:id="0">
    <w:p w:rsidR="00AC3FBE" w:rsidRDefault="00AC3FBE" w:rsidP="00B34B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FBE" w:rsidRPr="00EA2662" w:rsidRDefault="00AC3FBE" w:rsidP="008D50AF">
    <w:pPr>
      <w:pStyle w:val="Header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0E1E20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96FC1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4FE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55DFB"/>
    <w:rsid w:val="0036224A"/>
    <w:rsid w:val="00374B68"/>
    <w:rsid w:val="0038097F"/>
    <w:rsid w:val="003816D9"/>
    <w:rsid w:val="00381772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28A4"/>
    <w:rsid w:val="004870D3"/>
    <w:rsid w:val="004C0902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21C9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6C5"/>
    <w:rsid w:val="00892CD6"/>
    <w:rsid w:val="00894FC2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D50AF"/>
    <w:rsid w:val="008F7B5A"/>
    <w:rsid w:val="00907654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3603"/>
    <w:rsid w:val="009F5369"/>
    <w:rsid w:val="00A01653"/>
    <w:rsid w:val="00A02DFD"/>
    <w:rsid w:val="00A040D0"/>
    <w:rsid w:val="00A04C56"/>
    <w:rsid w:val="00A16CB4"/>
    <w:rsid w:val="00A20986"/>
    <w:rsid w:val="00A21BF7"/>
    <w:rsid w:val="00A26E0E"/>
    <w:rsid w:val="00A27D3B"/>
    <w:rsid w:val="00A36164"/>
    <w:rsid w:val="00A43BC3"/>
    <w:rsid w:val="00A478DF"/>
    <w:rsid w:val="00A50C36"/>
    <w:rsid w:val="00A52E23"/>
    <w:rsid w:val="00A57051"/>
    <w:rsid w:val="00A653D6"/>
    <w:rsid w:val="00A724D2"/>
    <w:rsid w:val="00A82EC1"/>
    <w:rsid w:val="00A938C8"/>
    <w:rsid w:val="00AB33D9"/>
    <w:rsid w:val="00AB78D4"/>
    <w:rsid w:val="00AC3FBE"/>
    <w:rsid w:val="00AD07C1"/>
    <w:rsid w:val="00AD3AC1"/>
    <w:rsid w:val="00B10167"/>
    <w:rsid w:val="00B14CDD"/>
    <w:rsid w:val="00B15380"/>
    <w:rsid w:val="00B15823"/>
    <w:rsid w:val="00B202BB"/>
    <w:rsid w:val="00B34B71"/>
    <w:rsid w:val="00B37CAE"/>
    <w:rsid w:val="00B432ED"/>
    <w:rsid w:val="00B5256E"/>
    <w:rsid w:val="00B557C2"/>
    <w:rsid w:val="00B668C9"/>
    <w:rsid w:val="00B71392"/>
    <w:rsid w:val="00B72A60"/>
    <w:rsid w:val="00B759CB"/>
    <w:rsid w:val="00B95D46"/>
    <w:rsid w:val="00B96778"/>
    <w:rsid w:val="00BA5581"/>
    <w:rsid w:val="00BA6B00"/>
    <w:rsid w:val="00BE2C98"/>
    <w:rsid w:val="00C235D8"/>
    <w:rsid w:val="00C66ED1"/>
    <w:rsid w:val="00C719B0"/>
    <w:rsid w:val="00C74B7D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63ED4"/>
    <w:rsid w:val="00E75153"/>
    <w:rsid w:val="00E8034D"/>
    <w:rsid w:val="00E942D8"/>
    <w:rsid w:val="00E97D66"/>
    <w:rsid w:val="00EA2205"/>
    <w:rsid w:val="00EA2662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E2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0E1E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E1E20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2274F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66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614</TotalTime>
  <Pages>1</Pages>
  <Words>292</Words>
  <Characters>1666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cafer nevruz</dc:creator>
  <cp:keywords>www.sorubak.com</cp:keywords>
  <dc:description>www.sorubak.com</dc:description>
  <cp:lastModifiedBy>edanur</cp:lastModifiedBy>
  <cp:revision>93</cp:revision>
  <dcterms:created xsi:type="dcterms:W3CDTF">2008-10-29T10:56:00Z</dcterms:created>
  <dcterms:modified xsi:type="dcterms:W3CDTF">2012-01-07T11:37:00Z</dcterms:modified>
  <cp:category>www.sorubak.com</cp:category>
  <cp:contentType>www.sorubak.com</cp:contentType>
</cp:coreProperties>
</file>