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475BD" w:rsidRPr="00BA6B00" w:rsidRDefault="008475BD" w:rsidP="003B6112">
      <w:pPr>
        <w:rPr>
          <w:rFonts w:ascii="Hand writing Mutlu" w:hAnsi="Hand writing Mutlu"/>
        </w:rPr>
      </w:pPr>
      <w:r>
        <w:rPr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6" type="#_x0000_t32" style="position:absolute;margin-left:262.3pt;margin-top:-2.2pt;width:0;height:786pt;z-index:251635200" o:connectortype="straight"/>
        </w:pict>
      </w:r>
      <w:r w:rsidRPr="00BA6B00">
        <w:rPr>
          <w:rFonts w:ascii="Hand writing Mutlu" w:hAnsi="Hand writing Mutlu"/>
        </w:rPr>
        <w:t>Adı Soyadı:</w:t>
      </w:r>
      <w:r>
        <w:t>……………………………………</w:t>
      </w:r>
    </w:p>
    <w:p w:rsidR="008475BD" w:rsidRDefault="008475BD" w:rsidP="003B6112">
      <w:pPr>
        <w:jc w:val="center"/>
        <w:rPr>
          <w:rFonts w:ascii="Century Gothic" w:hAnsi="Century Gothic"/>
          <w:b/>
        </w:rPr>
      </w:pPr>
      <w:r>
        <w:rPr>
          <w:noProof/>
        </w:rPr>
        <w:pict>
          <v:rect id="_x0000_s1027" style="position:absolute;left:0;text-align:left;margin-left:-9.95pt;margin-top:3.6pt;width:260.25pt;height:172.8pt;z-index:-251682304"/>
        </w:pict>
      </w:r>
    </w:p>
    <w:p w:rsidR="008475BD" w:rsidRPr="004C0902" w:rsidRDefault="008475BD" w:rsidP="003B6112">
      <w:pPr>
        <w:jc w:val="center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EYLÜL VE DİŞ DOSTLARI</w:t>
      </w:r>
    </w:p>
    <w:p w:rsidR="008475BD" w:rsidRDefault="008475BD" w:rsidP="003B6112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   </w:t>
      </w:r>
      <w:r>
        <w:rPr>
          <w:rFonts w:ascii="Century Gothic" w:hAnsi="Century Gothic"/>
        </w:rPr>
        <w:tab/>
        <w:t>Eylül, cumartesi günü annesi ile alışveriş merkezine gitti. Çok heyecanlıydı. Kullanacağı diş fırçasını ve macununu kendisi seçmişti. Onun için elinden hiç bırakmadı.</w:t>
      </w:r>
    </w:p>
    <w:p w:rsidR="008475BD" w:rsidRDefault="008475BD" w:rsidP="003B6112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ab/>
        <w:t xml:space="preserve">Eve geldiler. Eylül koşarak banyoya gitti. Fırçasını ve macununu özenle yerleştirdi. “Evinize hoş geldiniz” diyerek banyodan ayrıldı. </w:t>
      </w:r>
    </w:p>
    <w:p w:rsidR="008475BD" w:rsidRDefault="008475BD" w:rsidP="003B6112">
      <w:pPr>
        <w:jc w:val="both"/>
        <w:rPr>
          <w:rFonts w:ascii="Century Gothic" w:hAnsi="Century Gothic"/>
        </w:rPr>
      </w:pPr>
      <w:r>
        <w:rPr>
          <w:rFonts w:ascii="Century Gothic" w:hAnsi="Century Gothic"/>
        </w:rPr>
        <w:t xml:space="preserve"> </w:t>
      </w:r>
    </w:p>
    <w:p w:rsidR="008475BD" w:rsidRPr="00A16CB4" w:rsidRDefault="008475BD" w:rsidP="003B6112">
      <w:pPr>
        <w:jc w:val="both"/>
        <w:rPr>
          <w:rFonts w:ascii="Century Gothic" w:hAnsi="Century Gothic"/>
          <w:b/>
          <w:i/>
          <w:sz w:val="20"/>
          <w:szCs w:val="20"/>
        </w:rPr>
      </w:pPr>
      <w:r>
        <w:rPr>
          <w:rFonts w:ascii="Century Gothic" w:hAnsi="Century Gothic"/>
        </w:rPr>
        <w:tab/>
      </w:r>
    </w:p>
    <w:p w:rsidR="008475BD" w:rsidRDefault="008475BD" w:rsidP="003B6112">
      <w:pPr>
        <w:jc w:val="both"/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1) </w:t>
      </w:r>
      <w:r>
        <w:rPr>
          <w:rFonts w:ascii="Century Gothic" w:hAnsi="Century Gothic"/>
          <w:b/>
        </w:rPr>
        <w:t>Eylül annesi ile nereye gitti</w:t>
      </w:r>
      <w:r w:rsidRPr="007421C9">
        <w:rPr>
          <w:rFonts w:ascii="Century Gothic" w:hAnsi="Century Gothic"/>
          <w:b/>
        </w:rPr>
        <w:t>?</w:t>
      </w:r>
    </w:p>
    <w:p w:rsidR="008475BD" w:rsidRPr="007421C9" w:rsidRDefault="008475BD" w:rsidP="003B6112">
      <w:pPr>
        <w:rPr>
          <w:rFonts w:ascii="Century Gothic" w:hAnsi="Century Gothic"/>
          <w:b/>
        </w:rPr>
      </w:pPr>
    </w:p>
    <w:p w:rsidR="008475BD" w:rsidRDefault="008475BD" w:rsidP="003B6112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475BD" w:rsidRDefault="008475BD" w:rsidP="003B6112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2) </w:t>
      </w:r>
      <w:r>
        <w:rPr>
          <w:rFonts w:ascii="Century Gothic" w:hAnsi="Century Gothic"/>
          <w:b/>
        </w:rPr>
        <w:t>Alışveriş merkezine ne zaman gittiler</w:t>
      </w:r>
      <w:r w:rsidRPr="007421C9">
        <w:rPr>
          <w:rFonts w:ascii="Century Gothic" w:hAnsi="Century Gothic"/>
          <w:b/>
        </w:rPr>
        <w:t>?</w:t>
      </w:r>
    </w:p>
    <w:p w:rsidR="008475BD" w:rsidRPr="007421C9" w:rsidRDefault="008475BD" w:rsidP="003B6112">
      <w:pPr>
        <w:rPr>
          <w:rFonts w:ascii="Century Gothic" w:hAnsi="Century Gothic"/>
          <w:b/>
        </w:rPr>
      </w:pPr>
    </w:p>
    <w:p w:rsidR="008475BD" w:rsidRDefault="008475BD" w:rsidP="003B6112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475BD" w:rsidRDefault="008475BD" w:rsidP="003B6112">
      <w:pPr>
        <w:rPr>
          <w:rFonts w:ascii="Century Gothic" w:hAnsi="Century Gothic"/>
          <w:b/>
        </w:rPr>
      </w:pPr>
    </w:p>
    <w:p w:rsidR="008475BD" w:rsidRDefault="008475BD" w:rsidP="003B6112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3) </w:t>
      </w:r>
      <w:r>
        <w:rPr>
          <w:rFonts w:ascii="Century Gothic" w:hAnsi="Century Gothic"/>
          <w:b/>
        </w:rPr>
        <w:t>Eylül neden çok heyecanlıydı</w:t>
      </w:r>
      <w:r w:rsidRPr="007421C9">
        <w:rPr>
          <w:rFonts w:ascii="Century Gothic" w:hAnsi="Century Gothic"/>
          <w:b/>
        </w:rPr>
        <w:t>?</w:t>
      </w:r>
    </w:p>
    <w:p w:rsidR="008475BD" w:rsidRPr="007421C9" w:rsidRDefault="008475BD" w:rsidP="003B6112">
      <w:pPr>
        <w:rPr>
          <w:rFonts w:ascii="Century Gothic" w:hAnsi="Century Gothic"/>
          <w:b/>
        </w:rPr>
      </w:pPr>
    </w:p>
    <w:p w:rsidR="008475BD" w:rsidRDefault="008475BD" w:rsidP="003B6112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475BD" w:rsidRDefault="008475BD" w:rsidP="003B6112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4) </w:t>
      </w:r>
      <w:r>
        <w:rPr>
          <w:rFonts w:ascii="Century Gothic" w:hAnsi="Century Gothic"/>
          <w:b/>
        </w:rPr>
        <w:t>Eylül banyoya neden gitti?</w:t>
      </w:r>
      <w:r w:rsidRPr="007421C9">
        <w:rPr>
          <w:rFonts w:ascii="Century Gothic" w:hAnsi="Century Gothic"/>
          <w:b/>
        </w:rPr>
        <w:t xml:space="preserve"> </w:t>
      </w:r>
    </w:p>
    <w:p w:rsidR="008475BD" w:rsidRPr="007421C9" w:rsidRDefault="008475BD" w:rsidP="003B6112">
      <w:pPr>
        <w:rPr>
          <w:rFonts w:ascii="Century Gothic" w:hAnsi="Century Gothic"/>
          <w:b/>
        </w:rPr>
      </w:pPr>
    </w:p>
    <w:p w:rsidR="008475BD" w:rsidRDefault="008475BD" w:rsidP="003B6112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475BD" w:rsidRDefault="008475BD" w:rsidP="003B6112">
      <w:pPr>
        <w:rPr>
          <w:rFonts w:ascii="Century Gothic" w:hAnsi="Century Gothic"/>
          <w:b/>
        </w:rPr>
      </w:pPr>
      <w:r w:rsidRPr="007421C9">
        <w:rPr>
          <w:rFonts w:ascii="Century Gothic" w:hAnsi="Century Gothic"/>
          <w:b/>
        </w:rPr>
        <w:t xml:space="preserve">5) </w:t>
      </w:r>
      <w:r>
        <w:rPr>
          <w:rFonts w:ascii="Century Gothic" w:hAnsi="Century Gothic"/>
          <w:b/>
        </w:rPr>
        <w:t>Eylül banyodan ayrılırken ne dedi</w:t>
      </w:r>
      <w:r w:rsidRPr="007421C9">
        <w:rPr>
          <w:rFonts w:ascii="Century Gothic" w:hAnsi="Century Gothic"/>
          <w:b/>
        </w:rPr>
        <w:t>?</w:t>
      </w:r>
    </w:p>
    <w:p w:rsidR="008475BD" w:rsidRPr="007421C9" w:rsidRDefault="008475BD" w:rsidP="003B6112">
      <w:pPr>
        <w:rPr>
          <w:rFonts w:ascii="Century Gothic" w:hAnsi="Century Gothic"/>
          <w:b/>
        </w:rPr>
      </w:pPr>
    </w:p>
    <w:p w:rsidR="008475BD" w:rsidRDefault="008475BD" w:rsidP="003B6112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475BD" w:rsidRDefault="008475BD" w:rsidP="003B6112">
      <w:pPr>
        <w:rPr>
          <w:rFonts w:ascii="Century Gothic" w:hAnsi="Century Gothic"/>
          <w:b/>
        </w:rPr>
      </w:pPr>
    </w:p>
    <w:p w:rsidR="008475BD" w:rsidRDefault="008475BD" w:rsidP="003B6112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  <w:noProof/>
        </w:rPr>
        <w:t>6</w:t>
      </w:r>
      <w:r w:rsidRPr="007421C9">
        <w:rPr>
          <w:rFonts w:ascii="Century Gothic" w:hAnsi="Century Gothic"/>
          <w:b/>
          <w:noProof/>
        </w:rPr>
        <w:t xml:space="preserve">) </w:t>
      </w:r>
      <w:r>
        <w:rPr>
          <w:rFonts w:ascii="Century Gothic" w:hAnsi="Century Gothic" w:cs="Arial"/>
          <w:b/>
        </w:rPr>
        <w:t>Eylül’ün diş dostları kimdir</w:t>
      </w:r>
      <w:r w:rsidRPr="00A57051">
        <w:rPr>
          <w:rFonts w:ascii="Century Gothic" w:hAnsi="Century Gothic" w:cs="Arial"/>
          <w:b/>
        </w:rPr>
        <w:t>?</w:t>
      </w:r>
    </w:p>
    <w:p w:rsidR="008475BD" w:rsidRDefault="008475BD" w:rsidP="003B6112">
      <w:pPr>
        <w:rPr>
          <w:rFonts w:ascii="Century Gothic" w:hAnsi="Century Gothic"/>
        </w:rPr>
      </w:pPr>
    </w:p>
    <w:p w:rsidR="008475BD" w:rsidRDefault="008475BD" w:rsidP="003B6112">
      <w:pPr>
        <w:rPr>
          <w:rFonts w:ascii="Century Gothic" w:hAnsi="Century Gothic"/>
        </w:rPr>
      </w:pPr>
      <w:r>
        <w:rPr>
          <w:rFonts w:ascii="Century Gothic" w:hAnsi="Century Gothic"/>
        </w:rPr>
        <w:t>_________________________________________</w:t>
      </w:r>
    </w:p>
    <w:p w:rsidR="008475BD" w:rsidRDefault="008475BD" w:rsidP="003B6112">
      <w:pPr>
        <w:rPr>
          <w:rFonts w:ascii="Century Gothic" w:hAnsi="Century Gothic" w:cs="Arial"/>
          <w:b/>
        </w:rPr>
      </w:pPr>
      <w:r>
        <w:rPr>
          <w:noProof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70" o:spid="_x0000_s1028" type="#_x0000_t75" alt="PE00686_" style="position:absolute;margin-left:188.25pt;margin-top:21.2pt;width:67.5pt;height:108.75pt;z-index:-251679232;visibility:visible">
            <v:imagedata r:id="rId7" o:title=""/>
          </v:shape>
        </w:pict>
      </w:r>
      <w:r>
        <w:rPr>
          <w:rFonts w:ascii="Century Gothic" w:hAnsi="Century Gothic"/>
          <w:b/>
        </w:rPr>
        <w:t>7</w:t>
      </w:r>
      <w:r w:rsidRPr="00A57051">
        <w:rPr>
          <w:rFonts w:ascii="Century Gothic" w:hAnsi="Century Gothic"/>
          <w:b/>
        </w:rPr>
        <w:t xml:space="preserve">) </w:t>
      </w:r>
      <w:r w:rsidRPr="00A57051">
        <w:rPr>
          <w:rFonts w:ascii="Century Gothic" w:hAnsi="Century Gothic" w:cs="Arial"/>
          <w:b/>
        </w:rPr>
        <w:t xml:space="preserve"> </w:t>
      </w:r>
      <w:r>
        <w:rPr>
          <w:rFonts w:ascii="Century Gothic" w:hAnsi="Century Gothic" w:cs="Arial"/>
          <w:b/>
        </w:rPr>
        <w:t>Hadi Eylül’ün yanına diş dostlarının resmini yapıp, güzelce boyayın.</w:t>
      </w:r>
    </w:p>
    <w:p w:rsidR="008475BD" w:rsidRDefault="008475BD" w:rsidP="003B6112">
      <w:pPr>
        <w:rPr>
          <w:rFonts w:ascii="Century Gothic" w:hAnsi="Century Gothic" w:cs="Arial"/>
          <w:b/>
        </w:rPr>
      </w:pPr>
    </w:p>
    <w:p w:rsidR="008475BD" w:rsidRDefault="008475BD" w:rsidP="003B6112">
      <w:pPr>
        <w:rPr>
          <w:rFonts w:ascii="Century Gothic" w:hAnsi="Century Gothic" w:cs="Arial"/>
          <w:b/>
        </w:rPr>
      </w:pPr>
    </w:p>
    <w:p w:rsidR="008475BD" w:rsidRDefault="008475BD" w:rsidP="003B6112">
      <w:pPr>
        <w:rPr>
          <w:rFonts w:ascii="Century Gothic" w:hAnsi="Century Gothic" w:cs="Arial"/>
          <w:b/>
        </w:rPr>
      </w:pPr>
    </w:p>
    <w:p w:rsidR="008475BD" w:rsidRDefault="008475BD" w:rsidP="003B6112">
      <w:pPr>
        <w:rPr>
          <w:rFonts w:ascii="Century Gothic" w:hAnsi="Century Gothic" w:cs="Arial"/>
          <w:b/>
        </w:rPr>
      </w:pPr>
    </w:p>
    <w:p w:rsidR="008475BD" w:rsidRDefault="008475BD" w:rsidP="003B6112">
      <w:pPr>
        <w:rPr>
          <w:rFonts w:ascii="Century Gothic" w:hAnsi="Century Gothic" w:cs="Arial"/>
          <w:b/>
        </w:rPr>
      </w:pPr>
    </w:p>
    <w:p w:rsidR="008475BD" w:rsidRDefault="008475BD" w:rsidP="003B6112">
      <w:pPr>
        <w:rPr>
          <w:rFonts w:ascii="Century Gothic" w:hAnsi="Century Gothic" w:cs="Arial"/>
          <w:b/>
        </w:rPr>
      </w:pPr>
      <w:r>
        <w:rPr>
          <w:rFonts w:ascii="Century Gothic" w:hAnsi="Century Gothic" w:cs="Arial"/>
          <w:b/>
        </w:rPr>
        <w:t xml:space="preserve"> </w:t>
      </w:r>
    </w:p>
    <w:p w:rsidR="008475BD" w:rsidRDefault="008475BD" w:rsidP="003B6112">
      <w:pPr>
        <w:rPr>
          <w:rFonts w:ascii="Century Gothic" w:hAnsi="Century Gothic"/>
          <w:b/>
        </w:rPr>
      </w:pPr>
    </w:p>
    <w:p w:rsidR="008475BD" w:rsidRDefault="008475BD" w:rsidP="003B6112">
      <w:pPr>
        <w:rPr>
          <w:rFonts w:ascii="Century Gothic" w:hAnsi="Century Gothic"/>
          <w:b/>
        </w:rPr>
      </w:pPr>
    </w:p>
    <w:p w:rsidR="008475BD" w:rsidRDefault="008475BD" w:rsidP="003B6112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t>8)Resimle ilgili aklına gelen üç kelime yaz.</w:t>
      </w:r>
    </w:p>
    <w:p w:rsidR="008475BD" w:rsidRDefault="008475BD" w:rsidP="003B6112">
      <w:pPr>
        <w:spacing w:line="480" w:lineRule="auto"/>
        <w:rPr>
          <w:rFonts w:ascii="Century Gothic" w:hAnsi="Century Gothic"/>
          <w:b/>
        </w:rPr>
      </w:pPr>
      <w:r>
        <w:rPr>
          <w:noProof/>
        </w:rPr>
        <w:pict>
          <v:rect id="_x0000_s1029" style="position:absolute;margin-left:119.8pt;margin-top:79.25pt;width:120.75pt;height:27pt;z-index:251640320"/>
        </w:pict>
      </w:r>
      <w:r>
        <w:rPr>
          <w:noProof/>
        </w:rPr>
        <w:pict>
          <v:rect id="_x0000_s1030" style="position:absolute;margin-left:119.8pt;margin-top:48.25pt;width:120.75pt;height:27pt;z-index:251639296"/>
        </w:pict>
      </w:r>
      <w:r>
        <w:rPr>
          <w:noProof/>
        </w:rPr>
        <w:pict>
          <v:rect id="_x0000_s1031" style="position:absolute;margin-left:119.8pt;margin-top:16pt;width:120.75pt;height:27pt;z-index:251636224"/>
        </w:pict>
      </w:r>
      <w:r>
        <w:rPr>
          <w:noProof/>
        </w:rPr>
        <w:pict>
          <v:shape id="Resim 71" o:spid="_x0000_s1032" type="#_x0000_t75" alt="NA01069_" style="position:absolute;margin-left:-6.2pt;margin-top:16pt;width:105.75pt;height:99.05pt;z-index:-251678208;visibility:visible">
            <v:imagedata r:id="rId8" o:title=""/>
          </v:shape>
        </w:pict>
      </w:r>
      <w:r>
        <w:rPr>
          <w:rFonts w:ascii="Century Gothic" w:hAnsi="Century Gothic"/>
          <w:b/>
        </w:rPr>
        <w:t xml:space="preserve">                        </w:t>
      </w:r>
    </w:p>
    <w:p w:rsidR="008475BD" w:rsidRDefault="008475BD" w:rsidP="003B6112">
      <w:pPr>
        <w:spacing w:line="480" w:lineRule="auto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  <w:r>
        <w:rPr>
          <w:rFonts w:ascii="Century Gothic" w:hAnsi="Century Gothic"/>
          <w:b/>
        </w:rPr>
        <w:tab/>
      </w:r>
    </w:p>
    <w:p w:rsidR="008475BD" w:rsidRDefault="008475BD" w:rsidP="003B6112">
      <w:pPr>
        <w:spacing w:line="480" w:lineRule="auto"/>
        <w:rPr>
          <w:rFonts w:ascii="Century Gothic" w:hAnsi="Century Gothic"/>
          <w:b/>
        </w:rPr>
      </w:pPr>
    </w:p>
    <w:p w:rsidR="008475BD" w:rsidRDefault="008475BD" w:rsidP="003B6112">
      <w:pPr>
        <w:spacing w:line="480" w:lineRule="auto"/>
        <w:rPr>
          <w:rFonts w:ascii="Century Gothic" w:hAnsi="Century Gothic"/>
          <w:b/>
        </w:rPr>
      </w:pPr>
    </w:p>
    <w:p w:rsidR="008475BD" w:rsidRDefault="008475BD" w:rsidP="003B6112">
      <w:pPr>
        <w:rPr>
          <w:rFonts w:ascii="Century Gothic" w:hAnsi="Century Gothic"/>
          <w:b/>
        </w:rPr>
      </w:pPr>
    </w:p>
    <w:p w:rsidR="008475BD" w:rsidRDefault="008475BD" w:rsidP="003B6112">
      <w:pPr>
        <w:rPr>
          <w:rFonts w:ascii="Century Gothic" w:hAnsi="Century Gothic"/>
          <w:b/>
        </w:rPr>
      </w:pPr>
    </w:p>
    <w:p w:rsidR="008475BD" w:rsidRPr="00907654" w:rsidRDefault="008475BD" w:rsidP="003B6112">
      <w:pPr>
        <w:rPr>
          <w:rFonts w:ascii="Century Gothic" w:hAnsi="Century Gothic" w:cs="Arial"/>
          <w:b/>
        </w:rPr>
      </w:pPr>
      <w:r>
        <w:rPr>
          <w:rFonts w:ascii="Century Gothic" w:hAnsi="Century Gothic"/>
          <w:b/>
        </w:rPr>
        <w:t>9</w:t>
      </w:r>
      <w:r w:rsidRPr="007421C9">
        <w:rPr>
          <w:rFonts w:ascii="Century Gothic" w:hAnsi="Century Gothic"/>
          <w:b/>
        </w:rPr>
        <w:t>)</w:t>
      </w:r>
      <w:r w:rsidRPr="00B71392">
        <w:rPr>
          <w:rFonts w:ascii="Century Gothic" w:hAnsi="Century Gothic"/>
          <w:b/>
        </w:rPr>
        <w:t xml:space="preserve"> </w:t>
      </w:r>
      <w:r>
        <w:rPr>
          <w:rFonts w:ascii="Century Gothic" w:hAnsi="Century Gothic" w:cs="Arial"/>
          <w:b/>
        </w:rPr>
        <w:t xml:space="preserve">3 tane </w:t>
      </w:r>
      <w:r w:rsidRPr="00155075">
        <w:rPr>
          <w:rFonts w:ascii="Century Gothic" w:hAnsi="Century Gothic" w:cs="Arial"/>
          <w:b/>
          <w:u w:val="single"/>
        </w:rPr>
        <w:t>ülke adı</w:t>
      </w:r>
      <w:r>
        <w:rPr>
          <w:rFonts w:ascii="Century Gothic" w:hAnsi="Century Gothic" w:cs="Arial"/>
          <w:b/>
        </w:rPr>
        <w:t xml:space="preserve"> öğrenip aşağıya yazın.</w:t>
      </w:r>
    </w:p>
    <w:p w:rsidR="008475BD" w:rsidRPr="00155075" w:rsidRDefault="008475BD" w:rsidP="003B6112">
      <w:pPr>
        <w:spacing w:line="276" w:lineRule="auto"/>
        <w:rPr>
          <w:rFonts w:ascii="Hand writing Mutlu" w:hAnsi="Hand writing Mutlu"/>
          <w:b/>
        </w:rPr>
      </w:pPr>
      <w:r w:rsidRPr="00155075">
        <w:rPr>
          <w:rFonts w:ascii="Hand writing Mutlu" w:hAnsi="Hand writing Mutlu"/>
          <w:b/>
        </w:rPr>
        <w:t>1-</w:t>
      </w:r>
      <w:r w:rsidRPr="00155075">
        <w:rPr>
          <w:b/>
        </w:rPr>
        <w:t>…………………………………………………</w:t>
      </w:r>
      <w:r w:rsidRPr="00155075">
        <w:rPr>
          <w:rFonts w:ascii="Hand writing Mutlu" w:hAnsi="Hand writing Mutlu"/>
          <w:b/>
        </w:rPr>
        <w:t>..</w:t>
      </w:r>
    </w:p>
    <w:p w:rsidR="008475BD" w:rsidRPr="00155075" w:rsidRDefault="008475BD" w:rsidP="003B6112">
      <w:pPr>
        <w:spacing w:line="276" w:lineRule="auto"/>
        <w:rPr>
          <w:rFonts w:ascii="Hand writing Mutlu" w:hAnsi="Hand writing Mutlu"/>
          <w:b/>
        </w:rPr>
      </w:pPr>
      <w:r w:rsidRPr="00155075">
        <w:rPr>
          <w:rFonts w:ascii="Hand writing Mutlu" w:hAnsi="Hand writing Mutlu"/>
          <w:b/>
        </w:rPr>
        <w:t>2-</w:t>
      </w:r>
      <w:r w:rsidRPr="00155075">
        <w:rPr>
          <w:b/>
        </w:rPr>
        <w:t>…………………………………………………</w:t>
      </w:r>
      <w:r w:rsidRPr="00155075">
        <w:rPr>
          <w:rFonts w:ascii="Hand writing Mutlu" w:hAnsi="Hand writing Mutlu"/>
          <w:b/>
        </w:rPr>
        <w:t>.</w:t>
      </w:r>
    </w:p>
    <w:p w:rsidR="008475BD" w:rsidRPr="00155075" w:rsidRDefault="008475BD" w:rsidP="003B6112">
      <w:pPr>
        <w:spacing w:line="276" w:lineRule="auto"/>
        <w:rPr>
          <w:rFonts w:ascii="Hand writing Mutlu" w:hAnsi="Hand writing Mutlu"/>
          <w:b/>
        </w:rPr>
      </w:pPr>
      <w:r w:rsidRPr="00155075">
        <w:rPr>
          <w:rFonts w:ascii="Hand writing Mutlu" w:hAnsi="Hand writing Mutlu"/>
          <w:b/>
        </w:rPr>
        <w:t>3-</w:t>
      </w:r>
      <w:r w:rsidRPr="00155075">
        <w:rPr>
          <w:b/>
        </w:rPr>
        <w:t>…………………………………………………</w:t>
      </w:r>
      <w:r w:rsidRPr="00155075">
        <w:rPr>
          <w:rFonts w:ascii="Hand writing Mutlu" w:hAnsi="Hand writing Mutlu"/>
          <w:b/>
        </w:rPr>
        <w:t>.</w:t>
      </w:r>
    </w:p>
    <w:p w:rsidR="008475BD" w:rsidRPr="0042510E" w:rsidRDefault="008475BD" w:rsidP="003B6112">
      <w:pPr>
        <w:rPr>
          <w:rFonts w:ascii="Comic Sans MS" w:hAnsi="Comic Sans MS"/>
          <w:b/>
        </w:rPr>
      </w:pPr>
    </w:p>
    <w:p w:rsidR="008475BD" w:rsidRPr="00B8607B" w:rsidRDefault="008475BD" w:rsidP="003B6112">
      <w:pPr>
        <w:tabs>
          <w:tab w:val="left" w:pos="6630"/>
        </w:tabs>
        <w:rPr>
          <w:rFonts w:ascii="Century Gothic" w:hAnsi="Century Gothic" w:cs="Arial"/>
          <w:b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0</w:t>
      </w:r>
      <w:r w:rsidRPr="00907654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Cümlelerdeki boş yerleri tamamlayın.</w:t>
      </w:r>
    </w:p>
    <w:p w:rsidR="008475BD" w:rsidRPr="00155075" w:rsidRDefault="008475BD" w:rsidP="003B6112">
      <w:pPr>
        <w:tabs>
          <w:tab w:val="left" w:pos="6630"/>
        </w:tabs>
        <w:spacing w:line="360" w:lineRule="auto"/>
        <w:rPr>
          <w:rFonts w:ascii="Comic Sans MS" w:hAnsi="Comic Sans MS"/>
        </w:rPr>
      </w:pPr>
      <w:r w:rsidRPr="00155075">
        <w:rPr>
          <w:rFonts w:ascii="Comic Sans MS" w:hAnsi="Comic Sans MS"/>
        </w:rPr>
        <w:t>Her işin başı ………</w:t>
      </w:r>
      <w:r>
        <w:rPr>
          <w:rFonts w:ascii="Comic Sans MS" w:hAnsi="Comic Sans MS"/>
        </w:rPr>
        <w:t>…………</w:t>
      </w:r>
      <w:r w:rsidRPr="00155075">
        <w:rPr>
          <w:rFonts w:ascii="Comic Sans MS" w:hAnsi="Comic Sans MS"/>
        </w:rPr>
        <w:t>……</w:t>
      </w:r>
    </w:p>
    <w:p w:rsidR="008475BD" w:rsidRPr="00155075" w:rsidRDefault="008475BD" w:rsidP="003B6112">
      <w:pPr>
        <w:tabs>
          <w:tab w:val="left" w:pos="6630"/>
        </w:tabs>
        <w:spacing w:line="360" w:lineRule="auto"/>
        <w:rPr>
          <w:rFonts w:ascii="Comic Sans MS" w:hAnsi="Comic Sans MS"/>
        </w:rPr>
      </w:pPr>
      <w:r w:rsidRPr="00155075">
        <w:rPr>
          <w:rFonts w:ascii="Comic Sans MS" w:hAnsi="Comic Sans MS"/>
        </w:rPr>
        <w:t>Eğer hasta olursan ……</w:t>
      </w:r>
      <w:r>
        <w:rPr>
          <w:rFonts w:ascii="Comic Sans MS" w:hAnsi="Comic Sans MS"/>
        </w:rPr>
        <w:t>………</w:t>
      </w:r>
      <w:r w:rsidRPr="00155075">
        <w:rPr>
          <w:rFonts w:ascii="Comic Sans MS" w:hAnsi="Comic Sans MS"/>
        </w:rPr>
        <w:t>………… git.</w:t>
      </w:r>
    </w:p>
    <w:p w:rsidR="008475BD" w:rsidRDefault="008475BD" w:rsidP="003B6112">
      <w:pPr>
        <w:tabs>
          <w:tab w:val="left" w:pos="6630"/>
        </w:tabs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………..</w:t>
      </w:r>
      <w:r w:rsidRPr="00155075">
        <w:rPr>
          <w:rFonts w:ascii="Comic Sans MS" w:hAnsi="Comic Sans MS"/>
        </w:rPr>
        <w:t>…….. olursan hastalıklardan korunursun.</w:t>
      </w:r>
    </w:p>
    <w:p w:rsidR="008475BD" w:rsidRDefault="008475BD" w:rsidP="003B6112">
      <w:pPr>
        <w:tabs>
          <w:tab w:val="left" w:pos="6630"/>
        </w:tabs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Doktorun yazdığı ilaçları …………………….. alırım.</w:t>
      </w:r>
    </w:p>
    <w:p w:rsidR="008475BD" w:rsidRDefault="008475BD" w:rsidP="003B6112">
      <w:pPr>
        <w:tabs>
          <w:tab w:val="left" w:pos="6630"/>
        </w:tabs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Meyveleri yemeden önce …………….………………….</w:t>
      </w:r>
    </w:p>
    <w:p w:rsidR="008475BD" w:rsidRPr="00155075" w:rsidRDefault="008475BD" w:rsidP="003B6112">
      <w:pPr>
        <w:tabs>
          <w:tab w:val="left" w:pos="6630"/>
        </w:tabs>
        <w:spacing w:line="360" w:lineRule="auto"/>
        <w:rPr>
          <w:rFonts w:ascii="Comic Sans MS" w:hAnsi="Comic Sans MS"/>
        </w:rPr>
      </w:pPr>
      <w:r>
        <w:rPr>
          <w:rFonts w:ascii="Comic Sans MS" w:hAnsi="Comic Sans MS"/>
        </w:rPr>
        <w:t>……………….……. olursak okula gidemeyiz.</w:t>
      </w:r>
    </w:p>
    <w:p w:rsidR="008475BD" w:rsidRDefault="008475BD" w:rsidP="003B6112">
      <w:pPr>
        <w:tabs>
          <w:tab w:val="left" w:pos="6630"/>
        </w:tabs>
        <w:rPr>
          <w:rFonts w:ascii="Century Gothic" w:hAnsi="Century Gothic"/>
          <w:b/>
        </w:rPr>
      </w:pPr>
    </w:p>
    <w:p w:rsidR="008475BD" w:rsidRDefault="008475BD" w:rsidP="003B6112">
      <w:pPr>
        <w:tabs>
          <w:tab w:val="left" w:pos="3990"/>
        </w:tabs>
        <w:rPr>
          <w:rFonts w:ascii="Century Gothic" w:hAnsi="Century Gothic"/>
          <w:b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1</w:t>
      </w:r>
      <w:r w:rsidRPr="00907654">
        <w:rPr>
          <w:rFonts w:ascii="Century Gothic" w:hAnsi="Century Gothic"/>
          <w:b/>
        </w:rPr>
        <w:t xml:space="preserve">) </w:t>
      </w:r>
      <w:r>
        <w:rPr>
          <w:rFonts w:ascii="Century Gothic" w:hAnsi="Century Gothic"/>
          <w:b/>
        </w:rPr>
        <w:t>5’er 5’er sayarken araya yanlışlıkla başka sayılarda girmiş, üzerini çizer misin?</w:t>
      </w:r>
    </w:p>
    <w:p w:rsidR="008475BD" w:rsidRDefault="008475BD" w:rsidP="003B6112">
      <w:pPr>
        <w:tabs>
          <w:tab w:val="left" w:pos="3990"/>
        </w:tabs>
        <w:rPr>
          <w:rFonts w:ascii="Comic Sans MS" w:hAnsi="Comic Sans MS"/>
          <w:b/>
          <w:sz w:val="32"/>
          <w:szCs w:val="32"/>
        </w:rPr>
      </w:pPr>
    </w:p>
    <w:p w:rsidR="008475BD" w:rsidRDefault="008475BD" w:rsidP="003B6112">
      <w:pPr>
        <w:tabs>
          <w:tab w:val="left" w:pos="3990"/>
        </w:tabs>
        <w:rPr>
          <w:rFonts w:ascii="Comic Sans MS" w:hAnsi="Comic Sans MS"/>
          <w:b/>
          <w:sz w:val="32"/>
          <w:szCs w:val="32"/>
        </w:rPr>
      </w:pPr>
      <w:r>
        <w:rPr>
          <w:noProof/>
        </w:rPr>
        <w:pict>
          <v:shape id="_x0000_s1033" type="#_x0000_t32" style="position:absolute;margin-left:75.6pt;margin-top:1.7pt;width:25.5pt;height:18pt;flip:y;z-index:251641344" o:connectortype="straight"/>
        </w:pict>
      </w:r>
      <w:r>
        <w:rPr>
          <w:rFonts w:ascii="Comic Sans MS" w:hAnsi="Comic Sans MS"/>
          <w:b/>
          <w:sz w:val="32"/>
          <w:szCs w:val="32"/>
        </w:rPr>
        <w:t>5-10-15-18-20-25-26-30-35</w:t>
      </w:r>
    </w:p>
    <w:p w:rsidR="008475BD" w:rsidRPr="004C152F" w:rsidRDefault="008475BD" w:rsidP="003B6112">
      <w:pPr>
        <w:tabs>
          <w:tab w:val="left" w:pos="3990"/>
        </w:tabs>
        <w:rPr>
          <w:rFonts w:ascii="Comic Sans MS" w:hAnsi="Comic Sans MS"/>
          <w:b/>
          <w:sz w:val="32"/>
          <w:szCs w:val="32"/>
        </w:rPr>
      </w:pPr>
      <w:r>
        <w:rPr>
          <w:rFonts w:ascii="Comic Sans MS" w:hAnsi="Comic Sans MS"/>
          <w:b/>
          <w:sz w:val="32"/>
          <w:szCs w:val="32"/>
        </w:rPr>
        <w:t>40-43-45-50-55-60-61-65-70-72-75-80-84-85-90-95-</w:t>
      </w:r>
    </w:p>
    <w:p w:rsidR="008475BD" w:rsidRDefault="008475BD" w:rsidP="003B6112">
      <w:pPr>
        <w:tabs>
          <w:tab w:val="left" w:pos="3990"/>
        </w:tabs>
        <w:rPr>
          <w:rFonts w:ascii="Century Gothic" w:hAnsi="Century Gothic"/>
          <w:b/>
        </w:rPr>
      </w:pPr>
    </w:p>
    <w:p w:rsidR="008475BD" w:rsidRDefault="008475BD" w:rsidP="003B6112">
      <w:pPr>
        <w:tabs>
          <w:tab w:val="left" w:pos="3990"/>
        </w:tabs>
        <w:rPr>
          <w:rFonts w:ascii="Century Gothic" w:hAnsi="Century Gothic"/>
          <w:b/>
        </w:rPr>
      </w:pPr>
    </w:p>
    <w:p w:rsidR="008475BD" w:rsidRDefault="008475BD" w:rsidP="003B6112">
      <w:pPr>
        <w:tabs>
          <w:tab w:val="left" w:pos="3990"/>
        </w:tabs>
        <w:rPr>
          <w:rFonts w:ascii="Century Gothic" w:hAnsi="Century Gothic" w:cs="Arial"/>
          <w:b/>
        </w:rPr>
      </w:pPr>
      <w:r w:rsidRPr="00907654">
        <w:rPr>
          <w:rFonts w:ascii="Century Gothic" w:hAnsi="Century Gothic"/>
          <w:b/>
        </w:rPr>
        <w:t>12</w:t>
      </w:r>
      <w:r w:rsidRPr="008926C5">
        <w:rPr>
          <w:rFonts w:ascii="Century Gothic" w:hAnsi="Century Gothic"/>
        </w:rPr>
        <w:t xml:space="preserve">) </w:t>
      </w:r>
      <w:r>
        <w:rPr>
          <w:rFonts w:ascii="Century Gothic" w:hAnsi="Century Gothic" w:cs="Arial"/>
          <w:b/>
        </w:rPr>
        <w:t>Yıldızları sayarak bir düzinesini boya.</w:t>
      </w:r>
    </w:p>
    <w:p w:rsidR="008475BD" w:rsidRDefault="008475BD" w:rsidP="003B6112">
      <w:pPr>
        <w:tabs>
          <w:tab w:val="left" w:pos="3990"/>
        </w:tabs>
        <w:rPr>
          <w:rFonts w:ascii="Century Gothic" w:hAnsi="Century Gothic"/>
          <w:b/>
        </w:rPr>
      </w:pPr>
      <w:r>
        <w:rPr>
          <w:noProof/>
        </w:rPr>
        <w:pict>
          <v:shapetype id="_x0000_t12" coordsize="21600,21600" o:spt="12" path="m10800,l8280,8259,,8259r6720,5146l4200,21600r6600,-5019l17400,21600,14880,13405,21600,8259r-8280,xe">
            <v:stroke joinstyle="miter"/>
            <v:path gradientshapeok="t" o:connecttype="custom" o:connectlocs="10800,0;0,8259;4200,21600;17400,21600;21600,8259" textboxrect="6720,8259,14880,15628"/>
          </v:shapetype>
          <v:shape id="_x0000_s1034" type="#_x0000_t12" style="position:absolute;margin-left:203.1pt;margin-top:38.9pt;width:24pt;height:24pt;z-index:251657728"/>
        </w:pict>
      </w:r>
      <w:r>
        <w:rPr>
          <w:noProof/>
        </w:rPr>
        <w:pict>
          <v:shape id="_x0000_s1035" type="#_x0000_t12" style="position:absolute;margin-left:174.6pt;margin-top:38.9pt;width:24pt;height:24pt;z-index:251656704"/>
        </w:pict>
      </w:r>
      <w:r>
        <w:rPr>
          <w:noProof/>
        </w:rPr>
        <w:pict>
          <v:shape id="_x0000_s1036" type="#_x0000_t12" style="position:absolute;margin-left:145.35pt;margin-top:38.9pt;width:24pt;height:24pt;z-index:251655680"/>
        </w:pict>
      </w:r>
      <w:r>
        <w:rPr>
          <w:noProof/>
        </w:rPr>
        <w:pict>
          <v:shape id="_x0000_s1037" type="#_x0000_t12" style="position:absolute;margin-left:116.1pt;margin-top:38.9pt;width:24pt;height:24pt;z-index:251654656"/>
        </w:pict>
      </w:r>
      <w:r>
        <w:rPr>
          <w:noProof/>
        </w:rPr>
        <w:pict>
          <v:shape id="_x0000_s1038" type="#_x0000_t12" style="position:absolute;margin-left:87.6pt;margin-top:38.9pt;width:24pt;height:24pt;z-index:251653632"/>
        </w:pict>
      </w:r>
      <w:r>
        <w:rPr>
          <w:noProof/>
        </w:rPr>
        <w:pict>
          <v:shape id="_x0000_s1039" type="#_x0000_t12" style="position:absolute;margin-left:59.1pt;margin-top:38.9pt;width:24pt;height:24pt;z-index:251652608"/>
        </w:pict>
      </w:r>
      <w:r>
        <w:rPr>
          <w:noProof/>
        </w:rPr>
        <w:pict>
          <v:shape id="_x0000_s1040" type="#_x0000_t12" style="position:absolute;margin-left:29.85pt;margin-top:38.9pt;width:24pt;height:24pt;z-index:251651584"/>
        </w:pict>
      </w:r>
      <w:r>
        <w:rPr>
          <w:noProof/>
        </w:rPr>
        <w:pict>
          <v:shape id="_x0000_s1041" type="#_x0000_t12" style="position:absolute;margin-left:1.35pt;margin-top:38.9pt;width:24pt;height:24pt;z-index:251650560"/>
        </w:pict>
      </w:r>
      <w:r>
        <w:rPr>
          <w:noProof/>
        </w:rPr>
        <w:pict>
          <v:shape id="_x0000_s1042" type="#_x0000_t12" style="position:absolute;margin-left:203.1pt;margin-top:8.9pt;width:24pt;height:24pt;z-index:251649536"/>
        </w:pict>
      </w:r>
      <w:r>
        <w:rPr>
          <w:noProof/>
        </w:rPr>
        <w:pict>
          <v:shape id="_x0000_s1043" type="#_x0000_t12" style="position:absolute;margin-left:174.6pt;margin-top:8.9pt;width:24pt;height:24pt;z-index:251648512"/>
        </w:pict>
      </w:r>
      <w:r>
        <w:rPr>
          <w:noProof/>
        </w:rPr>
        <w:pict>
          <v:shape id="_x0000_s1044" type="#_x0000_t12" style="position:absolute;margin-left:145.35pt;margin-top:8.9pt;width:24pt;height:24pt;z-index:251647488"/>
        </w:pict>
      </w:r>
      <w:r>
        <w:rPr>
          <w:noProof/>
        </w:rPr>
        <w:pict>
          <v:shape id="_x0000_s1045" type="#_x0000_t12" style="position:absolute;margin-left:116.1pt;margin-top:8.9pt;width:24pt;height:24pt;z-index:251646464"/>
        </w:pict>
      </w:r>
      <w:r>
        <w:rPr>
          <w:noProof/>
        </w:rPr>
        <w:pict>
          <v:shape id="_x0000_s1046" type="#_x0000_t12" style="position:absolute;margin-left:87.6pt;margin-top:8.9pt;width:24pt;height:24pt;z-index:251645440"/>
        </w:pict>
      </w:r>
      <w:r>
        <w:rPr>
          <w:noProof/>
        </w:rPr>
        <w:pict>
          <v:shape id="_x0000_s1047" type="#_x0000_t12" style="position:absolute;margin-left:29.85pt;margin-top:8.9pt;width:24pt;height:24pt;z-index:251643392"/>
        </w:pict>
      </w:r>
      <w:r>
        <w:rPr>
          <w:noProof/>
        </w:rPr>
        <w:pict>
          <v:shape id="_x0000_s1048" type="#_x0000_t12" style="position:absolute;margin-left:59.1pt;margin-top:8.9pt;width:24pt;height:24pt;z-index:251644416"/>
        </w:pict>
      </w:r>
      <w:r>
        <w:rPr>
          <w:noProof/>
        </w:rPr>
        <w:pict>
          <v:shape id="_x0000_s1049" type="#_x0000_t12" style="position:absolute;margin-left:1.35pt;margin-top:8.9pt;width:24pt;height:24pt;z-index:251642368"/>
        </w:pict>
      </w:r>
    </w:p>
    <w:p w:rsidR="008475BD" w:rsidRDefault="008475BD" w:rsidP="003B6112">
      <w:pPr>
        <w:tabs>
          <w:tab w:val="left" w:pos="3990"/>
        </w:tabs>
        <w:rPr>
          <w:rFonts w:ascii="Century Gothic" w:hAnsi="Century Gothic"/>
          <w:b/>
        </w:rPr>
      </w:pPr>
    </w:p>
    <w:p w:rsidR="008475BD" w:rsidRDefault="008475BD" w:rsidP="003B6112">
      <w:pPr>
        <w:tabs>
          <w:tab w:val="left" w:pos="3990"/>
        </w:tabs>
        <w:rPr>
          <w:rFonts w:ascii="Century Gothic" w:hAnsi="Century Gothic"/>
          <w:b/>
        </w:rPr>
      </w:pPr>
    </w:p>
    <w:p w:rsidR="008475BD" w:rsidRDefault="008475BD" w:rsidP="003B6112">
      <w:pPr>
        <w:tabs>
          <w:tab w:val="left" w:pos="3990"/>
        </w:tabs>
        <w:rPr>
          <w:rFonts w:ascii="Century Gothic" w:hAnsi="Century Gothic"/>
          <w:b/>
        </w:rPr>
      </w:pPr>
    </w:p>
    <w:p w:rsidR="008475BD" w:rsidRDefault="008475BD" w:rsidP="003B6112">
      <w:pPr>
        <w:tabs>
          <w:tab w:val="left" w:pos="3990"/>
        </w:tabs>
        <w:rPr>
          <w:rFonts w:ascii="Century Gothic" w:hAnsi="Century Gothic"/>
          <w:b/>
        </w:rPr>
      </w:pPr>
    </w:p>
    <w:p w:rsidR="008475BD" w:rsidRDefault="008475BD" w:rsidP="003B6112">
      <w:pPr>
        <w:tabs>
          <w:tab w:val="left" w:pos="3990"/>
        </w:tabs>
        <w:rPr>
          <w:rFonts w:ascii="Century Gothic" w:hAnsi="Century Gothic"/>
          <w:b/>
        </w:rPr>
      </w:pPr>
    </w:p>
    <w:p w:rsidR="008475BD" w:rsidRPr="005165D4" w:rsidRDefault="008475BD" w:rsidP="003B6112">
      <w:pPr>
        <w:tabs>
          <w:tab w:val="left" w:pos="3990"/>
        </w:tabs>
        <w:rPr>
          <w:rFonts w:ascii="Century Gothic" w:hAnsi="Century Gothic"/>
          <w:b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3</w:t>
      </w:r>
      <w:r w:rsidRPr="008926C5">
        <w:rPr>
          <w:rFonts w:ascii="Century Gothic" w:hAnsi="Century Gothic"/>
        </w:rPr>
        <w:t xml:space="preserve">) </w:t>
      </w:r>
      <w:r w:rsidRPr="005165D4">
        <w:rPr>
          <w:rFonts w:ascii="Century Gothic" w:hAnsi="Century Gothic"/>
          <w:b/>
        </w:rPr>
        <w:t>Kalpleri sayarak bir destesini boyayın.</w:t>
      </w:r>
    </w:p>
    <w:p w:rsidR="008475BD" w:rsidRDefault="008475BD" w:rsidP="003B6112">
      <w:pPr>
        <w:tabs>
          <w:tab w:val="left" w:pos="3990"/>
        </w:tabs>
        <w:rPr>
          <w:rFonts w:ascii="Century Gothic" w:hAnsi="Century Gothic"/>
        </w:rPr>
      </w:pPr>
    </w:p>
    <w:p w:rsidR="008475BD" w:rsidRDefault="008475BD" w:rsidP="003B6112">
      <w:pPr>
        <w:tabs>
          <w:tab w:val="left" w:pos="3990"/>
        </w:tabs>
        <w:rPr>
          <w:rFonts w:ascii="Century Gothic" w:hAnsi="Century Gothic"/>
        </w:rPr>
      </w:pPr>
      <w:r>
        <w:rPr>
          <w:noProof/>
        </w:rPr>
        <w:pict>
          <v:shapetype id="_x0000_t74" coordsize="21600,21600" o:spt="74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<v:stroke joinstyle="miter"/>
            <v:path gradientshapeok="t" o:connecttype="custom" o:connectlocs="10860,2187;2928,10800;10860,21600;18672,10800" o:connectangles="270,180,90,0" textboxrect="5037,2277,16557,13677"/>
          </v:shapetype>
          <v:shape id="_x0000_s1050" type="#_x0000_t74" style="position:absolute;margin-left:203.1pt;margin-top:38.3pt;width:24pt;height:21.75pt;z-index:251674112"/>
        </w:pict>
      </w:r>
      <w:r>
        <w:rPr>
          <w:noProof/>
        </w:rPr>
        <w:pict>
          <v:shape id="_x0000_s1051" type="#_x0000_t74" style="position:absolute;margin-left:174.6pt;margin-top:38.3pt;width:24pt;height:21.75pt;z-index:251673088"/>
        </w:pict>
      </w:r>
      <w:r>
        <w:rPr>
          <w:noProof/>
        </w:rPr>
        <w:pict>
          <v:shape id="_x0000_s1052" type="#_x0000_t74" style="position:absolute;margin-left:145.35pt;margin-top:38.3pt;width:24pt;height:21.75pt;z-index:251672064"/>
        </w:pict>
      </w:r>
      <w:r>
        <w:rPr>
          <w:noProof/>
        </w:rPr>
        <w:pict>
          <v:shape id="_x0000_s1053" type="#_x0000_t74" style="position:absolute;margin-left:116.1pt;margin-top:38.3pt;width:24pt;height:21.75pt;z-index:251671040"/>
        </w:pict>
      </w:r>
      <w:r>
        <w:rPr>
          <w:noProof/>
        </w:rPr>
        <w:pict>
          <v:shape id="_x0000_s1054" type="#_x0000_t74" style="position:absolute;margin-left:87.6pt;margin-top:38.3pt;width:24pt;height:21.75pt;z-index:251670016"/>
        </w:pict>
      </w:r>
      <w:r>
        <w:rPr>
          <w:noProof/>
        </w:rPr>
        <w:pict>
          <v:shape id="_x0000_s1055" type="#_x0000_t74" style="position:absolute;margin-left:59.1pt;margin-top:38.3pt;width:24pt;height:21.75pt;z-index:251668992"/>
        </w:pict>
      </w:r>
      <w:r>
        <w:rPr>
          <w:noProof/>
        </w:rPr>
        <w:pict>
          <v:shape id="_x0000_s1056" type="#_x0000_t74" style="position:absolute;margin-left:29.85pt;margin-top:38.3pt;width:24pt;height:21.75pt;z-index:251667968"/>
        </w:pict>
      </w:r>
      <w:r>
        <w:rPr>
          <w:noProof/>
        </w:rPr>
        <w:pict>
          <v:shape id="_x0000_s1057" type="#_x0000_t74" style="position:absolute;margin-left:1.35pt;margin-top:38.3pt;width:24pt;height:21.75pt;z-index:251666944"/>
        </w:pict>
      </w:r>
      <w:r>
        <w:rPr>
          <w:noProof/>
        </w:rPr>
        <w:pict>
          <v:shape id="_x0000_s1058" type="#_x0000_t74" style="position:absolute;margin-left:203.1pt;margin-top:11.3pt;width:24pt;height:21.75pt;z-index:251665920"/>
        </w:pict>
      </w:r>
      <w:r>
        <w:rPr>
          <w:noProof/>
        </w:rPr>
        <w:pict>
          <v:shape id="_x0000_s1059" type="#_x0000_t74" style="position:absolute;margin-left:174.6pt;margin-top:11.3pt;width:24pt;height:21.75pt;z-index:251664896"/>
        </w:pict>
      </w:r>
      <w:r>
        <w:rPr>
          <w:noProof/>
        </w:rPr>
        <w:pict>
          <v:shape id="_x0000_s1060" type="#_x0000_t74" style="position:absolute;margin-left:145.35pt;margin-top:11.3pt;width:24pt;height:21.75pt;z-index:251663872"/>
        </w:pict>
      </w:r>
      <w:r>
        <w:rPr>
          <w:noProof/>
        </w:rPr>
        <w:pict>
          <v:shape id="_x0000_s1061" type="#_x0000_t74" style="position:absolute;margin-left:116.1pt;margin-top:11.3pt;width:24pt;height:21.75pt;z-index:251662848"/>
        </w:pict>
      </w:r>
      <w:r>
        <w:rPr>
          <w:noProof/>
        </w:rPr>
        <w:pict>
          <v:shape id="_x0000_s1062" type="#_x0000_t74" style="position:absolute;margin-left:87.6pt;margin-top:11.3pt;width:24pt;height:21.75pt;z-index:251661824"/>
        </w:pict>
      </w:r>
      <w:r>
        <w:rPr>
          <w:noProof/>
        </w:rPr>
        <w:pict>
          <v:shape id="_x0000_s1063" type="#_x0000_t74" style="position:absolute;margin-left:59.1pt;margin-top:11.3pt;width:24pt;height:21.75pt;z-index:251660800"/>
        </w:pict>
      </w:r>
      <w:r>
        <w:rPr>
          <w:noProof/>
        </w:rPr>
        <w:pict>
          <v:shape id="_x0000_s1064" type="#_x0000_t74" style="position:absolute;margin-left:29.85pt;margin-top:11.3pt;width:24pt;height:21.75pt;z-index:251659776"/>
        </w:pict>
      </w:r>
      <w:r>
        <w:rPr>
          <w:noProof/>
        </w:rPr>
        <w:pict>
          <v:shape id="_x0000_s1065" type="#_x0000_t74" style="position:absolute;margin-left:1.35pt;margin-top:11.3pt;width:24pt;height:21.75pt;z-index:251658752"/>
        </w:pict>
      </w:r>
    </w:p>
    <w:p w:rsidR="008475BD" w:rsidRDefault="008475BD" w:rsidP="003B6112">
      <w:pPr>
        <w:rPr>
          <w:rFonts w:ascii="Century Gothic" w:hAnsi="Century Gothic"/>
          <w:b/>
          <w:i/>
        </w:rPr>
      </w:pPr>
    </w:p>
    <w:p w:rsidR="008475BD" w:rsidRDefault="008475BD" w:rsidP="003B6112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                             </w:t>
      </w:r>
    </w:p>
    <w:p w:rsidR="008475BD" w:rsidRDefault="008475BD" w:rsidP="003B6112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                                   </w:t>
      </w:r>
    </w:p>
    <w:p w:rsidR="008475BD" w:rsidRDefault="008475BD" w:rsidP="003B6112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                                   </w:t>
      </w:r>
    </w:p>
    <w:p w:rsidR="008475BD" w:rsidRDefault="008475BD" w:rsidP="00DB06BD">
      <w:pPr>
        <w:rPr>
          <w:rFonts w:ascii="Comic Sans MS" w:hAnsi="Comic Sans MS"/>
        </w:rPr>
      </w:pPr>
      <w:hyperlink r:id="rId9" w:history="1">
        <w:r>
          <w:rPr>
            <w:rStyle w:val="Hyperlink"/>
            <w:rFonts w:ascii="Comic Sans MS" w:hAnsi="Comic Sans MS"/>
          </w:rPr>
          <w:t>www.sorubak.com</w:t>
        </w:r>
      </w:hyperlink>
      <w:r>
        <w:rPr>
          <w:rFonts w:ascii="Comic Sans MS" w:hAnsi="Comic Sans MS"/>
        </w:rPr>
        <w:t xml:space="preserve"> </w:t>
      </w:r>
    </w:p>
    <w:p w:rsidR="008475BD" w:rsidRDefault="008475BD" w:rsidP="003B6112">
      <w:pPr>
        <w:tabs>
          <w:tab w:val="left" w:pos="3990"/>
        </w:tabs>
        <w:rPr>
          <w:rFonts w:ascii="Century Gothic" w:hAnsi="Century Gothic"/>
          <w:b/>
        </w:rPr>
      </w:pPr>
    </w:p>
    <w:p w:rsidR="008475BD" w:rsidRPr="005165D4" w:rsidRDefault="008475BD" w:rsidP="003B6112">
      <w:pPr>
        <w:tabs>
          <w:tab w:val="left" w:pos="3990"/>
        </w:tabs>
        <w:rPr>
          <w:rFonts w:ascii="Century Gothic" w:hAnsi="Century Gothic"/>
          <w:b/>
        </w:rPr>
      </w:pPr>
      <w:r w:rsidRPr="00907654">
        <w:rPr>
          <w:rFonts w:ascii="Century Gothic" w:hAnsi="Century Gothic"/>
          <w:b/>
        </w:rPr>
        <w:t>1</w:t>
      </w:r>
      <w:r>
        <w:rPr>
          <w:rFonts w:ascii="Century Gothic" w:hAnsi="Century Gothic"/>
          <w:b/>
        </w:rPr>
        <w:t>4</w:t>
      </w:r>
      <w:r w:rsidRPr="008926C5">
        <w:rPr>
          <w:rFonts w:ascii="Century Gothic" w:hAnsi="Century Gothic"/>
        </w:rPr>
        <w:t>)</w:t>
      </w:r>
      <w:r w:rsidRPr="005165D4">
        <w:rPr>
          <w:rFonts w:ascii="Century Gothic" w:hAnsi="Century Gothic"/>
          <w:b/>
        </w:rPr>
        <w:t>Güneşleri sayarak bir düzineye tamamlayın.</w:t>
      </w:r>
    </w:p>
    <w:p w:rsidR="008475BD" w:rsidRDefault="008475BD" w:rsidP="003B6112">
      <w:pPr>
        <w:rPr>
          <w:rFonts w:ascii="Century Gothic" w:hAnsi="Century Gothic"/>
          <w:b/>
          <w:i/>
        </w:rPr>
      </w:pPr>
      <w:r>
        <w:rPr>
          <w:noProof/>
        </w:rPr>
        <w:pict>
          <v:shapetype id="_x0000_t183" coordsize="21600,21600" o:spt="183" adj="5400" path="m21600,10800l@15@14@15@18xem18436,3163l@17@12@16@13xem10800,l@14@10@18@10xem3163,3163l@12@13@13@12xem,10800l@10@18@10@14xem3163,18436l@13@16@12@17xem10800,21600l@18@15@14@15xem18436,18436l@16@17@17@16xem10800@19qx@19,10800,10800@20@20,10800,10800@19xe">
            <v:stroke joinstyle="miter"/>
            <v:formulas>
              <v:f eqn="sum 10800 0 #0"/>
              <v:f eqn="prod @0 30274 32768"/>
              <v:f eqn="prod @0 12540 32768"/>
              <v:f eqn="sum @1 10800 0"/>
              <v:f eqn="sum @2 10800 0"/>
              <v:f eqn="sum 10800 0 @1"/>
              <v:f eqn="sum 10800 0 @2"/>
              <v:f eqn="prod @0 23170 32768"/>
              <v:f eqn="sum @7 10800 0"/>
              <v:f eqn="sum 10800 0 @7"/>
              <v:f eqn="prod @5 3 4"/>
              <v:f eqn="prod @6 3 4"/>
              <v:f eqn="sum @10 791 0"/>
              <v:f eqn="sum @11 791 0"/>
              <v:f eqn="sum @11 2700 0"/>
              <v:f eqn="sum 21600 0 @10"/>
              <v:f eqn="sum 21600 0 @12"/>
              <v:f eqn="sum 21600 0 @13"/>
              <v:f eqn="sum 21600 0 @14"/>
              <v:f eqn="val #0"/>
              <v:f eqn="sum 21600 0 #0"/>
            </v:formulas>
            <v:path o:connecttype="rect" textboxrect="@9,@9,@8,@8"/>
            <v:handles>
              <v:h position="#0,center" xrange="2700,10125"/>
            </v:handles>
          </v:shapetype>
          <v:shape id="_x0000_s1066" type="#_x0000_t183" style="position:absolute;margin-left:53.85pt;margin-top:5.7pt;width:24.75pt;height:23.25pt;z-index:251680256"/>
        </w:pict>
      </w:r>
      <w:r>
        <w:rPr>
          <w:noProof/>
        </w:rPr>
        <w:pict>
          <v:shape id="_x0000_s1067" type="#_x0000_t183" style="position:absolute;margin-left:25.35pt;margin-top:30.8pt;width:24.75pt;height:23.25pt;z-index:251678208"/>
        </w:pict>
      </w:r>
      <w:r>
        <w:rPr>
          <w:noProof/>
        </w:rPr>
        <w:pict>
          <v:shape id="_x0000_s1068" type="#_x0000_t183" style="position:absolute;margin-left:25.35pt;margin-top:5.7pt;width:24.75pt;height:23.25pt;z-index:251677184"/>
        </w:pict>
      </w:r>
      <w:r>
        <w:rPr>
          <w:noProof/>
        </w:rPr>
        <w:pict>
          <v:shape id="_x0000_s1069" type="#_x0000_t183" style="position:absolute;margin-left:-3.9pt;margin-top:30.8pt;width:24.75pt;height:23.25pt;z-index:251676160"/>
        </w:pict>
      </w:r>
      <w:r>
        <w:rPr>
          <w:noProof/>
        </w:rPr>
        <w:pict>
          <v:shape id="_x0000_s1070" type="#_x0000_t183" style="position:absolute;margin-left:-3.9pt;margin-top:5.7pt;width:24.75pt;height:23.25pt;z-index:251675136"/>
        </w:pict>
      </w:r>
      <w:r>
        <w:rPr>
          <w:rFonts w:ascii="Century Gothic" w:hAnsi="Century Gothic"/>
          <w:b/>
          <w:i/>
        </w:rPr>
        <w:t xml:space="preserve"> </w:t>
      </w:r>
    </w:p>
    <w:p w:rsidR="008475BD" w:rsidRDefault="008475BD" w:rsidP="003B6112">
      <w:pPr>
        <w:rPr>
          <w:rFonts w:ascii="Century Gothic" w:hAnsi="Century Gothic"/>
          <w:b/>
          <w:i/>
        </w:rPr>
      </w:pPr>
    </w:p>
    <w:p w:rsidR="008475BD" w:rsidRDefault="008475BD" w:rsidP="003B6112">
      <w:pPr>
        <w:rPr>
          <w:rFonts w:ascii="Century Gothic" w:hAnsi="Century Gothic"/>
          <w:b/>
          <w:i/>
        </w:rPr>
      </w:pPr>
      <w:r>
        <w:rPr>
          <w:noProof/>
        </w:rPr>
        <w:pict>
          <v:shape id="_x0000_s1071" type="#_x0000_t183" style="position:absolute;margin-left:83.1pt;margin-top:1.35pt;width:24.75pt;height:23.25pt;z-index:251681280"/>
        </w:pict>
      </w:r>
      <w:r>
        <w:rPr>
          <w:noProof/>
        </w:rPr>
        <w:pict>
          <v:shape id="_x0000_s1072" type="#_x0000_t183" style="position:absolute;margin-left:53.85pt;margin-top:1.35pt;width:24.75pt;height:23.25pt;z-index:251679232"/>
        </w:pict>
      </w:r>
    </w:p>
    <w:p w:rsidR="008475BD" w:rsidRDefault="008475BD" w:rsidP="003B6112">
      <w:pPr>
        <w:rPr>
          <w:rFonts w:ascii="Century Gothic" w:hAnsi="Century Gothic"/>
          <w:b/>
          <w:i/>
        </w:rPr>
      </w:pPr>
    </w:p>
    <w:p w:rsidR="008475BD" w:rsidRDefault="008475BD" w:rsidP="003B6112">
      <w:pPr>
        <w:rPr>
          <w:rFonts w:ascii="Century Gothic" w:hAnsi="Century Gothic"/>
          <w:b/>
          <w:i/>
        </w:rPr>
      </w:pPr>
    </w:p>
    <w:p w:rsidR="008475BD" w:rsidRPr="00A01653" w:rsidRDefault="008475BD" w:rsidP="003B6112">
      <w:pPr>
        <w:rPr>
          <w:rFonts w:ascii="Century Gothic" w:hAnsi="Century Gothic"/>
          <w:b/>
          <w:i/>
        </w:rPr>
      </w:pPr>
      <w:r>
        <w:rPr>
          <w:rFonts w:ascii="Century Gothic" w:hAnsi="Century Gothic"/>
          <w:b/>
          <w:i/>
        </w:rPr>
        <w:t xml:space="preserve">                                        </w:t>
      </w:r>
      <w:r w:rsidRPr="00A01653">
        <w:rPr>
          <w:rFonts w:ascii="Century Gothic" w:hAnsi="Century Gothic"/>
          <w:b/>
          <w:i/>
        </w:rPr>
        <w:t>Velinin İmzası:</w:t>
      </w:r>
    </w:p>
    <w:p w:rsidR="008475BD" w:rsidRPr="00293221" w:rsidRDefault="008475BD" w:rsidP="00293221"/>
    <w:sectPr w:rsidR="008475BD" w:rsidRPr="00293221" w:rsidSect="00BA6B00">
      <w:headerReference w:type="default" r:id="rId10"/>
      <w:pgSz w:w="11906" w:h="16838"/>
      <w:pgMar w:top="567" w:right="567" w:bottom="142" w:left="709" w:header="284" w:footer="0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475BD" w:rsidRDefault="008475BD" w:rsidP="00416118">
      <w:r>
        <w:separator/>
      </w:r>
    </w:p>
  </w:endnote>
  <w:endnote w:type="continuationSeparator" w:id="0">
    <w:p w:rsidR="008475BD" w:rsidRDefault="008475BD" w:rsidP="0041611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475BD" w:rsidRDefault="008475BD" w:rsidP="00416118">
      <w:r>
        <w:separator/>
      </w:r>
    </w:p>
  </w:footnote>
  <w:footnote w:type="continuationSeparator" w:id="0">
    <w:p w:rsidR="008475BD" w:rsidRDefault="008475BD" w:rsidP="0041611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475BD" w:rsidRPr="00EA2662" w:rsidRDefault="008475BD" w:rsidP="008D50AF">
    <w:pPr>
      <w:pStyle w:val="Header"/>
    </w:pPr>
    <w:r w:rsidRPr="00EA2662">
      <w:t xml:space="preserve">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AE0E16"/>
    <w:multiLevelType w:val="hybridMultilevel"/>
    <w:tmpl w:val="058C4D9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">
    <w:nsid w:val="206869A8"/>
    <w:multiLevelType w:val="hybridMultilevel"/>
    <w:tmpl w:val="5E9E5AAA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322E4ACC"/>
    <w:multiLevelType w:val="hybridMultilevel"/>
    <w:tmpl w:val="618A6314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3">
    <w:nsid w:val="3E6B4A48"/>
    <w:multiLevelType w:val="hybridMultilevel"/>
    <w:tmpl w:val="BF7C7068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4">
    <w:nsid w:val="49A80090"/>
    <w:multiLevelType w:val="hybridMultilevel"/>
    <w:tmpl w:val="D8A4CA0A"/>
    <w:lvl w:ilvl="0" w:tplc="B4B866E4">
      <w:start w:val="12"/>
      <w:numFmt w:val="bullet"/>
      <w:lvlText w:val="-"/>
      <w:lvlJc w:val="left"/>
      <w:pPr>
        <w:ind w:left="1110" w:hanging="360"/>
      </w:pPr>
      <w:rPr>
        <w:rFonts w:ascii="Century Gothic" w:eastAsia="Times New Roman" w:hAnsi="Century Gothic" w:hint="default"/>
      </w:rPr>
    </w:lvl>
    <w:lvl w:ilvl="1" w:tplc="041F0003" w:tentative="1">
      <w:start w:val="1"/>
      <w:numFmt w:val="bullet"/>
      <w:lvlText w:val="o"/>
      <w:lvlJc w:val="left"/>
      <w:pPr>
        <w:ind w:left="183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5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9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7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5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870" w:hanging="360"/>
      </w:pPr>
      <w:rPr>
        <w:rFonts w:ascii="Wingdings" w:hAnsi="Wingdings" w:hint="default"/>
      </w:rPr>
    </w:lvl>
  </w:abstractNum>
  <w:abstractNum w:abstractNumId="5">
    <w:nsid w:val="51601F5F"/>
    <w:multiLevelType w:val="hybridMultilevel"/>
    <w:tmpl w:val="7E7E3420"/>
    <w:lvl w:ilvl="0" w:tplc="041F0017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6">
    <w:nsid w:val="5ADB59A2"/>
    <w:multiLevelType w:val="hybridMultilevel"/>
    <w:tmpl w:val="00A03B4E"/>
    <w:lvl w:ilvl="0" w:tplc="92F68612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abstractNum w:abstractNumId="7">
    <w:nsid w:val="61FD7267"/>
    <w:multiLevelType w:val="hybridMultilevel"/>
    <w:tmpl w:val="6B561DA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8">
    <w:nsid w:val="668704D9"/>
    <w:multiLevelType w:val="hybridMultilevel"/>
    <w:tmpl w:val="0CEC2F12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512EE65C">
      <w:start w:val="5"/>
      <w:numFmt w:val="lowerLetter"/>
      <w:lvlText w:val="%2.)"/>
      <w:lvlJc w:val="left"/>
      <w:pPr>
        <w:tabs>
          <w:tab w:val="num" w:pos="1515"/>
        </w:tabs>
        <w:ind w:left="1515" w:hanging="435"/>
      </w:pPr>
      <w:rPr>
        <w:rFonts w:cs="Times New Roman"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9">
    <w:nsid w:val="7B2B6E03"/>
    <w:multiLevelType w:val="hybridMultilevel"/>
    <w:tmpl w:val="A0B02BA4"/>
    <w:lvl w:ilvl="0" w:tplc="041F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0">
    <w:nsid w:val="7E346050"/>
    <w:multiLevelType w:val="hybridMultilevel"/>
    <w:tmpl w:val="6CA0D3B4"/>
    <w:lvl w:ilvl="0" w:tplc="174C3E54">
      <w:start w:val="1"/>
      <w:numFmt w:val="lowerLetter"/>
      <w:lvlText w:val="%1.)"/>
      <w:lvlJc w:val="left"/>
      <w:pPr>
        <w:tabs>
          <w:tab w:val="num" w:pos="0"/>
        </w:tabs>
        <w:ind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1440"/>
        </w:tabs>
        <w:ind w:left="144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tabs>
          <w:tab w:val="num" w:pos="3600"/>
        </w:tabs>
        <w:ind w:left="360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tabs>
          <w:tab w:val="num" w:pos="5760"/>
        </w:tabs>
        <w:ind w:left="5760" w:hanging="180"/>
      </w:pPr>
      <w:rPr>
        <w:rFonts w:cs="Times New Roman"/>
      </w:r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2"/>
  </w:num>
  <w:num w:numId="5">
    <w:abstractNumId w:val="5"/>
  </w:num>
  <w:num w:numId="6">
    <w:abstractNumId w:val="1"/>
  </w:num>
  <w:num w:numId="7">
    <w:abstractNumId w:val="0"/>
  </w:num>
  <w:num w:numId="8">
    <w:abstractNumId w:val="3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064FB"/>
    <w:rsid w:val="000005A2"/>
    <w:rsid w:val="0001565C"/>
    <w:rsid w:val="0002382C"/>
    <w:rsid w:val="0002716B"/>
    <w:rsid w:val="00027CE5"/>
    <w:rsid w:val="00036E39"/>
    <w:rsid w:val="00041817"/>
    <w:rsid w:val="000466FD"/>
    <w:rsid w:val="000625F1"/>
    <w:rsid w:val="00063016"/>
    <w:rsid w:val="0006390F"/>
    <w:rsid w:val="000643EC"/>
    <w:rsid w:val="00064C3C"/>
    <w:rsid w:val="0006691A"/>
    <w:rsid w:val="00072A6F"/>
    <w:rsid w:val="0008036C"/>
    <w:rsid w:val="00082AC8"/>
    <w:rsid w:val="000954D1"/>
    <w:rsid w:val="000A7F53"/>
    <w:rsid w:val="000C34B2"/>
    <w:rsid w:val="000D7FEC"/>
    <w:rsid w:val="001007B4"/>
    <w:rsid w:val="00107F09"/>
    <w:rsid w:val="00124819"/>
    <w:rsid w:val="00155075"/>
    <w:rsid w:val="001556D6"/>
    <w:rsid w:val="001634A7"/>
    <w:rsid w:val="00166B36"/>
    <w:rsid w:val="001673D9"/>
    <w:rsid w:val="0017325B"/>
    <w:rsid w:val="001737F2"/>
    <w:rsid w:val="001740EB"/>
    <w:rsid w:val="0018066C"/>
    <w:rsid w:val="0018505F"/>
    <w:rsid w:val="001903D7"/>
    <w:rsid w:val="001A0899"/>
    <w:rsid w:val="001A61A9"/>
    <w:rsid w:val="001C0A9A"/>
    <w:rsid w:val="001C3EA8"/>
    <w:rsid w:val="001C7607"/>
    <w:rsid w:val="001D4F6C"/>
    <w:rsid w:val="001D7B07"/>
    <w:rsid w:val="001F09ED"/>
    <w:rsid w:val="001F3593"/>
    <w:rsid w:val="001F5800"/>
    <w:rsid w:val="00204B60"/>
    <w:rsid w:val="00216216"/>
    <w:rsid w:val="00221460"/>
    <w:rsid w:val="002241EF"/>
    <w:rsid w:val="00227F07"/>
    <w:rsid w:val="00242AB6"/>
    <w:rsid w:val="00246683"/>
    <w:rsid w:val="0025570D"/>
    <w:rsid w:val="00256558"/>
    <w:rsid w:val="0026718B"/>
    <w:rsid w:val="0027131E"/>
    <w:rsid w:val="0027671C"/>
    <w:rsid w:val="002775AE"/>
    <w:rsid w:val="00287E2F"/>
    <w:rsid w:val="00293221"/>
    <w:rsid w:val="002A054B"/>
    <w:rsid w:val="002A6355"/>
    <w:rsid w:val="002B3929"/>
    <w:rsid w:val="002C188B"/>
    <w:rsid w:val="002C204E"/>
    <w:rsid w:val="002D6CBA"/>
    <w:rsid w:val="002D6D92"/>
    <w:rsid w:val="002E57DC"/>
    <w:rsid w:val="003034B9"/>
    <w:rsid w:val="003050B7"/>
    <w:rsid w:val="003065E1"/>
    <w:rsid w:val="003267E3"/>
    <w:rsid w:val="00326ED1"/>
    <w:rsid w:val="0036224A"/>
    <w:rsid w:val="00374B68"/>
    <w:rsid w:val="0038097F"/>
    <w:rsid w:val="003816D9"/>
    <w:rsid w:val="00383C4B"/>
    <w:rsid w:val="003849DF"/>
    <w:rsid w:val="00384B5D"/>
    <w:rsid w:val="0039064B"/>
    <w:rsid w:val="003909D7"/>
    <w:rsid w:val="003B6112"/>
    <w:rsid w:val="003C147D"/>
    <w:rsid w:val="003C19DA"/>
    <w:rsid w:val="003C63EC"/>
    <w:rsid w:val="003D4A91"/>
    <w:rsid w:val="003F0036"/>
    <w:rsid w:val="003F1961"/>
    <w:rsid w:val="00403487"/>
    <w:rsid w:val="00416118"/>
    <w:rsid w:val="00422ECC"/>
    <w:rsid w:val="0042510E"/>
    <w:rsid w:val="00427B70"/>
    <w:rsid w:val="00427E1D"/>
    <w:rsid w:val="004306B2"/>
    <w:rsid w:val="00434F83"/>
    <w:rsid w:val="00443CD6"/>
    <w:rsid w:val="00456EB4"/>
    <w:rsid w:val="004870D3"/>
    <w:rsid w:val="004C0902"/>
    <w:rsid w:val="004C152F"/>
    <w:rsid w:val="004C1AC0"/>
    <w:rsid w:val="004C6658"/>
    <w:rsid w:val="004D18EA"/>
    <w:rsid w:val="004D47B9"/>
    <w:rsid w:val="004F6DFC"/>
    <w:rsid w:val="0050169D"/>
    <w:rsid w:val="005165D4"/>
    <w:rsid w:val="00522B4D"/>
    <w:rsid w:val="00530D5D"/>
    <w:rsid w:val="00536417"/>
    <w:rsid w:val="00540923"/>
    <w:rsid w:val="00545B01"/>
    <w:rsid w:val="00547DDD"/>
    <w:rsid w:val="005636F6"/>
    <w:rsid w:val="005651C1"/>
    <w:rsid w:val="005721BD"/>
    <w:rsid w:val="00574B2B"/>
    <w:rsid w:val="00576545"/>
    <w:rsid w:val="00577645"/>
    <w:rsid w:val="00580FFA"/>
    <w:rsid w:val="0059542D"/>
    <w:rsid w:val="00595C8D"/>
    <w:rsid w:val="00597279"/>
    <w:rsid w:val="005A25E2"/>
    <w:rsid w:val="005A7BCA"/>
    <w:rsid w:val="005A7CF9"/>
    <w:rsid w:val="005B37E0"/>
    <w:rsid w:val="005D4E7A"/>
    <w:rsid w:val="005D7D6D"/>
    <w:rsid w:val="005F5C4F"/>
    <w:rsid w:val="00600EB5"/>
    <w:rsid w:val="006164D9"/>
    <w:rsid w:val="00652471"/>
    <w:rsid w:val="00662FF9"/>
    <w:rsid w:val="00666CCE"/>
    <w:rsid w:val="0067024F"/>
    <w:rsid w:val="00670A12"/>
    <w:rsid w:val="00674AC1"/>
    <w:rsid w:val="0068227D"/>
    <w:rsid w:val="00687E2D"/>
    <w:rsid w:val="006A3CFD"/>
    <w:rsid w:val="006A5A57"/>
    <w:rsid w:val="006B1DC0"/>
    <w:rsid w:val="006C43C3"/>
    <w:rsid w:val="006F2FDD"/>
    <w:rsid w:val="006F5807"/>
    <w:rsid w:val="00703FDF"/>
    <w:rsid w:val="007064FB"/>
    <w:rsid w:val="00716A3F"/>
    <w:rsid w:val="00723058"/>
    <w:rsid w:val="007421C9"/>
    <w:rsid w:val="0074354C"/>
    <w:rsid w:val="00750354"/>
    <w:rsid w:val="00755190"/>
    <w:rsid w:val="0076251C"/>
    <w:rsid w:val="007729DF"/>
    <w:rsid w:val="0078106A"/>
    <w:rsid w:val="007811E5"/>
    <w:rsid w:val="007818D9"/>
    <w:rsid w:val="007831B7"/>
    <w:rsid w:val="0079246D"/>
    <w:rsid w:val="007B0CE9"/>
    <w:rsid w:val="007B50DD"/>
    <w:rsid w:val="007C1708"/>
    <w:rsid w:val="007C1A59"/>
    <w:rsid w:val="007D321E"/>
    <w:rsid w:val="007E7A1E"/>
    <w:rsid w:val="007F3335"/>
    <w:rsid w:val="007F6EFE"/>
    <w:rsid w:val="007F7120"/>
    <w:rsid w:val="00802469"/>
    <w:rsid w:val="008038DC"/>
    <w:rsid w:val="008142F6"/>
    <w:rsid w:val="008178AF"/>
    <w:rsid w:val="00826635"/>
    <w:rsid w:val="008321C2"/>
    <w:rsid w:val="008331E2"/>
    <w:rsid w:val="008411E1"/>
    <w:rsid w:val="0084253E"/>
    <w:rsid w:val="00842FE0"/>
    <w:rsid w:val="008475BD"/>
    <w:rsid w:val="00853A64"/>
    <w:rsid w:val="008816FE"/>
    <w:rsid w:val="008926C5"/>
    <w:rsid w:val="00892CD6"/>
    <w:rsid w:val="008A23BF"/>
    <w:rsid w:val="008A516B"/>
    <w:rsid w:val="008A55B1"/>
    <w:rsid w:val="008B4635"/>
    <w:rsid w:val="008C15FF"/>
    <w:rsid w:val="008C2266"/>
    <w:rsid w:val="008C3A35"/>
    <w:rsid w:val="008D218D"/>
    <w:rsid w:val="008D3803"/>
    <w:rsid w:val="008D50AF"/>
    <w:rsid w:val="008F7B5A"/>
    <w:rsid w:val="00907654"/>
    <w:rsid w:val="0095494A"/>
    <w:rsid w:val="009751B2"/>
    <w:rsid w:val="0098499A"/>
    <w:rsid w:val="00987C61"/>
    <w:rsid w:val="009A6008"/>
    <w:rsid w:val="009B0B3D"/>
    <w:rsid w:val="009B3A0F"/>
    <w:rsid w:val="009B48A6"/>
    <w:rsid w:val="009D27FC"/>
    <w:rsid w:val="009F5369"/>
    <w:rsid w:val="00A01653"/>
    <w:rsid w:val="00A02DFD"/>
    <w:rsid w:val="00A040D0"/>
    <w:rsid w:val="00A04C56"/>
    <w:rsid w:val="00A16CB4"/>
    <w:rsid w:val="00A20986"/>
    <w:rsid w:val="00A21BF7"/>
    <w:rsid w:val="00A26E0E"/>
    <w:rsid w:val="00A27D3B"/>
    <w:rsid w:val="00A36164"/>
    <w:rsid w:val="00A43BC3"/>
    <w:rsid w:val="00A478DF"/>
    <w:rsid w:val="00A52E23"/>
    <w:rsid w:val="00A57051"/>
    <w:rsid w:val="00A653D6"/>
    <w:rsid w:val="00A724D2"/>
    <w:rsid w:val="00A82EC1"/>
    <w:rsid w:val="00A938C8"/>
    <w:rsid w:val="00AB33D9"/>
    <w:rsid w:val="00AB78D4"/>
    <w:rsid w:val="00AD07C1"/>
    <w:rsid w:val="00AD2A8B"/>
    <w:rsid w:val="00AD3AC1"/>
    <w:rsid w:val="00B10167"/>
    <w:rsid w:val="00B14CDD"/>
    <w:rsid w:val="00B15380"/>
    <w:rsid w:val="00B15823"/>
    <w:rsid w:val="00B202BB"/>
    <w:rsid w:val="00B432ED"/>
    <w:rsid w:val="00B5256E"/>
    <w:rsid w:val="00B557C2"/>
    <w:rsid w:val="00B71392"/>
    <w:rsid w:val="00B72A60"/>
    <w:rsid w:val="00B759CB"/>
    <w:rsid w:val="00B8607B"/>
    <w:rsid w:val="00B95D46"/>
    <w:rsid w:val="00B96778"/>
    <w:rsid w:val="00BA5581"/>
    <w:rsid w:val="00BA6B00"/>
    <w:rsid w:val="00BE2C98"/>
    <w:rsid w:val="00C235D8"/>
    <w:rsid w:val="00C66ED1"/>
    <w:rsid w:val="00C719B0"/>
    <w:rsid w:val="00C74BD9"/>
    <w:rsid w:val="00C80AAA"/>
    <w:rsid w:val="00C814CE"/>
    <w:rsid w:val="00C81C2F"/>
    <w:rsid w:val="00C87446"/>
    <w:rsid w:val="00C87A98"/>
    <w:rsid w:val="00C91950"/>
    <w:rsid w:val="00C91A20"/>
    <w:rsid w:val="00C91D5B"/>
    <w:rsid w:val="00C96A52"/>
    <w:rsid w:val="00C975B2"/>
    <w:rsid w:val="00CA719B"/>
    <w:rsid w:val="00CB23E5"/>
    <w:rsid w:val="00CB4F2A"/>
    <w:rsid w:val="00CC78F2"/>
    <w:rsid w:val="00CD021F"/>
    <w:rsid w:val="00CE3823"/>
    <w:rsid w:val="00CF4AC2"/>
    <w:rsid w:val="00CF4E8C"/>
    <w:rsid w:val="00D03D7E"/>
    <w:rsid w:val="00D16EE3"/>
    <w:rsid w:val="00D32364"/>
    <w:rsid w:val="00D445AE"/>
    <w:rsid w:val="00D60CA0"/>
    <w:rsid w:val="00D6781D"/>
    <w:rsid w:val="00D72BC8"/>
    <w:rsid w:val="00D856CA"/>
    <w:rsid w:val="00D902E8"/>
    <w:rsid w:val="00DB06BD"/>
    <w:rsid w:val="00DB17AA"/>
    <w:rsid w:val="00DB18AA"/>
    <w:rsid w:val="00DB716A"/>
    <w:rsid w:val="00DD6422"/>
    <w:rsid w:val="00DD6E05"/>
    <w:rsid w:val="00DE15C7"/>
    <w:rsid w:val="00DE5F23"/>
    <w:rsid w:val="00DF630C"/>
    <w:rsid w:val="00E07B06"/>
    <w:rsid w:val="00E07E49"/>
    <w:rsid w:val="00E1289F"/>
    <w:rsid w:val="00E542F4"/>
    <w:rsid w:val="00E5634F"/>
    <w:rsid w:val="00E5759A"/>
    <w:rsid w:val="00E61CC5"/>
    <w:rsid w:val="00E75153"/>
    <w:rsid w:val="00E8034D"/>
    <w:rsid w:val="00E942D8"/>
    <w:rsid w:val="00E97D66"/>
    <w:rsid w:val="00EA2205"/>
    <w:rsid w:val="00EA2662"/>
    <w:rsid w:val="00EB46F9"/>
    <w:rsid w:val="00EE2175"/>
    <w:rsid w:val="00EE659E"/>
    <w:rsid w:val="00EF7EDD"/>
    <w:rsid w:val="00F07637"/>
    <w:rsid w:val="00F103D5"/>
    <w:rsid w:val="00F200BC"/>
    <w:rsid w:val="00F25E66"/>
    <w:rsid w:val="00F524E3"/>
    <w:rsid w:val="00F56418"/>
    <w:rsid w:val="00F571AF"/>
    <w:rsid w:val="00F57DB1"/>
    <w:rsid w:val="00F57ECF"/>
    <w:rsid w:val="00F860AB"/>
    <w:rsid w:val="00F86816"/>
    <w:rsid w:val="00FA00EF"/>
    <w:rsid w:val="00FB00ED"/>
    <w:rsid w:val="00FC0F80"/>
    <w:rsid w:val="00FD6523"/>
    <w:rsid w:val="00FF4028"/>
    <w:rsid w:val="00FF60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7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6112"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uiPriority w:val="99"/>
    <w:qFormat/>
    <w:rsid w:val="008411E1"/>
    <w:pPr>
      <w:keepNext/>
      <w:jc w:val="center"/>
      <w:outlineLvl w:val="1"/>
    </w:pPr>
    <w:rPr>
      <w:b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9"/>
    <w:locked/>
    <w:rsid w:val="008411E1"/>
    <w:rPr>
      <w:rFonts w:ascii="Times New Roman" w:hAnsi="Times New Roman" w:cs="Times New Roman"/>
      <w:b/>
      <w:sz w:val="20"/>
      <w:szCs w:val="20"/>
      <w:lang w:eastAsia="tr-TR"/>
    </w:rPr>
  </w:style>
  <w:style w:type="paragraph" w:styleId="NoSpacing">
    <w:name w:val="No Spacing"/>
    <w:uiPriority w:val="99"/>
    <w:qFormat/>
    <w:rsid w:val="007064FB"/>
    <w:rPr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7064FB"/>
    <w:rPr>
      <w:rFonts w:ascii="Tahoma" w:eastAsia="Calibr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7064FB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99"/>
    <w:rsid w:val="00DD6E0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99"/>
    <w:qFormat/>
    <w:rsid w:val="000954D1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3B6112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locked/>
    <w:rsid w:val="003B6112"/>
    <w:rPr>
      <w:rFonts w:ascii="Times New Roman" w:hAnsi="Times New Roman" w:cs="Times New Roman"/>
      <w:sz w:val="24"/>
      <w:szCs w:val="24"/>
      <w:lang w:eastAsia="tr-TR"/>
    </w:rPr>
  </w:style>
  <w:style w:type="character" w:styleId="Hyperlink">
    <w:name w:val="Hyperlink"/>
    <w:basedOn w:val="DefaultParagraphFont"/>
    <w:uiPriority w:val="99"/>
    <w:rsid w:val="00DB06BD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604267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4267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615</TotalTime>
  <Pages>2</Pages>
  <Words>290</Words>
  <Characters>1657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/>
  <dc:creator>www.sorubak.com; cafer nevruz</dc:creator>
  <cp:keywords>www.sorubak.com</cp:keywords>
  <dc:description>www.sorubak.com</dc:description>
  <cp:lastModifiedBy>edanur</cp:lastModifiedBy>
  <cp:revision>93</cp:revision>
  <dcterms:created xsi:type="dcterms:W3CDTF">2008-10-29T10:56:00Z</dcterms:created>
  <dcterms:modified xsi:type="dcterms:W3CDTF">2012-01-07T11:38:00Z</dcterms:modified>
  <cp:category>www.sorubak.com</cp:category>
  <cp:contentType>www.sorubak.com</cp:contentType>
</cp:coreProperties>
</file>