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3A" w:rsidRPr="0071763A" w:rsidRDefault="00A9283A" w:rsidP="008A4F38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Kerem kurşun kaleminin boyunu ölçmek istiyor ve cetvelle ölçüyor.</w:t>
      </w:r>
    </w:p>
    <w:p w:rsidR="00A9283A" w:rsidRPr="0071763A" w:rsidRDefault="00A9283A" w:rsidP="008A4F38">
      <w:pPr>
        <w:ind w:left="360"/>
        <w:rPr>
          <w:color w:val="595959"/>
        </w:rPr>
      </w:pPr>
      <w:r w:rsidRPr="0071763A">
        <w:rPr>
          <w:color w:val="595959"/>
        </w:rPr>
        <w:t>Kurşun kalemin boyu aşağıdakilerden hangisi olabilir?</w:t>
      </w:r>
    </w:p>
    <w:p w:rsidR="00A9283A" w:rsidRPr="0071763A" w:rsidRDefault="00A9283A" w:rsidP="008A4F38">
      <w:pPr>
        <w:pStyle w:val="ListParagraph"/>
        <w:numPr>
          <w:ilvl w:val="0"/>
          <w:numId w:val="2"/>
        </w:numPr>
        <w:rPr>
          <w:color w:val="595959"/>
        </w:rPr>
      </w:pPr>
      <w:smartTag w:uri="urn:schemas-microsoft-com:office:smarttags" w:element="metricconverter">
        <w:smartTagPr>
          <w:attr w:name="ProductID" w:val="15 santimetre"/>
        </w:smartTagPr>
        <w:r w:rsidRPr="0071763A">
          <w:rPr>
            <w:color w:val="595959"/>
          </w:rPr>
          <w:t>15 santimetre</w:t>
        </w:r>
      </w:smartTag>
    </w:p>
    <w:p w:rsidR="00A9283A" w:rsidRPr="0071763A" w:rsidRDefault="00A9283A" w:rsidP="008A4F38">
      <w:pPr>
        <w:pStyle w:val="ListParagraph"/>
        <w:numPr>
          <w:ilvl w:val="0"/>
          <w:numId w:val="2"/>
        </w:numPr>
        <w:rPr>
          <w:color w:val="595959"/>
        </w:rPr>
      </w:pPr>
      <w:smartTag w:uri="urn:schemas-microsoft-com:office:smarttags" w:element="metricconverter">
        <w:smartTagPr>
          <w:attr w:name="ProductID" w:val="5 metre"/>
        </w:smartTagPr>
        <w:r w:rsidRPr="0071763A">
          <w:rPr>
            <w:color w:val="595959"/>
          </w:rPr>
          <w:t>5 metre</w:t>
        </w:r>
      </w:smartTag>
    </w:p>
    <w:p w:rsidR="00A9283A" w:rsidRPr="0071763A" w:rsidRDefault="00A9283A" w:rsidP="008A4F38">
      <w:pPr>
        <w:pStyle w:val="ListParagraph"/>
        <w:numPr>
          <w:ilvl w:val="0"/>
          <w:numId w:val="2"/>
        </w:numPr>
        <w:rPr>
          <w:color w:val="595959"/>
        </w:rPr>
      </w:pPr>
      <w:smartTag w:uri="urn:schemas-microsoft-com:office:smarttags" w:element="metricconverter">
        <w:smartTagPr>
          <w:attr w:name="ProductID" w:val="30 santimetre"/>
        </w:smartTagPr>
        <w:r w:rsidRPr="0071763A">
          <w:rPr>
            <w:color w:val="595959"/>
          </w:rPr>
          <w:t>30 santimetre</w:t>
        </w:r>
      </w:smartTag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A4F38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Ayşe’nin 53, Fatma’nın 15 cevizi var. İkisinin toplam cevizi kaç olabilir?</w:t>
      </w:r>
    </w:p>
    <w:p w:rsidR="00A9283A" w:rsidRPr="0071763A" w:rsidRDefault="00A9283A" w:rsidP="008A4F38">
      <w:pPr>
        <w:pStyle w:val="ListParagraph"/>
        <w:numPr>
          <w:ilvl w:val="0"/>
          <w:numId w:val="3"/>
        </w:numPr>
        <w:rPr>
          <w:color w:val="595959"/>
        </w:rPr>
      </w:pPr>
      <w:r w:rsidRPr="0071763A">
        <w:rPr>
          <w:color w:val="595959"/>
        </w:rPr>
        <w:t>70          b) 80          c) 65</w:t>
      </w:r>
    </w:p>
    <w:p w:rsidR="00A9283A" w:rsidRPr="0071763A" w:rsidRDefault="00A9283A" w:rsidP="008A4F38">
      <w:pPr>
        <w:pStyle w:val="ListParagraph"/>
        <w:rPr>
          <w:color w:val="595959"/>
        </w:rPr>
      </w:pPr>
    </w:p>
    <w:p w:rsidR="00A9283A" w:rsidRPr="0071763A" w:rsidRDefault="00A9283A" w:rsidP="008A4F38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Ayberk sabah 10.30’da kitap okumaya başladı. 2 saat kitap okudu. Sonra televizyonda 1 saat çizgi film izledi. 2 saat kardeşiyle oyun oynadı.</w:t>
      </w:r>
    </w:p>
    <w:p w:rsidR="00A9283A" w:rsidRPr="0071763A" w:rsidRDefault="00A9283A" w:rsidP="008A4F38">
      <w:pPr>
        <w:pStyle w:val="ListParagraph"/>
        <w:ind w:left="360"/>
        <w:rPr>
          <w:color w:val="595959"/>
        </w:rPr>
      </w:pPr>
    </w:p>
    <w:p w:rsidR="00A9283A" w:rsidRPr="0071763A" w:rsidRDefault="00A9283A" w:rsidP="008A4F38">
      <w:pPr>
        <w:pStyle w:val="ListParagraph"/>
        <w:ind w:left="360"/>
        <w:rPr>
          <w:color w:val="595959"/>
        </w:rPr>
      </w:pPr>
      <w:r w:rsidRPr="0071763A">
        <w:rPr>
          <w:color w:val="595959"/>
        </w:rPr>
        <w:t>Ayberk oyun oynamayı bitirdiğinde saat kaç olur?</w:t>
      </w:r>
    </w:p>
    <w:p w:rsidR="00A9283A" w:rsidRPr="0071763A" w:rsidRDefault="00A9283A" w:rsidP="008A4F38">
      <w:pPr>
        <w:pStyle w:val="ListParagraph"/>
        <w:numPr>
          <w:ilvl w:val="0"/>
          <w:numId w:val="4"/>
        </w:numPr>
        <w:rPr>
          <w:color w:val="595959"/>
        </w:rPr>
      </w:pPr>
      <w:r w:rsidRPr="0071763A">
        <w:rPr>
          <w:color w:val="595959"/>
        </w:rPr>
        <w:t>16.00          b) 15.30               c) 15.00</w:t>
      </w:r>
    </w:p>
    <w:p w:rsidR="00A9283A" w:rsidRPr="0071763A" w:rsidRDefault="00A9283A" w:rsidP="008A4F38">
      <w:pPr>
        <w:pStyle w:val="ListParagraph"/>
        <w:rPr>
          <w:color w:val="595959"/>
        </w:rPr>
      </w:pPr>
    </w:p>
    <w:p w:rsidR="00A9283A" w:rsidRPr="0071763A" w:rsidRDefault="00A9283A" w:rsidP="008A4F38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6 onluk ve 8 birlikten oluşan sayı aşağıdakilerden hangisinden büyüktür?</w:t>
      </w:r>
    </w:p>
    <w:p w:rsidR="00A9283A" w:rsidRPr="0071763A" w:rsidRDefault="00A9283A" w:rsidP="008A4F38">
      <w:pPr>
        <w:pStyle w:val="ListParagraph"/>
        <w:numPr>
          <w:ilvl w:val="0"/>
          <w:numId w:val="5"/>
        </w:numPr>
        <w:rPr>
          <w:color w:val="595959"/>
        </w:rPr>
      </w:pPr>
      <w:r w:rsidRPr="0071763A">
        <w:rPr>
          <w:color w:val="595959"/>
        </w:rPr>
        <w:t>9 birlik 5 onluk</w:t>
      </w:r>
    </w:p>
    <w:p w:rsidR="00A9283A" w:rsidRPr="0071763A" w:rsidRDefault="00A9283A" w:rsidP="008A4F38">
      <w:pPr>
        <w:pStyle w:val="ListParagraph"/>
        <w:numPr>
          <w:ilvl w:val="0"/>
          <w:numId w:val="5"/>
        </w:numPr>
        <w:rPr>
          <w:color w:val="595959"/>
        </w:rPr>
      </w:pPr>
      <w:r w:rsidRPr="0071763A">
        <w:rPr>
          <w:color w:val="595959"/>
        </w:rPr>
        <w:t>8 onluk 7 birlik</w:t>
      </w:r>
    </w:p>
    <w:p w:rsidR="00A9283A" w:rsidRPr="0071763A" w:rsidRDefault="00A9283A" w:rsidP="008A4F38">
      <w:pPr>
        <w:pStyle w:val="ListParagraph"/>
        <w:numPr>
          <w:ilvl w:val="0"/>
          <w:numId w:val="5"/>
        </w:numPr>
        <w:rPr>
          <w:color w:val="595959"/>
        </w:rPr>
      </w:pPr>
      <w:r w:rsidRPr="0071763A">
        <w:rPr>
          <w:color w:val="595959"/>
        </w:rPr>
        <w:t>5 birlik 7 onluk</w:t>
      </w:r>
    </w:p>
    <w:p w:rsidR="00A9283A" w:rsidRPr="0071763A" w:rsidRDefault="00A9283A" w:rsidP="008A4F38">
      <w:pPr>
        <w:pStyle w:val="ListParagraph"/>
        <w:rPr>
          <w:color w:val="595959"/>
        </w:rPr>
      </w:pPr>
    </w:p>
    <w:tbl>
      <w:tblPr>
        <w:tblpPr w:leftFromText="141" w:rightFromText="141" w:vertAnchor="text" w:horzAnchor="margin" w:tblpY="109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30"/>
        <w:gridCol w:w="931"/>
        <w:gridCol w:w="931"/>
        <w:gridCol w:w="931"/>
      </w:tblGrid>
      <w:tr w:rsidR="00A9283A" w:rsidRPr="005D533E" w:rsidTr="005D533E">
        <w:trPr>
          <w:trHeight w:val="270"/>
        </w:trPr>
        <w:tc>
          <w:tcPr>
            <w:tcW w:w="930" w:type="dxa"/>
          </w:tcPr>
          <w:p w:rsidR="00A9283A" w:rsidRPr="005D533E" w:rsidRDefault="00A9283A" w:rsidP="005D533E">
            <w:pPr>
              <w:pStyle w:val="ListParagraph"/>
              <w:spacing w:after="0" w:line="240" w:lineRule="auto"/>
              <w:ind w:left="0"/>
              <w:rPr>
                <w:color w:val="595959"/>
              </w:rPr>
            </w:pPr>
            <w:r w:rsidRPr="005D533E">
              <w:rPr>
                <w:color w:val="595959"/>
              </w:rPr>
              <w:t>78</w:t>
            </w:r>
          </w:p>
        </w:tc>
        <w:tc>
          <w:tcPr>
            <w:tcW w:w="931" w:type="dxa"/>
          </w:tcPr>
          <w:p w:rsidR="00A9283A" w:rsidRPr="005D533E" w:rsidRDefault="00A9283A" w:rsidP="005D533E">
            <w:pPr>
              <w:pStyle w:val="ListParagraph"/>
              <w:spacing w:after="0" w:line="240" w:lineRule="auto"/>
              <w:ind w:left="0"/>
              <w:rPr>
                <w:color w:val="595959"/>
              </w:rPr>
            </w:pPr>
            <w:r w:rsidRPr="005D533E">
              <w:rPr>
                <w:color w:val="595959"/>
              </w:rPr>
              <w:t>71</w:t>
            </w:r>
          </w:p>
        </w:tc>
        <w:tc>
          <w:tcPr>
            <w:tcW w:w="931" w:type="dxa"/>
          </w:tcPr>
          <w:p w:rsidR="00A9283A" w:rsidRPr="005D533E" w:rsidRDefault="00A9283A" w:rsidP="005D533E">
            <w:pPr>
              <w:pStyle w:val="ListParagraph"/>
              <w:spacing w:after="0" w:line="240" w:lineRule="auto"/>
              <w:ind w:left="0"/>
              <w:rPr>
                <w:color w:val="595959"/>
              </w:rPr>
            </w:pPr>
          </w:p>
        </w:tc>
        <w:tc>
          <w:tcPr>
            <w:tcW w:w="931" w:type="dxa"/>
          </w:tcPr>
          <w:p w:rsidR="00A9283A" w:rsidRPr="005D533E" w:rsidRDefault="00A9283A" w:rsidP="005D533E">
            <w:pPr>
              <w:pStyle w:val="ListParagraph"/>
              <w:spacing w:after="0" w:line="240" w:lineRule="auto"/>
              <w:ind w:left="0"/>
              <w:rPr>
                <w:color w:val="595959"/>
              </w:rPr>
            </w:pPr>
            <w:r w:rsidRPr="005D533E">
              <w:rPr>
                <w:color w:val="595959"/>
              </w:rPr>
              <w:t>68</w:t>
            </w:r>
          </w:p>
        </w:tc>
      </w:tr>
    </w:tbl>
    <w:p w:rsidR="00A9283A" w:rsidRPr="0071763A" w:rsidRDefault="00A9283A" w:rsidP="008A4F38">
      <w:pPr>
        <w:rPr>
          <w:color w:val="595959"/>
        </w:rPr>
      </w:pPr>
      <w:r w:rsidRPr="0071763A">
        <w:rPr>
          <w:color w:val="595959"/>
        </w:rPr>
        <w:t xml:space="preserve">        </w:t>
      </w: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Yukarıdaki sayılar büyükten küçüğe doğru sıralanmıştır. Buna göre bu boş kutuya hangi sayı gelemez?</w:t>
      </w:r>
    </w:p>
    <w:p w:rsidR="00A9283A" w:rsidRPr="0071763A" w:rsidRDefault="00A9283A" w:rsidP="00890871">
      <w:pPr>
        <w:pStyle w:val="ListParagraph"/>
        <w:numPr>
          <w:ilvl w:val="0"/>
          <w:numId w:val="6"/>
        </w:numPr>
        <w:rPr>
          <w:color w:val="595959"/>
        </w:rPr>
      </w:pPr>
      <w:r w:rsidRPr="0071763A">
        <w:rPr>
          <w:color w:val="595959"/>
        </w:rPr>
        <w:t>69         b) 86          c) 70</w:t>
      </w:r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3 birlik 6 onluktan oluşan sayı aşağıdaki sayıların hangisinden küçüktür?</w:t>
      </w:r>
    </w:p>
    <w:p w:rsidR="00A9283A" w:rsidRPr="0071763A" w:rsidRDefault="00A9283A" w:rsidP="00890871">
      <w:pPr>
        <w:pStyle w:val="ListParagraph"/>
        <w:numPr>
          <w:ilvl w:val="0"/>
          <w:numId w:val="7"/>
        </w:numPr>
        <w:rPr>
          <w:color w:val="595959"/>
        </w:rPr>
      </w:pPr>
      <w:r w:rsidRPr="0071763A">
        <w:rPr>
          <w:color w:val="595959"/>
        </w:rPr>
        <w:t>38       b) 61           c) 82</w:t>
      </w:r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Onlar basamağında 8 bulunan en büyük iki basamaklı sayı hangisidir?</w:t>
      </w:r>
    </w:p>
    <w:p w:rsidR="00A9283A" w:rsidRPr="0071763A" w:rsidRDefault="00A9283A" w:rsidP="00890871">
      <w:pPr>
        <w:pStyle w:val="ListParagraph"/>
        <w:numPr>
          <w:ilvl w:val="0"/>
          <w:numId w:val="8"/>
        </w:numPr>
        <w:rPr>
          <w:color w:val="595959"/>
        </w:rPr>
      </w:pPr>
      <w:r w:rsidRPr="0071763A">
        <w:rPr>
          <w:color w:val="595959"/>
        </w:rPr>
        <w:t>80             b) 88            c) 89</w:t>
      </w:r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Üç deste kalem, iki düzine kalemden kaç fazladır?</w:t>
      </w:r>
    </w:p>
    <w:p w:rsidR="00A9283A" w:rsidRPr="0071763A" w:rsidRDefault="00A9283A" w:rsidP="00890871">
      <w:pPr>
        <w:pStyle w:val="ListParagraph"/>
        <w:numPr>
          <w:ilvl w:val="0"/>
          <w:numId w:val="9"/>
        </w:numPr>
        <w:rPr>
          <w:color w:val="595959"/>
        </w:rPr>
      </w:pPr>
      <w:r w:rsidRPr="0071763A">
        <w:rPr>
          <w:color w:val="595959"/>
        </w:rPr>
        <w:t>8               b) 9             c) 10</w:t>
      </w:r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Aşağıdaki işlemlerden hangisinde  “+” yerine   “-“ işareti yapıldığında doğru olur?</w:t>
      </w:r>
    </w:p>
    <w:p w:rsidR="00A9283A" w:rsidRPr="0071763A" w:rsidRDefault="00A9283A" w:rsidP="00890871">
      <w:pPr>
        <w:pStyle w:val="ListParagraph"/>
        <w:numPr>
          <w:ilvl w:val="0"/>
          <w:numId w:val="10"/>
        </w:numPr>
        <w:rPr>
          <w:color w:val="595959"/>
        </w:rPr>
      </w:pPr>
      <w:r w:rsidRPr="0071763A">
        <w:rPr>
          <w:color w:val="595959"/>
        </w:rPr>
        <w:t>18 + 12= 20</w:t>
      </w:r>
    </w:p>
    <w:p w:rsidR="00A9283A" w:rsidRPr="0071763A" w:rsidRDefault="00A9283A" w:rsidP="00890871">
      <w:pPr>
        <w:pStyle w:val="ListParagraph"/>
        <w:numPr>
          <w:ilvl w:val="0"/>
          <w:numId w:val="10"/>
        </w:numPr>
        <w:rPr>
          <w:color w:val="595959"/>
        </w:rPr>
      </w:pPr>
      <w:r w:rsidRPr="0071763A">
        <w:rPr>
          <w:color w:val="595959"/>
        </w:rPr>
        <w:t>25+12=13</w:t>
      </w:r>
    </w:p>
    <w:p w:rsidR="00A9283A" w:rsidRPr="0071763A" w:rsidRDefault="00A9283A" w:rsidP="00890871">
      <w:pPr>
        <w:pStyle w:val="ListParagraph"/>
        <w:numPr>
          <w:ilvl w:val="0"/>
          <w:numId w:val="10"/>
        </w:numPr>
        <w:rPr>
          <w:color w:val="595959"/>
        </w:rPr>
      </w:pPr>
      <w:r w:rsidRPr="0071763A">
        <w:rPr>
          <w:color w:val="595959"/>
        </w:rPr>
        <w:t>21+19=30</w:t>
      </w:r>
    </w:p>
    <w:p w:rsidR="00A9283A" w:rsidRPr="0071763A" w:rsidRDefault="00A9283A" w:rsidP="00890871">
      <w:pPr>
        <w:pStyle w:val="ListParagraph"/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 xml:space="preserve"> Bir toplama işleminde toplananlardan biri 27 ve toplam 66 olduğuna göre diğer toplanan kaçtır?</w:t>
      </w:r>
    </w:p>
    <w:p w:rsidR="00A9283A" w:rsidRPr="0071763A" w:rsidRDefault="00A9283A" w:rsidP="00890871">
      <w:pPr>
        <w:rPr>
          <w:color w:val="595959"/>
        </w:rPr>
      </w:pPr>
    </w:p>
    <w:p w:rsidR="00A9283A" w:rsidRPr="0071763A" w:rsidRDefault="00A9283A" w:rsidP="00890871">
      <w:pPr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 xml:space="preserve">    “42-13=29”  Yandaki çıkarma işleminde eksilen 5 arttırılırsa yeni fark kaç olur?</w:t>
      </w:r>
    </w:p>
    <w:p w:rsidR="00A9283A" w:rsidRPr="0071763A" w:rsidRDefault="00A9283A" w:rsidP="00890871">
      <w:pPr>
        <w:rPr>
          <w:color w:val="595959"/>
        </w:rPr>
      </w:pPr>
    </w:p>
    <w:p w:rsidR="00A9283A" w:rsidRPr="0071763A" w:rsidRDefault="00A9283A" w:rsidP="00890871">
      <w:pPr>
        <w:rPr>
          <w:color w:val="595959"/>
        </w:rPr>
      </w:pP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“75 büyüktür …………”   ifadesinde noktalı yere hangisi gelemez?</w:t>
      </w:r>
    </w:p>
    <w:p w:rsidR="00A9283A" w:rsidRPr="0071763A" w:rsidRDefault="00A9283A" w:rsidP="00890871">
      <w:pPr>
        <w:pStyle w:val="ListParagraph"/>
        <w:numPr>
          <w:ilvl w:val="0"/>
          <w:numId w:val="11"/>
        </w:numPr>
        <w:rPr>
          <w:color w:val="595959"/>
        </w:rPr>
      </w:pPr>
      <w:r w:rsidRPr="0071763A">
        <w:rPr>
          <w:color w:val="595959"/>
        </w:rPr>
        <w:t>70           b) 69          c) 83</w:t>
      </w:r>
    </w:p>
    <w:p w:rsidR="00A9283A" w:rsidRPr="0071763A" w:rsidRDefault="00A9283A" w:rsidP="00890871">
      <w:pPr>
        <w:rPr>
          <w:color w:val="595959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42.15pt;margin-top:24.9pt;width:28.5pt;height:17.25pt;z-index:251651584"/>
        </w:pict>
      </w:r>
      <w:r>
        <w:rPr>
          <w:noProof/>
          <w:lang w:eastAsia="tr-TR"/>
        </w:rPr>
        <w:pict>
          <v:shape id="_x0000_s1027" type="#_x0000_t12" style="position:absolute;margin-left:39.4pt;margin-top:24.9pt;width:28.5pt;height:17.25pt;z-index:251650560"/>
        </w:pict>
      </w:r>
    </w:p>
    <w:p w:rsidR="00A9283A" w:rsidRPr="0071763A" w:rsidRDefault="00A9283A" w:rsidP="00890871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 xml:space="preserve">  45-              = 40     ise                        + 50=?   İşleminin sonucu kaçtır?</w:t>
      </w:r>
    </w:p>
    <w:p w:rsidR="00A9283A" w:rsidRPr="0071763A" w:rsidRDefault="00A9283A" w:rsidP="00AE78D5">
      <w:pPr>
        <w:rPr>
          <w:color w:val="595959"/>
        </w:rPr>
      </w:pPr>
    </w:p>
    <w:p w:rsidR="00A9283A" w:rsidRPr="0071763A" w:rsidRDefault="00A9283A" w:rsidP="00AE78D5">
      <w:pPr>
        <w:rPr>
          <w:color w:val="595959"/>
        </w:rPr>
      </w:pPr>
      <w:r>
        <w:rPr>
          <w:noProof/>
          <w:lang w:eastAsia="tr-TR"/>
        </w:rPr>
        <w:pict>
          <v:shape id="_x0000_s1028" type="#_x0000_t12" style="position:absolute;margin-left:22.9pt;margin-top:20.1pt;width:28.5pt;height:17.25pt;z-index:251652608"/>
        </w:pict>
      </w:r>
    </w:p>
    <w:p w:rsidR="00A9283A" w:rsidRPr="0071763A" w:rsidRDefault="00A9283A" w:rsidP="00AE78D5">
      <w:pPr>
        <w:pStyle w:val="ListParagraph"/>
        <w:numPr>
          <w:ilvl w:val="0"/>
          <w:numId w:val="1"/>
        </w:numPr>
        <w:rPr>
          <w:color w:val="595959"/>
        </w:rPr>
      </w:pP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9" type="#_x0000_t74" style="position:absolute;left:0;text-align:left;margin-left:89.65pt;margin-top:-.05pt;width:30.75pt;height:12pt;z-index:251659776"/>
        </w:pict>
      </w:r>
      <w:r w:rsidRPr="0071763A">
        <w:rPr>
          <w:color w:val="595959"/>
        </w:rPr>
        <w:t xml:space="preserve">              =2                         = 10 ise aşağıdakilerden hangisi en büyüktür?</w:t>
      </w:r>
    </w:p>
    <w:p w:rsidR="00A9283A" w:rsidRPr="0071763A" w:rsidRDefault="00A9283A" w:rsidP="00AE78D5">
      <w:pPr>
        <w:pStyle w:val="ListParagraph"/>
        <w:ind w:left="360"/>
        <w:rPr>
          <w:color w:val="595959"/>
        </w:rPr>
      </w:pPr>
      <w:r>
        <w:rPr>
          <w:noProof/>
          <w:lang w:eastAsia="tr-TR"/>
        </w:rPr>
        <w:pict>
          <v:shape id="_x0000_s1030" type="#_x0000_t12" style="position:absolute;left:0;text-align:left;margin-left:89.65pt;margin-top:10pt;width:28.5pt;height:17.25pt;z-index:251655680"/>
        </w:pict>
      </w:r>
      <w:r>
        <w:rPr>
          <w:noProof/>
          <w:lang w:eastAsia="tr-TR"/>
        </w:rPr>
        <w:pict>
          <v:shape id="_x0000_s1031" type="#_x0000_t12" style="position:absolute;left:0;text-align:left;margin-left:30.4pt;margin-top:10pt;width:28.5pt;height:17.25pt;z-index:251657728"/>
        </w:pict>
      </w:r>
    </w:p>
    <w:p w:rsidR="00A9283A" w:rsidRPr="0071763A" w:rsidRDefault="00A9283A" w:rsidP="00AE78D5">
      <w:pPr>
        <w:pStyle w:val="ListParagraph"/>
        <w:numPr>
          <w:ilvl w:val="0"/>
          <w:numId w:val="12"/>
        </w:numPr>
        <w:rPr>
          <w:color w:val="595959"/>
        </w:rPr>
      </w:pPr>
      <w:r>
        <w:rPr>
          <w:noProof/>
          <w:lang w:eastAsia="tr-TR"/>
        </w:rPr>
        <w:pict>
          <v:shape id="_x0000_s1032" type="#_x0000_t12" style="position:absolute;left:0;text-align:left;margin-left:94.15pt;margin-top:13.3pt;width:28.5pt;height:17.25pt;z-index:251656704"/>
        </w:pict>
      </w:r>
      <w:r>
        <w:rPr>
          <w:noProof/>
          <w:lang w:eastAsia="tr-TR"/>
        </w:rPr>
        <w:pict>
          <v:shape id="_x0000_s1033" type="#_x0000_t74" style="position:absolute;left:0;text-align:left;margin-left:118.15pt;margin-top:-.2pt;width:30.75pt;height:12pt;z-index:251658752"/>
        </w:pict>
      </w:r>
      <w:r>
        <w:rPr>
          <w:noProof/>
          <w:lang w:eastAsia="tr-TR"/>
        </w:rPr>
        <w:pict>
          <v:shape id="_x0000_s1034" type="#_x0000_t74" style="position:absolute;left:0;text-align:left;margin-left:58.9pt;margin-top:-.2pt;width:30.75pt;height:12pt;z-index:251653632"/>
        </w:pict>
      </w:r>
      <w:r w:rsidRPr="0071763A">
        <w:rPr>
          <w:color w:val="595959"/>
        </w:rPr>
        <w:t xml:space="preserve"> </w:t>
      </w:r>
    </w:p>
    <w:p w:rsidR="00A9283A" w:rsidRPr="0071763A" w:rsidRDefault="00A9283A" w:rsidP="00AE78D5">
      <w:pPr>
        <w:pStyle w:val="ListParagraph"/>
        <w:numPr>
          <w:ilvl w:val="0"/>
          <w:numId w:val="12"/>
        </w:numPr>
        <w:rPr>
          <w:color w:val="595959"/>
        </w:rPr>
      </w:pPr>
      <w:r>
        <w:rPr>
          <w:noProof/>
          <w:lang w:eastAsia="tr-TR"/>
        </w:rPr>
        <w:pict>
          <v:shape id="_x0000_s1035" type="#_x0000_t74" style="position:absolute;left:0;text-align:left;margin-left:63.4pt;margin-top:3.1pt;width:30.75pt;height:12pt;z-index:251660800"/>
        </w:pict>
      </w:r>
      <w:r>
        <w:rPr>
          <w:noProof/>
          <w:lang w:eastAsia="tr-TR"/>
        </w:rPr>
        <w:pict>
          <v:shape id="_x0000_s1036" type="#_x0000_t74" style="position:absolute;left:0;text-align:left;margin-left:32.65pt;margin-top:3.1pt;width:30.75pt;height:12pt;z-index:251661824"/>
        </w:pict>
      </w:r>
      <w:r w:rsidRPr="0071763A">
        <w:rPr>
          <w:color w:val="595959"/>
        </w:rPr>
        <w:t xml:space="preserve"> </w:t>
      </w:r>
    </w:p>
    <w:p w:rsidR="00A9283A" w:rsidRPr="0071763A" w:rsidRDefault="00A9283A" w:rsidP="00AE78D5">
      <w:pPr>
        <w:pStyle w:val="ListParagraph"/>
        <w:numPr>
          <w:ilvl w:val="0"/>
          <w:numId w:val="12"/>
        </w:numPr>
        <w:rPr>
          <w:color w:val="595959"/>
        </w:rPr>
      </w:pPr>
      <w:r>
        <w:rPr>
          <w:noProof/>
          <w:lang w:eastAsia="tr-TR"/>
        </w:rPr>
        <w:pict>
          <v:shape id="_x0000_s1037" type="#_x0000_t74" style="position:absolute;left:0;text-align:left;margin-left:118.15pt;margin-top:4.9pt;width:30.75pt;height:12pt;z-index:251662848"/>
        </w:pict>
      </w:r>
      <w:r>
        <w:rPr>
          <w:noProof/>
          <w:lang w:eastAsia="tr-TR"/>
        </w:rPr>
        <w:pict>
          <v:shape id="_x0000_s1038" type="#_x0000_t74" style="position:absolute;left:0;text-align:left;margin-left:87.4pt;margin-top:4.9pt;width:30.75pt;height:12pt;z-index:251663872"/>
        </w:pict>
      </w:r>
      <w:r>
        <w:rPr>
          <w:noProof/>
          <w:lang w:eastAsia="tr-TR"/>
        </w:rPr>
        <w:pict>
          <v:shape id="_x0000_s1039" type="#_x0000_t74" style="position:absolute;left:0;text-align:left;margin-left:58.9pt;margin-top:4.9pt;width:30.75pt;height:12pt;z-index:251664896"/>
        </w:pict>
      </w:r>
      <w:r>
        <w:rPr>
          <w:noProof/>
          <w:lang w:eastAsia="tr-TR"/>
        </w:rPr>
        <w:pict>
          <v:shape id="_x0000_s1040" type="#_x0000_t12" style="position:absolute;left:0;text-align:left;margin-left:30.4pt;margin-top:-.35pt;width:28.5pt;height:17.25pt;z-index:251654656"/>
        </w:pict>
      </w:r>
      <w:r w:rsidRPr="0071763A">
        <w:rPr>
          <w:color w:val="595959"/>
        </w:rPr>
        <w:t xml:space="preserve"> </w:t>
      </w:r>
    </w:p>
    <w:p w:rsidR="00A9283A" w:rsidRPr="0071763A" w:rsidRDefault="00A9283A" w:rsidP="00AE78D5">
      <w:pPr>
        <w:pStyle w:val="ListParagraph"/>
        <w:rPr>
          <w:color w:val="595959"/>
        </w:rPr>
      </w:pPr>
    </w:p>
    <w:p w:rsidR="00A9283A" w:rsidRPr="0071763A" w:rsidRDefault="00A9283A" w:rsidP="00AE78D5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 xml:space="preserve">  Aylin bir sürahiyi su ile doldurmak istiyor. Buna göre aşağıdakilerden hangisi doğru olur?</w:t>
      </w:r>
    </w:p>
    <w:p w:rsidR="00A9283A" w:rsidRPr="0071763A" w:rsidRDefault="00A9283A" w:rsidP="00AE78D5">
      <w:pPr>
        <w:pStyle w:val="ListParagraph"/>
        <w:numPr>
          <w:ilvl w:val="0"/>
          <w:numId w:val="13"/>
        </w:numPr>
        <w:rPr>
          <w:color w:val="595959"/>
        </w:rPr>
      </w:pPr>
      <w:r w:rsidRPr="0071763A">
        <w:rPr>
          <w:color w:val="595959"/>
        </w:rPr>
        <w:t>Aylin kaşıkla doldurursa çok çabuk dolar.</w:t>
      </w:r>
    </w:p>
    <w:p w:rsidR="00A9283A" w:rsidRPr="0071763A" w:rsidRDefault="00A9283A" w:rsidP="00AE78D5">
      <w:pPr>
        <w:pStyle w:val="ListParagraph"/>
        <w:numPr>
          <w:ilvl w:val="0"/>
          <w:numId w:val="13"/>
        </w:numPr>
        <w:rPr>
          <w:color w:val="595959"/>
        </w:rPr>
      </w:pPr>
      <w:r w:rsidRPr="0071763A">
        <w:rPr>
          <w:color w:val="595959"/>
        </w:rPr>
        <w:t>Aylin kepçeyle doldurursa hemen dolar.</w:t>
      </w:r>
    </w:p>
    <w:p w:rsidR="00A9283A" w:rsidRPr="0071763A" w:rsidRDefault="00A9283A" w:rsidP="00AE78D5">
      <w:pPr>
        <w:pStyle w:val="ListParagraph"/>
        <w:numPr>
          <w:ilvl w:val="0"/>
          <w:numId w:val="13"/>
        </w:numPr>
        <w:rPr>
          <w:color w:val="595959"/>
        </w:rPr>
      </w:pPr>
      <w:r w:rsidRPr="0071763A">
        <w:rPr>
          <w:color w:val="595959"/>
        </w:rPr>
        <w:t>Aylin bardakla doldurursa kısa sürede dolar.</w:t>
      </w:r>
    </w:p>
    <w:p w:rsidR="00A9283A" w:rsidRPr="0071763A" w:rsidRDefault="00A9283A" w:rsidP="00AE78D5">
      <w:pPr>
        <w:rPr>
          <w:color w:val="595959"/>
        </w:rPr>
      </w:pPr>
    </w:p>
    <w:p w:rsidR="00A9283A" w:rsidRPr="0071763A" w:rsidRDefault="00A9283A" w:rsidP="00AE78D5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Aşağıdaki sayılardan hangisinin onlar basamağındaki sayının basamak değeri en büyüktür?</w:t>
      </w:r>
    </w:p>
    <w:p w:rsidR="00A9283A" w:rsidRPr="0071763A" w:rsidRDefault="00A9283A" w:rsidP="00AE78D5">
      <w:pPr>
        <w:pStyle w:val="ListParagraph"/>
        <w:numPr>
          <w:ilvl w:val="0"/>
          <w:numId w:val="14"/>
        </w:numPr>
        <w:rPr>
          <w:color w:val="595959"/>
        </w:rPr>
      </w:pPr>
      <w:r w:rsidRPr="0071763A">
        <w:rPr>
          <w:color w:val="595959"/>
        </w:rPr>
        <w:t>47               b) 81           c) 65</w:t>
      </w:r>
    </w:p>
    <w:p w:rsidR="00A9283A" w:rsidRPr="0071763A" w:rsidRDefault="00A9283A" w:rsidP="00AE78D5">
      <w:pPr>
        <w:pStyle w:val="ListParagraph"/>
        <w:rPr>
          <w:color w:val="595959"/>
        </w:rPr>
      </w:pPr>
    </w:p>
    <w:p w:rsidR="00A9283A" w:rsidRPr="0071763A" w:rsidRDefault="00A9283A" w:rsidP="00AE78D5">
      <w:pPr>
        <w:pStyle w:val="ListParagraph"/>
        <w:numPr>
          <w:ilvl w:val="0"/>
          <w:numId w:val="1"/>
        </w:numPr>
        <w:rPr>
          <w:color w:val="595959"/>
        </w:rPr>
      </w:pPr>
      <w:r w:rsidRPr="0071763A">
        <w:rPr>
          <w:color w:val="595959"/>
        </w:rPr>
        <w:t>Aşağıdaki sayılardan hangisinin birler basamağındaki sayının basamak değeri en küçüktür?</w:t>
      </w:r>
    </w:p>
    <w:p w:rsidR="00A9283A" w:rsidRPr="0071763A" w:rsidRDefault="00A9283A" w:rsidP="00AE78D5">
      <w:pPr>
        <w:pStyle w:val="ListParagraph"/>
        <w:numPr>
          <w:ilvl w:val="0"/>
          <w:numId w:val="15"/>
        </w:numPr>
        <w:rPr>
          <w:color w:val="595959"/>
        </w:rPr>
      </w:pPr>
      <w:r w:rsidRPr="0071763A">
        <w:rPr>
          <w:color w:val="595959"/>
        </w:rPr>
        <w:t>47               b) 81           c) 65</w:t>
      </w:r>
    </w:p>
    <w:p w:rsidR="00A9283A" w:rsidRPr="0071763A" w:rsidRDefault="00A9283A" w:rsidP="00AE78D5">
      <w:pPr>
        <w:pStyle w:val="ListParagraph"/>
        <w:ind w:left="360"/>
        <w:rPr>
          <w:color w:val="595959"/>
        </w:rPr>
      </w:pPr>
    </w:p>
    <w:p w:rsidR="00A9283A" w:rsidRPr="0071763A" w:rsidRDefault="00A9283A" w:rsidP="00890871">
      <w:pPr>
        <w:rPr>
          <w:color w:val="595959"/>
        </w:rPr>
      </w:pPr>
      <w:r w:rsidRPr="0071763A">
        <w:rPr>
          <w:color w:val="595959"/>
        </w:rPr>
        <w:t xml:space="preserve"> </w:t>
      </w:r>
      <w:hyperlink r:id="rId5" w:history="1">
        <w:r w:rsidRPr="00447CDB">
          <w:rPr>
            <w:rStyle w:val="Hyperlink"/>
            <w:rFonts w:ascii="Times New Roman" w:hAnsi="Times New Roman"/>
            <w:sz w:val="24"/>
            <w:szCs w:val="24"/>
          </w:rPr>
          <w:t>www.sorubak.com</w:t>
        </w:r>
      </w:hyperlink>
    </w:p>
    <w:sectPr w:rsidR="00A9283A" w:rsidRPr="0071763A" w:rsidSect="008A4F3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FE1"/>
    <w:multiLevelType w:val="hybridMultilevel"/>
    <w:tmpl w:val="E5AC9788"/>
    <w:lvl w:ilvl="0" w:tplc="041F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8B00511"/>
    <w:multiLevelType w:val="hybridMultilevel"/>
    <w:tmpl w:val="8E9A25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827D46"/>
    <w:multiLevelType w:val="hybridMultilevel"/>
    <w:tmpl w:val="31C25C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1E084D"/>
    <w:multiLevelType w:val="hybridMultilevel"/>
    <w:tmpl w:val="008429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7D74A2"/>
    <w:multiLevelType w:val="hybridMultilevel"/>
    <w:tmpl w:val="72AA43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01215E"/>
    <w:multiLevelType w:val="hybridMultilevel"/>
    <w:tmpl w:val="C12C5A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013A54"/>
    <w:multiLevelType w:val="hybridMultilevel"/>
    <w:tmpl w:val="94CE0C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BC1378"/>
    <w:multiLevelType w:val="hybridMultilevel"/>
    <w:tmpl w:val="BFB287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B7C5561"/>
    <w:multiLevelType w:val="hybridMultilevel"/>
    <w:tmpl w:val="B4222A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B3F676D"/>
    <w:multiLevelType w:val="hybridMultilevel"/>
    <w:tmpl w:val="FDD46D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D73F21"/>
    <w:multiLevelType w:val="hybridMultilevel"/>
    <w:tmpl w:val="049A01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D476EB"/>
    <w:multiLevelType w:val="hybridMultilevel"/>
    <w:tmpl w:val="5FCC89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5B2C68"/>
    <w:multiLevelType w:val="hybridMultilevel"/>
    <w:tmpl w:val="1694A7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5A7789"/>
    <w:multiLevelType w:val="hybridMultilevel"/>
    <w:tmpl w:val="BE9619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FC34327"/>
    <w:multiLevelType w:val="hybridMultilevel"/>
    <w:tmpl w:val="F08A8F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2"/>
  </w:num>
  <w:num w:numId="4">
    <w:abstractNumId w:val="2"/>
  </w:num>
  <w:num w:numId="5">
    <w:abstractNumId w:val="5"/>
  </w:num>
  <w:num w:numId="6">
    <w:abstractNumId w:val="13"/>
  </w:num>
  <w:num w:numId="7">
    <w:abstractNumId w:val="7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6"/>
  </w:num>
  <w:num w:numId="13">
    <w:abstractNumId w:val="1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4F38"/>
    <w:rsid w:val="00447CDB"/>
    <w:rsid w:val="005D533E"/>
    <w:rsid w:val="006B5658"/>
    <w:rsid w:val="006C6502"/>
    <w:rsid w:val="0071763A"/>
    <w:rsid w:val="0077674D"/>
    <w:rsid w:val="00890871"/>
    <w:rsid w:val="008A4F38"/>
    <w:rsid w:val="00A9283A"/>
    <w:rsid w:val="00AE78D5"/>
    <w:rsid w:val="00D56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50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A4F38"/>
    <w:pPr>
      <w:ind w:left="720"/>
      <w:contextualSpacing/>
    </w:pPr>
  </w:style>
  <w:style w:type="table" w:styleId="TableGrid">
    <w:name w:val="Table Grid"/>
    <w:basedOn w:val="TableNormal"/>
    <w:uiPriority w:val="99"/>
    <w:rsid w:val="008A4F3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B56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1</Pages>
  <Words>331</Words>
  <Characters>1887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edanur</cp:lastModifiedBy>
  <cp:revision>3</cp:revision>
  <dcterms:created xsi:type="dcterms:W3CDTF">2012-02-28T07:40:00Z</dcterms:created>
  <dcterms:modified xsi:type="dcterms:W3CDTF">2012-03-15T20:15:00Z</dcterms:modified>
</cp:coreProperties>
</file>