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E98" w:rsidRPr="00BA6B00" w:rsidRDefault="00655E98" w:rsidP="003A77BD">
      <w:pPr>
        <w:rPr>
          <w:rFonts w:ascii="Hand writing Mutlu" w:hAnsi="Hand writing Mutlu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2.3pt;margin-top:-2.2pt;width:0;height:786pt;z-index:251657728" o:connectortype="straight"/>
        </w:pict>
      </w:r>
      <w:r w:rsidRPr="00BA6B00">
        <w:rPr>
          <w:rFonts w:ascii="Hand writing Mutlu" w:hAnsi="Hand writing Mutlu"/>
        </w:rPr>
        <w:t>Adı Soyadı:</w:t>
      </w:r>
      <w:r>
        <w:t>……………………………………</w:t>
      </w:r>
    </w:p>
    <w:p w:rsidR="00655E98" w:rsidRDefault="00655E98" w:rsidP="003A77BD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ect id="_x0000_s1027" style="position:absolute;left:0;text-align:left;margin-left:-9.95pt;margin-top:3.6pt;width:260.25pt;height:279.3pt;z-index:-251659776"/>
        </w:pict>
      </w:r>
    </w:p>
    <w:p w:rsidR="00655E98" w:rsidRPr="004C0902" w:rsidRDefault="00655E98" w:rsidP="003A77BD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ÇOCUK DEMEK, GELECEK DEMEKTİR</w:t>
      </w:r>
    </w:p>
    <w:p w:rsidR="00655E98" w:rsidRDefault="00655E98" w:rsidP="003A77B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Atatürk bir sabah otomobille şehre gidiyordu. Küçük bir çocuk, yol ortasında oturmuş, oynuyordu.</w:t>
      </w:r>
    </w:p>
    <w:p w:rsidR="00655E98" w:rsidRDefault="00655E98" w:rsidP="003A77B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Otomobil korna çalarak yaklaşı-yordu. Fakat çocuk hiç aldırmıyordu. Sonunda, otomobilde bulunanlardan biri aşağı atladı. Çocuğu öfkeyle tutup yolun kenarına çekmeye çalıştı. Bunu gören Atatürk hemen uyardı:</w:t>
      </w:r>
    </w:p>
    <w:p w:rsidR="00655E98" w:rsidRDefault="00655E98" w:rsidP="003A77B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-Ne Yapıyorsun? Çocuğa böyle davranılır mı?</w:t>
      </w:r>
    </w:p>
    <w:p w:rsidR="00655E98" w:rsidRDefault="00655E98" w:rsidP="003A77B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-Ama efendim…</w:t>
      </w:r>
    </w:p>
    <w:p w:rsidR="00655E98" w:rsidRDefault="00655E98" w:rsidP="003A77B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-Efendimi var mı bunun? Bir çocuğa ancak sevgiyle yaklaşılır. Çocuk şefkatle kucaklanır. Çocuk demek, gelecek demektir.</w:t>
      </w:r>
    </w:p>
    <w:p w:rsidR="00655E98" w:rsidRPr="00A16CB4" w:rsidRDefault="00655E98" w:rsidP="003A77BD">
      <w:pPr>
        <w:ind w:firstLine="708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</w:t>
      </w:r>
      <w:r>
        <w:rPr>
          <w:rFonts w:ascii="Century Gothic" w:hAnsi="Century Gothic"/>
          <w:b/>
          <w:i/>
          <w:sz w:val="20"/>
          <w:szCs w:val="20"/>
        </w:rPr>
        <w:t>Hüseyin ŞENTÜRK</w:t>
      </w:r>
    </w:p>
    <w:p w:rsidR="00655E98" w:rsidRPr="004C0902" w:rsidRDefault="00655E98" w:rsidP="003A77B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655E98" w:rsidRDefault="00655E98" w:rsidP="003A77B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Kimler otomobille gidiyordu</w:t>
      </w:r>
      <w:r w:rsidRPr="007421C9">
        <w:rPr>
          <w:rFonts w:ascii="Century Gothic" w:hAnsi="Century Gothic"/>
          <w:b/>
        </w:rPr>
        <w:t>?</w:t>
      </w:r>
    </w:p>
    <w:p w:rsidR="00655E98" w:rsidRPr="007421C9" w:rsidRDefault="00655E98" w:rsidP="003A77BD">
      <w:pPr>
        <w:rPr>
          <w:rFonts w:ascii="Century Gothic" w:hAnsi="Century Gothic"/>
          <w:b/>
        </w:rPr>
      </w:pPr>
    </w:p>
    <w:p w:rsidR="00655E98" w:rsidRDefault="00655E98" w:rsidP="003A77B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55E98" w:rsidRDefault="00655E98" w:rsidP="003A77B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Şehre ne zaman gidiyorlardı</w:t>
      </w:r>
      <w:r w:rsidRPr="007421C9">
        <w:rPr>
          <w:rFonts w:ascii="Century Gothic" w:hAnsi="Century Gothic"/>
          <w:b/>
        </w:rPr>
        <w:t>?</w:t>
      </w:r>
    </w:p>
    <w:p w:rsidR="00655E98" w:rsidRPr="007421C9" w:rsidRDefault="00655E98" w:rsidP="003A77BD">
      <w:pPr>
        <w:rPr>
          <w:rFonts w:ascii="Century Gothic" w:hAnsi="Century Gothic"/>
          <w:b/>
        </w:rPr>
      </w:pPr>
    </w:p>
    <w:p w:rsidR="00655E98" w:rsidRDefault="00655E98" w:rsidP="003A77B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55E98" w:rsidRDefault="00655E98" w:rsidP="003A77BD">
      <w:pPr>
        <w:rPr>
          <w:rFonts w:ascii="Century Gothic" w:hAnsi="Century Gothic"/>
          <w:b/>
        </w:rPr>
      </w:pPr>
    </w:p>
    <w:p w:rsidR="00655E98" w:rsidRDefault="00655E98" w:rsidP="003A77B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 xml:space="preserve">Otomobille nereye gidiyorlardı </w:t>
      </w:r>
      <w:r w:rsidRPr="007421C9">
        <w:rPr>
          <w:rFonts w:ascii="Century Gothic" w:hAnsi="Century Gothic"/>
          <w:b/>
        </w:rPr>
        <w:t>?</w:t>
      </w:r>
    </w:p>
    <w:p w:rsidR="00655E98" w:rsidRPr="007421C9" w:rsidRDefault="00655E98" w:rsidP="003A77BD">
      <w:pPr>
        <w:rPr>
          <w:rFonts w:ascii="Century Gothic" w:hAnsi="Century Gothic"/>
          <w:b/>
        </w:rPr>
      </w:pPr>
    </w:p>
    <w:p w:rsidR="00655E98" w:rsidRDefault="00655E98" w:rsidP="003A77B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55E98" w:rsidRDefault="00655E98" w:rsidP="003A77B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Otomobil neden korna çalıyor?</w:t>
      </w:r>
      <w:r w:rsidRPr="007421C9">
        <w:rPr>
          <w:rFonts w:ascii="Century Gothic" w:hAnsi="Century Gothic"/>
          <w:b/>
        </w:rPr>
        <w:t xml:space="preserve"> </w:t>
      </w:r>
    </w:p>
    <w:p w:rsidR="00655E98" w:rsidRPr="007421C9" w:rsidRDefault="00655E98" w:rsidP="003A77BD">
      <w:pPr>
        <w:rPr>
          <w:rFonts w:ascii="Century Gothic" w:hAnsi="Century Gothic"/>
          <w:b/>
        </w:rPr>
      </w:pPr>
    </w:p>
    <w:p w:rsidR="00655E98" w:rsidRDefault="00655E98" w:rsidP="003A77B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55E98" w:rsidRDefault="00655E98" w:rsidP="003A77B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Otomobilden inen kişi ne yaptı</w:t>
      </w:r>
      <w:r w:rsidRPr="007421C9">
        <w:rPr>
          <w:rFonts w:ascii="Century Gothic" w:hAnsi="Century Gothic"/>
          <w:b/>
        </w:rPr>
        <w:t>?</w:t>
      </w:r>
    </w:p>
    <w:p w:rsidR="00655E98" w:rsidRPr="007421C9" w:rsidRDefault="00655E98" w:rsidP="003A77BD">
      <w:pPr>
        <w:rPr>
          <w:rFonts w:ascii="Century Gothic" w:hAnsi="Century Gothic"/>
          <w:b/>
        </w:rPr>
      </w:pPr>
    </w:p>
    <w:p w:rsidR="00655E98" w:rsidRDefault="00655E98" w:rsidP="003A77B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55E98" w:rsidRDefault="00655E98" w:rsidP="003A77BD">
      <w:pPr>
        <w:rPr>
          <w:rFonts w:ascii="Century Gothic" w:hAnsi="Century Gothic"/>
          <w:b/>
        </w:rPr>
      </w:pPr>
    </w:p>
    <w:p w:rsidR="00655E98" w:rsidRDefault="00655E98" w:rsidP="003A77BD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  <w:noProof/>
        </w:rPr>
        <w:t>6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 w:cs="Arial"/>
          <w:b/>
        </w:rPr>
        <w:t>Atatürk çocuğa kızan adamı neden uyardı</w:t>
      </w:r>
      <w:r w:rsidRPr="00A57051">
        <w:rPr>
          <w:rFonts w:ascii="Century Gothic" w:hAnsi="Century Gothic" w:cs="Arial"/>
          <w:b/>
        </w:rPr>
        <w:t xml:space="preserve"> ?</w:t>
      </w:r>
    </w:p>
    <w:p w:rsidR="00655E98" w:rsidRPr="00A57051" w:rsidRDefault="00655E98" w:rsidP="003A77BD">
      <w:pPr>
        <w:rPr>
          <w:rFonts w:ascii="Century Gothic" w:hAnsi="Century Gothic" w:cs="Arial"/>
          <w:b/>
        </w:rPr>
      </w:pPr>
    </w:p>
    <w:p w:rsidR="00655E98" w:rsidRDefault="00655E98" w:rsidP="003A77B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55E98" w:rsidRPr="00A57051" w:rsidRDefault="00655E98" w:rsidP="003A77BD">
      <w:pPr>
        <w:rPr>
          <w:rFonts w:ascii="Century Gothic" w:hAnsi="Century Gothic" w:cs="Arial"/>
          <w:b/>
        </w:rPr>
      </w:pPr>
    </w:p>
    <w:p w:rsidR="00655E98" w:rsidRPr="00A57051" w:rsidRDefault="00655E98" w:rsidP="003A77BD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7</w:t>
      </w:r>
      <w:r w:rsidRPr="00A57051">
        <w:rPr>
          <w:rFonts w:ascii="Century Gothic" w:hAnsi="Century Gothic"/>
          <w:b/>
        </w:rPr>
        <w:t xml:space="preserve">) </w:t>
      </w:r>
      <w:r w:rsidRPr="00A57051">
        <w:rPr>
          <w:rFonts w:ascii="Century Gothic" w:hAnsi="Century Gothic" w:cs="Arial"/>
          <w:b/>
        </w:rPr>
        <w:t xml:space="preserve"> </w:t>
      </w:r>
      <w:r>
        <w:rPr>
          <w:rFonts w:ascii="Century Gothic" w:hAnsi="Century Gothic" w:cs="Arial"/>
          <w:b/>
        </w:rPr>
        <w:t>Alfabemizde kaç tane harf vardır</w:t>
      </w:r>
      <w:r w:rsidRPr="00A57051">
        <w:rPr>
          <w:rFonts w:ascii="Century Gothic" w:hAnsi="Century Gothic" w:cs="Arial"/>
          <w:b/>
        </w:rPr>
        <w:t>?</w:t>
      </w:r>
    </w:p>
    <w:p w:rsidR="00655E98" w:rsidRPr="00A1187B" w:rsidRDefault="00655E98" w:rsidP="003A77BD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Alfabemizde </w:t>
      </w:r>
      <w:r>
        <w:rPr>
          <w:b/>
        </w:rPr>
        <w:t>…</w:t>
      </w:r>
      <w:r>
        <w:rPr>
          <w:rFonts w:ascii="Hand writing Mutlu" w:hAnsi="Hand writing Mutlu"/>
          <w:b/>
        </w:rPr>
        <w:t>.. tane harf vardır.</w:t>
      </w:r>
    </w:p>
    <w:p w:rsidR="00655E98" w:rsidRDefault="00655E98" w:rsidP="003A77BD">
      <w:pPr>
        <w:rPr>
          <w:rFonts w:ascii="Century Gothic" w:hAnsi="Century Gothic"/>
          <w:b/>
        </w:rPr>
      </w:pPr>
    </w:p>
    <w:p w:rsidR="00655E98" w:rsidRPr="00A57051" w:rsidRDefault="00655E98" w:rsidP="003A77BD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 xml:space="preserve">8) </w:t>
      </w:r>
      <w:r>
        <w:rPr>
          <w:rFonts w:ascii="Century Gothic" w:hAnsi="Century Gothic" w:cs="Arial"/>
          <w:b/>
        </w:rPr>
        <w:t xml:space="preserve">Atatürk denilince aklınıza gelen ilk kelimeleri kutunun içine yazın. </w:t>
      </w:r>
      <w:r w:rsidRPr="00A57051">
        <w:rPr>
          <w:rFonts w:ascii="Century Gothic" w:hAnsi="Century Gothic" w:cs="Arial"/>
          <w:b/>
        </w:rPr>
        <w:t xml:space="preserve"> </w:t>
      </w:r>
    </w:p>
    <w:p w:rsidR="00655E98" w:rsidRPr="00A57051" w:rsidRDefault="00655E98" w:rsidP="003A77BD">
      <w:pPr>
        <w:rPr>
          <w:rFonts w:ascii="Century Gothic" w:hAnsi="Century Gothic" w:cs="Arial"/>
          <w:b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-.95pt;margin-top:11.95pt;width:251.25pt;height:69.15pt;z-index:251658752" adj="4088,-3311">
            <v:textbox>
              <w:txbxContent>
                <w:p w:rsidR="00655E98" w:rsidRDefault="00655E98" w:rsidP="003A77BD"/>
              </w:txbxContent>
            </v:textbox>
          </v:shape>
        </w:pict>
      </w:r>
    </w:p>
    <w:p w:rsidR="00655E98" w:rsidRDefault="00655E98" w:rsidP="003A77BD">
      <w:pPr>
        <w:rPr>
          <w:rFonts w:ascii="Century Gothic" w:hAnsi="Century Gothic"/>
          <w:b/>
        </w:rPr>
      </w:pPr>
    </w:p>
    <w:p w:rsidR="00655E98" w:rsidRDefault="00655E98" w:rsidP="003A77BD">
      <w:pPr>
        <w:rPr>
          <w:rFonts w:ascii="Century Gothic" w:hAnsi="Century Gothic"/>
          <w:b/>
        </w:rPr>
      </w:pPr>
    </w:p>
    <w:p w:rsidR="00655E98" w:rsidRDefault="00655E98" w:rsidP="003A77BD">
      <w:pPr>
        <w:rPr>
          <w:rFonts w:ascii="Century Gothic" w:hAnsi="Century Gothic"/>
          <w:b/>
        </w:rPr>
      </w:pPr>
    </w:p>
    <w:p w:rsidR="00655E98" w:rsidRDefault="00655E98" w:rsidP="003A77BD">
      <w:pPr>
        <w:rPr>
          <w:rFonts w:ascii="Century Gothic" w:hAnsi="Century Gothic"/>
          <w:b/>
        </w:rPr>
      </w:pPr>
    </w:p>
    <w:p w:rsidR="00655E98" w:rsidRDefault="00655E98" w:rsidP="003A77BD">
      <w:pPr>
        <w:rPr>
          <w:rFonts w:ascii="Century Gothic" w:hAnsi="Century Gothic"/>
          <w:b/>
        </w:rPr>
      </w:pPr>
    </w:p>
    <w:p w:rsidR="00655E98" w:rsidRPr="00907654" w:rsidRDefault="00655E98" w:rsidP="003A77BD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9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 w:cs="Arial"/>
          <w:b/>
        </w:rPr>
        <w:t>Sen çok iyi bir şairsin. O zaman  neyi bekliyorsun. Atatürk’e bir şiir yazıver.</w:t>
      </w:r>
    </w:p>
    <w:p w:rsidR="00655E98" w:rsidRDefault="00655E98" w:rsidP="003A77BD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A</w:t>
      </w:r>
      <w:r>
        <w:rPr>
          <w:b/>
        </w:rPr>
        <w:t>……………………………………………</w:t>
      </w:r>
    </w:p>
    <w:p w:rsidR="00655E98" w:rsidRDefault="00655E98" w:rsidP="003A77BD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T</w:t>
      </w:r>
      <w:r>
        <w:rPr>
          <w:b/>
        </w:rPr>
        <w:t>……………………………………………</w:t>
      </w:r>
      <w:r>
        <w:rPr>
          <w:rFonts w:ascii="Hand writing Mutlu" w:hAnsi="Hand writing Mutlu"/>
          <w:b/>
        </w:rPr>
        <w:t>..</w:t>
      </w:r>
    </w:p>
    <w:p w:rsidR="00655E98" w:rsidRDefault="00655E98" w:rsidP="003A77BD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A</w:t>
      </w:r>
      <w:r>
        <w:rPr>
          <w:b/>
        </w:rPr>
        <w:t>……………………………………………</w:t>
      </w:r>
      <w:r>
        <w:rPr>
          <w:rFonts w:ascii="Hand writing Mutlu" w:hAnsi="Hand writing Mutlu"/>
          <w:b/>
        </w:rPr>
        <w:t>.</w:t>
      </w:r>
    </w:p>
    <w:p w:rsidR="00655E98" w:rsidRDefault="00655E98" w:rsidP="003A77BD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T</w:t>
      </w:r>
      <w:r>
        <w:rPr>
          <w:b/>
        </w:rPr>
        <w:t>………………………………………………</w:t>
      </w:r>
    </w:p>
    <w:p w:rsidR="00655E98" w:rsidRDefault="00655E98" w:rsidP="003A77BD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Ü</w:t>
      </w:r>
      <w:r>
        <w:rPr>
          <w:b/>
        </w:rPr>
        <w:t>………………………………………………</w:t>
      </w:r>
    </w:p>
    <w:p w:rsidR="00655E98" w:rsidRDefault="00655E98" w:rsidP="003A77BD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R</w:t>
      </w:r>
      <w:r>
        <w:rPr>
          <w:b/>
        </w:rPr>
        <w:t>………………………………………………</w:t>
      </w:r>
      <w:r>
        <w:rPr>
          <w:rFonts w:ascii="Hand writing Mutlu" w:hAnsi="Hand writing Mutlu"/>
          <w:b/>
        </w:rPr>
        <w:t>.</w:t>
      </w:r>
    </w:p>
    <w:p w:rsidR="00655E98" w:rsidRDefault="00655E98" w:rsidP="003A77BD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K</w:t>
      </w:r>
      <w:r>
        <w:rPr>
          <w:b/>
        </w:rPr>
        <w:t>………………………………………………</w:t>
      </w:r>
      <w:r>
        <w:rPr>
          <w:rFonts w:ascii="Hand writing Mutlu" w:hAnsi="Hand writing Mutlu"/>
          <w:b/>
        </w:rPr>
        <w:t>.</w:t>
      </w:r>
    </w:p>
    <w:p w:rsidR="00655E98" w:rsidRDefault="00655E98" w:rsidP="003A77BD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           </w:t>
      </w:r>
      <w:r>
        <w:rPr>
          <w:rFonts w:ascii="Hand writing Mutlu" w:hAnsi="Hand writing Mutlu"/>
          <w:b/>
        </w:rPr>
        <w:tab/>
      </w:r>
      <w:r>
        <w:rPr>
          <w:b/>
        </w:rPr>
        <w:t>………</w:t>
      </w:r>
      <w:r>
        <w:rPr>
          <w:rFonts w:ascii="Hand writing Mutlu" w:hAnsi="Hand writing Mutlu"/>
          <w:b/>
        </w:rPr>
        <w:t>.</w:t>
      </w:r>
      <w:r>
        <w:rPr>
          <w:b/>
        </w:rPr>
        <w:t>……………………</w:t>
      </w:r>
    </w:p>
    <w:p w:rsidR="00655E98" w:rsidRDefault="00655E98" w:rsidP="003A77BD">
      <w:pPr>
        <w:rPr>
          <w:rFonts w:ascii="Hand writing Mutlu" w:hAnsi="Hand writing Mutlu"/>
          <w:b/>
        </w:rPr>
      </w:pPr>
    </w:p>
    <w:p w:rsidR="00655E98" w:rsidRPr="00907654" w:rsidRDefault="00655E98" w:rsidP="003A77BD">
      <w:pPr>
        <w:tabs>
          <w:tab w:val="left" w:pos="663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0</w:t>
      </w:r>
      <w:r w:rsidRPr="00907654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V</w:t>
      </w:r>
      <w:r>
        <w:rPr>
          <w:rFonts w:ascii="Century Gothic" w:hAnsi="Century Gothic" w:cs="Arial"/>
          <w:b/>
        </w:rPr>
        <w:t>erilen kelimeleri bulup, boyayın.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7"/>
        <w:gridCol w:w="637"/>
        <w:gridCol w:w="637"/>
        <w:gridCol w:w="638"/>
        <w:gridCol w:w="638"/>
        <w:gridCol w:w="638"/>
        <w:gridCol w:w="638"/>
        <w:gridCol w:w="638"/>
      </w:tblGrid>
      <w:tr w:rsidR="00655E98" w:rsidRPr="00974494" w:rsidTr="00B11D61"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Ç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D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E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M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L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M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Ö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B</w:t>
            </w:r>
          </w:p>
        </w:tc>
      </w:tr>
      <w:tr w:rsidR="00655E98" w:rsidRPr="00974494" w:rsidTr="00B11D61"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V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U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E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H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İ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U</w:t>
            </w:r>
          </w:p>
        </w:tc>
      </w:tr>
      <w:tr w:rsidR="00655E98" w:rsidRPr="00974494" w:rsidTr="00B11D61"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B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H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F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G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L</w:t>
            </w:r>
          </w:p>
        </w:tc>
      </w:tr>
      <w:tr w:rsidR="00655E98" w:rsidRPr="00974494" w:rsidTr="00B11D61"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T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T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M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H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I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U</w:t>
            </w:r>
          </w:p>
        </w:tc>
      </w:tr>
      <w:tr w:rsidR="00655E98" w:rsidRPr="00974494" w:rsidTr="00B11D61"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Y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E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Ü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I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T</w:t>
            </w:r>
          </w:p>
        </w:tc>
      </w:tr>
      <w:tr w:rsidR="00655E98" w:rsidRPr="00974494" w:rsidTr="00B11D61"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N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T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T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L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</w:tr>
      <w:tr w:rsidR="00655E98" w:rsidRPr="00974494" w:rsidTr="00B11D61"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M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Ü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Ç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İ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S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T</w:t>
            </w:r>
          </w:p>
        </w:tc>
      </w:tr>
      <w:tr w:rsidR="00655E98" w:rsidRPr="00974494" w:rsidTr="00B11D61"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O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İ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N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J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P</w:t>
            </w:r>
          </w:p>
        </w:tc>
      </w:tr>
      <w:tr w:rsidR="00655E98" w:rsidRPr="00974494" w:rsidTr="00B11D61"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637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Ö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Y</w:t>
            </w:r>
          </w:p>
        </w:tc>
        <w:tc>
          <w:tcPr>
            <w:tcW w:w="638" w:type="dxa"/>
          </w:tcPr>
          <w:p w:rsidR="00655E98" w:rsidRPr="00974494" w:rsidRDefault="00655E98" w:rsidP="00B11D61">
            <w:pPr>
              <w:rPr>
                <w:rFonts w:ascii="Comic Sans MS" w:hAnsi="Comic Sans MS"/>
                <w:b/>
                <w:sz w:val="36"/>
                <w:szCs w:val="36"/>
              </w:rPr>
            </w:pPr>
            <w:r w:rsidRPr="00974494">
              <w:rPr>
                <w:rFonts w:ascii="Comic Sans MS" w:hAnsi="Comic Sans MS"/>
                <w:b/>
                <w:sz w:val="36"/>
                <w:szCs w:val="36"/>
              </w:rPr>
              <w:t>Ü</w:t>
            </w:r>
          </w:p>
        </w:tc>
      </w:tr>
    </w:tbl>
    <w:p w:rsidR="00655E98" w:rsidRDefault="00655E98" w:rsidP="003A77BD">
      <w:pPr>
        <w:rPr>
          <w:rFonts w:ascii="Century Gothic" w:hAnsi="Century Gothic"/>
          <w:b/>
        </w:rPr>
      </w:pPr>
    </w:p>
    <w:p w:rsidR="00655E98" w:rsidRPr="00EE77DB" w:rsidRDefault="00655E98" w:rsidP="003A77BD">
      <w:pPr>
        <w:rPr>
          <w:rFonts w:ascii="Comic Sans MS" w:hAnsi="Comic Sans MS"/>
          <w:sz w:val="28"/>
          <w:szCs w:val="28"/>
        </w:rPr>
      </w:pPr>
      <w:r w:rsidRPr="00EE77DB">
        <w:rPr>
          <w:rFonts w:ascii="Comic Sans MS" w:hAnsi="Comic Sans MS"/>
          <w:sz w:val="28"/>
          <w:szCs w:val="28"/>
        </w:rPr>
        <w:t>bayrak</w:t>
      </w:r>
      <w:r w:rsidRPr="00EE77DB">
        <w:rPr>
          <w:rFonts w:ascii="Comic Sans MS" w:hAnsi="Comic Sans MS"/>
          <w:sz w:val="28"/>
          <w:szCs w:val="28"/>
        </w:rPr>
        <w:tab/>
        <w:t>bulut</w:t>
      </w:r>
      <w:r w:rsidRPr="00EE77DB">
        <w:rPr>
          <w:rFonts w:ascii="Comic Sans MS" w:hAnsi="Comic Sans MS"/>
          <w:sz w:val="28"/>
          <w:szCs w:val="28"/>
        </w:rPr>
        <w:tab/>
      </w:r>
      <w:r w:rsidRPr="00EE77DB">
        <w:rPr>
          <w:rFonts w:ascii="Comic Sans MS" w:hAnsi="Comic Sans MS"/>
          <w:sz w:val="28"/>
          <w:szCs w:val="28"/>
        </w:rPr>
        <w:tab/>
        <w:t>Atatürk</w:t>
      </w:r>
    </w:p>
    <w:p w:rsidR="00655E98" w:rsidRPr="00EE77DB" w:rsidRDefault="00655E98" w:rsidP="003A77BD">
      <w:pPr>
        <w:rPr>
          <w:rFonts w:ascii="Comic Sans MS" w:hAnsi="Comic Sans MS"/>
          <w:sz w:val="28"/>
          <w:szCs w:val="28"/>
        </w:rPr>
      </w:pPr>
      <w:r w:rsidRPr="00EE77DB">
        <w:rPr>
          <w:rFonts w:ascii="Comic Sans MS" w:hAnsi="Comic Sans MS"/>
          <w:sz w:val="28"/>
          <w:szCs w:val="28"/>
        </w:rPr>
        <w:t>vatan</w:t>
      </w:r>
      <w:r w:rsidRPr="00EE77DB">
        <w:rPr>
          <w:rFonts w:ascii="Comic Sans MS" w:hAnsi="Comic Sans MS"/>
          <w:sz w:val="28"/>
          <w:szCs w:val="28"/>
        </w:rPr>
        <w:tab/>
      </w:r>
      <w:r w:rsidRPr="00EE77DB">
        <w:rPr>
          <w:rFonts w:ascii="Comic Sans MS" w:hAnsi="Comic Sans MS"/>
          <w:sz w:val="28"/>
          <w:szCs w:val="28"/>
        </w:rPr>
        <w:tab/>
        <w:t>tarla</w:t>
      </w:r>
      <w:r w:rsidRPr="00EE77DB">
        <w:rPr>
          <w:rFonts w:ascii="Comic Sans MS" w:hAnsi="Comic Sans MS"/>
          <w:sz w:val="28"/>
          <w:szCs w:val="28"/>
        </w:rPr>
        <w:tab/>
      </w:r>
      <w:r w:rsidRPr="00EE77DB">
        <w:rPr>
          <w:rFonts w:ascii="Comic Sans MS" w:hAnsi="Comic Sans MS"/>
          <w:sz w:val="28"/>
          <w:szCs w:val="28"/>
        </w:rPr>
        <w:tab/>
        <w:t>köy</w:t>
      </w:r>
    </w:p>
    <w:p w:rsidR="00655E98" w:rsidRPr="00EE77DB" w:rsidRDefault="00655E98" w:rsidP="003A77BD">
      <w:pPr>
        <w:rPr>
          <w:rFonts w:ascii="Comic Sans MS" w:hAnsi="Comic Sans MS"/>
          <w:sz w:val="28"/>
          <w:szCs w:val="28"/>
        </w:rPr>
      </w:pPr>
      <w:r w:rsidRPr="00EE77DB">
        <w:rPr>
          <w:rFonts w:ascii="Comic Sans MS" w:hAnsi="Comic Sans MS"/>
          <w:sz w:val="28"/>
          <w:szCs w:val="28"/>
        </w:rPr>
        <w:t>kışla</w:t>
      </w:r>
      <w:r w:rsidRPr="00EE77DB">
        <w:rPr>
          <w:rFonts w:ascii="Comic Sans MS" w:hAnsi="Comic Sans MS"/>
          <w:sz w:val="28"/>
          <w:szCs w:val="28"/>
        </w:rPr>
        <w:tab/>
      </w:r>
      <w:r w:rsidRPr="00EE77DB">
        <w:rPr>
          <w:rFonts w:ascii="Comic Sans MS" w:hAnsi="Comic Sans MS"/>
          <w:sz w:val="28"/>
          <w:szCs w:val="28"/>
        </w:rPr>
        <w:tab/>
        <w:t>şehir</w:t>
      </w:r>
      <w:r w:rsidRPr="00EE77DB">
        <w:rPr>
          <w:rFonts w:ascii="Comic Sans MS" w:hAnsi="Comic Sans MS"/>
          <w:sz w:val="28"/>
          <w:szCs w:val="28"/>
        </w:rPr>
        <w:tab/>
      </w:r>
      <w:r w:rsidRPr="00EE77DB">
        <w:rPr>
          <w:rFonts w:ascii="Comic Sans MS" w:hAnsi="Comic Sans MS"/>
          <w:sz w:val="28"/>
          <w:szCs w:val="28"/>
        </w:rPr>
        <w:tab/>
        <w:t>Mehmetçik</w:t>
      </w:r>
    </w:p>
    <w:p w:rsidR="00655E98" w:rsidRDefault="00655E98" w:rsidP="003A77BD">
      <w:pPr>
        <w:tabs>
          <w:tab w:val="left" w:pos="3990"/>
        </w:tabs>
        <w:rPr>
          <w:rFonts w:ascii="Century Gothic" w:hAnsi="Century Gothic"/>
          <w:b/>
        </w:rPr>
      </w:pPr>
    </w:p>
    <w:p w:rsidR="00655E98" w:rsidRDefault="00655E98" w:rsidP="003A77BD">
      <w:pPr>
        <w:tabs>
          <w:tab w:val="left" w:pos="3990"/>
        </w:tabs>
        <w:rPr>
          <w:rFonts w:ascii="Century Gothic" w:hAnsi="Century Gothic"/>
          <w:b/>
        </w:rPr>
      </w:pPr>
    </w:p>
    <w:p w:rsidR="00655E98" w:rsidRPr="008926C5" w:rsidRDefault="00655E98" w:rsidP="003A77BD">
      <w:pPr>
        <w:tabs>
          <w:tab w:val="left" w:pos="3990"/>
        </w:tabs>
        <w:rPr>
          <w:rFonts w:ascii="Century Gothic" w:hAnsi="Century Gothic"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1</w:t>
      </w:r>
      <w:r w:rsidRPr="00907654">
        <w:rPr>
          <w:rFonts w:ascii="Century Gothic" w:hAnsi="Century Gothic"/>
          <w:b/>
        </w:rPr>
        <w:t xml:space="preserve">) </w:t>
      </w:r>
      <w:r w:rsidRPr="008926C5">
        <w:rPr>
          <w:rFonts w:ascii="Century Gothic" w:hAnsi="Century Gothic"/>
        </w:rPr>
        <w:t>Bir kümeste 33 ördek ve ördeklerin 12 eksiği kadar hindi vardır. Kümesteki toplam hayvan sayısı kaçtır?</w:t>
      </w:r>
    </w:p>
    <w:p w:rsidR="00655E98" w:rsidRDefault="00655E98" w:rsidP="003A77BD">
      <w:pPr>
        <w:tabs>
          <w:tab w:val="left" w:pos="3990"/>
        </w:tabs>
        <w:rPr>
          <w:rFonts w:ascii="Century Gothic" w:hAnsi="Century Gothic"/>
          <w:b/>
        </w:rPr>
      </w:pPr>
    </w:p>
    <w:p w:rsidR="00655E98" w:rsidRDefault="00655E98" w:rsidP="003A77BD">
      <w:pPr>
        <w:tabs>
          <w:tab w:val="left" w:pos="3990"/>
        </w:tabs>
        <w:rPr>
          <w:rFonts w:ascii="Century Gothic" w:hAnsi="Century Gothic"/>
          <w:b/>
        </w:rPr>
      </w:pPr>
    </w:p>
    <w:p w:rsidR="00655E98" w:rsidRDefault="00655E98" w:rsidP="003A77BD">
      <w:pPr>
        <w:tabs>
          <w:tab w:val="left" w:pos="3990"/>
        </w:tabs>
        <w:rPr>
          <w:rFonts w:ascii="Century Gothic" w:hAnsi="Century Gothic"/>
        </w:rPr>
      </w:pPr>
    </w:p>
    <w:p w:rsidR="00655E98" w:rsidRPr="00907654" w:rsidRDefault="00655E98" w:rsidP="003A77BD">
      <w:pPr>
        <w:tabs>
          <w:tab w:val="left" w:pos="3990"/>
        </w:tabs>
        <w:rPr>
          <w:rFonts w:ascii="Century Gothic" w:hAnsi="Century Gothic"/>
        </w:rPr>
      </w:pPr>
    </w:p>
    <w:p w:rsidR="00655E98" w:rsidRPr="00907654" w:rsidRDefault="00655E98" w:rsidP="003A77BD">
      <w:pPr>
        <w:rPr>
          <w:rFonts w:ascii="Century Gothic" w:hAnsi="Century Gothic"/>
          <w:b/>
        </w:rPr>
      </w:pPr>
    </w:p>
    <w:p w:rsidR="00655E98" w:rsidRPr="008926C5" w:rsidRDefault="00655E98" w:rsidP="003A77BD">
      <w:pPr>
        <w:tabs>
          <w:tab w:val="left" w:pos="3990"/>
        </w:tabs>
        <w:rPr>
          <w:rFonts w:ascii="Century Gothic" w:hAnsi="Century Gothic" w:cs="Arial"/>
        </w:rPr>
      </w:pPr>
      <w:r w:rsidRPr="00907654">
        <w:rPr>
          <w:rFonts w:ascii="Century Gothic" w:hAnsi="Century Gothic"/>
          <w:b/>
        </w:rPr>
        <w:t>12</w:t>
      </w:r>
      <w:r w:rsidRPr="008926C5">
        <w:rPr>
          <w:rFonts w:ascii="Century Gothic" w:hAnsi="Century Gothic"/>
        </w:rPr>
        <w:t xml:space="preserve">) </w:t>
      </w:r>
      <w:r w:rsidRPr="008926C5">
        <w:rPr>
          <w:rFonts w:ascii="Century Gothic" w:hAnsi="Century Gothic" w:cs="Arial"/>
        </w:rPr>
        <w:t>iki basamaklı en büyük sayı ile iki basamaklı en küçük sayının farkı kaçtır?</w:t>
      </w:r>
    </w:p>
    <w:p w:rsidR="00655E98" w:rsidRPr="008926C5" w:rsidRDefault="00655E98" w:rsidP="003A77BD">
      <w:pPr>
        <w:tabs>
          <w:tab w:val="left" w:pos="3990"/>
        </w:tabs>
        <w:rPr>
          <w:rFonts w:ascii="Century Gothic" w:hAnsi="Century Gothic" w:cs="Arial"/>
        </w:rPr>
      </w:pPr>
    </w:p>
    <w:p w:rsidR="00655E98" w:rsidRDefault="00655E98" w:rsidP="003A77BD">
      <w:pPr>
        <w:tabs>
          <w:tab w:val="left" w:pos="3990"/>
        </w:tabs>
        <w:rPr>
          <w:rFonts w:ascii="Century Gothic" w:hAnsi="Century Gothic" w:cs="Arial"/>
          <w:b/>
        </w:rPr>
      </w:pPr>
    </w:p>
    <w:p w:rsidR="00655E98" w:rsidRDefault="00655E98" w:rsidP="002D3D27">
      <w:pPr>
        <w:rPr>
          <w:rFonts w:ascii="Comic Sans MS" w:hAnsi="Comic Sans MS"/>
        </w:rPr>
      </w:pPr>
      <w:hyperlink r:id="rId7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655E98" w:rsidRPr="00907654" w:rsidRDefault="00655E98" w:rsidP="003A77BD">
      <w:pPr>
        <w:tabs>
          <w:tab w:val="left" w:pos="3990"/>
        </w:tabs>
        <w:rPr>
          <w:rFonts w:ascii="Century Gothic" w:hAnsi="Century Gothic" w:cs="Arial"/>
        </w:rPr>
      </w:pPr>
    </w:p>
    <w:p w:rsidR="00655E98" w:rsidRPr="00907654" w:rsidRDefault="00655E98" w:rsidP="003A77BD">
      <w:pPr>
        <w:rPr>
          <w:rFonts w:ascii="Century Gothic" w:hAnsi="Century Gothic"/>
        </w:rPr>
      </w:pPr>
    </w:p>
    <w:p w:rsidR="00655E98" w:rsidRDefault="00655E98" w:rsidP="003A77BD">
      <w:pPr>
        <w:rPr>
          <w:rFonts w:ascii="Century Gothic" w:hAnsi="Century Gothic"/>
        </w:rPr>
      </w:pPr>
    </w:p>
    <w:p w:rsidR="00655E98" w:rsidRPr="00A01653" w:rsidRDefault="00655E98" w:rsidP="003A77BD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655E98" w:rsidRPr="00F35301" w:rsidRDefault="00655E98" w:rsidP="00F35301"/>
    <w:sectPr w:rsidR="00655E98" w:rsidRPr="00F35301" w:rsidSect="00BA6B00">
      <w:headerReference w:type="default" r:id="rId8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E98" w:rsidRDefault="00655E98" w:rsidP="00682EE4">
      <w:r>
        <w:separator/>
      </w:r>
    </w:p>
  </w:endnote>
  <w:endnote w:type="continuationSeparator" w:id="0">
    <w:p w:rsidR="00655E98" w:rsidRDefault="00655E98" w:rsidP="00682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E98" w:rsidRDefault="00655E98" w:rsidP="00682EE4">
      <w:r>
        <w:separator/>
      </w:r>
    </w:p>
  </w:footnote>
  <w:footnote w:type="continuationSeparator" w:id="0">
    <w:p w:rsidR="00655E98" w:rsidRDefault="00655E98" w:rsidP="00682E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E98" w:rsidRPr="00EA2662" w:rsidRDefault="00655E98" w:rsidP="008D50AF">
    <w:pPr>
      <w:pStyle w:val="Header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063C0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19A7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3D27"/>
    <w:rsid w:val="002D6CBA"/>
    <w:rsid w:val="002D6D92"/>
    <w:rsid w:val="002E3EF4"/>
    <w:rsid w:val="002E57DC"/>
    <w:rsid w:val="00301AC4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A77BD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0902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55E98"/>
    <w:rsid w:val="00662FF9"/>
    <w:rsid w:val="00666CCE"/>
    <w:rsid w:val="0067024F"/>
    <w:rsid w:val="00670A12"/>
    <w:rsid w:val="00674AC1"/>
    <w:rsid w:val="0068227D"/>
    <w:rsid w:val="00682EE4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21C9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2ACB"/>
    <w:rsid w:val="008331E2"/>
    <w:rsid w:val="008411E1"/>
    <w:rsid w:val="0084253E"/>
    <w:rsid w:val="00842FE0"/>
    <w:rsid w:val="00853A64"/>
    <w:rsid w:val="008816FE"/>
    <w:rsid w:val="008926C5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D50AF"/>
    <w:rsid w:val="008F7B5A"/>
    <w:rsid w:val="00907654"/>
    <w:rsid w:val="009213AF"/>
    <w:rsid w:val="0095494A"/>
    <w:rsid w:val="00974494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1653"/>
    <w:rsid w:val="00A02DFD"/>
    <w:rsid w:val="00A040D0"/>
    <w:rsid w:val="00A04C56"/>
    <w:rsid w:val="00A1187B"/>
    <w:rsid w:val="00A16CB4"/>
    <w:rsid w:val="00A20986"/>
    <w:rsid w:val="00A21BF7"/>
    <w:rsid w:val="00A26E0E"/>
    <w:rsid w:val="00A27D3B"/>
    <w:rsid w:val="00A36164"/>
    <w:rsid w:val="00A43BC3"/>
    <w:rsid w:val="00A478DF"/>
    <w:rsid w:val="00A52E23"/>
    <w:rsid w:val="00A57051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1D61"/>
    <w:rsid w:val="00B14CDD"/>
    <w:rsid w:val="00B15380"/>
    <w:rsid w:val="00B15823"/>
    <w:rsid w:val="00B202BB"/>
    <w:rsid w:val="00B432ED"/>
    <w:rsid w:val="00B5256E"/>
    <w:rsid w:val="00B557C2"/>
    <w:rsid w:val="00B71392"/>
    <w:rsid w:val="00B72A60"/>
    <w:rsid w:val="00B759CB"/>
    <w:rsid w:val="00B95D46"/>
    <w:rsid w:val="00B96778"/>
    <w:rsid w:val="00BA5581"/>
    <w:rsid w:val="00BA6B00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A2662"/>
    <w:rsid w:val="00EB46F9"/>
    <w:rsid w:val="00EE2175"/>
    <w:rsid w:val="00EE659E"/>
    <w:rsid w:val="00EE77DB"/>
    <w:rsid w:val="00EF7EDD"/>
    <w:rsid w:val="00F07637"/>
    <w:rsid w:val="00F103D5"/>
    <w:rsid w:val="00F200BC"/>
    <w:rsid w:val="00F25E66"/>
    <w:rsid w:val="00F35301"/>
    <w:rsid w:val="00F524E3"/>
    <w:rsid w:val="00F56418"/>
    <w:rsid w:val="00F571AF"/>
    <w:rsid w:val="00F57DB1"/>
    <w:rsid w:val="00F57ECF"/>
    <w:rsid w:val="00F7134E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3C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0063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063C0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2D3D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97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614</TotalTime>
  <Pages>2</Pages>
  <Words>302</Words>
  <Characters>1724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cafer nevruz</dc:creator>
  <cp:keywords>www.sorubak.com</cp:keywords>
  <dc:description>www.sorubak.com</dc:description>
  <cp:lastModifiedBy>edanur</cp:lastModifiedBy>
  <cp:revision>95</cp:revision>
  <dcterms:created xsi:type="dcterms:W3CDTF">2008-10-29T10:56:00Z</dcterms:created>
  <dcterms:modified xsi:type="dcterms:W3CDTF">2012-01-07T11:36:00Z</dcterms:modified>
  <cp:category>www.sorubak.com</cp:category>
  <cp:contentType>www.sorubak.com</cp:contentType>
</cp:coreProperties>
</file>