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B67" w:rsidRDefault="00FD5B67" w:rsidP="008033DF">
      <w:pPr>
        <w:pStyle w:val="NormalWeb"/>
      </w:pPr>
      <w:r>
        <w:t>2011–2012 Eğitim Öğretim Yılı Dr.Mustafa Gençay Anadolu Lisesi Fizik  Dersi  2  Dönem  Zümre Öğretmenler  Kurul  Toplantı  Tutanağıdır</w:t>
      </w:r>
      <w:r>
        <w:br/>
        <w:t xml:space="preserve">                  </w:t>
      </w:r>
      <w:r>
        <w:br/>
        <w:t>Toplantı No                : 2</w:t>
      </w:r>
      <w:r>
        <w:br/>
        <w:t>Toplantı Tarihi            : 15.02.2012</w:t>
      </w:r>
      <w:r>
        <w:br/>
        <w:t>Toplantı Yeri              : Bilişim Lab.</w:t>
      </w:r>
      <w:r>
        <w:br/>
        <w:t>Toplantı  Saati            : 12:00</w:t>
      </w:r>
      <w:r>
        <w:br/>
        <w:t> </w:t>
      </w:r>
      <w:r>
        <w:br/>
        <w:t xml:space="preserve">Toplantıya Katılanlar: Olcay ETİ, Tayfun ÖZKAN, Fethi TOĞRUL                                            </w:t>
      </w:r>
      <w:r>
        <w:br/>
        <w:t> </w:t>
      </w:r>
      <w:r>
        <w:br/>
        <w:t xml:space="preserve">        GÜNDEM MADDELERİ          </w:t>
      </w:r>
      <w:r>
        <w:br/>
        <w:t>1-Açılış ve yoklama</w:t>
      </w:r>
      <w:r>
        <w:br/>
        <w:t>2-1.Dönem zümre kararlarının ve yıllık müfredat programının gözden geçirilmesi</w:t>
      </w:r>
      <w:r>
        <w:br/>
        <w:t>3-I.dönemin değerlendirilmesi, öğrenci başarısının artırılması için alınacak önlemlerin belirlenmesi, başarı farklarının  giderilmesi</w:t>
      </w:r>
      <w:r>
        <w:br/>
        <w:t>4-Eğitim-Öğretim programlarının uygulanmasında karşılaşılan güçlüklerin giderilmesi için alınacak önlemlerin belirlenmesi</w:t>
      </w:r>
      <w:r>
        <w:br/>
        <w:t>5-Derslerde izlenecek yöntem ve teknikler ile derslerde kullanılacak eğitim araç ve gereçlerin görüşülmesi, yazılı sözlü yoklamaların yapılışı ile ilgili görüşler</w:t>
      </w:r>
      <w:r>
        <w:br/>
        <w:t>6-Ortak sınavların yapılması ve değerlendirilmesi</w:t>
      </w:r>
      <w:r>
        <w:br/>
        <w:t>7-Yıllık Ödevlerin görüşülmesi</w:t>
      </w:r>
      <w:r>
        <w:br/>
        <w:t>8-Ders araçlarından laboratuar, internetten yararlanma</w:t>
      </w:r>
      <w:r>
        <w:br/>
        <w:t>9- Atatürk ilke ve inkılâplarının düzenli işlenip işlenmediğinin kontrolü ve görüşülmesi (Tebliğler Dergisi 2488–2504)</w:t>
      </w:r>
      <w:r>
        <w:br/>
        <w:t>10-Proje hazırlama</w:t>
      </w:r>
      <w:r>
        <w:br/>
        <w:t>11)Deney raporlarının planlamalara uygun olarak gerçekleştirilmesi</w:t>
      </w:r>
      <w:r>
        <w:br/>
        <w:t>12)Ders yılı içinde yapılacak sınavların sayısı, niteliği ve şekli ile ölçme ve değerlendirme araçlarının hazırlanması, değerlendirme, ilkeleri, sınavlarla ilgili soru havuzu ve arşiv oluşturulmasına yönelik esaslar belirlenir</w:t>
      </w:r>
      <w:r>
        <w:br/>
        <w:t>13)Ders defterine, işlenen konuların yapılan deney-gözlem ve uygulamaların açık bir şekilde yazılması</w:t>
      </w:r>
      <w:r>
        <w:br/>
        <w:t>14)Dilek ve temenniler</w:t>
      </w:r>
      <w:r>
        <w:br/>
        <w:t xml:space="preserve">           </w:t>
      </w:r>
      <w:r>
        <w:br/>
        <w:t xml:space="preserve">                                                    </w:t>
      </w:r>
      <w:r>
        <w:br/>
        <w:t>                                   GÜNDEM MADDELERİNİN GÖRÜŞÜLMESİ</w:t>
      </w:r>
      <w:r>
        <w:br/>
        <w:t xml:space="preserve">1-Zümre öğretmenleri zümre başkanı Fethi TOĞRUL başkanlığında 15-02-2012 tarihinde saat 12.00’da Öğretmenler odasında toplandı. Yapılan yoklamada tüm öğretmenlerin hazır olduğu tespit edildi. Yazman olarak Olcay ETİ seçildi. </w:t>
      </w:r>
      <w:r>
        <w:br/>
        <w:t xml:space="preserve">       </w:t>
      </w:r>
      <w:r>
        <w:br/>
        <w:t>2-I.Dönem zümre kararları okundu. Genelde alınan kararlara uyulduğu tespit edildi. Herhangi bir aksaklığın yaşanmadığı görüldü.</w:t>
      </w:r>
      <w:r>
        <w:br/>
        <w:t>     Yıllık planlar incelendiğinde Lise1. Sınıfta yıllık plana domuz gribi tatili ve planlanmayan aksamalar yününden yıllık plana göre 2 hafta geri kalındığını, Lise2.sınıflarda 1hafta geri kalındığı, Lise3. sınıflarda plana göre 1 hafta geriden gelindiği, Lise 4.sınıflarda ise ÖSS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r>
        <w:b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r>
        <w:br/>
        <w:t xml:space="preserve">   </w:t>
      </w:r>
      <w:r>
        <w:br/>
        <w:t> </w:t>
      </w:r>
      <w:r>
        <w:br/>
        <w:t>3- 2011–2012 Eğitim-Öğretim dönemine ait sınıfların başarı yüzdeleri incelendi.</w:t>
      </w:r>
      <w:r>
        <w:br/>
        <w:t> </w:t>
      </w:r>
      <w:r>
        <w:br/>
        <w:t>.Tayfun ÖZKAN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r>
        <w:br/>
        <w:t>9.sınıflarda Anadolu kısmında %95, normal lisede ise %40 hedefi belirlendi. Hedefe ilerlemede yukarıdaki belirtilen açıklamalar doğrultusunda ilerleneceği kararı  alındı.</w:t>
      </w:r>
      <w:r>
        <w:br/>
        <w:t>Olcay ETİ söz aldı: Dersten önce alıştırma soruları verelim. hazırlıklı gelmelerini sağlayalım dedi.Genel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r>
        <w:br/>
        <w:t>Lise II ve  III ve IV. Sınıflarda  başarı  sevilerinin   normal  olduğu  tespit  edildi. Üniversiteye hazırlanmada kolaylık olması açısından konularla ilgili bol soruların çözülmesi gerektiği belirlendi. Özelikle son sınıflarda ÖSS’ye yönelik çalışmaların yapılması  kararlaştırıldı. Okulumuzda bol alıştırma yapılması kararlaştırıldı. Öğrencilerin çözemedikleri  soruları  birlikte  çözmeleri sağlanarak  başarı elde edilmesi amaçlandı.</w:t>
      </w:r>
      <w:r>
        <w:b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r>
        <w:br/>
        <w:t>  Özellikle fizik derslerinde Öğretmenden sonra öğrencilerin  bire bir  ders  çalışması  açısından şu  yöntemin  uygulanması  kararlaştırıldı.</w:t>
      </w:r>
      <w:r>
        <w:br/>
        <w:t> Derslerin sonunda  anlayan öğrenciler anlamayan öğrenciler tespit edilerek bire-bir  eşleşme yapılacak anlayan öğrenciler konuyu veya  soruyu  anlamayan  arkadaşına anlatırken ,kendisi tekrar etmiş olacak,anlamayan öğrenciye de  yardım etmiş olacaktır.</w:t>
      </w:r>
      <w:r>
        <w:br/>
        <w:t> </w:t>
      </w:r>
      <w:r>
        <w:br/>
        <w:t>4- Problem çözme ve işlem yapma alışkanlığının son derece zayıf olması nedeniyle derslerde    soruların çözümünü  ayrıntılı olarak yapılması gerektiği  vurgulandı. Matematik öğretmenleriyle  bu  konuda  işbirliğine  gidilmesi hususu  özellikle istendi.</w:t>
      </w:r>
      <w:r>
        <w:br/>
        <w:t>            Derslerin genellikle laboratuar dışında işlendiği  bu durumun öğrencideki  motivasyon  ve ilgiyi azalttığı  gözlendi. Değişen müfredata  uygun olarak  mümkün mertebe derslerin  laboratuar ortamında  işlenmesine dikkat  edilmesi  gerektiği  vurgulandı. Okulumuzda  bulunan teknoloji sınflarının düzenli kullanılması istendi. Okulumuzda  mevcut olan her türlü alt yapının en iyi şekilde  kullanılarak  öğrencilerin ilgi ve isteklerini artırmak gerektiği  özellikle  istendi.</w:t>
      </w:r>
      <w:r>
        <w:br/>
        <w:t>             Fethi TOĞRUL, son sınıflarda  zaman  zaman  öğrencilerin geçmiş  konularla  ilgili  getirdiği  sorular  üzerinde    durulmasını  ve  bu  konularla  ilgili  test  sorularının  çözülmesini  önerdi. Girdikleri denem sınavları ve seviye  belirleme sınavlarında yapamadıkları soruları sınıfta  çözerek konu  tekararı  yapılması  sağlanacaktır.</w:t>
      </w:r>
      <w:r>
        <w:br/>
        <w:t> </w:t>
      </w:r>
      <w:r>
        <w:br/>
        <w:t> 5-  Ders  işlenişinde   öğrenci  merkezli ,bunun  yanı sıra   soru-cevap,anlatım  metodları  ile  mümkün  olduğunca  deney  ve  gözlemlere yer  verilmesinin  gerekli olduğunu   ifade  etti.Özellikle  yeni  müfredatın araştırma  ,deney ve gözleme ayrıntılı   yer  vermesi  ,bizi de bu konuda Laboratuar  kullanımına ve araştırmaya  sevk  etmiştir.</w:t>
      </w:r>
      <w:r>
        <w:br/>
        <w:t>Olcay ETİ, yazılılarda  daha basit daha fazla soru sorularak  ve  40  dakikada  çözülecek  şekilde  olmasını kısa ev  ödevleri  verilerek  bir  sonraki  derste  kontrol  edilmesi  ve  öğrencilerin  günlük   planlı  çalışmaya sevk  edilmesini  önerdi.</w:t>
      </w:r>
      <w:r>
        <w:br/>
        <w:t>            Tayfun ÖZKAN Başarıyı  artırmak  için  zümre   öğretmen eleriyle   sık sık  bir  araya  gelerek  konuların  anlatımın birbiri ile  aynı  seviyede paralel  olarak gidilmesi  gerektiğini ifade  etti.</w:t>
      </w:r>
      <w:r>
        <w:br/>
        <w:t>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r>
        <w:br/>
        <w:t> </w:t>
      </w:r>
      <w:r>
        <w:br/>
        <w:t>6- 9, 10, 11 ve  12 .sınflardaki  fizik dersinin 2.dönem 1.yazılılarının ortak yapılmasına  karara verildi.Yalnız  yapılacak  ortak sınavlar  yıllık  planda  belirttiği  tarihte  yapılmasına   karar   verildi.r.</w:t>
      </w:r>
      <w:r>
        <w:br/>
        <w:t> </w:t>
      </w:r>
      <w:r>
        <w:br/>
        <w:t>7-Tayfun ÖZKAN Ödevlerin ,Ödev yönetmeliğine  uygun olarak  beliritlen  1.Dönem  zümre  toplantısında  alınan kararlar  doğrultusunda  Nisan ayının ilk  haftasında toplanması  gereken  ödevlerin ödev değerlendirme çizelgelerinin tutulduğu, ve mayıs ayı başında bu çizelgeler doğrultusunda değerlendirme yapılacağı belirtildi</w:t>
      </w:r>
      <w:r>
        <w:br/>
        <w:t> </w:t>
      </w:r>
      <w:r>
        <w:br/>
        <w:t xml:space="preserve">8--Laboratuvarımız konusu görüşmeye açıldı.Fethi TOĞRUL  bilindiği gibi tam bir laboratuarımız yoktur.sadece küçük deneyleri koruyacak kadar yerimiz var.Yinede  eldeki imkanlar  doğrultusunda  deneylerimizi yapmaya çalışacağız dedi.     </w:t>
      </w:r>
      <w:r>
        <w:br/>
        <w:t>            Olcay ETİ günümüzde  yaygın olarak  kullanılan  akıllı tahta ve  benzeri interaktif  teknoloji bulunmaktadır..Bu yüzden  derslerin  özellikle 10,11 ve 12. sınıflarda  prejeksiyon ile işlenmesine  özen  gösterilecektir.</w:t>
      </w:r>
      <w:r>
        <w:br/>
        <w:t>            Ayrıca   fizik  derslerinin en az 1 saatinin mutlaka  laboratuarda  yapılacağını söyledi.Teknolojinin  bize  sunmuş  olduğu  tüm  imkanları  kullanarak  fizik  dersini öğrencilere  zevkli  hale  getireceğini  söyledi.</w:t>
      </w:r>
      <w:r>
        <w:br/>
        <w:t>            Öğrencilerin proje  yarışmalarına  katılması  teşvik edilerek laboratuar  ortamından  en iyi  şekilde  yararlanılmasına  çalışılacaktır. Proje ilanları ,proje  örnekleri  mutlaka  laboratuar  panosunda  asılarak  öğrencilere duyurulacaktır.</w:t>
      </w:r>
      <w:r>
        <w:br/>
        <w:t>            Olcay ETİ  zaten   sadece gösteri deneyi yapabiliyoruz.Onun içinde elimizdeki  kısıtlı imkanlardan en iyi şekilde yaralanmak istiyorsak hiç olmazsa tertip ve düzenine bakalım dedi.Tayfun ÖZKAN’ ta aynı görüşlere katılarak  .laboratuarın  her ay düzenli temizlenmesi , Toz ve kirlerden arındırılması gerektiğini  söyledi.</w:t>
      </w:r>
      <w:r>
        <w:br/>
        <w:t> </w:t>
      </w:r>
      <w:r>
        <w:br/>
        <w:t>9-  2011–2012 öğretim yılı uygulanmak üzere hazırlanan yıllık planlarda gösterilen tarih ve zamanlarda Atatürk İlke ve İnkılâpları konularının işlendiğini ders öğretmeni Olcay ETİ belirtti.</w:t>
      </w:r>
      <w:r>
        <w:br/>
        <w:t>Fethi TOĞRUL, II. Dönemde planlarda belirtilen zamanlarda bu konuların işlenmesini, özellikle 18 Mart Çanakkale Savaşları hakkında ve bu savaşların Türk milleti için önemi üzerende durulması gerektiğini söyledi.</w:t>
      </w:r>
      <w:r>
        <w:br/>
        <w:t xml:space="preserve">            Belli aralıklarla zümre öğretmenleri ile bir araya gelerek eksiklikler tespit edilip başarı durumu değerlendirilecektir. Bu bağlamdada gerekli tedbirlerin alınması sağlanacaktır.     </w:t>
      </w:r>
      <w:r>
        <w:br/>
        <w:t xml:space="preserve">    </w:t>
      </w:r>
      <w:r>
        <w:br/>
        <w:t>10- Orta  öğretim kurumları  arasında  her yıl  yapılan  çeşitli  proje  yarışmalarına  katılım  sağlanması amacıyla Gerekli  tedbirler alınacak.Tayfun ÖZKAN ”Öğrencilere  projeleri  konusunda   rehberlik  ve  öncülük yapılacak” dedi.Ders ortamında öğrencileri araştırmaya  sevk edecek deney-gözlem ve proje  türü etkinlikler  yapılmasına karar verildi.</w:t>
      </w:r>
      <w:r>
        <w:br/>
        <w:t>       Olcay ETİ   ,öğrencilerin  fizik dersine  olan ilgilerini  artırmak için günlük  bilimsel  gelişme ,ilginç olaylar,ilginç deneyler  gibi  çeşitli  çalışmaların  öğrenciler  tarafından  takip edilmesini  sağlamak  gerektiğini  vurguladı</w:t>
      </w:r>
      <w:r>
        <w:br/>
        <w:t> </w:t>
      </w:r>
      <w:r>
        <w:b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r>
        <w:br/>
        <w:t> </w:t>
      </w:r>
      <w:r>
        <w:br/>
        <w:t>12. Zümre toplantısında alınan kararlar gereğince 2 yazılı ve 2şer sözlü notunun verilmesine karar verildi. Yapılacak sınavlarda gerekli olan sorular gerekirse zümre öğretmenlerinin oluşturacağı soru havuzundan temin edilmesine karar verildi.</w:t>
      </w:r>
      <w:r>
        <w:br/>
        <w:t> </w:t>
      </w:r>
      <w:r>
        <w:br/>
        <w:t>13.  Müfredat programına uygun olarak işlenen konuların ve yapılan deneylerin ders defterlerine açık bir şekilde yazılması gerektiği vurgulandı. İşlenen konuların sınıf ders defterlerine yazılmasına ve boş bırakılmamasına özen gösterilmesi istendi.</w:t>
      </w:r>
      <w:r>
        <w:br/>
        <w:t> </w:t>
      </w:r>
      <w:r>
        <w:br/>
        <w:t>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Fethi TOĞRUL tarafından sona erdirildi.</w:t>
      </w:r>
      <w:r>
        <w:br/>
        <w:t> </w:t>
      </w:r>
      <w:r>
        <w:br/>
        <w:t> </w:t>
      </w:r>
      <w:r>
        <w:br/>
        <w:t> </w:t>
      </w:r>
      <w:r>
        <w:br/>
        <w:t> </w:t>
      </w:r>
      <w:r>
        <w:br/>
        <w:t>ZÜMRE ÖĞRETMENLERİ</w:t>
      </w:r>
      <w:r>
        <w:br/>
        <w:t> </w:t>
      </w:r>
      <w:r>
        <w:br/>
        <w:t> </w:t>
      </w:r>
      <w:r>
        <w:br/>
        <w:t>Fethi TOĞRUL                                 Tayfun ÖZKAN                    OLCAY ETİ</w:t>
      </w:r>
      <w:r>
        <w:br/>
        <w:t>Fizik Öğrt.                                         Fizik Öğrt.                              Fizik Öğrt.</w:t>
      </w:r>
      <w:r>
        <w:br/>
        <w:t xml:space="preserve">Zümre Bşk.                                                                          </w:t>
      </w:r>
      <w:r>
        <w:br/>
        <w:t> </w:t>
      </w:r>
      <w:r>
        <w:br/>
        <w:t> </w:t>
      </w:r>
      <w:r>
        <w:br/>
        <w:t> </w:t>
      </w:r>
      <w:r>
        <w:br/>
        <w:t> </w:t>
      </w:r>
      <w:hyperlink r:id="rId4" w:history="1">
        <w:r w:rsidRPr="00126B2E">
          <w:rPr>
            <w:rStyle w:val="Hyperlink"/>
          </w:rPr>
          <w:t>www.sorubak.com</w:t>
        </w:r>
      </w:hyperlink>
      <w:r>
        <w:t xml:space="preserve">  </w:t>
      </w:r>
      <w:r>
        <w:br/>
        <w:t> </w:t>
      </w:r>
      <w:r>
        <w:br/>
        <w:t>15.02.2012</w:t>
      </w:r>
      <w:r>
        <w:br/>
        <w:t> </w:t>
      </w:r>
      <w:r>
        <w:br/>
        <w:t> </w:t>
      </w:r>
      <w:r>
        <w:br/>
        <w:t>Mehmet VURAL</w:t>
      </w:r>
      <w:r>
        <w:br/>
        <w:t>Okul Müdürü</w:t>
      </w:r>
    </w:p>
    <w:p w:rsidR="00FD5B67" w:rsidRDefault="00FD5B67">
      <w:bookmarkStart w:id="0" w:name="_GoBack"/>
      <w:bookmarkEnd w:id="0"/>
    </w:p>
    <w:sectPr w:rsidR="00FD5B67" w:rsidSect="006D34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1ED"/>
    <w:rsid w:val="00126B2E"/>
    <w:rsid w:val="003671ED"/>
    <w:rsid w:val="00560D61"/>
    <w:rsid w:val="006D346B"/>
    <w:rsid w:val="007F2F37"/>
    <w:rsid w:val="008033DF"/>
    <w:rsid w:val="00AC2197"/>
    <w:rsid w:val="00FD5B6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46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8033DF"/>
    <w:pPr>
      <w:spacing w:before="100" w:beforeAutospacing="1" w:after="100" w:afterAutospacing="1" w:line="240" w:lineRule="auto"/>
    </w:pPr>
    <w:rPr>
      <w:rFonts w:ascii="Times New Roman" w:eastAsia="Times New Roman" w:hAnsi="Times New Roman"/>
      <w:sz w:val="24"/>
      <w:szCs w:val="24"/>
      <w:lang w:eastAsia="tr-TR"/>
    </w:rPr>
  </w:style>
  <w:style w:type="character" w:styleId="Hyperlink">
    <w:name w:val="Hyperlink"/>
    <w:basedOn w:val="DefaultParagraphFont"/>
    <w:uiPriority w:val="99"/>
    <w:rsid w:val="00AC219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052892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1868</Words>
  <Characters>10652</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çuku</dc:creator>
  <cp:keywords/>
  <dc:description/>
  <cp:lastModifiedBy>edanur</cp:lastModifiedBy>
  <cp:revision>4</cp:revision>
  <dcterms:created xsi:type="dcterms:W3CDTF">2012-02-08T20:30:00Z</dcterms:created>
  <dcterms:modified xsi:type="dcterms:W3CDTF">2012-02-13T19:23:00Z</dcterms:modified>
</cp:coreProperties>
</file>