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38A" w:rsidRPr="00643938" w:rsidRDefault="001C538A" w:rsidP="00925327">
      <w:pPr>
        <w:spacing w:after="20"/>
        <w:rPr>
          <w:b w:val="0"/>
          <w:spacing w:val="-5"/>
        </w:rPr>
        <w:sectPr w:rsidR="001C538A" w:rsidRPr="00643938" w:rsidSect="00925327">
          <w:headerReference w:type="default" r:id="rId6"/>
          <w:pgSz w:w="11907" w:h="16840" w:code="9"/>
          <w:pgMar w:top="851" w:right="851" w:bottom="851" w:left="851" w:header="624" w:footer="0" w:gutter="0"/>
          <w:cols w:space="708"/>
        </w:sectPr>
      </w:pPr>
      <w:r>
        <w:rPr>
          <w:b w:val="0"/>
          <w:spacing w:val="-5"/>
        </w:rPr>
        <w:t xml:space="preserve">                                      TÜRKÇE TESTİ</w:t>
      </w:r>
    </w:p>
    <w:p w:rsidR="001C538A" w:rsidRPr="00643938" w:rsidRDefault="001C538A" w:rsidP="00925327">
      <w:pPr>
        <w:ind w:left="426" w:hanging="284"/>
        <w:rPr>
          <w:b w:val="0"/>
        </w:rPr>
      </w:pPr>
      <w:r w:rsidRPr="00643938">
        <w:rPr>
          <w:b w:val="0"/>
          <w:sz w:val="24"/>
        </w:rPr>
        <w:t>1.</w:t>
      </w:r>
      <w:r w:rsidRPr="00643938">
        <w:rPr>
          <w:b w:val="0"/>
        </w:rPr>
        <w:tab/>
        <w:t>“Doğru” sözcüğü hangi cümlede “yanlışsız, eksiksiz” anlamıyla kullanılmıştır?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Çocuk, okula doğru koşarak gitti.</w:t>
      </w:r>
    </w:p>
    <w:p w:rsidR="001C538A" w:rsidRPr="00643938" w:rsidRDefault="001C538A" w:rsidP="00925327">
      <w:pPr>
        <w:tabs>
          <w:tab w:val="left" w:pos="1559"/>
          <w:tab w:val="left" w:pos="2693"/>
          <w:tab w:val="left" w:pos="3827"/>
        </w:tabs>
        <w:ind w:left="709" w:hanging="283"/>
        <w:rPr>
          <w:b w:val="0"/>
        </w:rPr>
      </w:pPr>
      <w:r w:rsidRPr="00643938">
        <w:rPr>
          <w:b w:val="0"/>
        </w:rPr>
        <w:t>B) Bu konuda doğru söylediğini sanmıyorum.</w:t>
      </w:r>
    </w:p>
    <w:p w:rsidR="001C538A" w:rsidRPr="00643938" w:rsidRDefault="001C538A" w:rsidP="00925327">
      <w:pPr>
        <w:tabs>
          <w:tab w:val="left" w:pos="1559"/>
          <w:tab w:val="left" w:pos="2693"/>
          <w:tab w:val="left" w:pos="3827"/>
        </w:tabs>
        <w:ind w:left="709" w:hanging="283"/>
        <w:rPr>
          <w:b w:val="0"/>
        </w:rPr>
      </w:pPr>
      <w:r w:rsidRPr="00643938">
        <w:rPr>
          <w:b w:val="0"/>
        </w:rPr>
        <w:t>C) İki noktadan yalnız bir doğru geçer.</w:t>
      </w:r>
    </w:p>
    <w:p w:rsidR="001C538A" w:rsidRPr="00643938" w:rsidRDefault="001C538A" w:rsidP="00925327">
      <w:pPr>
        <w:tabs>
          <w:tab w:val="left" w:pos="1559"/>
          <w:tab w:val="left" w:pos="2693"/>
          <w:tab w:val="left" w:pos="3827"/>
        </w:tabs>
        <w:ind w:left="709" w:hanging="283"/>
        <w:rPr>
          <w:b w:val="0"/>
        </w:rPr>
      </w:pPr>
      <w:r w:rsidRPr="00643938">
        <w:rPr>
          <w:b w:val="0"/>
        </w:rPr>
        <w:t>D) O her zaman hesaplarını doğru yapar.</w:t>
      </w:r>
    </w:p>
    <w:p w:rsidR="001C538A" w:rsidRPr="00643938" w:rsidRDefault="001C538A" w:rsidP="00925327">
      <w:pPr>
        <w:ind w:left="709" w:hanging="283"/>
        <w:rPr>
          <w:b w:val="0"/>
        </w:rPr>
      </w:pPr>
    </w:p>
    <w:p w:rsidR="001C538A" w:rsidRPr="00643938" w:rsidRDefault="001C538A" w:rsidP="00925327">
      <w:pPr>
        <w:ind w:left="426" w:right="169" w:hanging="284"/>
        <w:rPr>
          <w:b w:val="0"/>
        </w:rPr>
      </w:pPr>
      <w:r w:rsidRPr="00643938">
        <w:rPr>
          <w:b w:val="0"/>
          <w:sz w:val="24"/>
        </w:rPr>
        <w:t>2.</w:t>
      </w:r>
      <w:r w:rsidRPr="00643938">
        <w:rPr>
          <w:b w:val="0"/>
        </w:rPr>
        <w:tab/>
        <w:t>Aşağıdaki cümlelerin hangisindeki “yaşlı” sözcüğü diğerleriyle eş seslidir?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Hıçkırarak, yaşlı gözleriyle bana baktı.</w:t>
      </w:r>
    </w:p>
    <w:p w:rsidR="001C538A" w:rsidRPr="00643938" w:rsidRDefault="001C538A" w:rsidP="00925327">
      <w:pPr>
        <w:tabs>
          <w:tab w:val="left" w:pos="1559"/>
          <w:tab w:val="left" w:pos="2693"/>
          <w:tab w:val="left" w:pos="3827"/>
        </w:tabs>
        <w:ind w:left="709" w:hanging="283"/>
        <w:rPr>
          <w:b w:val="0"/>
        </w:rPr>
      </w:pPr>
      <w:r w:rsidRPr="00643938">
        <w:rPr>
          <w:b w:val="0"/>
        </w:rPr>
        <w:t>B) Mahallenin yaşlıları toplantı yaptılar.</w:t>
      </w:r>
    </w:p>
    <w:p w:rsidR="001C538A" w:rsidRPr="00643938" w:rsidRDefault="001C538A" w:rsidP="00925327">
      <w:pPr>
        <w:tabs>
          <w:tab w:val="left" w:pos="1559"/>
          <w:tab w:val="left" w:pos="2693"/>
          <w:tab w:val="left" w:pos="3827"/>
        </w:tabs>
        <w:ind w:left="709" w:hanging="283"/>
        <w:rPr>
          <w:b w:val="0"/>
        </w:rPr>
      </w:pPr>
      <w:r w:rsidRPr="00643938">
        <w:rPr>
          <w:b w:val="0"/>
        </w:rPr>
        <w:t>C) Oldukça sevecen, yaşlı bir teyzeydi.</w:t>
      </w:r>
    </w:p>
    <w:p w:rsidR="001C538A" w:rsidRPr="00643938" w:rsidRDefault="001C538A" w:rsidP="00925327">
      <w:pPr>
        <w:tabs>
          <w:tab w:val="left" w:pos="1559"/>
          <w:tab w:val="left" w:pos="2693"/>
          <w:tab w:val="left" w:pos="3827"/>
        </w:tabs>
        <w:ind w:left="709" w:hanging="283"/>
        <w:rPr>
          <w:b w:val="0"/>
        </w:rPr>
      </w:pPr>
      <w:r w:rsidRPr="00643938">
        <w:rPr>
          <w:b w:val="0"/>
        </w:rPr>
        <w:t>D) Bu evin yaşlı bir sahibi vardı.</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right="-114" w:hanging="284"/>
        <w:rPr>
          <w:b w:val="0"/>
        </w:rPr>
      </w:pPr>
      <w:r w:rsidRPr="00643938">
        <w:rPr>
          <w:b w:val="0"/>
          <w:sz w:val="24"/>
        </w:rPr>
        <w:t>3.</w:t>
      </w:r>
      <w:r w:rsidRPr="00643938">
        <w:rPr>
          <w:b w:val="0"/>
        </w:rPr>
        <w:tab/>
        <w:t>“Yaşamak” sözcüğü aşağıdaki cümlelerin han-gisinde, “oturmak” anlamında kullanılmıştır?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Köydeki Hasan dede yaşıyor mu?</w:t>
      </w:r>
    </w:p>
    <w:p w:rsidR="001C538A" w:rsidRPr="00643938" w:rsidRDefault="001C538A" w:rsidP="00925327">
      <w:pPr>
        <w:tabs>
          <w:tab w:val="left" w:pos="1559"/>
          <w:tab w:val="left" w:pos="2693"/>
          <w:tab w:val="left" w:pos="3827"/>
        </w:tabs>
        <w:ind w:left="426"/>
        <w:rPr>
          <w:b w:val="0"/>
        </w:rPr>
      </w:pPr>
      <w:r w:rsidRPr="00643938">
        <w:rPr>
          <w:b w:val="0"/>
        </w:rPr>
        <w:t>B) Çok yaşayan değil çok gezen bilir.</w:t>
      </w:r>
    </w:p>
    <w:p w:rsidR="001C538A" w:rsidRPr="00643938" w:rsidRDefault="001C538A" w:rsidP="00925327">
      <w:pPr>
        <w:tabs>
          <w:tab w:val="left" w:pos="1559"/>
          <w:tab w:val="left" w:pos="2693"/>
          <w:tab w:val="left" w:pos="3827"/>
        </w:tabs>
        <w:ind w:left="426"/>
        <w:rPr>
          <w:b w:val="0"/>
        </w:rPr>
      </w:pPr>
      <w:r w:rsidRPr="00643938">
        <w:rPr>
          <w:b w:val="0"/>
        </w:rPr>
        <w:t>C) Çanakkale’de yaşayan akrabalarımız var.</w:t>
      </w:r>
    </w:p>
    <w:p w:rsidR="001C538A" w:rsidRPr="00643938" w:rsidRDefault="001C538A" w:rsidP="00925327">
      <w:pPr>
        <w:tabs>
          <w:tab w:val="left" w:pos="1559"/>
          <w:tab w:val="left" w:pos="2693"/>
          <w:tab w:val="left" w:pos="3827"/>
        </w:tabs>
        <w:ind w:left="426"/>
        <w:rPr>
          <w:b w:val="0"/>
        </w:rPr>
      </w:pPr>
      <w:r w:rsidRPr="00643938">
        <w:rPr>
          <w:b w:val="0"/>
        </w:rPr>
        <w:t>D) Onun anısı hep kalbimizde yaşayacak.</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284"/>
        <w:rPr>
          <w:b w:val="0"/>
        </w:rPr>
      </w:pPr>
      <w:r w:rsidRPr="00643938">
        <w:rPr>
          <w:b w:val="0"/>
          <w:sz w:val="24"/>
        </w:rPr>
        <w:t>4.</w:t>
      </w:r>
      <w:r w:rsidRPr="00643938">
        <w:rPr>
          <w:b w:val="0"/>
        </w:rPr>
        <w:tab/>
        <w:t>1- Konu</w:t>
      </w:r>
    </w:p>
    <w:p w:rsidR="001C538A" w:rsidRPr="00643938" w:rsidRDefault="001C538A" w:rsidP="00925327">
      <w:pPr>
        <w:ind w:left="426"/>
        <w:rPr>
          <w:b w:val="0"/>
        </w:rPr>
      </w:pPr>
      <w:r w:rsidRPr="00643938">
        <w:rPr>
          <w:b w:val="0"/>
        </w:rPr>
        <w:t>2- Hazır</w:t>
      </w:r>
    </w:p>
    <w:p w:rsidR="001C538A" w:rsidRPr="00643938" w:rsidRDefault="001C538A" w:rsidP="00925327">
      <w:pPr>
        <w:ind w:left="426"/>
        <w:rPr>
          <w:b w:val="0"/>
        </w:rPr>
      </w:pPr>
      <w:r w:rsidRPr="00643938">
        <w:rPr>
          <w:b w:val="0"/>
        </w:rPr>
        <w:t>3- Önem</w:t>
      </w:r>
    </w:p>
    <w:p w:rsidR="001C538A" w:rsidRPr="00643938" w:rsidRDefault="001C538A" w:rsidP="00925327">
      <w:pPr>
        <w:ind w:left="426"/>
        <w:rPr>
          <w:b w:val="0"/>
        </w:rPr>
      </w:pPr>
      <w:r w:rsidRPr="00643938">
        <w:rPr>
          <w:b w:val="0"/>
        </w:rPr>
        <w:t>4- Beraber</w:t>
      </w:r>
    </w:p>
    <w:p w:rsidR="001C538A" w:rsidRPr="00643938" w:rsidRDefault="001C538A" w:rsidP="00925327">
      <w:pPr>
        <w:ind w:left="426"/>
        <w:rPr>
          <w:b w:val="0"/>
        </w:rPr>
      </w:pPr>
      <w:r w:rsidRPr="00643938">
        <w:rPr>
          <w:b w:val="0"/>
        </w:rPr>
        <w:t>5- Bağımsız</w:t>
      </w:r>
    </w:p>
    <w:p w:rsidR="001C538A" w:rsidRPr="00643938" w:rsidRDefault="001C538A" w:rsidP="00925327">
      <w:pPr>
        <w:ind w:left="426"/>
        <w:rPr>
          <w:b w:val="0"/>
        </w:rPr>
      </w:pPr>
      <w:r w:rsidRPr="00643938">
        <w:rPr>
          <w:b w:val="0"/>
        </w:rPr>
        <w:t>6- Güneş</w:t>
      </w:r>
    </w:p>
    <w:p w:rsidR="001C538A" w:rsidRPr="00643938" w:rsidRDefault="001C538A" w:rsidP="00925327">
      <w:pPr>
        <w:ind w:left="426"/>
        <w:rPr>
          <w:b w:val="0"/>
        </w:rPr>
      </w:pPr>
      <w:r w:rsidRPr="00643938">
        <w:rPr>
          <w:b w:val="0"/>
        </w:rPr>
        <w:t>7- İnsan</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Yukarıdaki sözcüklerden kaç tanesi “lık, lik” eki getirildiğinde yeni bir anlam kazanır?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6</w:t>
      </w:r>
      <w:r w:rsidRPr="00643938">
        <w:rPr>
          <w:b w:val="0"/>
        </w:rPr>
        <w:tab/>
        <w:t>B) 5</w:t>
      </w:r>
      <w:r w:rsidRPr="00643938">
        <w:rPr>
          <w:b w:val="0"/>
        </w:rPr>
        <w:tab/>
        <w:t>C) 4</w:t>
      </w:r>
      <w:r w:rsidRPr="00643938">
        <w:rPr>
          <w:b w:val="0"/>
        </w:rPr>
        <w:tab/>
        <w:t>D) 3</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right="27" w:hanging="284"/>
        <w:rPr>
          <w:b w:val="0"/>
        </w:rPr>
      </w:pPr>
      <w:r w:rsidRPr="00643938">
        <w:rPr>
          <w:b w:val="0"/>
          <w:sz w:val="24"/>
        </w:rPr>
        <w:t>5.</w:t>
      </w:r>
      <w:r w:rsidRPr="00643938">
        <w:rPr>
          <w:b w:val="0"/>
        </w:rPr>
        <w:tab/>
        <w:t>“Koyu” sözcüğü aşağıdaki cümlelerin hangi-sinde “aşırı” anlamıyla kullanılmıştır?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Doktor, çocuklara koyu süt önermiyor.</w:t>
      </w:r>
    </w:p>
    <w:p w:rsidR="001C538A" w:rsidRPr="00643938" w:rsidRDefault="001C538A" w:rsidP="00925327">
      <w:pPr>
        <w:tabs>
          <w:tab w:val="left" w:pos="1559"/>
          <w:tab w:val="left" w:pos="2693"/>
          <w:tab w:val="left" w:pos="3827"/>
        </w:tabs>
        <w:ind w:left="426"/>
        <w:rPr>
          <w:b w:val="0"/>
        </w:rPr>
      </w:pPr>
      <w:r w:rsidRPr="00643938">
        <w:rPr>
          <w:b w:val="0"/>
        </w:rPr>
        <w:t>B) Takımın koyu taraftarları erkenden geldiler.</w:t>
      </w:r>
    </w:p>
    <w:p w:rsidR="001C538A" w:rsidRPr="00643938" w:rsidRDefault="001C538A" w:rsidP="00925327">
      <w:pPr>
        <w:tabs>
          <w:tab w:val="left" w:pos="1559"/>
          <w:tab w:val="left" w:pos="2693"/>
          <w:tab w:val="left" w:pos="3827"/>
        </w:tabs>
        <w:ind w:left="426"/>
        <w:rPr>
          <w:b w:val="0"/>
        </w:rPr>
      </w:pPr>
      <w:r w:rsidRPr="00643938">
        <w:rPr>
          <w:b w:val="0"/>
        </w:rPr>
        <w:t>C) Balıkçılar koyu mavi denizlere açıldılar.</w:t>
      </w:r>
    </w:p>
    <w:p w:rsidR="001C538A" w:rsidRPr="00643938" w:rsidRDefault="001C538A" w:rsidP="00925327">
      <w:pPr>
        <w:tabs>
          <w:tab w:val="left" w:pos="1559"/>
          <w:tab w:val="left" w:pos="2693"/>
          <w:tab w:val="left" w:pos="3827"/>
        </w:tabs>
        <w:ind w:left="426"/>
        <w:rPr>
          <w:b w:val="0"/>
        </w:rPr>
      </w:pPr>
      <w:r w:rsidRPr="00643938">
        <w:rPr>
          <w:b w:val="0"/>
        </w:rPr>
        <w:t>D) Aralarında koyu bir sohbet başladı.</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284"/>
        <w:rPr>
          <w:b w:val="0"/>
        </w:rPr>
      </w:pPr>
      <w:r w:rsidRPr="00643938">
        <w:rPr>
          <w:b w:val="0"/>
          <w:sz w:val="24"/>
        </w:rPr>
        <w:t>6.</w:t>
      </w:r>
      <w:r w:rsidRPr="00643938">
        <w:rPr>
          <w:b w:val="0"/>
        </w:rPr>
        <w:tab/>
        <w:t xml:space="preserve">“Kardeşim, ………. bize ………. için elinden geleni yapıyordu.” cümlesindeki boş yerlere aşağıdaki sözcük çiftlerinden hangisinin geti-rilmesi </w:t>
      </w:r>
      <w:r w:rsidRPr="00643938">
        <w:rPr>
          <w:b w:val="0"/>
          <w:u w:val="single"/>
        </w:rPr>
        <w:t>uygun değildir</w:t>
      </w:r>
      <w:r w:rsidRPr="00643938">
        <w:rPr>
          <w:b w:val="0"/>
        </w:rPr>
        <w:t>?</w:t>
      </w:r>
    </w:p>
    <w:p w:rsidR="001C538A" w:rsidRPr="00643938" w:rsidRDefault="001C538A" w:rsidP="00925327">
      <w:pPr>
        <w:ind w:left="567" w:hanging="141"/>
        <w:rPr>
          <w:b w:val="0"/>
        </w:rPr>
      </w:pPr>
    </w:p>
    <w:p w:rsidR="001C538A" w:rsidRPr="00643938" w:rsidRDefault="001C538A" w:rsidP="00925327">
      <w:pPr>
        <w:tabs>
          <w:tab w:val="left" w:pos="1559"/>
          <w:tab w:val="left" w:pos="2693"/>
          <w:tab w:val="left" w:pos="3827"/>
        </w:tabs>
        <w:ind w:left="426"/>
        <w:rPr>
          <w:b w:val="0"/>
        </w:rPr>
      </w:pPr>
      <w:r w:rsidRPr="00643938">
        <w:rPr>
          <w:b w:val="0"/>
        </w:rPr>
        <w:t>A) üzüntüsünü - hissettirmemek</w:t>
      </w:r>
    </w:p>
    <w:p w:rsidR="001C538A" w:rsidRPr="00643938" w:rsidRDefault="001C538A" w:rsidP="00925327">
      <w:pPr>
        <w:tabs>
          <w:tab w:val="left" w:pos="1559"/>
          <w:tab w:val="left" w:pos="2693"/>
          <w:tab w:val="left" w:pos="3827"/>
        </w:tabs>
        <w:ind w:left="426"/>
        <w:rPr>
          <w:b w:val="0"/>
        </w:rPr>
      </w:pPr>
      <w:r w:rsidRPr="00643938">
        <w:rPr>
          <w:b w:val="0"/>
        </w:rPr>
        <w:t>B) duygularını - yansıtmamak</w:t>
      </w:r>
    </w:p>
    <w:p w:rsidR="001C538A" w:rsidRPr="00643938" w:rsidRDefault="001C538A" w:rsidP="00925327">
      <w:pPr>
        <w:tabs>
          <w:tab w:val="left" w:pos="1559"/>
          <w:tab w:val="left" w:pos="2693"/>
          <w:tab w:val="left" w:pos="3827"/>
        </w:tabs>
        <w:ind w:left="426"/>
        <w:rPr>
          <w:b w:val="0"/>
        </w:rPr>
      </w:pPr>
      <w:r w:rsidRPr="00643938">
        <w:rPr>
          <w:b w:val="0"/>
        </w:rPr>
        <w:t>C) heyecanını - belli etmemek</w:t>
      </w:r>
    </w:p>
    <w:p w:rsidR="001C538A" w:rsidRPr="00643938" w:rsidRDefault="001C538A" w:rsidP="00925327">
      <w:pPr>
        <w:tabs>
          <w:tab w:val="left" w:pos="1559"/>
          <w:tab w:val="left" w:pos="2693"/>
          <w:tab w:val="left" w:pos="3827"/>
        </w:tabs>
        <w:ind w:left="426"/>
        <w:rPr>
          <w:b w:val="0"/>
        </w:rPr>
      </w:pPr>
      <w:r w:rsidRPr="00643938">
        <w:rPr>
          <w:b w:val="0"/>
        </w:rPr>
        <w:t>D) saygısını - göstermemek</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ind w:left="426" w:hanging="284"/>
        <w:rPr>
          <w:b w:val="0"/>
          <w:sz w:val="2"/>
          <w:szCs w:val="2"/>
        </w:rPr>
      </w:pPr>
      <w:r>
        <w:rPr>
          <w:b w:val="0"/>
        </w:rPr>
        <w:t xml:space="preserve"> </w:t>
      </w:r>
      <w:r w:rsidRPr="00643938">
        <w:rPr>
          <w:b w:val="0"/>
          <w:sz w:val="24"/>
        </w:rPr>
        <w:t>7.</w:t>
      </w:r>
      <w:r w:rsidRPr="00643938">
        <w:rPr>
          <w:b w:val="0"/>
        </w:rPr>
        <w:t xml:space="preserve">“Dünyanın neresinde olursa olsun bir huzursuz-luk varsa, onunla ilgilenmeliyiz. Aksi takdirde bundan biz de huzursuz oluruz.” diyen kişi için aşağıdakilerden hangisi </w:t>
      </w:r>
      <w:r w:rsidRPr="00643938">
        <w:rPr>
          <w:b w:val="0"/>
          <w:u w:val="single"/>
        </w:rPr>
        <w:t>söylenemez</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Bilinçli olduğu</w:t>
      </w:r>
      <w:r w:rsidRPr="00643938">
        <w:rPr>
          <w:b w:val="0"/>
        </w:rPr>
        <w:tab/>
        <w:t>B) Duyarlı olduğu</w:t>
      </w:r>
    </w:p>
    <w:p w:rsidR="001C538A" w:rsidRPr="00643938" w:rsidRDefault="001C538A" w:rsidP="00925327">
      <w:pPr>
        <w:tabs>
          <w:tab w:val="left" w:pos="1559"/>
          <w:tab w:val="left" w:pos="2693"/>
          <w:tab w:val="left" w:pos="3827"/>
        </w:tabs>
        <w:ind w:left="426"/>
        <w:rPr>
          <w:b w:val="0"/>
        </w:rPr>
      </w:pPr>
      <w:r w:rsidRPr="00643938">
        <w:rPr>
          <w:b w:val="0"/>
        </w:rPr>
        <w:t>C) Üzgün olduğu</w:t>
      </w:r>
      <w:r w:rsidRPr="00643938">
        <w:rPr>
          <w:b w:val="0"/>
        </w:rPr>
        <w:tab/>
        <w:t>D) İleri görüşlü olduğu</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284"/>
        <w:rPr>
          <w:b w:val="0"/>
        </w:rPr>
      </w:pPr>
      <w:r w:rsidRPr="00643938">
        <w:rPr>
          <w:b w:val="0"/>
          <w:sz w:val="24"/>
        </w:rPr>
        <w:t>8.</w:t>
      </w:r>
      <w:r w:rsidRPr="00643938">
        <w:rPr>
          <w:b w:val="0"/>
        </w:rPr>
        <w:tab/>
        <w:t xml:space="preserve">Aşağıdaki cümlelerin hangisinde sebep-sonuç ilişkisi </w:t>
      </w:r>
      <w:r w:rsidRPr="00643938">
        <w:rPr>
          <w:b w:val="0"/>
          <w:u w:val="single"/>
        </w:rPr>
        <w:t>yoktur</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Geleceğimi bildiği hâlde beni karşılamadı.</w:t>
      </w:r>
    </w:p>
    <w:p w:rsidR="001C538A" w:rsidRPr="00643938" w:rsidRDefault="001C538A" w:rsidP="00925327">
      <w:pPr>
        <w:tabs>
          <w:tab w:val="left" w:pos="1559"/>
          <w:tab w:val="left" w:pos="2693"/>
          <w:tab w:val="left" w:pos="3827"/>
        </w:tabs>
        <w:ind w:left="426"/>
        <w:rPr>
          <w:b w:val="0"/>
        </w:rPr>
      </w:pPr>
      <w:r w:rsidRPr="00643938">
        <w:rPr>
          <w:b w:val="0"/>
        </w:rPr>
        <w:t>B) Annesinin geleceğini öğrenince sevindi.</w:t>
      </w:r>
    </w:p>
    <w:p w:rsidR="001C538A" w:rsidRPr="00643938" w:rsidRDefault="001C538A" w:rsidP="00925327">
      <w:pPr>
        <w:tabs>
          <w:tab w:val="left" w:pos="1559"/>
          <w:tab w:val="left" w:pos="2693"/>
          <w:tab w:val="left" w:pos="3827"/>
        </w:tabs>
        <w:ind w:left="426"/>
        <w:rPr>
          <w:b w:val="0"/>
        </w:rPr>
      </w:pPr>
      <w:r w:rsidRPr="00643938">
        <w:rPr>
          <w:b w:val="0"/>
        </w:rPr>
        <w:t>C) Güzel şiirler yazdığı için ödül aldı.</w:t>
      </w:r>
    </w:p>
    <w:p w:rsidR="001C538A" w:rsidRPr="00643938" w:rsidRDefault="001C538A" w:rsidP="00925327">
      <w:pPr>
        <w:tabs>
          <w:tab w:val="left" w:pos="1559"/>
          <w:tab w:val="left" w:pos="2693"/>
          <w:tab w:val="left" w:pos="3827"/>
        </w:tabs>
        <w:ind w:left="426"/>
        <w:rPr>
          <w:b w:val="0"/>
        </w:rPr>
      </w:pPr>
      <w:r w:rsidRPr="00643938">
        <w:rPr>
          <w:b w:val="0"/>
        </w:rPr>
        <w:t>D) Ağır çanta taşımaktan sırtı ağrıdı.</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284"/>
        <w:rPr>
          <w:b w:val="0"/>
        </w:rPr>
      </w:pPr>
      <w:r w:rsidRPr="00643938">
        <w:rPr>
          <w:b w:val="0"/>
          <w:sz w:val="24"/>
        </w:rPr>
        <w:t>9.</w:t>
      </w:r>
      <w:r w:rsidRPr="00643938">
        <w:rPr>
          <w:b w:val="0"/>
        </w:rPr>
        <w:tab/>
        <w:t>Aşağıdaki atasözlerinden hangileri aynı anlama gelmektedir?</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1- Ava gelmez kuş olmaz, başa gelmez iş olmaz.</w:t>
      </w:r>
    </w:p>
    <w:p w:rsidR="001C538A" w:rsidRPr="00643938" w:rsidRDefault="001C538A" w:rsidP="00925327">
      <w:pPr>
        <w:ind w:left="426"/>
        <w:rPr>
          <w:b w:val="0"/>
        </w:rPr>
      </w:pPr>
      <w:r w:rsidRPr="00643938">
        <w:rPr>
          <w:b w:val="0"/>
        </w:rPr>
        <w:t>2- Av avlayanın, kemer bağlayanın.</w:t>
      </w:r>
    </w:p>
    <w:p w:rsidR="001C538A" w:rsidRPr="00643938" w:rsidRDefault="001C538A" w:rsidP="00925327">
      <w:pPr>
        <w:ind w:left="426"/>
        <w:rPr>
          <w:b w:val="0"/>
        </w:rPr>
      </w:pPr>
      <w:r w:rsidRPr="00643938">
        <w:rPr>
          <w:b w:val="0"/>
        </w:rPr>
        <w:t>3- At sahibine göre kişner.</w:t>
      </w:r>
    </w:p>
    <w:p w:rsidR="001C538A" w:rsidRPr="00643938" w:rsidRDefault="001C538A" w:rsidP="00925327">
      <w:pPr>
        <w:ind w:left="426"/>
        <w:rPr>
          <w:b w:val="0"/>
        </w:rPr>
      </w:pPr>
      <w:r w:rsidRPr="00643938">
        <w:rPr>
          <w:b w:val="0"/>
        </w:rPr>
        <w:t>4- At binenin, kılıç kuşananın.</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1-2</w:t>
      </w:r>
      <w:r w:rsidRPr="00643938">
        <w:rPr>
          <w:b w:val="0"/>
        </w:rPr>
        <w:tab/>
        <w:t>B) 2-3</w:t>
      </w:r>
      <w:r w:rsidRPr="00643938">
        <w:rPr>
          <w:b w:val="0"/>
        </w:rPr>
        <w:tab/>
        <w:t>C) 2-4</w:t>
      </w:r>
      <w:r w:rsidRPr="00643938">
        <w:rPr>
          <w:b w:val="0"/>
        </w:rPr>
        <w:tab/>
        <w:t>D) 1-4</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10.</w:t>
      </w:r>
      <w:r w:rsidRPr="00643938">
        <w:rPr>
          <w:b w:val="0"/>
        </w:rPr>
        <w:tab/>
        <w:t>Aşağıdaki cümlelerin hangisindeki altı çizili sözcük, diğerlerine göre özel anlamlıdır?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 xml:space="preserve">A) Baharın en güzel çiçeği </w:t>
      </w:r>
      <w:r w:rsidRPr="00643938">
        <w:rPr>
          <w:b w:val="0"/>
          <w:u w:val="single"/>
        </w:rPr>
        <w:t>papatyadır</w:t>
      </w:r>
      <w:r w:rsidRPr="00643938">
        <w:rPr>
          <w:b w:val="0"/>
        </w:rPr>
        <w:t>.</w:t>
      </w:r>
    </w:p>
    <w:p w:rsidR="001C538A" w:rsidRPr="00643938" w:rsidRDefault="001C538A" w:rsidP="00925327">
      <w:pPr>
        <w:tabs>
          <w:tab w:val="left" w:pos="1559"/>
          <w:tab w:val="left" w:pos="2693"/>
          <w:tab w:val="left" w:pos="3827"/>
        </w:tabs>
        <w:ind w:left="426"/>
        <w:rPr>
          <w:b w:val="0"/>
        </w:rPr>
      </w:pPr>
      <w:r w:rsidRPr="00643938">
        <w:rPr>
          <w:b w:val="0"/>
        </w:rPr>
        <w:t xml:space="preserve">B) Çankırı, oldukça düzenli bir </w:t>
      </w:r>
      <w:r w:rsidRPr="00643938">
        <w:rPr>
          <w:b w:val="0"/>
          <w:u w:val="single"/>
        </w:rPr>
        <w:t>şehirdir</w:t>
      </w:r>
      <w:r w:rsidRPr="00643938">
        <w:rPr>
          <w:b w:val="0"/>
        </w:rPr>
        <w:t>.</w:t>
      </w:r>
    </w:p>
    <w:p w:rsidR="001C538A" w:rsidRPr="00643938" w:rsidRDefault="001C538A" w:rsidP="00925327">
      <w:pPr>
        <w:tabs>
          <w:tab w:val="left" w:pos="1559"/>
          <w:tab w:val="left" w:pos="2693"/>
          <w:tab w:val="left" w:pos="3827"/>
        </w:tabs>
        <w:ind w:left="426"/>
        <w:rPr>
          <w:b w:val="0"/>
        </w:rPr>
      </w:pPr>
      <w:r w:rsidRPr="00643938">
        <w:rPr>
          <w:b w:val="0"/>
        </w:rPr>
        <w:t xml:space="preserve">C) En sevilen </w:t>
      </w:r>
      <w:r w:rsidRPr="00643938">
        <w:rPr>
          <w:b w:val="0"/>
          <w:u w:val="single"/>
        </w:rPr>
        <w:t>spor</w:t>
      </w:r>
      <w:r w:rsidRPr="00643938">
        <w:rPr>
          <w:b w:val="0"/>
        </w:rPr>
        <w:t xml:space="preserve"> dalı futboldur.</w:t>
      </w:r>
    </w:p>
    <w:p w:rsidR="001C538A" w:rsidRPr="00643938" w:rsidRDefault="001C538A" w:rsidP="00925327">
      <w:pPr>
        <w:tabs>
          <w:tab w:val="left" w:pos="1559"/>
          <w:tab w:val="left" w:pos="2693"/>
          <w:tab w:val="left" w:pos="3827"/>
        </w:tabs>
        <w:ind w:left="426"/>
        <w:rPr>
          <w:b w:val="0"/>
        </w:rPr>
      </w:pPr>
      <w:r w:rsidRPr="00643938">
        <w:rPr>
          <w:b w:val="0"/>
        </w:rPr>
        <w:t xml:space="preserve">D) </w:t>
      </w:r>
      <w:r w:rsidRPr="00643938">
        <w:rPr>
          <w:b w:val="0"/>
          <w:u w:val="single"/>
        </w:rPr>
        <w:t>Çocuk</w:t>
      </w:r>
      <w:r w:rsidRPr="00643938">
        <w:rPr>
          <w:b w:val="0"/>
        </w:rPr>
        <w:t>, en büyük mutluluk kaynağıdır.</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11.</w:t>
      </w:r>
      <w:r w:rsidRPr="00643938">
        <w:rPr>
          <w:b w:val="0"/>
        </w:rPr>
        <w:tab/>
        <w:t>- Güzel sanatlara ilgi duyuyor musunuz?</w:t>
      </w:r>
    </w:p>
    <w:p w:rsidR="001C538A" w:rsidRPr="00643938" w:rsidRDefault="001C538A" w:rsidP="00925327">
      <w:pPr>
        <w:ind w:left="426"/>
        <w:rPr>
          <w:b w:val="0"/>
        </w:rPr>
      </w:pPr>
      <w:r w:rsidRPr="00643938">
        <w:rPr>
          <w:b w:val="0"/>
        </w:rPr>
        <w:t>- Resim ve müziğe yatkınım.</w:t>
      </w:r>
    </w:p>
    <w:p w:rsidR="001C538A" w:rsidRPr="00643938" w:rsidRDefault="001C538A" w:rsidP="00925327">
      <w:pPr>
        <w:ind w:left="426"/>
        <w:rPr>
          <w:b w:val="0"/>
        </w:rPr>
      </w:pPr>
      <w:r w:rsidRPr="00643938">
        <w:rPr>
          <w:b w:val="0"/>
        </w:rPr>
        <w:t>- O zaman tablolarınız ve besteleriniz vardır.</w:t>
      </w:r>
    </w:p>
    <w:p w:rsidR="001C538A" w:rsidRPr="00643938" w:rsidRDefault="001C538A" w:rsidP="00925327">
      <w:pPr>
        <w:ind w:left="426"/>
        <w:rPr>
          <w:b w:val="0"/>
        </w:rPr>
      </w:pPr>
      <w:r w:rsidRPr="00643938">
        <w:rPr>
          <w:b w:val="0"/>
        </w:rPr>
        <w:t>- …………………………… .</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 xml:space="preserve">Yukarıdaki karşılıklı konuşmada boş bırakılan yere aşağıdakilerden hangisinin getirilmesi </w:t>
      </w:r>
      <w:r w:rsidRPr="00643938">
        <w:rPr>
          <w:b w:val="0"/>
          <w:u w:val="single"/>
        </w:rPr>
        <w:t>uygun değildir</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İşi o kadar ilerletmedim.</w:t>
      </w:r>
    </w:p>
    <w:p w:rsidR="001C538A" w:rsidRPr="00643938" w:rsidRDefault="001C538A" w:rsidP="00925327">
      <w:pPr>
        <w:tabs>
          <w:tab w:val="left" w:pos="1559"/>
          <w:tab w:val="left" w:pos="2693"/>
          <w:tab w:val="left" w:pos="3827"/>
        </w:tabs>
        <w:ind w:left="426"/>
        <w:rPr>
          <w:b w:val="0"/>
        </w:rPr>
      </w:pPr>
      <w:r w:rsidRPr="00643938">
        <w:rPr>
          <w:b w:val="0"/>
        </w:rPr>
        <w:t>B) Eh birkaç şiir yazdım.</w:t>
      </w:r>
    </w:p>
    <w:p w:rsidR="001C538A" w:rsidRPr="00643938" w:rsidRDefault="001C538A" w:rsidP="00925327">
      <w:pPr>
        <w:tabs>
          <w:tab w:val="left" w:pos="1559"/>
          <w:tab w:val="left" w:pos="2693"/>
          <w:tab w:val="left" w:pos="3827"/>
        </w:tabs>
        <w:ind w:left="426"/>
        <w:rPr>
          <w:b w:val="0"/>
        </w:rPr>
      </w:pPr>
      <w:r w:rsidRPr="00643938">
        <w:rPr>
          <w:b w:val="0"/>
        </w:rPr>
        <w:t>C) Birkaç çalışmam var.</w:t>
      </w:r>
    </w:p>
    <w:p w:rsidR="001C538A" w:rsidRPr="00643938" w:rsidRDefault="001C538A" w:rsidP="00925327">
      <w:pPr>
        <w:tabs>
          <w:tab w:val="left" w:pos="1559"/>
          <w:tab w:val="left" w:pos="2693"/>
          <w:tab w:val="left" w:pos="3827"/>
        </w:tabs>
        <w:ind w:left="426"/>
        <w:rPr>
          <w:b w:val="0"/>
        </w:rPr>
      </w:pPr>
      <w:r w:rsidRPr="00643938">
        <w:rPr>
          <w:b w:val="0"/>
        </w:rPr>
        <w:t>D) Yalnız iki beste yapabildim.</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12.</w:t>
      </w:r>
      <w:r w:rsidRPr="00643938">
        <w:rPr>
          <w:b w:val="0"/>
        </w:rPr>
        <w:tab/>
        <w:t>Aşağıdaki cümlelerin hangisinde karşılaştırma yapılmıştır?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Onur ile Oğuz uçurtma yarıştırıyorlardı.</w:t>
      </w:r>
    </w:p>
    <w:p w:rsidR="001C538A" w:rsidRPr="00643938" w:rsidRDefault="001C538A" w:rsidP="00925327">
      <w:pPr>
        <w:tabs>
          <w:tab w:val="left" w:pos="1559"/>
          <w:tab w:val="left" w:pos="2693"/>
          <w:tab w:val="left" w:pos="3827"/>
        </w:tabs>
        <w:ind w:left="426"/>
        <w:rPr>
          <w:b w:val="0"/>
        </w:rPr>
      </w:pPr>
      <w:r w:rsidRPr="00643938">
        <w:rPr>
          <w:b w:val="0"/>
        </w:rPr>
        <w:t>B) Elma ve şeftali yaz meyvesidir.</w:t>
      </w:r>
    </w:p>
    <w:p w:rsidR="001C538A" w:rsidRPr="00643938" w:rsidRDefault="001C538A" w:rsidP="00925327">
      <w:pPr>
        <w:tabs>
          <w:tab w:val="left" w:pos="1559"/>
          <w:tab w:val="left" w:pos="2693"/>
          <w:tab w:val="left" w:pos="3827"/>
        </w:tabs>
        <w:ind w:left="426"/>
        <w:rPr>
          <w:b w:val="0"/>
        </w:rPr>
      </w:pPr>
      <w:r w:rsidRPr="00643938">
        <w:rPr>
          <w:b w:val="0"/>
        </w:rPr>
        <w:t>C) İlkbaharda yaylanın yolunu tutarız.</w:t>
      </w:r>
    </w:p>
    <w:p w:rsidR="001C538A" w:rsidRPr="00643938" w:rsidRDefault="001C538A" w:rsidP="00925327">
      <w:pPr>
        <w:tabs>
          <w:tab w:val="left" w:pos="1559"/>
          <w:tab w:val="left" w:pos="2693"/>
          <w:tab w:val="left" w:pos="3827"/>
        </w:tabs>
        <w:ind w:left="426"/>
        <w:rPr>
          <w:b w:val="0"/>
        </w:rPr>
      </w:pPr>
      <w:r w:rsidRPr="00643938">
        <w:rPr>
          <w:b w:val="0"/>
        </w:rPr>
        <w:t>D) Bu yıl yağmur ve kar daha çok yağdı.</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sz w:val="2"/>
          <w:szCs w:val="2"/>
        </w:rPr>
      </w:pPr>
      <w:r w:rsidRPr="00643938">
        <w:rPr>
          <w:b w:val="0"/>
          <w:sz w:val="24"/>
        </w:rPr>
        <w:t>13.</w:t>
      </w:r>
      <w:r>
        <w:rPr>
          <w:b w:val="0"/>
        </w:rPr>
        <w:t xml:space="preserve"> </w:t>
      </w:r>
      <w:r w:rsidRPr="00643938">
        <w:rPr>
          <w:rFonts w:ascii="Arial,Bold Tur" w:hAnsi="Arial,Bold Tur" w:cs="Arial,Bold Tur"/>
          <w:b w:val="0"/>
          <w:bCs/>
        </w:rPr>
        <w:t>Aşağıdaki sözcüklerden hangisi hem yapım</w:t>
      </w:r>
    </w:p>
    <w:p w:rsidR="001C538A" w:rsidRPr="00643938" w:rsidRDefault="001C538A" w:rsidP="00925327">
      <w:pPr>
        <w:overflowPunct/>
        <w:textAlignment w:val="auto"/>
        <w:rPr>
          <w:rFonts w:ascii="Arial,Bold" w:hAnsi="Arial,Bold" w:cs="Arial,Bold"/>
          <w:b w:val="0"/>
          <w:bCs/>
        </w:rPr>
      </w:pPr>
      <w:r>
        <w:rPr>
          <w:rFonts w:ascii="Arial,Bold" w:hAnsi="Arial,Bold" w:cs="Arial,Bold"/>
          <w:b w:val="0"/>
          <w:bCs/>
        </w:rPr>
        <w:t xml:space="preserve">       </w:t>
      </w:r>
      <w:r w:rsidRPr="00643938">
        <w:rPr>
          <w:rFonts w:ascii="Arial,Bold Tur" w:hAnsi="Arial,Bold Tur" w:cs="Arial,Bold Tur"/>
          <w:b w:val="0"/>
          <w:bCs/>
        </w:rPr>
        <w:t>hem de çekim eki almıştır?</w:t>
      </w:r>
    </w:p>
    <w:p w:rsidR="001C538A" w:rsidRPr="00643938" w:rsidRDefault="001C538A" w:rsidP="00925327">
      <w:pPr>
        <w:overflowPunct/>
        <w:ind w:firstLine="426"/>
        <w:textAlignment w:val="auto"/>
        <w:rPr>
          <w:rFonts w:ascii="Arial,Bold" w:hAnsi="Arial,Bold" w:cs="Arial,Bold"/>
          <w:b w:val="0"/>
          <w:bCs/>
        </w:rPr>
      </w:pPr>
      <w:r w:rsidRPr="00643938">
        <w:rPr>
          <w:rFonts w:ascii="Arial,Bold Tur" w:hAnsi="Arial,Bold Tur" w:cs="Arial,Bold Tur"/>
          <w:b w:val="0"/>
          <w:bCs/>
        </w:rPr>
        <w:t xml:space="preserve">  A) Okuyorlar                        B) Öğretmenlik  </w:t>
      </w:r>
    </w:p>
    <w:p w:rsidR="001C538A" w:rsidRPr="00643938" w:rsidRDefault="001C538A" w:rsidP="00925327">
      <w:pPr>
        <w:overflowPunct/>
        <w:ind w:firstLine="426"/>
        <w:textAlignment w:val="auto"/>
        <w:rPr>
          <w:b w:val="0"/>
        </w:rPr>
      </w:pPr>
      <w:r w:rsidRPr="00643938">
        <w:rPr>
          <w:rFonts w:ascii="Arial,Bold" w:hAnsi="Arial,Bold" w:cs="Arial,Bold"/>
          <w:b w:val="0"/>
          <w:bCs/>
        </w:rPr>
        <w:t xml:space="preserve">  C) Bahçesiz                         D) Simitçiler</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14.</w:t>
      </w:r>
      <w:r w:rsidRPr="00643938">
        <w:rPr>
          <w:b w:val="0"/>
        </w:rPr>
        <w:tab/>
        <w:t>Aşağıdaki cümlelerin hangisinde “da, de”nin yazımı yanlıştır?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Bugün okulda yaşananlar onu çok üzmüştü.</w:t>
      </w:r>
    </w:p>
    <w:p w:rsidR="001C538A" w:rsidRPr="00643938" w:rsidRDefault="001C538A" w:rsidP="00925327">
      <w:pPr>
        <w:tabs>
          <w:tab w:val="left" w:pos="1559"/>
          <w:tab w:val="left" w:pos="2693"/>
          <w:tab w:val="left" w:pos="3827"/>
        </w:tabs>
        <w:ind w:left="426"/>
        <w:rPr>
          <w:b w:val="0"/>
        </w:rPr>
      </w:pPr>
      <w:r w:rsidRPr="00643938">
        <w:rPr>
          <w:b w:val="0"/>
        </w:rPr>
        <w:t>B) Sevsende sevmesen de katlanacaksın.</w:t>
      </w:r>
    </w:p>
    <w:p w:rsidR="001C538A" w:rsidRPr="00643938" w:rsidRDefault="001C538A" w:rsidP="00925327">
      <w:pPr>
        <w:tabs>
          <w:tab w:val="left" w:pos="1559"/>
          <w:tab w:val="left" w:pos="2693"/>
          <w:tab w:val="left" w:pos="3827"/>
        </w:tabs>
        <w:ind w:left="426"/>
        <w:rPr>
          <w:b w:val="0"/>
        </w:rPr>
      </w:pPr>
      <w:r w:rsidRPr="00643938">
        <w:rPr>
          <w:b w:val="0"/>
        </w:rPr>
        <w:t>C) Evde iki tane kedi besliyordu.</w:t>
      </w:r>
    </w:p>
    <w:p w:rsidR="001C538A" w:rsidRPr="00643938" w:rsidRDefault="001C538A" w:rsidP="00925327">
      <w:pPr>
        <w:tabs>
          <w:tab w:val="left" w:pos="1559"/>
          <w:tab w:val="left" w:pos="2693"/>
          <w:tab w:val="left" w:pos="3827"/>
        </w:tabs>
        <w:ind w:left="426"/>
        <w:rPr>
          <w:b w:val="0"/>
        </w:rPr>
      </w:pPr>
      <w:r w:rsidRPr="00643938">
        <w:rPr>
          <w:b w:val="0"/>
        </w:rPr>
        <w:t>D) Hesabını iyi yaparsa ev de alabilir.</w:t>
      </w:r>
    </w:p>
    <w:p w:rsidR="001C538A" w:rsidRDefault="001C538A" w:rsidP="00925327">
      <w:pPr>
        <w:tabs>
          <w:tab w:val="left" w:pos="1559"/>
          <w:tab w:val="left" w:pos="2693"/>
          <w:tab w:val="left" w:pos="3827"/>
        </w:tabs>
        <w:ind w:left="426"/>
        <w:rPr>
          <w:b w:val="0"/>
        </w:rPr>
      </w:pPr>
    </w:p>
    <w:p w:rsidR="001C538A" w:rsidRDefault="001C538A" w:rsidP="00925327">
      <w:pPr>
        <w:tabs>
          <w:tab w:val="left" w:pos="1559"/>
          <w:tab w:val="left" w:pos="2693"/>
          <w:tab w:val="left" w:pos="3827"/>
        </w:tabs>
        <w:ind w:left="426"/>
        <w:rPr>
          <w:b w:val="0"/>
        </w:rPr>
      </w:pPr>
    </w:p>
    <w:p w:rsidR="001C538A"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15.</w:t>
      </w:r>
      <w:r w:rsidRPr="00643938">
        <w:rPr>
          <w:b w:val="0"/>
        </w:rPr>
        <w:tab/>
        <w:t>Sevin çocuklar, ışığı renkleri,</w:t>
      </w:r>
    </w:p>
    <w:p w:rsidR="001C538A" w:rsidRPr="00643938" w:rsidRDefault="001C538A" w:rsidP="00925327">
      <w:pPr>
        <w:ind w:left="426"/>
        <w:rPr>
          <w:b w:val="0"/>
        </w:rPr>
      </w:pPr>
      <w:r w:rsidRPr="00643938">
        <w:rPr>
          <w:b w:val="0"/>
        </w:rPr>
        <w:t>Ağaran günü,</w:t>
      </w:r>
    </w:p>
    <w:p w:rsidR="001C538A" w:rsidRPr="00643938" w:rsidRDefault="001C538A" w:rsidP="00925327">
      <w:pPr>
        <w:ind w:left="426"/>
        <w:rPr>
          <w:b w:val="0"/>
        </w:rPr>
      </w:pPr>
      <w:r w:rsidRPr="00643938">
        <w:rPr>
          <w:b w:val="0"/>
        </w:rPr>
        <w:t>Kelebekleri,</w:t>
      </w:r>
    </w:p>
    <w:p w:rsidR="001C538A" w:rsidRPr="00643938" w:rsidRDefault="001C538A" w:rsidP="00925327">
      <w:pPr>
        <w:ind w:left="426"/>
        <w:rPr>
          <w:b w:val="0"/>
        </w:rPr>
      </w:pPr>
      <w:r w:rsidRPr="00643938">
        <w:rPr>
          <w:b w:val="0"/>
        </w:rPr>
        <w:t>Karayı bile</w:t>
      </w:r>
    </w:p>
    <w:p w:rsidR="001C538A" w:rsidRPr="00643938" w:rsidRDefault="001C538A" w:rsidP="00925327">
      <w:pPr>
        <w:ind w:left="426"/>
        <w:rPr>
          <w:b w:val="0"/>
        </w:rPr>
      </w:pPr>
      <w:r w:rsidRPr="00643938">
        <w:rPr>
          <w:b w:val="0"/>
        </w:rPr>
        <w:t>Sevgisiz gidilmez güzele, sevince.</w:t>
      </w:r>
    </w:p>
    <w:p w:rsidR="001C538A" w:rsidRPr="00643938" w:rsidRDefault="001C538A" w:rsidP="00925327">
      <w:pPr>
        <w:ind w:left="426"/>
        <w:rPr>
          <w:b w:val="0"/>
        </w:rPr>
      </w:pPr>
      <w:r w:rsidRPr="00643938">
        <w:rPr>
          <w:b w:val="0"/>
        </w:rPr>
        <w:t>Her çiçek güzeldir sevince …</w:t>
      </w:r>
    </w:p>
    <w:p w:rsidR="001C538A" w:rsidRPr="00643938" w:rsidRDefault="001C538A" w:rsidP="00925327">
      <w:pPr>
        <w:ind w:left="426" w:firstLine="2409"/>
        <w:rPr>
          <w:b w:val="0"/>
        </w:rPr>
      </w:pPr>
      <w:r w:rsidRPr="00643938">
        <w:rPr>
          <w:b w:val="0"/>
        </w:rPr>
        <w:t>Selahattin BATU</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 xml:space="preserve">Şiirden aşağıdakilerin hangisine </w:t>
      </w:r>
      <w:r w:rsidRPr="00643938">
        <w:rPr>
          <w:b w:val="0"/>
          <w:u w:val="single"/>
        </w:rPr>
        <w:t>ulaşılamaz</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Ölçüsüzce sevmek gerektiğine</w:t>
      </w:r>
    </w:p>
    <w:p w:rsidR="001C538A" w:rsidRPr="00643938" w:rsidRDefault="001C538A" w:rsidP="00925327">
      <w:pPr>
        <w:tabs>
          <w:tab w:val="left" w:pos="1559"/>
          <w:tab w:val="left" w:pos="2693"/>
          <w:tab w:val="left" w:pos="3827"/>
        </w:tabs>
        <w:ind w:left="426"/>
        <w:rPr>
          <w:b w:val="0"/>
        </w:rPr>
      </w:pPr>
      <w:r w:rsidRPr="00643938">
        <w:rPr>
          <w:b w:val="0"/>
        </w:rPr>
        <w:t>B) Güzelliklerin sevgiyle görülebileceğine</w:t>
      </w:r>
    </w:p>
    <w:p w:rsidR="001C538A" w:rsidRPr="00643938" w:rsidRDefault="001C538A" w:rsidP="00925327">
      <w:pPr>
        <w:tabs>
          <w:tab w:val="left" w:pos="1559"/>
          <w:tab w:val="left" w:pos="2693"/>
          <w:tab w:val="left" w:pos="3827"/>
        </w:tabs>
        <w:ind w:left="426"/>
        <w:rPr>
          <w:b w:val="0"/>
        </w:rPr>
      </w:pPr>
      <w:r w:rsidRPr="00643938">
        <w:rPr>
          <w:b w:val="0"/>
        </w:rPr>
        <w:t>C) Doğayı sevmek gerektiğine</w:t>
      </w:r>
    </w:p>
    <w:p w:rsidR="001C538A" w:rsidRPr="00643938" w:rsidRDefault="001C538A" w:rsidP="00925327">
      <w:pPr>
        <w:tabs>
          <w:tab w:val="left" w:pos="1559"/>
          <w:tab w:val="left" w:pos="2693"/>
          <w:tab w:val="left" w:pos="3827"/>
        </w:tabs>
        <w:ind w:left="426"/>
        <w:rPr>
          <w:b w:val="0"/>
        </w:rPr>
      </w:pPr>
      <w:r w:rsidRPr="00643938">
        <w:rPr>
          <w:b w:val="0"/>
        </w:rPr>
        <w:t>D) Sevginin her şeyi güzelleştireceğine</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16.</w:t>
      </w:r>
      <w:r w:rsidRPr="00643938">
        <w:rPr>
          <w:b w:val="0"/>
        </w:rPr>
        <w:tab/>
        <w:t>Hoşgörü olmadan dostluk, arkadaşlık ve barış-tan söz edilemez. Hoşgörülü olmak, kazanabile-ceğimiz en güzel kişilik özelliklerinden biridir. Bu özellik sayesinde arkadaşlarımızla ve çevre-mizle daha iyi ve kalıcı ilişkiler kurarız. Arkadaş-larımıza karşı daha anlayışlı olur, onları daha çok severiz.</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 xml:space="preserve">Paragraftan, hoşgörü ile ilgili olarak aşağıdaki-lerin hangisi </w:t>
      </w:r>
      <w:r w:rsidRPr="00643938">
        <w:rPr>
          <w:b w:val="0"/>
          <w:u w:val="single"/>
        </w:rPr>
        <w:t>çıkarılamaz</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İnsanlar arasında yakınlaşmayı sağladığı</w:t>
      </w:r>
    </w:p>
    <w:p w:rsidR="001C538A" w:rsidRPr="00643938" w:rsidRDefault="001C538A" w:rsidP="00925327">
      <w:pPr>
        <w:tabs>
          <w:tab w:val="left" w:pos="1559"/>
          <w:tab w:val="left" w:pos="2693"/>
          <w:tab w:val="left" w:pos="3827"/>
        </w:tabs>
        <w:ind w:left="426"/>
        <w:rPr>
          <w:b w:val="0"/>
        </w:rPr>
      </w:pPr>
      <w:r w:rsidRPr="00643938">
        <w:rPr>
          <w:b w:val="0"/>
        </w:rPr>
        <w:t>B) Dostluğun temelini oluşturduğu</w:t>
      </w:r>
    </w:p>
    <w:p w:rsidR="001C538A" w:rsidRPr="00643938" w:rsidRDefault="001C538A" w:rsidP="00925327">
      <w:pPr>
        <w:tabs>
          <w:tab w:val="left" w:pos="1559"/>
          <w:tab w:val="left" w:pos="2693"/>
          <w:tab w:val="left" w:pos="3827"/>
        </w:tabs>
        <w:ind w:left="426"/>
        <w:rPr>
          <w:b w:val="0"/>
        </w:rPr>
      </w:pPr>
      <w:r w:rsidRPr="00643938">
        <w:rPr>
          <w:b w:val="0"/>
        </w:rPr>
        <w:t>C) Arkadaşlıkların kalıcı olmasını sağladığı</w:t>
      </w:r>
    </w:p>
    <w:p w:rsidR="001C538A" w:rsidRPr="00643938" w:rsidRDefault="001C538A" w:rsidP="00925327">
      <w:pPr>
        <w:tabs>
          <w:tab w:val="left" w:pos="1559"/>
          <w:tab w:val="left" w:pos="2693"/>
          <w:tab w:val="left" w:pos="3827"/>
        </w:tabs>
        <w:ind w:left="426"/>
        <w:rPr>
          <w:b w:val="0"/>
        </w:rPr>
      </w:pPr>
      <w:r w:rsidRPr="00643938">
        <w:rPr>
          <w:b w:val="0"/>
        </w:rPr>
        <w:t>D) Doğuştan gelen bir özellik olduğu</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hanging="284"/>
        <w:rPr>
          <w:b w:val="0"/>
          <w:sz w:val="2"/>
          <w:szCs w:val="2"/>
        </w:rPr>
      </w:pPr>
      <w:r w:rsidRPr="00643938">
        <w:rPr>
          <w:b w:val="0"/>
          <w:sz w:val="24"/>
        </w:rPr>
        <w:t>17.</w:t>
      </w:r>
      <w:r w:rsidRPr="00643938">
        <w:rPr>
          <w:b w:val="0"/>
        </w:rPr>
        <w:t>İnsanoğlu, binlerce yıldır doğaya egemen olmak istemiştir. Bunun sonucunda da rahat bir nefe-se, bir tutam yeşile, bir yudum temiz suya has-ret kalmıştır. İnsanlar dünyayı öylesine kirlet-miştir ki yarattıkları çöplükte şimdi boğulma tehlikesiyle karşı karşıyadırlar.</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Bu paragraf bir yazının hangi bölümünden alınmıştır?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Giriş</w:t>
      </w:r>
      <w:r w:rsidRPr="00643938">
        <w:rPr>
          <w:b w:val="0"/>
        </w:rPr>
        <w:tab/>
      </w:r>
      <w:r w:rsidRPr="00643938">
        <w:rPr>
          <w:b w:val="0"/>
        </w:rPr>
        <w:tab/>
        <w:t>B) Başlık</w:t>
      </w:r>
    </w:p>
    <w:p w:rsidR="001C538A" w:rsidRPr="00643938" w:rsidRDefault="001C538A" w:rsidP="00925327">
      <w:pPr>
        <w:tabs>
          <w:tab w:val="left" w:pos="1559"/>
          <w:tab w:val="left" w:pos="2693"/>
          <w:tab w:val="left" w:pos="3827"/>
        </w:tabs>
        <w:ind w:left="426"/>
        <w:rPr>
          <w:b w:val="0"/>
        </w:rPr>
      </w:pPr>
      <w:r w:rsidRPr="00643938">
        <w:rPr>
          <w:b w:val="0"/>
        </w:rPr>
        <w:t>C) Gelişme</w:t>
      </w:r>
      <w:r w:rsidRPr="00643938">
        <w:rPr>
          <w:b w:val="0"/>
        </w:rPr>
        <w:tab/>
      </w:r>
      <w:r w:rsidRPr="00643938">
        <w:rPr>
          <w:b w:val="0"/>
        </w:rPr>
        <w:tab/>
        <w:t>D) Sonuç</w:t>
      </w:r>
    </w:p>
    <w:p w:rsidR="001C538A" w:rsidRPr="00643938" w:rsidRDefault="001C538A" w:rsidP="00925327">
      <w:pPr>
        <w:tabs>
          <w:tab w:val="left" w:pos="1559"/>
          <w:tab w:val="left" w:pos="2693"/>
          <w:tab w:val="left" w:pos="3827"/>
        </w:tabs>
        <w:ind w:left="426"/>
        <w:rPr>
          <w:b w:val="0"/>
          <w:sz w:val="16"/>
        </w:rPr>
      </w:pPr>
    </w:p>
    <w:p w:rsidR="001C538A" w:rsidRPr="00643938" w:rsidRDefault="001C538A" w:rsidP="00925327">
      <w:pPr>
        <w:ind w:left="426" w:hanging="426"/>
        <w:rPr>
          <w:b w:val="0"/>
        </w:rPr>
      </w:pPr>
      <w:r w:rsidRPr="00643938">
        <w:rPr>
          <w:b w:val="0"/>
          <w:sz w:val="24"/>
        </w:rPr>
        <w:t>18.</w:t>
      </w:r>
      <w:r w:rsidRPr="00643938">
        <w:rPr>
          <w:b w:val="0"/>
        </w:rPr>
        <w:tab/>
        <w:t>Cumhuriyeti yükselterek devam ettirmek her Türk gencinin kutsal görevidir. Bunun için Türk gençleri, gönül ve amaç birliği ile bu görevi yapmak zorundadırlar. Çünkü bu, onların iyi bir insan ve iyi bir vatandaş olmalarının gereğidir. Türk’ün geleneğine yakışan da budur.</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 xml:space="preserve">Parçada aşağıdakilerden hangisine </w:t>
      </w:r>
      <w:r w:rsidRPr="00643938">
        <w:rPr>
          <w:b w:val="0"/>
          <w:u w:val="single"/>
        </w:rPr>
        <w:t>değinilme</w:t>
      </w:r>
      <w:r w:rsidRPr="00643938">
        <w:rPr>
          <w:b w:val="0"/>
        </w:rPr>
        <w:t>-</w:t>
      </w:r>
      <w:r w:rsidRPr="00643938">
        <w:rPr>
          <w:b w:val="0"/>
          <w:u w:val="single"/>
        </w:rPr>
        <w:t>miştir</w:t>
      </w:r>
      <w:r w:rsidRPr="00643938">
        <w:rPr>
          <w:b w:val="0"/>
        </w:rPr>
        <w:t>?</w:t>
      </w:r>
    </w:p>
    <w:p w:rsidR="001C538A" w:rsidRPr="00643938" w:rsidRDefault="001C538A" w:rsidP="00925327">
      <w:pPr>
        <w:ind w:left="426"/>
        <w:rPr>
          <w:b w:val="0"/>
          <w:sz w:val="14"/>
        </w:rPr>
      </w:pPr>
    </w:p>
    <w:p w:rsidR="001C538A" w:rsidRPr="00643938" w:rsidRDefault="001C538A" w:rsidP="00925327">
      <w:pPr>
        <w:tabs>
          <w:tab w:val="left" w:pos="1559"/>
          <w:tab w:val="left" w:pos="2693"/>
          <w:tab w:val="left" w:pos="3827"/>
        </w:tabs>
        <w:ind w:left="709" w:hanging="283"/>
        <w:rPr>
          <w:b w:val="0"/>
        </w:rPr>
      </w:pPr>
      <w:r w:rsidRPr="00643938">
        <w:rPr>
          <w:b w:val="0"/>
        </w:rPr>
        <w:t>A) Cumhuriyeti yaşatmanın Türk gencinin görevi olduğuna</w:t>
      </w:r>
    </w:p>
    <w:p w:rsidR="001C538A" w:rsidRPr="00643938" w:rsidRDefault="001C538A" w:rsidP="00925327">
      <w:pPr>
        <w:tabs>
          <w:tab w:val="left" w:pos="1559"/>
          <w:tab w:val="left" w:pos="2693"/>
          <w:tab w:val="left" w:pos="3827"/>
        </w:tabs>
        <w:ind w:left="709" w:hanging="283"/>
        <w:rPr>
          <w:b w:val="0"/>
        </w:rPr>
      </w:pPr>
      <w:r w:rsidRPr="00643938">
        <w:rPr>
          <w:b w:val="0"/>
        </w:rPr>
        <w:t>B) Gençlerin amaç birliği içinde olmaları gerektiğine</w:t>
      </w:r>
    </w:p>
    <w:p w:rsidR="001C538A" w:rsidRPr="00643938" w:rsidRDefault="001C538A" w:rsidP="00925327">
      <w:pPr>
        <w:tabs>
          <w:tab w:val="left" w:pos="1559"/>
          <w:tab w:val="left" w:pos="2693"/>
          <w:tab w:val="left" w:pos="3827"/>
        </w:tabs>
        <w:ind w:left="709" w:hanging="283"/>
        <w:rPr>
          <w:b w:val="0"/>
        </w:rPr>
      </w:pPr>
      <w:r w:rsidRPr="00643938">
        <w:rPr>
          <w:b w:val="0"/>
        </w:rPr>
        <w:t>C) Türklerin zengin bir kültüre sahip olduğuna</w:t>
      </w:r>
    </w:p>
    <w:p w:rsidR="001C538A" w:rsidRPr="00643938" w:rsidRDefault="001C538A" w:rsidP="00925327">
      <w:pPr>
        <w:tabs>
          <w:tab w:val="left" w:pos="1559"/>
          <w:tab w:val="left" w:pos="2693"/>
          <w:tab w:val="left" w:pos="3827"/>
        </w:tabs>
        <w:ind w:left="709" w:hanging="283"/>
        <w:rPr>
          <w:b w:val="0"/>
        </w:rPr>
      </w:pPr>
      <w:r w:rsidRPr="00643938">
        <w:rPr>
          <w:b w:val="0"/>
        </w:rPr>
        <w:t>D) Türk gencinin iyi bir vatandaş olması gerektiğine</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19.</w:t>
      </w:r>
      <w:r w:rsidRPr="00643938">
        <w:rPr>
          <w:b w:val="0"/>
        </w:rPr>
        <w:tab/>
        <w:t>Tutsak değilsek başka uluslara,</w:t>
      </w:r>
    </w:p>
    <w:p w:rsidR="001C538A" w:rsidRPr="00643938" w:rsidRDefault="001C538A" w:rsidP="00925327">
      <w:pPr>
        <w:ind w:left="426"/>
        <w:rPr>
          <w:b w:val="0"/>
        </w:rPr>
      </w:pPr>
      <w:r w:rsidRPr="00643938">
        <w:rPr>
          <w:b w:val="0"/>
        </w:rPr>
        <w:t>Okuduğumuzu anlıyor,</w:t>
      </w:r>
    </w:p>
    <w:p w:rsidR="001C538A" w:rsidRPr="00643938" w:rsidRDefault="001C538A" w:rsidP="00925327">
      <w:pPr>
        <w:ind w:left="426"/>
        <w:rPr>
          <w:b w:val="0"/>
        </w:rPr>
      </w:pPr>
      <w:r w:rsidRPr="00643938">
        <w:rPr>
          <w:b w:val="0"/>
        </w:rPr>
        <w:t>Yazabiliyorsak kolayca,</w:t>
      </w:r>
    </w:p>
    <w:p w:rsidR="001C538A" w:rsidRPr="00643938" w:rsidRDefault="001C538A" w:rsidP="00925327">
      <w:pPr>
        <w:ind w:left="426"/>
        <w:rPr>
          <w:b w:val="0"/>
        </w:rPr>
      </w:pPr>
      <w:r w:rsidRPr="00643938">
        <w:rPr>
          <w:b w:val="0"/>
        </w:rPr>
        <w:t>Özgürsek,</w:t>
      </w:r>
    </w:p>
    <w:p w:rsidR="001C538A" w:rsidRPr="00643938" w:rsidRDefault="001C538A" w:rsidP="00925327">
      <w:pPr>
        <w:ind w:left="426"/>
        <w:rPr>
          <w:b w:val="0"/>
        </w:rPr>
      </w:pPr>
      <w:r w:rsidRPr="00643938">
        <w:rPr>
          <w:b w:val="0"/>
        </w:rPr>
        <w:t>Düşünebiliyorsak uygarca,</w:t>
      </w:r>
    </w:p>
    <w:p w:rsidR="001C538A" w:rsidRPr="00643938" w:rsidRDefault="001C538A" w:rsidP="00925327">
      <w:pPr>
        <w:ind w:left="426"/>
        <w:rPr>
          <w:b w:val="0"/>
        </w:rPr>
      </w:pPr>
      <w:r w:rsidRPr="00643938">
        <w:rPr>
          <w:b w:val="0"/>
        </w:rPr>
        <w:t>Sana borçluyuz.</w:t>
      </w:r>
    </w:p>
    <w:p w:rsidR="001C538A" w:rsidRPr="00643938" w:rsidRDefault="001C538A" w:rsidP="00925327">
      <w:pPr>
        <w:ind w:left="426" w:firstLine="1842"/>
        <w:rPr>
          <w:b w:val="0"/>
        </w:rPr>
      </w:pPr>
      <w:r w:rsidRPr="00643938">
        <w:rPr>
          <w:b w:val="0"/>
        </w:rPr>
        <w:t>Sami AYHAN</w:t>
      </w:r>
    </w:p>
    <w:p w:rsidR="001C538A" w:rsidRPr="00643938" w:rsidRDefault="001C538A" w:rsidP="00925327">
      <w:pPr>
        <w:ind w:left="426" w:firstLine="1842"/>
        <w:rPr>
          <w:b w:val="0"/>
          <w:sz w:val="8"/>
          <w:szCs w:val="8"/>
        </w:rPr>
      </w:pPr>
    </w:p>
    <w:p w:rsidR="001C538A" w:rsidRPr="00643938" w:rsidRDefault="001C538A" w:rsidP="00925327">
      <w:pPr>
        <w:ind w:left="426"/>
        <w:rPr>
          <w:b w:val="0"/>
        </w:rPr>
      </w:pPr>
      <w:r w:rsidRPr="00643938">
        <w:rPr>
          <w:b w:val="0"/>
        </w:rPr>
        <w:t xml:space="preserve">Şiirde işlenen ana duygu aşağıdakilerden hangisidir? </w:t>
      </w:r>
    </w:p>
    <w:p w:rsidR="001C538A" w:rsidRPr="00643938" w:rsidRDefault="001C538A" w:rsidP="00925327">
      <w:pPr>
        <w:tabs>
          <w:tab w:val="left" w:pos="1559"/>
          <w:tab w:val="left" w:pos="2693"/>
          <w:tab w:val="left" w:pos="3827"/>
        </w:tabs>
        <w:rPr>
          <w:b w:val="0"/>
        </w:rPr>
      </w:pPr>
      <w:r>
        <w:rPr>
          <w:b w:val="0"/>
        </w:rPr>
        <w:t xml:space="preserve">       </w:t>
      </w:r>
      <w:r w:rsidRPr="00643938">
        <w:rPr>
          <w:b w:val="0"/>
        </w:rPr>
        <w:t>A) Okuma-yazmanın önemi</w:t>
      </w:r>
    </w:p>
    <w:p w:rsidR="001C538A" w:rsidRPr="00643938" w:rsidRDefault="001C538A" w:rsidP="00925327">
      <w:pPr>
        <w:tabs>
          <w:tab w:val="left" w:pos="1559"/>
          <w:tab w:val="left" w:pos="2693"/>
          <w:tab w:val="left" w:pos="3827"/>
        </w:tabs>
        <w:ind w:left="426"/>
        <w:rPr>
          <w:b w:val="0"/>
        </w:rPr>
      </w:pPr>
      <w:r w:rsidRPr="00643938">
        <w:rPr>
          <w:b w:val="0"/>
        </w:rPr>
        <w:t>B) Uygarlığın önemi</w:t>
      </w:r>
    </w:p>
    <w:p w:rsidR="001C538A" w:rsidRPr="00643938" w:rsidRDefault="001C538A" w:rsidP="00925327">
      <w:pPr>
        <w:tabs>
          <w:tab w:val="left" w:pos="1559"/>
          <w:tab w:val="left" w:pos="2693"/>
          <w:tab w:val="left" w:pos="3827"/>
        </w:tabs>
        <w:ind w:left="426"/>
        <w:rPr>
          <w:b w:val="0"/>
        </w:rPr>
      </w:pPr>
      <w:r w:rsidRPr="00643938">
        <w:rPr>
          <w:b w:val="0"/>
        </w:rPr>
        <w:t>C) Özgür yaşama isteği</w:t>
      </w:r>
    </w:p>
    <w:p w:rsidR="001C538A" w:rsidRPr="00643938" w:rsidRDefault="001C538A" w:rsidP="00925327">
      <w:pPr>
        <w:tabs>
          <w:tab w:val="left" w:pos="1559"/>
          <w:tab w:val="left" w:pos="2693"/>
          <w:tab w:val="left" w:pos="3827"/>
        </w:tabs>
        <w:ind w:left="426"/>
        <w:rPr>
          <w:b w:val="0"/>
        </w:rPr>
      </w:pPr>
      <w:r w:rsidRPr="00643938">
        <w:rPr>
          <w:b w:val="0"/>
        </w:rPr>
        <w:t>D) Atatürk sevgisi</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sz w:val="2"/>
          <w:szCs w:val="2"/>
        </w:rPr>
      </w:pPr>
      <w:r w:rsidRPr="00643938">
        <w:rPr>
          <w:b w:val="0"/>
          <w:sz w:val="24"/>
        </w:rPr>
        <w:t>20.</w:t>
      </w:r>
      <w:r w:rsidRPr="00643938">
        <w:rPr>
          <w:b w:val="0"/>
        </w:rPr>
        <w:t>Trafik kazalarında en büyük kusur insanlarındır. Taşıt arızasından kaynaklanan kaza sayısı çok azdır. Kazaların temel nedeni, sürücü ve yaya-ların trafik kurallarına uymamasıdır. Uykulu, yorgun veya alkollü olarak araç kullanan; hız yapan sürücülerle, dikkatsiz yayalar kazaların baş sorumlusudur.</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 xml:space="preserve">Paragrafta trafik kazalarıyla ilgili olarak aşağıda-kilerin hangisinden </w:t>
      </w:r>
      <w:r w:rsidRPr="00643938">
        <w:rPr>
          <w:b w:val="0"/>
          <w:u w:val="single"/>
        </w:rPr>
        <w:t>söz edilmemiştir</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Araçlardan kaynaklanan hatalardan</w:t>
      </w:r>
    </w:p>
    <w:p w:rsidR="001C538A" w:rsidRPr="00643938" w:rsidRDefault="001C538A" w:rsidP="00925327">
      <w:pPr>
        <w:tabs>
          <w:tab w:val="left" w:pos="1559"/>
          <w:tab w:val="left" w:pos="2693"/>
          <w:tab w:val="left" w:pos="3827"/>
        </w:tabs>
        <w:ind w:left="709" w:hanging="283"/>
        <w:rPr>
          <w:b w:val="0"/>
        </w:rPr>
      </w:pPr>
      <w:r w:rsidRPr="00643938">
        <w:rPr>
          <w:b w:val="0"/>
        </w:rPr>
        <w:t>B) Trafik işaretlerinin yetersizliğinden</w:t>
      </w:r>
    </w:p>
    <w:p w:rsidR="001C538A" w:rsidRPr="00643938" w:rsidRDefault="001C538A" w:rsidP="00925327">
      <w:pPr>
        <w:tabs>
          <w:tab w:val="left" w:pos="1559"/>
          <w:tab w:val="left" w:pos="2693"/>
          <w:tab w:val="left" w:pos="3827"/>
        </w:tabs>
        <w:ind w:left="709" w:hanging="283"/>
        <w:rPr>
          <w:b w:val="0"/>
        </w:rPr>
      </w:pPr>
      <w:r w:rsidRPr="00643938">
        <w:rPr>
          <w:b w:val="0"/>
        </w:rPr>
        <w:t>C) Sürücülerin hız sınırını aşmasından</w:t>
      </w:r>
    </w:p>
    <w:p w:rsidR="001C538A" w:rsidRPr="00643938" w:rsidRDefault="001C538A" w:rsidP="00925327">
      <w:pPr>
        <w:tabs>
          <w:tab w:val="left" w:pos="1559"/>
          <w:tab w:val="left" w:pos="2693"/>
          <w:tab w:val="left" w:pos="3827"/>
        </w:tabs>
        <w:ind w:left="709" w:hanging="283"/>
        <w:rPr>
          <w:b w:val="0"/>
        </w:rPr>
      </w:pPr>
      <w:r w:rsidRPr="00643938">
        <w:rPr>
          <w:b w:val="0"/>
        </w:rPr>
        <w:t>D) Sürücülerin dinlenmeden uzun süre araç kullanmasından</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21.</w:t>
      </w:r>
      <w:r w:rsidRPr="00643938">
        <w:rPr>
          <w:b w:val="0"/>
        </w:rPr>
        <w:tab/>
        <w:t xml:space="preserve">Aşağıdaki cümlelerin hangisinde bir ismin yerini tutan sözcük </w:t>
      </w:r>
      <w:r w:rsidRPr="00643938">
        <w:rPr>
          <w:b w:val="0"/>
          <w:u w:val="single"/>
        </w:rPr>
        <w:t>yoktur</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Ali’nin ödevi seninkinden daha güzel.</w:t>
      </w:r>
    </w:p>
    <w:p w:rsidR="001C538A" w:rsidRPr="00643938" w:rsidRDefault="001C538A" w:rsidP="00925327">
      <w:pPr>
        <w:tabs>
          <w:tab w:val="left" w:pos="1559"/>
          <w:tab w:val="left" w:pos="2693"/>
          <w:tab w:val="left" w:pos="3827"/>
        </w:tabs>
        <w:ind w:left="709" w:hanging="283"/>
        <w:rPr>
          <w:b w:val="0"/>
        </w:rPr>
      </w:pPr>
      <w:r w:rsidRPr="00643938">
        <w:rPr>
          <w:b w:val="0"/>
        </w:rPr>
        <w:t>B) Evin boya işini ben yaptım.</w:t>
      </w:r>
    </w:p>
    <w:p w:rsidR="001C538A" w:rsidRPr="00643938" w:rsidRDefault="001C538A" w:rsidP="00925327">
      <w:pPr>
        <w:tabs>
          <w:tab w:val="left" w:pos="1559"/>
          <w:tab w:val="left" w:pos="2693"/>
          <w:tab w:val="left" w:pos="3827"/>
        </w:tabs>
        <w:ind w:left="709" w:hanging="283"/>
        <w:rPr>
          <w:b w:val="0"/>
        </w:rPr>
      </w:pPr>
      <w:r w:rsidRPr="00643938">
        <w:rPr>
          <w:b w:val="0"/>
        </w:rPr>
        <w:t>C) Bu konuda onun söylediklerine katılıyorum.</w:t>
      </w:r>
    </w:p>
    <w:p w:rsidR="001C538A" w:rsidRPr="00643938" w:rsidRDefault="001C538A" w:rsidP="00925327">
      <w:pPr>
        <w:tabs>
          <w:tab w:val="left" w:pos="1559"/>
          <w:tab w:val="left" w:pos="2693"/>
          <w:tab w:val="left" w:pos="3827"/>
        </w:tabs>
        <w:ind w:left="709" w:hanging="283"/>
        <w:rPr>
          <w:b w:val="0"/>
        </w:rPr>
      </w:pPr>
      <w:r w:rsidRPr="00643938">
        <w:rPr>
          <w:b w:val="0"/>
        </w:rPr>
        <w:t>D) Saat tam dokuzda tören başlayacakmış.</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22.</w:t>
      </w:r>
      <w:r w:rsidRPr="00643938">
        <w:rPr>
          <w:b w:val="0"/>
        </w:rPr>
        <w:tab/>
        <w:t>Aşağıdaki cümlelerin hangisinde yazım yanlışı vardır?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Derileri, Türk Hava Kurumuna verdik.</w:t>
      </w:r>
    </w:p>
    <w:p w:rsidR="001C538A" w:rsidRPr="00643938" w:rsidRDefault="001C538A" w:rsidP="00925327">
      <w:pPr>
        <w:tabs>
          <w:tab w:val="left" w:pos="1559"/>
          <w:tab w:val="left" w:pos="2693"/>
          <w:tab w:val="left" w:pos="3827"/>
        </w:tabs>
        <w:ind w:left="709" w:hanging="283"/>
        <w:rPr>
          <w:b w:val="0"/>
        </w:rPr>
      </w:pPr>
      <w:r w:rsidRPr="00643938">
        <w:rPr>
          <w:b w:val="0"/>
        </w:rPr>
        <w:t>B) Orhan, köpeğimiz Karabaş’ı çok severdi.</w:t>
      </w:r>
    </w:p>
    <w:p w:rsidR="001C538A" w:rsidRPr="00643938" w:rsidRDefault="001C538A" w:rsidP="00925327">
      <w:pPr>
        <w:tabs>
          <w:tab w:val="left" w:pos="1559"/>
          <w:tab w:val="left" w:pos="2693"/>
          <w:tab w:val="left" w:pos="3827"/>
        </w:tabs>
        <w:ind w:left="709" w:hanging="283"/>
        <w:rPr>
          <w:b w:val="0"/>
        </w:rPr>
      </w:pPr>
      <w:r w:rsidRPr="00643938">
        <w:rPr>
          <w:b w:val="0"/>
        </w:rPr>
        <w:t>C) Atalarımız, Kurtuluş savaşında destan yazmışlar.</w:t>
      </w:r>
    </w:p>
    <w:p w:rsidR="001C538A" w:rsidRPr="00643938" w:rsidRDefault="001C538A" w:rsidP="00925327">
      <w:pPr>
        <w:tabs>
          <w:tab w:val="left" w:pos="1559"/>
          <w:tab w:val="left" w:pos="2693"/>
          <w:tab w:val="left" w:pos="3827"/>
        </w:tabs>
        <w:ind w:left="709" w:hanging="283"/>
        <w:rPr>
          <w:b w:val="0"/>
        </w:rPr>
      </w:pPr>
      <w:r w:rsidRPr="00643938">
        <w:rPr>
          <w:b w:val="0"/>
        </w:rPr>
        <w:t>D) Gül, en sevdiğim çiçeklerden biridir.</w:t>
      </w:r>
    </w:p>
    <w:p w:rsidR="001C538A" w:rsidRPr="00643938" w:rsidRDefault="001C538A" w:rsidP="00925327">
      <w:pPr>
        <w:tabs>
          <w:tab w:val="left" w:pos="1559"/>
          <w:tab w:val="left" w:pos="2693"/>
          <w:tab w:val="left" w:pos="3827"/>
        </w:tabs>
        <w:ind w:left="709" w:hanging="283"/>
        <w:rPr>
          <w:b w:val="0"/>
        </w:rPr>
      </w:pPr>
    </w:p>
    <w:p w:rsidR="001C538A" w:rsidRPr="00643938" w:rsidRDefault="001C538A" w:rsidP="00925327">
      <w:pPr>
        <w:tabs>
          <w:tab w:val="left" w:pos="180"/>
        </w:tabs>
        <w:rPr>
          <w:b w:val="0"/>
          <w:sz w:val="18"/>
          <w:szCs w:val="18"/>
        </w:rPr>
      </w:pPr>
      <w:r w:rsidRPr="00643938">
        <w:rPr>
          <w:b w:val="0"/>
          <w:sz w:val="24"/>
        </w:rPr>
        <w:t>23.</w:t>
      </w:r>
      <w:r w:rsidRPr="00643938">
        <w:rPr>
          <w:b w:val="0"/>
        </w:rPr>
        <w:t xml:space="preserve"> </w:t>
      </w:r>
      <w:r w:rsidRPr="00643938">
        <w:rPr>
          <w:b w:val="0"/>
          <w:sz w:val="18"/>
          <w:szCs w:val="18"/>
        </w:rPr>
        <w:t>Aşağıdaki özel adlardan yazımı doğru olanı hangisidir?</w:t>
      </w:r>
    </w:p>
    <w:p w:rsidR="001C538A" w:rsidRPr="00643938" w:rsidRDefault="001C538A" w:rsidP="00925327">
      <w:pPr>
        <w:tabs>
          <w:tab w:val="left" w:pos="360"/>
          <w:tab w:val="left" w:pos="3960"/>
        </w:tabs>
        <w:rPr>
          <w:b w:val="0"/>
          <w:sz w:val="18"/>
          <w:szCs w:val="18"/>
        </w:rPr>
      </w:pPr>
      <w:r w:rsidRPr="00643938">
        <w:rPr>
          <w:b w:val="0"/>
          <w:sz w:val="18"/>
          <w:szCs w:val="18"/>
        </w:rPr>
        <w:tab/>
        <w:t>A) Gaziantep’i                          B) Türk’ler</w:t>
      </w:r>
    </w:p>
    <w:p w:rsidR="001C538A" w:rsidRPr="00643938" w:rsidRDefault="001C538A" w:rsidP="00925327">
      <w:pPr>
        <w:tabs>
          <w:tab w:val="left" w:pos="360"/>
          <w:tab w:val="left" w:pos="3960"/>
        </w:tabs>
        <w:rPr>
          <w:b w:val="0"/>
          <w:sz w:val="18"/>
          <w:szCs w:val="18"/>
        </w:rPr>
      </w:pPr>
      <w:r w:rsidRPr="00643938">
        <w:rPr>
          <w:b w:val="0"/>
          <w:sz w:val="18"/>
          <w:szCs w:val="18"/>
        </w:rPr>
        <w:tab/>
        <w:t>C) Ayşe’cik                              D) Samsun’lu</w:t>
      </w:r>
    </w:p>
    <w:p w:rsidR="001C538A" w:rsidRPr="00643938" w:rsidRDefault="001C538A" w:rsidP="00925327">
      <w:pPr>
        <w:tabs>
          <w:tab w:val="left" w:pos="1559"/>
          <w:tab w:val="left" w:pos="2693"/>
          <w:tab w:val="left" w:pos="3827"/>
        </w:tabs>
        <w:ind w:left="709" w:hanging="283"/>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24.</w:t>
      </w:r>
      <w:r w:rsidRPr="00643938">
        <w:rPr>
          <w:b w:val="0"/>
        </w:rPr>
        <w:tab/>
        <w:t xml:space="preserve">Aşağıdaki cümlelerin hangisinde eylem henüz </w:t>
      </w:r>
      <w:r w:rsidRPr="00643938">
        <w:rPr>
          <w:b w:val="0"/>
          <w:u w:val="single"/>
        </w:rPr>
        <w:t>gerçekleşmemiştir</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Oturduğumuz mahallenin sokakları onarıldı.</w:t>
      </w:r>
    </w:p>
    <w:p w:rsidR="001C538A" w:rsidRPr="00643938" w:rsidRDefault="001C538A" w:rsidP="00925327">
      <w:pPr>
        <w:tabs>
          <w:tab w:val="left" w:pos="1559"/>
          <w:tab w:val="left" w:pos="2693"/>
          <w:tab w:val="left" w:pos="3827"/>
        </w:tabs>
        <w:ind w:left="426"/>
        <w:rPr>
          <w:b w:val="0"/>
        </w:rPr>
      </w:pPr>
      <w:r w:rsidRPr="00643938">
        <w:rPr>
          <w:b w:val="0"/>
        </w:rPr>
        <w:t>B) Futbol sahamız önümüzdeki hafta açılacak.</w:t>
      </w:r>
    </w:p>
    <w:p w:rsidR="001C538A" w:rsidRPr="00643938" w:rsidRDefault="001C538A" w:rsidP="00925327">
      <w:pPr>
        <w:tabs>
          <w:tab w:val="left" w:pos="1559"/>
          <w:tab w:val="left" w:pos="2693"/>
          <w:tab w:val="left" w:pos="3827"/>
        </w:tabs>
        <w:ind w:left="426"/>
        <w:rPr>
          <w:b w:val="0"/>
        </w:rPr>
      </w:pPr>
      <w:r w:rsidRPr="00643938">
        <w:rPr>
          <w:b w:val="0"/>
        </w:rPr>
        <w:t>C) Suçlular iki gün içinde yakalandı.</w:t>
      </w:r>
    </w:p>
    <w:p w:rsidR="001C538A" w:rsidRPr="00643938" w:rsidRDefault="001C538A" w:rsidP="00925327">
      <w:pPr>
        <w:tabs>
          <w:tab w:val="left" w:pos="1559"/>
          <w:tab w:val="left" w:pos="2693"/>
          <w:tab w:val="left" w:pos="3827"/>
        </w:tabs>
        <w:ind w:left="426"/>
        <w:rPr>
          <w:b w:val="0"/>
        </w:rPr>
      </w:pPr>
      <w:r w:rsidRPr="00643938">
        <w:rPr>
          <w:b w:val="0"/>
        </w:rPr>
        <w:t>D) Dede, torunlarına güzel bir masal anlatmış.</w:t>
      </w:r>
    </w:p>
    <w:p w:rsidR="001C538A"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rPr>
          <w:b w:val="0"/>
          <w:sz w:val="2"/>
          <w:szCs w:val="2"/>
        </w:rPr>
      </w:pPr>
      <w:r w:rsidRPr="00643938">
        <w:rPr>
          <w:b w:val="0"/>
          <w:sz w:val="24"/>
        </w:rPr>
        <w:t>25.</w:t>
      </w:r>
      <w:r>
        <w:rPr>
          <w:b w:val="0"/>
        </w:rPr>
        <w:t xml:space="preserve"> </w:t>
      </w:r>
      <w:r w:rsidRPr="00643938">
        <w:rPr>
          <w:b w:val="0"/>
        </w:rPr>
        <w:t>Aşağıdaki cümlelerden hangisinin sonundaki noktalama işareti yanlış kullanılmıştır?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Gece, ayı hilal şeklinde gördüm.</w:t>
      </w:r>
    </w:p>
    <w:p w:rsidR="001C538A" w:rsidRPr="00643938" w:rsidRDefault="001C538A" w:rsidP="00925327">
      <w:pPr>
        <w:tabs>
          <w:tab w:val="left" w:pos="1559"/>
          <w:tab w:val="left" w:pos="2693"/>
          <w:tab w:val="left" w:pos="3827"/>
        </w:tabs>
        <w:ind w:left="426"/>
        <w:rPr>
          <w:b w:val="0"/>
        </w:rPr>
      </w:pPr>
      <w:r w:rsidRPr="00643938">
        <w:rPr>
          <w:b w:val="0"/>
        </w:rPr>
        <w:t>B) Bu iş iki ayda zor biter.</w:t>
      </w:r>
    </w:p>
    <w:p w:rsidR="001C538A" w:rsidRPr="00643938" w:rsidRDefault="001C538A" w:rsidP="00925327">
      <w:pPr>
        <w:tabs>
          <w:tab w:val="left" w:pos="1559"/>
          <w:tab w:val="left" w:pos="2693"/>
          <w:tab w:val="left" w:pos="3827"/>
        </w:tabs>
        <w:ind w:left="426"/>
        <w:rPr>
          <w:b w:val="0"/>
        </w:rPr>
      </w:pPr>
      <w:r w:rsidRPr="00643938">
        <w:rPr>
          <w:b w:val="0"/>
        </w:rPr>
        <w:t>C) Ay, ne sevimli bir çocuksun.</w:t>
      </w:r>
    </w:p>
    <w:p w:rsidR="001C538A" w:rsidRPr="00643938" w:rsidRDefault="001C538A" w:rsidP="00925327">
      <w:pPr>
        <w:tabs>
          <w:tab w:val="left" w:pos="1559"/>
          <w:tab w:val="left" w:pos="2693"/>
          <w:tab w:val="left" w:pos="3827"/>
        </w:tabs>
        <w:ind w:left="426"/>
        <w:rPr>
          <w:b w:val="0"/>
        </w:rPr>
      </w:pPr>
      <w:r w:rsidRPr="00643938">
        <w:rPr>
          <w:b w:val="0"/>
        </w:rPr>
        <w:t>D) Yüzü ay gibi parlıyordu.</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r w:rsidRPr="00643938">
        <w:rPr>
          <w:b w:val="0"/>
        </w:rPr>
        <w:t>TÜRKÇE TESTİ BİTTİ.</w:t>
      </w:r>
    </w:p>
    <w:p w:rsidR="001C538A" w:rsidRPr="00643938" w:rsidRDefault="001C538A" w:rsidP="00925327">
      <w:pPr>
        <w:tabs>
          <w:tab w:val="left" w:pos="1559"/>
          <w:tab w:val="left" w:pos="2693"/>
          <w:tab w:val="left" w:pos="3827"/>
        </w:tabs>
        <w:ind w:left="426"/>
        <w:rPr>
          <w:b w:val="0"/>
        </w:rPr>
      </w:pPr>
      <w:r w:rsidRPr="00643938">
        <w:rPr>
          <w:b w:val="0"/>
        </w:rPr>
        <w:t>MATEMATİK TESTİNE GEÇİNİZ.</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sectPr w:rsidR="001C538A" w:rsidRPr="00643938" w:rsidSect="00643938">
          <w:headerReference w:type="even" r:id="rId7"/>
          <w:headerReference w:type="default" r:id="rId8"/>
          <w:footerReference w:type="default" r:id="rId9"/>
          <w:headerReference w:type="first" r:id="rId10"/>
          <w:type w:val="continuous"/>
          <w:pgSz w:w="11907" w:h="16840" w:code="9"/>
          <w:pgMar w:top="284" w:right="851" w:bottom="414" w:left="851" w:header="624" w:footer="0" w:gutter="0"/>
          <w:pgNumType w:start="2"/>
          <w:cols w:num="2" w:sep="1" w:space="227"/>
        </w:sectPr>
      </w:pPr>
    </w:p>
    <w:p w:rsidR="001C538A" w:rsidRPr="00643938" w:rsidRDefault="001C538A" w:rsidP="00925327">
      <w:pPr>
        <w:ind w:left="426" w:right="-214" w:hanging="284"/>
        <w:rPr>
          <w:b w:val="0"/>
        </w:rPr>
      </w:pPr>
      <w:r w:rsidRPr="00643938">
        <w:rPr>
          <w:b w:val="0"/>
          <w:sz w:val="24"/>
        </w:rPr>
        <w:t>1.</w:t>
      </w:r>
      <w:r w:rsidRPr="00643938">
        <w:rPr>
          <w:b w:val="0"/>
        </w:rPr>
        <w:tab/>
        <w:t xml:space="preserve">(13 </w:t>
      </w:r>
      <w:r w:rsidRPr="00643938">
        <w:rPr>
          <w:b w:val="0"/>
        </w:rPr>
        <w:sym w:font="Symbol" w:char="F02B"/>
      </w:r>
      <w:r w:rsidRPr="00643938">
        <w:rPr>
          <w:b w:val="0"/>
        </w:rPr>
        <w:t xml:space="preserve"> 15 </w:t>
      </w:r>
      <w:r w:rsidRPr="00643938">
        <w:rPr>
          <w:b w:val="0"/>
        </w:rPr>
        <w:sym w:font="Symbol" w:char="F02B"/>
      </w:r>
      <w:r w:rsidRPr="00643938">
        <w:rPr>
          <w:b w:val="0"/>
        </w:rPr>
        <w:t xml:space="preserve"> 17 </w:t>
      </w:r>
      <w:r w:rsidRPr="00643938">
        <w:rPr>
          <w:b w:val="0"/>
        </w:rPr>
        <w:sym w:font="Symbol" w:char="F02B"/>
      </w:r>
      <w:r w:rsidRPr="00643938">
        <w:rPr>
          <w:b w:val="0"/>
        </w:rPr>
        <w:t xml:space="preserve"> ... </w:t>
      </w:r>
      <w:r w:rsidRPr="00643938">
        <w:rPr>
          <w:b w:val="0"/>
        </w:rPr>
        <w:sym w:font="Symbol" w:char="F02B"/>
      </w:r>
      <w:r w:rsidRPr="00643938">
        <w:rPr>
          <w:b w:val="0"/>
        </w:rPr>
        <w:t xml:space="preserve"> 31) </w:t>
      </w:r>
      <w:r w:rsidRPr="00643938">
        <w:rPr>
          <w:b w:val="0"/>
        </w:rPr>
        <w:sym w:font="Symbol" w:char="F02B"/>
      </w:r>
      <w:r w:rsidRPr="00643938">
        <w:rPr>
          <w:b w:val="0"/>
        </w:rPr>
        <w:t xml:space="preserve"> (12 </w:t>
      </w:r>
      <w:r w:rsidRPr="00643938">
        <w:rPr>
          <w:b w:val="0"/>
        </w:rPr>
        <w:sym w:font="Symbol" w:char="F02B"/>
      </w:r>
      <w:r w:rsidRPr="00643938">
        <w:rPr>
          <w:b w:val="0"/>
        </w:rPr>
        <w:t xml:space="preserve"> 14 </w:t>
      </w:r>
      <w:r w:rsidRPr="00643938">
        <w:rPr>
          <w:b w:val="0"/>
        </w:rPr>
        <w:sym w:font="Symbol" w:char="F02B"/>
      </w:r>
      <w:r w:rsidRPr="00643938">
        <w:rPr>
          <w:b w:val="0"/>
        </w:rPr>
        <w:t xml:space="preserve"> 16 </w:t>
      </w:r>
      <w:r w:rsidRPr="00643938">
        <w:rPr>
          <w:b w:val="0"/>
        </w:rPr>
        <w:sym w:font="Symbol" w:char="F02B"/>
      </w:r>
      <w:r w:rsidRPr="00643938">
        <w:rPr>
          <w:b w:val="0"/>
        </w:rPr>
        <w:t xml:space="preserve"> … </w:t>
      </w:r>
      <w:r w:rsidRPr="00643938">
        <w:rPr>
          <w:b w:val="0"/>
        </w:rPr>
        <w:sym w:font="Symbol" w:char="F02B"/>
      </w:r>
      <w:r w:rsidRPr="00643938">
        <w:rPr>
          <w:b w:val="0"/>
        </w:rPr>
        <w:t xml:space="preserve"> 30)</w:t>
      </w:r>
    </w:p>
    <w:p w:rsidR="001C538A" w:rsidRPr="00643938" w:rsidRDefault="001C538A" w:rsidP="00925327">
      <w:pPr>
        <w:ind w:left="426"/>
        <w:rPr>
          <w:b w:val="0"/>
        </w:rPr>
      </w:pPr>
      <w:r w:rsidRPr="00643938">
        <w:rPr>
          <w:b w:val="0"/>
        </w:rPr>
        <w:t>işleminin sonucu kaçtır?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w:t>
      </w:r>
      <w:r w:rsidRPr="00643938">
        <w:rPr>
          <w:b w:val="0"/>
        </w:rPr>
        <w:tab/>
        <w:t>414</w:t>
      </w:r>
      <w:r w:rsidRPr="00643938">
        <w:rPr>
          <w:b w:val="0"/>
        </w:rPr>
        <w:tab/>
        <w:t>B) 430</w:t>
      </w:r>
      <w:r w:rsidRPr="00643938">
        <w:rPr>
          <w:b w:val="0"/>
        </w:rPr>
        <w:tab/>
        <w:t>C) 860</w:t>
      </w:r>
      <w:r w:rsidRPr="00643938">
        <w:rPr>
          <w:b w:val="0"/>
        </w:rPr>
        <w:tab/>
        <w:t>D) 992</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284"/>
        <w:rPr>
          <w:b w:val="0"/>
        </w:rPr>
      </w:pPr>
      <w:r>
        <w:rPr>
          <w:noProof/>
        </w:rPr>
        <w:pict>
          <v:line id="Düz Bağlayıcı 548" o:spid="_x0000_s1026" style="position:absolute;left:0;text-align:left;z-index:251661312;visibility:visible" from="39.7pt,6.9pt" to="117.7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" stroked="f"/>
        </w:pict>
      </w:r>
      <w:r w:rsidRPr="00643938">
        <w:rPr>
          <w:b w:val="0"/>
          <w:sz w:val="24"/>
        </w:rPr>
        <w:t>2.</w:t>
      </w:r>
      <w:r w:rsidRPr="00643938">
        <w:rPr>
          <w:b w:val="0"/>
        </w:rPr>
        <w:tab/>
        <w:t>Aşağıda noktalı kağıda çizilmiş çokgenlerden hangisi düzgün çokgendir?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Pr>
          <w:noProof/>
        </w:rPr>
        <w:pict>
          <v:group id="Grup 461" o:spid="_x0000_s1027" style="position:absolute;left:0;text-align:left;margin-left:149.05pt;margin-top:1.75pt;width:72.85pt;height:64.65pt;z-index:251664384" coordorigin="3833,7613" coordsize="1200,1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">
            <v:group id="Group 609" o:spid="_x0000_s1028" style="position:absolute;left:3833;top:7613;width:1200;height:1111" coordorigin="7075,3513" coordsize="3329,25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OvnlMUAAADcAAAADwAAAGRycy9kb3ducmV2LnhtbESPQYvCMBSE78L+h/CE&#10;vWlaV2WpRhFZlz2IoC6It0fzbIvNS2liW/+9EQSPw8x8w8yXnSlFQ7UrLCuIhxEI4tTqgjMF/8fN&#10;4BuE88gaS8uk4E4OlouP3hwTbVveU3PwmQgQdgkqyL2vEildmpNBN7QVcfAutjbog6wzqWtsA9yU&#10;chRFU2mw4LCQY0XrnNLr4WYU/LbYrr7in2Z7vazv5+Nk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Tr55TFAAAA3AAA&#10;AA8AAAAAAAAAAAAAAAAAqgIAAGRycy9kb3ducmV2LnhtbFBLBQYAAAAABAAEAPoAAACcAwAAAAA=&#10;">
              <v:group id="Group 610" o:spid="_x0000_s1029" style="position:absolute;left:7075;top:3513;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dCD8YAAADcAAAADwAAAGRycy9kb3ducmV2LnhtbESPQWvCQBSE7wX/w/IK&#10;3ppNtA2SZhWRKh5CoSqU3h7ZZxLMvg3ZbRL/fbdQ6HGYmW+YfDOZVgzUu8aygiSKQRCXVjdcKbic&#10;908rEM4ja2wtk4I7OdisZw85ZtqO/EHDyVciQNhlqKD2vsukdGVNBl1kO+LgXW1v0AfZV1L3OAa4&#10;aeUijlNpsOGwUGNHu5rK2+nbKDiMOG6XydtQ3K67+9f55f2zSEip+eO0fQXhafL/4b/2USt4T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p0IPxgAAANwA&#10;AAAPAAAAAAAAAAAAAAAAAKoCAABkcnMvZG93bnJldi54bWxQSwUGAAAAAAQABAD6AAAAnQMAAAAA&#10;">
                <v:oval id="Oval 611" o:spid="_x0000_s1030"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ldjcYA&#10;AADcAAAADwAAAGRycy9kb3ducmV2LnhtbESPQWvCQBSE74X+h+UVequbBtGSuoa2WvAiaFIo3p7Z&#10;Z5I2+zZkVxP/vSsIHoeZ+YaZpYNpxIk6V1tW8DqKQBAXVtdcKvjJv1/eQDiPrLGxTArO5CCdPz7M&#10;MNG25y2dMl+KAGGXoILK+zaR0hUVGXQj2xIH72A7gz7IrpS6wz7ATSPjKJpIgzWHhQpb+qqo+M+O&#10;RkGeDdP+j9afx+U+byxtdov4d6fU89Pw8Q7C0+Dv4Vt7pRWMJ2O4nglH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ldjcYAAADcAAAADwAAAAAAAAAAAAAAAACYAgAAZHJz&#10;L2Rvd25yZXYueG1sUEsFBgAAAAAEAAQA9QAAAIsDAAAAAA==&#10;" fillcolor="black">
                  <v:textbox inset="0,0,0,0"/>
                </v:oval>
                <v:oval id="Oval 612" o:spid="_x0000_s1031"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X4FsYA&#10;AADcAAAADwAAAGRycy9kb3ducmV2LnhtbESPT2vCQBTE7wW/w/IEb3WjWJXoKv5poZdCmwji7Zl9&#10;JtHs25BdTfrtu4VCj8PM/IZZrjtTiQc1rrSsYDSMQBBnVpecKzikb89zEM4ja6wsk4JvcrBe9Z6W&#10;GGvb8hc9Ep+LAGEXo4LC+zqW0mUFGXRDWxMH72Ibgz7IJpe6wTbATSXHUTSVBksOCwXWtCsouyV3&#10;oyBNull7pY/t/fWcVpY+T/vx8aTUoN9tFiA8df4//Nd+1wom0xf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X4FsYAAADcAAAADwAAAAAAAAAAAAAAAACYAgAAZHJz&#10;L2Rvd25yZXYueG1sUEsFBgAAAAAEAAQA9QAAAIsDAAAAAA==&#10;" fillcolor="black">
                  <v:textbox inset="0,0,0,0"/>
                </v:oval>
                <v:oval id="Oval 613" o:spid="_x0000_s1032"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dmYcYA&#10;AADcAAAADwAAAGRycy9kb3ducmV2LnhtbESPQWvCQBSE74X+h+UVvDUbRdISXcW2Cl4Kmgji7Zl9&#10;TdJm34bsauK/7wqFHoeZ+YaZLwfTiCt1rrasYBzFIIgLq2suFRzyzfMrCOeRNTaWScGNHCwXjw9z&#10;TLXteU/XzJciQNilqKDyvk2ldEVFBl1kW+LgfdnOoA+yK6XusA9w08hJHCfSYM1hocKW3isqfrKL&#10;UZBnw0v/TZ9vl/U5byztTh+T40mp0dOwmoHwNPj/8F97qxVMkwTuZ8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dmYcYAAADcAAAADwAAAAAAAAAAAAAAAACYAgAAZHJz&#10;L2Rvd25yZXYueG1sUEsFBgAAAAAEAAQA9QAAAIsDAAAAAA==&#10;" fillcolor="black">
                  <v:textbox inset="0,0,0,0"/>
                </v:oval>
                <v:oval id="Oval 614" o:spid="_x0000_s1033"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vD+sUA&#10;AADcAAAADwAAAGRycy9kb3ducmV2LnhtbESPT2vCQBTE70K/w/IEb7pRRCV1lfoPvBRqIhRvz+wz&#10;SZt9G7KrSb99t1DwOMzMb5jlujOVeFDjSssKxqMIBHFmdcm5gnN6GC5AOI+ssbJMCn7IwXr10lti&#10;rG3LJ3okPhcBwi5GBYX3dSylywoy6Ea2Jg7ezTYGfZBNLnWDbYCbSk6iaCYNlhwWCqxpW1D2ndyN&#10;gjTp5u0XvW/u+2taWfq47CafF6UG/e7tFYSnzj/D/+2jVjCdzeHv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O8P6xQAAANwAAAAPAAAAAAAAAAAAAAAAAJgCAABkcnMv&#10;ZG93bnJldi54bWxQSwUGAAAAAAQABAD1AAAAigMAAAAA&#10;" fillcolor="black">
                  <v:textbox inset="0,0,0,0"/>
                </v:oval>
                <v:oval id="Oval 615" o:spid="_x0000_s1034"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RXiMIA&#10;AADcAAAADwAAAGRycy9kb3ducmV2LnhtbERPy2rCQBTdF/yH4Qru6kQRK6mj+AQ3Qk0Kxd1t5ppE&#10;M3dCZjTx751FocvDec+XnanEgxpXWlYwGkYgiDOrS84VfKf79xkI55E1VpZJwZMcLBe9tznG2rZ8&#10;okficxFC2MWooPC+jqV0WUEG3dDWxIG72MagD7DJpW6wDeGmkuMomkqDJYeGAmvaFJTdkrtRkCbd&#10;R3ul4/q++00rS1/n7fjnrNSg360+QXjq/L/4z33QCibTsDacC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pFeIwgAAANwAAAAPAAAAAAAAAAAAAAAAAJgCAABkcnMvZG93&#10;bnJldi54bWxQSwUGAAAAAAQABAD1AAAAhwMAAAAA&#10;" fillcolor="black">
                  <v:textbox inset="0,0,0,0"/>
                </v:oval>
                <v:oval id="Oval 616" o:spid="_x0000_s1035"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jyE8YA&#10;AADcAAAADwAAAGRycy9kb3ducmV2LnhtbESPT2vCQBTE74V+h+UVvNWNIraNrtI/Cl4ETQTx9sw+&#10;k2j2bciuJn57t1DocZiZ3zDTeWcqcaPGlZYVDPoRCOLM6pJzBbt0+foOwnlkjZVlUnAnB/PZ89MU&#10;Y21b3tIt8bkIEHYxKii8r2MpXVaQQde3NXHwTrYx6INscqkbbAPcVHIYRWNpsOSwUGBN3wVll+Rq&#10;FKRJ99aeaf11XRzTytLm8DPcH5TqvXSfExCeOv8f/muvtILR+AN+z4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OjyE8YAAADcAAAADwAAAAAAAAAAAAAAAACYAgAAZHJz&#10;L2Rvd25yZXYueG1sUEsFBgAAAAAEAAQA9QAAAIsDAAAAAA==&#10;" fillcolor="black">
                  <v:textbox inset="0,0,0,0"/>
                </v:oval>
                <v:oval id="Oval 617" o:spid="_x0000_s1036"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NU8IA&#10;AADcAAAADwAAAGRycy9kb3ducmV2LnhtbERPTWvCQBC9F/wPywjedKNIldRVtFXoRdCkULxNs2MS&#10;zc6G7Griv3cPQo+P971YdaYSd2pcaVnBeBSBIM6sLjlX8JPuhnMQziNrrCyTggc5WC17bwuMtW35&#10;SPfE5yKEsItRQeF9HUvpsoIMupGtiQN3to1BH2CTS91gG8JNJSdR9C4NlhwaCqzps6DsmtyMgjTp&#10;Zu2F9pvb9i+tLB1OX5Pfk1KDfrf+AOGp8//il/tbK5jOwvxwJhw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C81TwgAAANwAAAAPAAAAAAAAAAAAAAAAAJgCAABkcnMvZG93&#10;bnJldi54bWxQSwUGAAAAAAQABAD1AAAAhwMAAAAA&#10;" fillcolor="black">
                  <v:textbox inset="0,0,0,0"/>
                </v:oval>
                <v:oval id="Oval 618" o:spid="_x0000_s1037"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doyMYA&#10;AADcAAAADwAAAGRycy9kb3ducmV2LnhtbESPT2vCQBTE74LfYXlCb7qJlCrRNdh/0EvBJoJ4e2af&#10;SWz2bciuJv323YLQ4zAzv2HW6WAacaPO1ZYVxLMIBHFhdc2lgn3+Pl2CcB5ZY2OZFPyQg3QzHq0x&#10;0bbnL7plvhQBwi5BBZX3bSKlKyoy6Ga2JQ7e2XYGfZBdKXWHfYCbRs6j6EkarDksVNjSS0XFd3Y1&#10;CvJsWPQX+ny+vp3yxtLu+Do/HJV6mAzbFQhPg/8P39sfWsHjIoa/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0doyMYAAADcAAAADwAAAAAAAAAAAAAAAACYAgAAZHJz&#10;L2Rvd25yZXYueG1sUEsFBgAAAAAEAAQA9QAAAIsDAAAAAA==&#10;" fillcolor="black">
                  <v:textbox inset="0,0,0,0"/>
                </v:oval>
                <v:oval id="Oval 619" o:spid="_x0000_s1038"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X2v8YA&#10;AADcAAAADwAAAGRycy9kb3ducmV2LnhtbESPT2vCQBTE74V+h+UVvNWNQbREV7H+AS+Fmgji7Zl9&#10;TdJm34bsatJv7wqFHoeZ+Q0zX/amFjdqXWVZwWgYgSDOra64UHDMdq9vIJxH1lhbJgW/5GC5eH6a&#10;Y6Jtxwe6pb4QAcIuQQWl900ipctLMuiGtiEO3pdtDfog20LqFrsAN7WMo2giDVYcFkpsaF1S/pNe&#10;jYIs7afdN328X7eXrLb0ed7Ep7NSg5d+NQPhqff/4b/2XisYT2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X2v8YAAADcAAAADwAAAAAAAAAAAAAAAACYAgAAZHJz&#10;L2Rvd25yZXYueG1sUEsFBgAAAAAEAAQA9QAAAIsDAAAAAA==&#10;" fillcolor="black">
                  <v:textbox inset="0,0,0,0"/>
                </v:oval>
                <v:oval id="Oval 620" o:spid="_x0000_s1039"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lTJMYA&#10;AADcAAAADwAAAGRycy9kb3ducmV2LnhtbESPT2vCQBTE70K/w/IK3nSjllqiq/SPQi8Fmwji7Zl9&#10;JtHs25BdTfz2bqHgcZiZ3zDzZWcqcaXGlZYVjIYRCOLM6pJzBdt0PXgD4TyyxsoyKbiRg+XiqTfH&#10;WNuWf+ma+FwECLsYFRTe17GULivIoBvamjh4R9sY9EE2udQNtgFuKjmOoldpsOSwUGBNnwVl5+Ri&#10;FKRJN21P9PNxWR3SytJm/zXe7ZXqP3fvMxCeOv8I/7e/tYKX6QT+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lTJMYAAADcAAAADwAAAAAAAAAAAAAAAACYAgAAZHJz&#10;L2Rvd25yZXYueG1sUEsFBgAAAAAEAAQA9QAAAIsDAAAAAA==&#10;" fillcolor="black">
                  <v:textbox inset="0,0,0,0"/>
                </v:oval>
                <v:oval id="Oval 621" o:spid="_x0000_s1040"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DLUMUA&#10;AADcAAAADwAAAGRycy9kb3ducmV2LnhtbESPT2vCQBTE74V+h+UJ3upGEZXUVeo/8CLURCjentln&#10;kjb7NmRXE799t1DwOMzMb5j5sjOVuFPjSssKhoMIBHFmdcm5glO6e5uBcB5ZY2WZFDzIwXLx+jLH&#10;WNuWj3RPfC4ChF2MCgrv61hKlxVk0A1sTRy8q20M+iCbXOoG2wA3lRxF0UQaLDksFFjTuqDsJ7kZ&#10;BWnSTdtvOqxu20taWfo8b0ZfZ6X6ve7jHYSnzj/D/+29VjCejuHvTDg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MMtQxQAAANwAAAAPAAAAAAAAAAAAAAAAAJgCAABkcnMv&#10;ZG93bnJldi54bWxQSwUGAAAAAAQABAD1AAAAigMAAAAA&#10;" fillcolor="black">
                  <v:textbox inset="0,0,0,0"/>
                </v:oval>
                <v:oval id="Oval 622" o:spid="_x0000_s1041"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xuy8YA&#10;AADcAAAADwAAAGRycy9kb3ducmV2LnhtbESPT2vCQBTE70K/w/IK3nSj2Fqiq/SPQi8Fmwji7Zl9&#10;JtHs25BdTfz2bqHgcZiZ3zDzZWcqcaXGlZYVjIYRCOLM6pJzBdt0PXgD4TyyxsoyKbiRg+XiqTfH&#10;WNuWf+ma+FwECLsYFRTe17GULivIoBvamjh4R9sY9EE2udQNtgFuKjmOoldpsOSwUGBNnwVl5+Ri&#10;FKRJN21P9PNxWR3SytJm/zXe7ZXqP3fvMxCeOv8I/7e/tYLJ9AX+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xuy8YAAADcAAAADwAAAAAAAAAAAAAAAACYAgAAZHJz&#10;L2Rvd25yZXYueG1sUEsFBgAAAAAEAAQA9QAAAIsDAAAAAA==&#10;" fillcolor="black">
                  <v:textbox inset="0,0,0,0"/>
                </v:oval>
                <v:oval id="Oval 623" o:spid="_x0000_s1042"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7wvMUA&#10;AADcAAAADwAAAGRycy9kb3ducmV2LnhtbESPT2vCQBTE70K/w/IEb7pRRCV1lfoPvBRqIhRvz+wz&#10;SZt9G7KrSb99t1DwOMzMb5jlujOVeFDjSssKxqMIBHFmdcm5gnN6GC5AOI+ssbJMCn7IwXr10lti&#10;rG3LJ3okPhcBwi5GBYX3dSylywoy6Ea2Jg7ezTYGfZBNLnWDbYCbSk6iaCYNlhwWCqxpW1D2ndyN&#10;gjTp5u0XvW/u+2taWfq47CafF6UG/e7tFYSnzj/D/+2jVjCdz+Dv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rvC8xQAAANwAAAAPAAAAAAAAAAAAAAAAAJgCAABkcnMv&#10;ZG93bnJldi54bWxQSwUGAAAAAAQABAD1AAAAigMAAAAA&#10;" fillcolor="black">
                  <v:textbox inset="0,0,0,0"/>
                </v:oval>
                <v:oval id="Oval 624" o:spid="_x0000_s1043"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VJ8YA&#10;AADcAAAADwAAAGRycy9kb3ducmV2LnhtbESPQWvCQBSE7wX/w/KE3ppNpRhJXaVqC14KmhSKt9fs&#10;M4lm34bsatJ/3y0IHoeZ+YaZLwfTiCt1rras4DmKQRAXVtdcKvjKP55mIJxH1thYJgW/5GC5GD3M&#10;MdW25z1dM1+KAGGXooLK+zaV0hUVGXSRbYmDd7SdQR9kV0rdYR/gppGTOJ5KgzWHhQpbWldUnLOL&#10;UZBnQ9Kf6HN1ef/JG0u7w2byfVDqcTy8vYLwNPh7+NbeagUvSQL/Z8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VJ8YAAADcAAAADwAAAAAAAAAAAAAAAACYAgAAZHJz&#10;L2Rvd25yZXYueG1sUEsFBgAAAAAEAAQA9QAAAIsDAAAAAA==&#10;" fillcolor="black">
                  <v:textbox inset="0,0,0,0"/>
                </v:oval>
                <v:oval id="Oval 625" o:spid="_x0000_s1044"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3BVcIA&#10;AADcAAAADwAAAGRycy9kb3ducmV2LnhtbERPTWvCQBC9F/wPywjedKNIldRVtFXoRdCkULxNs2MS&#10;zc6G7Griv3cPQo+P971YdaYSd2pcaVnBeBSBIM6sLjlX8JPuhnMQziNrrCyTggc5WC17bwuMtW35&#10;SPfE5yKEsItRQeF9HUvpsoIMupGtiQN3to1BH2CTS91gG8JNJSdR9C4NlhwaCqzps6DsmtyMgjTp&#10;Zu2F9pvb9i+tLB1OX5Pfk1KDfrf+AOGp8//il/tbK5jOwtpwJhw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fcFVwgAAANwAAAAPAAAAAAAAAAAAAAAAAJgCAABkcnMvZG93&#10;bnJldi54bWxQSwUGAAAAAAQABAD1AAAAhwMAAAAA&#10;" fillcolor="black">
                  <v:textbox inset="0,0,0,0"/>
                </v:oval>
                <v:oval id="Oval 626" o:spid="_x0000_s1045"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FkzsYA&#10;AADcAAAADwAAAGRycy9kb3ducmV2LnhtbESPT2vCQBTE7wW/w/IEb3WjSNXoKv5poZdCmwji7Zl9&#10;JtHs25BdTfrtu4VCj8PM/IZZrjtTiQc1rrSsYDSMQBBnVpecKzikb88zEM4ja6wsk4JvcrBe9Z6W&#10;GGvb8hc9Ep+LAGEXo4LC+zqW0mUFGXRDWxMH72Ibgz7IJpe6wTbATSXHUfQiDZYcFgqsaVdQdkvu&#10;RkGadNP2Sh/b++s5rSx9nvbj40mpQb/bLEB46vx/+K/9rhVMpnP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FkzsYAAADcAAAADwAAAAAAAAAAAAAAAACYAgAAZHJz&#10;L2Rvd25yZXYueG1sUEsFBgAAAAAEAAQA9QAAAIsDAAAAAA==&#10;" fillcolor="black">
                  <v:textbox inset="0,0,0,0"/>
                </v:oval>
                <v:oval id="Oval 627" o:spid="_x0000_s1046"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69dMIA&#10;AADcAAAADwAAAGRycy9kb3ducmV2LnhtbERPTWvCQBC9F/wPywje6kaRKqmraKvQi6BJoXibZsck&#10;mp0N2dXEf+8eBI+P9z1fdqYSN2pcaVnBaBiBIM6sLjlX8Jtu32cgnEfWWFkmBXdysFz03uYYa9vy&#10;gW6Jz0UIYRejgsL7OpbSZQUZdENbEwfuZBuDPsAml7rBNoSbSo6j6EMaLDk0FFjTV0HZJbkaBWnS&#10;Tdsz7dbXzX9aWdofv8d/R6UG/W71CcJT51/ip/tHK5jMwvxwJhw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3r10wgAAANwAAAAPAAAAAAAAAAAAAAAAAJgCAABkcnMvZG93&#10;bnJldi54bWxQSwUGAAAAAAQABAD1AAAAhwMAAAAA&#10;" fillcolor="black">
                  <v:textbox inset="0,0,0,0"/>
                </v:oval>
                <v:oval id="Oval 628" o:spid="_x0000_s1047"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IY78YA&#10;AADcAAAADwAAAGRycy9kb3ducmV2LnhtbESPT2vCQBTE74V+h+UVeqsbpVSJbkL9B14KmhSKt2f2&#10;NUmbfRuyq0m/fVcQPA4z8xtmkQ6mERfqXG1ZwXgUgSAurK65VPCZb19mIJxH1thYJgV/5CBNHh8W&#10;GGvb84EumS9FgLCLUUHlfRtL6YqKDLqRbYmD9207gz7IrpS6wz7ATSMnUfQmDdYcFipsaVVR8Zud&#10;jYI8G6b9D30sz5tT3ljaH9eTr6NSz0/D+xyEp8Hfw7f2Tit4nY3heiYcAZ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IY78YAAADcAAAADwAAAAAAAAAAAAAAAACYAgAAZHJz&#10;L2Rvd25yZXYueG1sUEsFBgAAAAAEAAQA9QAAAIsDAAAAAA==&#10;" fillcolor="black">
                  <v:textbox inset="0,0,0,0"/>
                </v:oval>
                <v:oval id="Oval 629" o:spid="_x0000_s1048"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CGmMUA&#10;AADcAAAADwAAAGRycy9kb3ducmV2LnhtbESPQWvCQBSE74L/YXkFb7ppECvRVdqq4KVQk4J4e2af&#10;SWr2bciuJv77bqHQ4zAz3zDLdW9qcafWVZYVPE8iEMS51RUXCr6y3XgOwnlkjbVlUvAgB+vVcLDE&#10;RNuOD3RPfSEChF2CCkrvm0RKl5dk0E1sQxy8i20N+iDbQuoWuwA3tYyjaCYNVhwWSmzovaT8mt6M&#10;giztX7pv+ni7bc9ZbenztImPJ6VGT/3rAoSn3v+H/9p7rWA6j+H3TDg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IaYxQAAANwAAAAPAAAAAAAAAAAAAAAAAJgCAABkcnMv&#10;ZG93bnJldi54bWxQSwUGAAAAAAQABAD1AAAAigMAAAAA&#10;" fillcolor="black">
                  <v:textbox inset="0,0,0,0"/>
                </v:oval>
                <v:oval id="Oval 630" o:spid="_x0000_s1049"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wjA8YA&#10;AADcAAAADwAAAGRycy9kb3ducmV2LnhtbESPT2vCQBTE70K/w/IK3nSjllaiq/SPQi8Fmwji7Zl9&#10;JtHs25BdTfz2bqHgcZiZ3zDzZWcqcaXGlZYVjIYRCOLM6pJzBdt0PZiCcB5ZY2WZFNzIwXLx1Jtj&#10;rG3Lv3RNfC4ChF2MCgrv61hKlxVk0A1tTRy8o20M+iCbXOoG2wA3lRxH0as0WHJYKLCmz4Kyc3Ix&#10;CtKke2tP9PNxWR3SytJm/zXe7ZXqP3fvMxCeOv8I/7e/tYKX6QT+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wjA8YAAADcAAAADwAAAAAAAAAAAAAAAACYAgAAZHJz&#10;L2Rvd25yZXYueG1sUEsFBgAAAAAEAAQA9QAAAIsDAAAAAA==&#10;" fillcolor="black">
                  <v:textbox inset="0,0,0,0"/>
                </v:oval>
              </v:group>
              <v:group id="Group 631" o:spid="_x0000_s1050" style="position:absolute;left:7084;top:4221;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EI8gcUAAADcAAAADwAAAGRycy9kb3ducmV2LnhtbESPS4vCQBCE78L+h6EX&#10;vOkk6wOJjiKyu+xBBB8g3ppMmwQzPSEzm8R/7wiCx6KqvqIWq86UoqHaFZYVxMMIBHFqdcGZgtPx&#10;ZzAD4TyyxtIyKbiTg9Xyo7fARNuW99QcfCYChF2CCnLvq0RKl+Zk0A1tRRy8q60N+iDrTOoa2wA3&#10;pfyKoqk0WHBYyLGiTU7p7fBvFPy22K5H8XezvV0398txsjtvY1Kq/9mt5yA8df4dfrX/tILxb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CPIHFAAAA3AAA&#10;AA8AAAAAAAAAAAAAAAAAqgIAAGRycy9kb3ducmV2LnhtbFBLBQYAAAAABAAEAPoAAACcAwAAAAA=&#10;">
                <v:oval id="Oval 632" o:spid="_x0000_s1051"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e7MYA&#10;AADcAAAADwAAAGRycy9kb3ducmV2LnhtbESPT2vCQBTE70K/w/IK3nSj2Faiq/SPQi8Fmwji7Zl9&#10;JtHs25BdTfz2bqHgcZiZ3zDzZWcqcaXGlZYVjIYRCOLM6pJzBdt0PZiCcB5ZY2WZFNzIwXLx1Jtj&#10;rG3Lv3RNfC4ChF2MCgrv61hKlxVk0A1tTRy8o20M+iCbXOoG2wA3lRxH0as0WHJYKLCmz4Kyc3Ix&#10;CtKke2tP9PNxWR3SytJm/zXe7ZXqP3fvMxCeOv8I/7e/tYLJ9AX+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ke7MYAAADcAAAADwAAAAAAAAAAAAAAAACYAgAAZHJz&#10;L2Rvd25yZXYueG1sUEsFBgAAAAAEAAQA9QAAAIsDAAAAAA==&#10;" fillcolor="black">
                  <v:textbox inset="0,0,0,0"/>
                </v:oval>
                <v:oval id="Oval 633" o:spid="_x0000_s1052"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Am8UA&#10;AADcAAAADwAAAGRycy9kb3ducmV2LnhtbESPT2vCQBTE74LfYXlCb7pRxEp0Ff8VehFqUijentnX&#10;JDX7NmRXk357t1DwOMzMb5jlujOVuFPjSssKxqMIBHFmdcm5gs/0bTgH4TyyxsoyKfglB+tVv7fE&#10;WNuWT3RPfC4ChF2MCgrv61hKlxVk0I1sTRy8b9sY9EE2udQNtgFuKjmJopk0WHJYKLCmXUHZNbkZ&#10;BWnSvbY/dNzeDpe0svRx3k++zkq9DLrNAoSnzj/D/+13rWA6n8HfmXAE5O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e4CbxQAAANwAAAAPAAAAAAAAAAAAAAAAAJgCAABkcnMv&#10;ZG93bnJldi54bWxQSwUGAAAAAAQABAD1AAAAigMAAAAA&#10;" fillcolor="black">
                  <v:textbox inset="0,0,0,0"/>
                </v:oval>
                <v:oval id="Oval 634" o:spid="_x0000_s1053"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clAMUA&#10;AADcAAAADwAAAGRycy9kb3ducmV2LnhtbESPQWvCQBSE74X+h+UVvNVNpahEV2m1ghehJoJ4e2af&#10;SWz2bciuJv57Vyh4HGbmG2Y670wlrtS40rKCj34EgjizuuRcwS5dvY9BOI+ssbJMCm7kYD57fZli&#10;rG3LW7omPhcBwi5GBYX3dSylywoy6Pq2Jg7eyTYGfZBNLnWDbYCbSg6iaCgNlhwWCqxpUVD2l1yM&#10;gjTpRu2ZNt+Xn2NaWfo9LAf7g1K9t+5rAsJT55/h//ZaK/gcj+BxJhw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NyUAxQAAANwAAAAPAAAAAAAAAAAAAAAAAJgCAABkcnMv&#10;ZG93bnJldi54bWxQSwUGAAAAAAQABAD1AAAAigMAAAAA&#10;" fillcolor="black">
                  <v:textbox inset="0,0,0,0"/>
                </v:oval>
                <v:oval id="Oval 635" o:spid="_x0000_s1054"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ixcsIA&#10;AADcAAAADwAAAGRycy9kb3ducmV2LnhtbERPTWvCQBC9F/wPywje6kaRKqmraKvQi6BJoXibZsck&#10;mp0N2dXEf+8eBI+P9z1fdqYSN2pcaVnBaBiBIM6sLjlX8Jtu32cgnEfWWFkmBXdysFz03uYYa9vy&#10;gW6Jz0UIYRejgsL7OpbSZQUZdENbEwfuZBuDPsAml7rBNoSbSo6j6EMaLDk0FFjTV0HZJbkaBWnS&#10;Tdsz7dbXzX9aWdofv8d/R6UG/W71CcJT51/ip/tHK5jMwtpwJhw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qLFywgAAANwAAAAPAAAAAAAAAAAAAAAAAJgCAABkcnMvZG93&#10;bnJldi54bWxQSwUGAAAAAAQABAD1AAAAhwMAAAAA&#10;" fillcolor="black">
                  <v:textbox inset="0,0,0,0"/>
                </v:oval>
                <v:oval id="Oval 636" o:spid="_x0000_s1055"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QU6cYA&#10;AADcAAAADwAAAGRycy9kb3ducmV2LnhtbESPT2vCQBTE70K/w/IK3nSjSGujq/SPQi8Fmwji7Zl9&#10;JtHs25BdTfz2bqHgcZiZ3zDzZWcqcaXGlZYVjIYRCOLM6pJzBdt0PZiCcB5ZY2WZFNzIwXLx1Jtj&#10;rG3Lv3RNfC4ChF2MCgrv61hKlxVk0A1tTRy8o20M+iCbXOoG2wA3lRxH0Ys0WHJYKLCmz4Kyc3Ix&#10;CtKke21P9PNxWR3SytJm/zXe7ZXqP3fvMxCeOv8I/7e/tYLJ9A3+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QU6cYAAADcAAAADwAAAAAAAAAAAAAAAACYAgAAZHJz&#10;L2Rvd25yZXYueG1sUEsFBgAAAAAEAAQA9QAAAIsDAAAAAA==&#10;" fillcolor="black">
                  <v:textbox inset="0,0,0,0"/>
                </v:oval>
                <v:oval id="Oval 637" o:spid="_x0000_s1056"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crqcMA&#10;AADcAAAADwAAAGRycy9kb3ducmV2LnhtbERPy2rCQBTdF/yH4QrudKKI1dRRWh/gptAmheLuNnNN&#10;opk7ITOa+PfOQujycN7LdWcqcaPGlZYVjEcRCOLM6pJzBT/pfjgH4TyyxsoyKbiTg/Wq97LEWNuW&#10;v+mW+FyEEHYxKii8r2MpXVaQQTeyNXHgTrYx6ANscqkbbEO4qeQkimbSYMmhocCaNgVll+RqFKRJ&#10;99qe6fPjuvtLK0tfx+3k96jUoN+9v4Hw1Pl/8dN90AqmizA/nA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crqcMAAADcAAAADwAAAAAAAAAAAAAAAACYAgAAZHJzL2Rv&#10;d25yZXYueG1sUEsFBgAAAAAEAAQA9QAAAIgDAAAAAA==&#10;" fillcolor="black">
                  <v:textbox inset="0,0,0,0"/>
                </v:oval>
                <v:oval id="Oval 638" o:spid="_x0000_s1057"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uOMsYA&#10;AADcAAAADwAAAGRycy9kb3ducmV2LnhtbESPW2vCQBSE34X+h+UIvpmNUnqJrtKLhb4Imgji2zF7&#10;TNJmz4bsatJ/7xYEH4eZ+YaZL3tTiwu1rrKsYBLFIIhzqysuFOyyr/ELCOeRNdaWScEfOVguHgZz&#10;TLTteEuX1BciQNglqKD0vkmkdHlJBl1kG+LgnWxr0AfZFlK32AW4qeU0jp+kwYrDQokNfZSU/6Zn&#10;oyBL++fuh9bv59Uxqy1tDp/T/UGp0bB/m4Hw1Pt7+Nb+1goeXyfwfy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uOMsYAAADcAAAADwAAAAAAAAAAAAAAAACYAgAAZHJz&#10;L2Rvd25yZXYueG1sUEsFBgAAAAAEAAQA9QAAAIsDAAAAAA==&#10;" fillcolor="black">
                  <v:textbox inset="0,0,0,0"/>
                </v:oval>
                <v:oval id="Oval 639" o:spid="_x0000_s1058"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kQRcYA&#10;AADcAAAADwAAAGRycy9kb3ducmV2LnhtbESPQWvCQBSE70L/w/IKvemmQdoaXaVqC14Emwji7TX7&#10;mqTNvg3Z1cR/7xYEj8PMfMPMFr2pxZlaV1lW8DyKQBDnVldcKNhnn8M3EM4ja6wtk4ILOVjMHwYz&#10;TLTt+IvOqS9EgLBLUEHpfZNI6fKSDLqRbYiD92Nbgz7ItpC6xS7ATS3jKHqRBisOCyU2tCop/0tP&#10;RkGW9q/dL22Xp4/vrLa0O67jw1Gpp8f+fQrCU+/v4Vt7oxWMJz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5kQRcYAAADcAAAADwAAAAAAAAAAAAAAAACYAgAAZHJz&#10;L2Rvd25yZXYueG1sUEsFBgAAAAAEAAQA9QAAAIsDAAAAAA==&#10;" fillcolor="black">
                  <v:textbox inset="0,0,0,0"/>
                </v:oval>
                <v:oval id="Oval 640" o:spid="_x0000_s1059"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W13sUA&#10;AADcAAAADwAAAGRycy9kb3ducmV2LnhtbESPT2vCQBTE74LfYXlCb7rRlqrRVfoXvBRqIoi3Z/aZ&#10;xGbfhuxq0m/fFQoeh5n5DbNcd6YSV2pcaVnBeBSBIM6sLjlXsEs/hzMQziNrrCyTgl9ysF71e0uM&#10;tW15S9fE5yJA2MWooPC+jqV0WUEG3cjWxME72cagD7LJpW6wDXBTyUkUPUuDJYeFAmt6Kyj7SS5G&#10;QZp00/ZMX6+Xj2NaWfo+vE/2B6UeBt3LAoSnzt/D/+2NVvA0f4T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1bXexQAAANwAAAAPAAAAAAAAAAAAAAAAAJgCAABkcnMv&#10;ZG93bnJldi54bWxQSwUGAAAAAAQABAD1AAAAigMAAAAA&#10;" fillcolor="black">
                  <v:textbox inset="0,0,0,0"/>
                </v:oval>
                <v:oval id="Oval 641" o:spid="_x0000_s1060"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wtqsYA&#10;AADcAAAADwAAAGRycy9kb3ducmV2LnhtbESPW2vCQBSE34X+h+UU+mY2ivQSXUV7gb4Imgji2zF7&#10;TNJmz4bsatJ/7xYEH4eZ+YaZLXpTiwu1rrKsYBTFIIhzqysuFOyyr+ErCOeRNdaWScEfOVjMHwYz&#10;TLTteEuX1BciQNglqKD0vkmkdHlJBl1kG+LgnWxr0AfZFlK32AW4qeU4jp+lwYrDQokNvZeU/6Zn&#10;oyBL+5fuh9ar8+cxqy1tDh/j/UGpp8d+OQXhqff38K39rRVM3ib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wtqsYAAADcAAAADwAAAAAAAAAAAAAAAACYAgAAZHJz&#10;L2Rvd25yZXYueG1sUEsFBgAAAAAEAAQA9QAAAIsDAAAAAA==&#10;" fillcolor="black">
                  <v:textbox inset="0,0,0,0"/>
                </v:oval>
                <v:oval id="Oval 642" o:spid="_x0000_s1061"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CIMcUA&#10;AADcAAAADwAAAGRycy9kb3ducmV2LnhtbESPT2vCQBTE74LfYXlCb7pR2qrRVfoXvBRqIoi3Z/aZ&#10;xGbfhuxq0m/fFQoeh5n5DbNcd6YSV2pcaVnBeBSBIM6sLjlXsEs/hzMQziNrrCyTgl9ysF71e0uM&#10;tW15S9fE5yJA2MWooPC+jqV0WUEG3cjWxME72cagD7LJpW6wDXBTyUkUPUuDJYeFAmt6Kyj7SS5G&#10;QZp00/ZMX6+Xj2NaWfo+vE/2B6UeBt3LAoSnzt/D/+2NVvA4f4L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IgxxQAAANwAAAAPAAAAAAAAAAAAAAAAAJgCAABkcnMv&#10;ZG93bnJldi54bWxQSwUGAAAAAAQABAD1AAAAigMAAAAA&#10;" fillcolor="black">
                  <v:textbox inset="0,0,0,0"/>
                </v:oval>
                <v:oval id="Oval 643" o:spid="_x0000_s1062"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IWRsYA&#10;AADcAAAADwAAAGRycy9kb3ducmV2LnhtbESPT2vCQBTE74V+h+UVvNWNIraNrtI/Cl4ETQTx9sw+&#10;k2j2bciuJn57t1DocZiZ3zDTeWcqcaPGlZYVDPoRCOLM6pJzBbt0+foOwnlkjZVlUnAnB/PZ89MU&#10;Y21b3tIt8bkIEHYxKii8r2MpXVaQQde3NXHwTrYx6INscqkbbAPcVHIYRWNpsOSwUGBN3wVll+Rq&#10;FKRJ99aeaf11XRzTytLm8DPcH5TqvXSfExCeOv8f/muvtILRxxh+z4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IWRsYAAADcAAAADwAAAAAAAAAAAAAAAACYAgAAZHJz&#10;L2Rvd25yZXYueG1sUEsFBgAAAAAEAAQA9QAAAIsDAAAAAA==&#10;" fillcolor="black">
                  <v:textbox inset="0,0,0,0"/>
                </v:oval>
                <v:oval id="Oval 644" o:spid="_x0000_s1063"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z3cYA&#10;AADcAAAADwAAAGRycy9kb3ducmV2LnhtbESPT2vCQBTE7wW/w/IEb3WjSNXoKv5poZdCmwji7Zl9&#10;JtHs25BdTfrtu4VCj8PM/IZZrjtTiQc1rrSsYDSMQBBnVpecKzikb88zEM4ja6wsk4JvcrBe9Z6W&#10;GGvb8hc9Ep+LAGEXo4LC+zqW0mUFGXRDWxMH72Ibgz7IJpe6wTbATSXHUfQiDZYcFgqsaVdQdkvu&#10;RkGadNP2Sh/b++s5rSx9nvbj40mpQb/bLEB46vx/+K/9rhVM5lP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6z3cYAAADcAAAADwAAAAAAAAAAAAAAAACYAgAAZHJz&#10;L2Rvd25yZXYueG1sUEsFBgAAAAAEAAQA9QAAAIsDAAAAAA==&#10;" fillcolor="black">
                  <v:textbox inset="0,0,0,0"/>
                </v:oval>
                <v:oval id="Oval 645" o:spid="_x0000_s1064"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Enr8MA&#10;AADcAAAADwAAAGRycy9kb3ducmV2LnhtbERPy2rCQBTdF/yH4QrudKKI1dRRWh/gptAmheLuNnNN&#10;opk7ITOa+PfOQujycN7LdWcqcaPGlZYVjEcRCOLM6pJzBT/pfjgH4TyyxsoyKbiTg/Wq97LEWNuW&#10;v+mW+FyEEHYxKii8r2MpXVaQQTeyNXHgTrYx6ANscqkbbEO4qeQkimbSYMmhocCaNgVll+RqFKRJ&#10;99qe6fPjuvtLK0tfx+3k96jUoN+9v4Hw1Pl/8dN90Aqmi7A2nA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Enr8MAAADcAAAADwAAAAAAAAAAAAAAAACYAgAAZHJzL2Rv&#10;d25yZXYueG1sUEsFBgAAAAAEAAQA9QAAAIgDAAAAAA==&#10;" fillcolor="black">
                  <v:textbox inset="0,0,0,0"/>
                </v:oval>
                <v:oval id="Oval 646" o:spid="_x0000_s1065"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2CNMYA&#10;AADcAAAADwAAAGRycy9kb3ducmV2LnhtbESPT2vCQBTE70K/w/IK3nSjSFujq/SPQi8Fmwji7Zl9&#10;JtHs25BdTfz2bqHgcZiZ3zDzZWcqcaXGlZYVjIYRCOLM6pJzBdt0PXgD4TyyxsoyKbiRg+XiqTfH&#10;WNuWf+ma+FwECLsYFRTe17GULivIoBvamjh4R9sY9EE2udQNtgFuKjmOohdpsOSwUGBNnwVl5+Ri&#10;FKRJ99qe6OfjsjqklaXN/mu82yvVf+7eZyA8df4R/m9/awWT6RT+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2CNMYAAADcAAAADwAAAAAAAAAAAAAAAACYAgAAZHJz&#10;L2Rvd25yZXYueG1sUEsFBgAAAAAEAAQA9QAAAIsDAAAAAA==&#10;" fillcolor="black">
                  <v:textbox inset="0,0,0,0"/>
                </v:oval>
                <v:oval id="Oval 647" o:spid="_x0000_s1066"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yxs8MA&#10;AADcAAAADwAAAGRycy9kb3ducmV2LnhtbERPTWvCQBC9C/6HZQq96aZCraRuQrUVvAg1EYq3aXaa&#10;pGZnQ3Y18d+7B8Hj430v08E04kKdqy0reJlGIIgLq2suFRzyzWQBwnlkjY1lUnAlB2kyHi0x1rbn&#10;PV0yX4oQwi5GBZX3bSylKyoy6Ka2JQ7cn+0M+gC7UuoO+xBuGjmLork0WHNoqLCldUXFKTsbBXk2&#10;vPX/tFudv37zxtL38XP2c1Tq+Wn4eAfhafAP8d291QpeozA/nAlHQC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yxs8MAAADcAAAADwAAAAAAAAAAAAAAAACYAgAAZHJzL2Rv&#10;d25yZXYueG1sUEsFBgAAAAAEAAQA9QAAAIgDAAAAAA==&#10;" fillcolor="black">
                  <v:textbox inset="0,0,0,0"/>
                </v:oval>
                <v:oval id="Oval 648" o:spid="_x0000_s1067"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AUKMUA&#10;AADcAAAADwAAAGRycy9kb3ducmV2LnhtbESPQWvCQBSE70L/w/KE3nSjUFuiq6it4EWoiSDentln&#10;Ept9G7Krif/eLRR6HGbmG2a26Ewl7tS40rKC0TACQZxZXXKu4JBuBh8gnEfWWFkmBQ9ysJi/9GYY&#10;a9vynu6Jz0WAsItRQeF9HUvpsoIMuqGtiYN3sY1BH2STS91gG+CmkuMomkiDJYeFAmtaF5T9JDej&#10;IE269/ZKu9Xt65xWlr5Pn+PjSanXfrecgvDU+f/wX3urFbxFI/g9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oBQoxQAAANwAAAAPAAAAAAAAAAAAAAAAAJgCAABkcnMv&#10;ZG93bnJldi54bWxQSwUGAAAAAAQABAD1AAAAigMAAAAA&#10;" fillcolor="black">
                  <v:textbox inset="0,0,0,0"/>
                </v:oval>
                <v:oval id="Oval 649" o:spid="_x0000_s1068"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KKX8YA&#10;AADcAAAADwAAAGRycy9kb3ducmV2LnhtbESPQWvCQBSE70L/w/IKvZlNA9WSukq1FbwUNCkUb8/s&#10;M0mbfRuyq4n/visIHoeZ+YaZLQbTiDN1rras4DmKQRAXVtdcKvjO1+NXEM4ja2wsk4ILOVjMH0Yz&#10;TLXteUfnzJciQNilqKDyvk2ldEVFBl1kW+LgHW1n0AfZlVJ32Ae4aWQSxxNpsOawUGFLq4qKv+xk&#10;FOTZMO1/6Wt5+jzkjaXt/iP52Sv19Di8v4HwNPh7+NbeaAUvcQ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KKX8YAAADcAAAADwAAAAAAAAAAAAAAAACYAgAAZHJz&#10;L2Rvd25yZXYueG1sUEsFBgAAAAAEAAQA9QAAAIsDAAAAAA==&#10;" fillcolor="black">
                  <v:textbox inset="0,0,0,0"/>
                </v:oval>
                <v:oval id="Oval 650" o:spid="_x0000_s1069"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4vxMUA&#10;AADcAAAADwAAAGRycy9kb3ducmV2LnhtbESPQWvCQBSE70L/w/IKvdVNLbUSXUVtC14Emwji7Zl9&#10;JqnZtyG7mvjvXaHgcZiZb5jJrDOVuFDjSssK3voRCOLM6pJzBdv053UEwnlkjZVlUnAlB7PpU2+C&#10;sbYt/9Il8bkIEHYxKii8r2MpXVaQQde3NXHwjrYx6INscqkbbAPcVHIQRUNpsOSwUGBNy4KyU3I2&#10;CtKk+2z/aL04fx/SytJm/zXY7ZV6ee7mYxCeOv8I/7dXWsFH9A73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i/ExQAAANwAAAAPAAAAAAAAAAAAAAAAAJgCAABkcnMv&#10;ZG93bnJldi54bWxQSwUGAAAAAAQABAD1AAAAigMAAAAA&#10;" fillcolor="black">
                  <v:textbox inset="0,0,0,0"/>
                </v:oval>
                <v:oval id="Oval 651" o:spid="_x0000_s1070"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e3sMUA&#10;AADcAAAADwAAAGRycy9kb3ducmV2LnhtbESPQWvCQBSE70L/w/IKvdVNpbUSXUVtC14Emwji7Zl9&#10;JqnZtyG7mvjvXaHgcZiZb5jJrDOVuFDjSssK3voRCOLM6pJzBdv053UEwnlkjZVlUnAlB7PpU2+C&#10;sbYt/9Il8bkIEHYxKii8r2MpXVaQQde3NXHwjrYx6INscqkbbAPcVHIQRUNpsOSwUGBNy4KyU3I2&#10;CtKk+2z/aL04fx/SytJm/zXY7ZV6ee7mYxCeOv8I/7dXWsFH9A73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17ewxQAAANwAAAAPAAAAAAAAAAAAAAAAAJgCAABkcnMv&#10;ZG93bnJldi54bWxQSwUGAAAAAAQABAD1AAAAigMAAAAA&#10;" fillcolor="black">
                  <v:textbox inset="0,0,0,0"/>
                </v:oval>
              </v:group>
              <v:group id="Group 652" o:spid="_x0000_s1071" style="position:absolute;left:7094;top:4930;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A8ld3FAAAA3AAA&#10;AA8AAAAAAAAAAAAAAAAAqgIAAGRycy9kb3ducmV2LnhtbFBLBQYAAAAABAAEAPoAAACcAwAAAAA=&#10;">
                <v:oval id="Oval 653" o:spid="_x0000_s1072"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mMXMUA&#10;AADcAAAADwAAAGRycy9kb3ducmV2LnhtbESPQWvCQBSE74L/YXmCN90o1Ep0FW0reBFqUijentnX&#10;JDX7NmRXE/+9Wyh4HGbmG2a57kwlbtS40rKCyTgCQZxZXXKu4CvdjeYgnEfWWFkmBXdysF71e0uM&#10;tW35SLfE5yJA2MWooPC+jqV0WUEG3djWxMH7sY1BH2STS91gG+CmktMomkmDJYeFAmt6Kyi7JFej&#10;IE261/aXDtvrxzmtLH2e3qffJ6WGg26zAOGp88/wf3uvFbxEM/g7E4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SYxcxQAAANwAAAAPAAAAAAAAAAAAAAAAAJgCAABkcnMv&#10;ZG93bnJldi54bWxQSwUGAAAAAAQABAD1AAAAigMAAAAA&#10;" fillcolor="black">
                  <v:textbox inset="0,0,0,0"/>
                </v:oval>
                <v:oval id="Oval 654" o:spid="_x0000_s1073"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Upx8UA&#10;AADcAAAADwAAAGRycy9kb3ducmV2LnhtbESPQWvCQBSE7wX/w/IEb3WjUJXoKtpW8CLUpFC8PbOv&#10;SWr2bciuJv57Vyh4HGbmG2ax6kwlrtS40rKC0TACQZxZXXKu4Dvdvs5AOI+ssbJMCm7kYLXsvSww&#10;1rblA10Tn4sAYRejgsL7OpbSZQUZdENbEwfv1zYGfZBNLnWDbYCbSo6jaCINlhwWCqzpvaDsnFyM&#10;gjTppu0f7TeXz1NaWfo6fox/jkoN+t16DsJT55/h//ZOK3iLpv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SnHxQAAANwAAAAPAAAAAAAAAAAAAAAAAJgCAABkcnMv&#10;ZG93bnJldi54bWxQSwUGAAAAAAQABAD1AAAAigMAAAAA&#10;" fillcolor="black">
                  <v:textbox inset="0,0,0,0"/>
                </v:oval>
                <v:oval id="Oval 655" o:spid="_x0000_s1074"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q9tcMA&#10;AADcAAAADwAAAGRycy9kb3ducmV2LnhtbERPTWvCQBC9C/6HZQq96aZCraRuQrUVvAg1EYq3aXaa&#10;pGZnQ3Y18d+7B8Hj430v08E04kKdqy0reJlGIIgLq2suFRzyzWQBwnlkjY1lUnAlB2kyHi0x1rbn&#10;PV0yX4oQwi5GBZX3bSylKyoy6Ka2JQ7cn+0M+gC7UuoO+xBuGjmLork0WHNoqLCldUXFKTsbBXk2&#10;vPX/tFudv37zxtL38XP2c1Tq+Wn4eAfhafAP8d291Qpeo7A2nAlHQC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q9tcMAAADcAAAADwAAAAAAAAAAAAAAAACYAgAAZHJzL2Rv&#10;d25yZXYueG1sUEsFBgAAAAAEAAQA9QAAAIgDAAAAAA==&#10;" fillcolor="black">
                  <v:textbox inset="0,0,0,0"/>
                </v:oval>
                <v:oval id="Oval 656" o:spid="_x0000_s1075"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YLsUA&#10;AADcAAAADwAAAGRycy9kb3ducmV2LnhtbESPQWvCQBSE70L/w/IKvdVNhdYaXUVtC14Emwji7Zl9&#10;JqnZtyG7mvjvXaHgcZiZb5jJrDOVuFDjSssK3voRCOLM6pJzBdv05/UThPPIGivLpOBKDmbTp94E&#10;Y21b/qVL4nMRIOxiVFB4X8dSuqwgg65va+LgHW1j0AfZ5FI32Aa4qeQgij6kwZLDQoE1LQvKTsnZ&#10;KEiTbtj+0Xpx/j6klaXN/muw2yv18tzNxyA8df4R/m+vtIL3aAT3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1hguxQAAANwAAAAPAAAAAAAAAAAAAAAAAJgCAABkcnMv&#10;ZG93bnJldi54bWxQSwUGAAAAAAQABAD1AAAAigMAAAAA&#10;" fillcolor="black">
                  <v:textbox inset="0,0,0,0"/>
                </v:oval>
                <v:oval id="Oval 657" o:spid="_x0000_s1076"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UnbsIA&#10;AADcAAAADwAAAGRycy9kb3ducmV2LnhtbERPTWvCQBC9F/wPywjedKOgLdFV1FbwUmgTQbyN2TGJ&#10;ZmdDdjXx33cPQo+P971YdaYSD2pcaVnBeBSBIM6sLjlXcEh3ww8QziNrrCyTgic5WC17bwuMtW35&#10;lx6Jz0UIYRejgsL7OpbSZQUZdCNbEwfuYhuDPsAml7rBNoSbSk6iaCYNlhwaCqxpW1B2S+5GQZp0&#10;7+2Vvjf3r3NaWfo5fU6OJ6UG/W49B+Gp8//il3uvFUzHYX44E4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duwgAAANwAAAAPAAAAAAAAAAAAAAAAAJgCAABkcnMvZG93&#10;bnJldi54bWxQSwUGAAAAAAQABAD1AAAAhwMAAAAA&#10;" fillcolor="black">
                  <v:textbox inset="0,0,0,0"/>
                </v:oval>
                <v:oval id="Oval 658" o:spid="_x0000_s1077"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mC9cUA&#10;AADcAAAADwAAAGRycy9kb3ducmV2LnhtbESPQWvCQBSE70L/w/IEb7qJoJboKmpb6KVQE0G8PbOv&#10;Sdrs25BdTfz33YLQ4zAz3zCrTW9qcaPWVZYVxJMIBHFudcWFgmP2Nn4G4TyyxtoyKbiTg836abDC&#10;RNuOD3RLfSEChF2CCkrvm0RKl5dk0E1sQxy8L9sa9EG2hdQtdgFuajmNork0WHFYKLGhfUn5T3o1&#10;CrK0X3Tf9LG7vl6y2tLn+WV6Ois1GvbbJQhPvf8PP9rvWsEsjuHvTDg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eYL1xQAAANwAAAAPAAAAAAAAAAAAAAAAAJgCAABkcnMv&#10;ZG93bnJldi54bWxQSwUGAAAAAAQABAD1AAAAigMAAAAA&#10;" fillcolor="black">
                  <v:textbox inset="0,0,0,0"/>
                </v:oval>
                <v:oval id="Oval 659" o:spid="_x0000_s1078"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scgsUA&#10;AADcAAAADwAAAGRycy9kb3ducmV2LnhtbESPT2vCQBTE7wW/w/KE3urGQGtJXcW/4EWoSaF4e80+&#10;k2j2bciuJv32bkHocZiZ3zDTeW9qcaPWVZYVjEcRCOLc6ooLBV/Z9uUdhPPIGmvLpOCXHMxng6cp&#10;Jtp2fKBb6gsRIOwSVFB63yRSurwkg25kG+LgnWxr0AfZFlK32AW4qWUcRW/SYMVhocSGViXll/Rq&#10;FGRpP+nOtF9eNz9ZbenzuI6/j0o9D/vFBwhPvf8PP9o7reB1HMP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qxyCxQAAANwAAAAPAAAAAAAAAAAAAAAAAJgCAABkcnMv&#10;ZG93bnJldi54bWxQSwUGAAAAAAQABAD1AAAAigMAAAAA&#10;" fillcolor="black">
                  <v:textbox inset="0,0,0,0"/>
                </v:oval>
                <v:oval id="Oval 660" o:spid="_x0000_s1079"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5GcYA&#10;AADcAAAADwAAAGRycy9kb3ducmV2LnhtbESPW2vCQBSE34X+h+UIvpmNll6IrtKLhb4Imgji2zF7&#10;TNJmz4bsatJ/7xYEH4eZ+YaZL3tTiwu1rrKsYBLFIIhzqysuFOyyr/ErCOeRNdaWScEfOVguHgZz&#10;TLTteEuX1BciQNglqKD0vkmkdHlJBl1kG+LgnWxr0AfZFlK32AW4qeU0jp+lwYrDQokNfZSU/6Zn&#10;oyBL+5fuh9bv59Uxqy1tDp/T/UGp0bB/m4Hw1Pt7+Nb+1gqeJo/wfy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5GcYAAADcAAAADwAAAAAAAAAAAAAAAACYAgAAZHJz&#10;L2Rvd25yZXYueG1sUEsFBgAAAAAEAAQA9QAAAIsDAAAAAA==&#10;" fillcolor="black">
                  <v:textbox inset="0,0,0,0"/>
                </v:oval>
                <v:oval id="Oval 661" o:spid="_x0000_s1080"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4hbcYA&#10;AADcAAAADwAAAGRycy9kb3ducmV2LnhtbESPS4vCQBCE78L+h6EFb2ai7IvoKPtwYS+CJoJ4azNt&#10;kt1MT8iMJvvvnQXBY1FVX1HzZW9qcaHWVZYVTKIYBHFudcWFgl32NX4F4TyyxtoyKfgjB8vFw2CO&#10;ibYdb+mS+kIECLsEFZTeN4mULi/JoItsQxy8k20N+iDbQuoWuwA3tZzG8bM0WHFYKLGhj5Ly3/Rs&#10;FGRp/9L90Pr9vDpmtaXN4XO6Pyg1GvZvMxCeen8P39rfWsHT5BH+z4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4hbcYAAADcAAAADwAAAAAAAAAAAAAAAACYAgAAZHJz&#10;L2Rvd25yZXYueG1sUEsFBgAAAAAEAAQA9QAAAIsDAAAAAA==&#10;" fillcolor="black">
                  <v:textbox inset="0,0,0,0"/>
                </v:oval>
                <v:oval id="Oval 662" o:spid="_x0000_s1081"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KE9sUA&#10;AADcAAAADwAAAGRycy9kb3ducmV2LnhtbESPQWvCQBSE74X+h+UVeqsbBbVEV7HaQi+CJgXx9sw+&#10;k9js25BdTfz3riB4HGbmG2Y670wlLtS40rKCfi8CQZxZXXKu4C/9+fgE4TyyxsoyKbiSg/ns9WWK&#10;sbYtb+mS+FwECLsYFRTe17GULivIoOvZmjh4R9sY9EE2udQNtgFuKjmIopE0WHJYKLCmZUHZf3I2&#10;CtKkG7cnWn+dvw9pZWmzXw12e6Xe37rFBISnzj/Dj/avVjDsD+F+Jhw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QoT2xQAAANwAAAAPAAAAAAAAAAAAAAAAAJgCAABkcnMv&#10;ZG93bnJldi54bWxQSwUGAAAAAAQABAD1AAAAigMAAAAA&#10;" fillcolor="black">
                  <v:textbox inset="0,0,0,0"/>
                </v:oval>
                <v:oval id="Oval 663" o:spid="_x0000_s1082"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AagcUA&#10;AADcAAAADwAAAGRycy9kb3ducmV2LnhtbESPQWvCQBSE7wX/w/IEb3WjoJXoKtoqeCm0iSDentln&#10;Es2+DdnVxH/fLRR6HGbmG2ax6kwlHtS40rKC0TACQZxZXXKu4JDuXmcgnEfWWFkmBU9ysFr2XhYY&#10;a9vyNz0Sn4sAYRejgsL7OpbSZQUZdENbEwfvYhuDPsgml7rBNsBNJcdRNJUGSw4LBdb0XlB2S+5G&#10;QZp0b+2VPjf37TmtLH2dPsbHk1KDfreeg/DU+f/wX3uvFUxGU/g9E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kBqBxQAAANwAAAAPAAAAAAAAAAAAAAAAAJgCAABkcnMv&#10;ZG93bnJldi54bWxQSwUGAAAAAAQABAD1AAAAigMAAAAA&#10;" fillcolor="black">
                  <v:textbox inset="0,0,0,0"/>
                </v:oval>
                <v:oval id="Oval 664" o:spid="_x0000_s1083"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y/GsYA&#10;AADcAAAADwAAAGRycy9kb3ducmV2LnhtbESPT2vCQBTE74LfYXlCb7qJ0CrRNdh/0EvBJoJ4e2af&#10;SWz2bciuJv323YLQ4zAzv2HW6WAacaPO1ZYVxLMIBHFhdc2lgn3+Pl2CcB5ZY2OZFPyQg3QzHq0x&#10;0bbnL7plvhQBwi5BBZX3bSKlKyoy6Ga2JQ7e2XYGfZBdKXWHfYCbRs6j6EkarDksVNjSS0XFd3Y1&#10;CvJsWPQX+ny+vp3yxtLu+Do/HJV6mAzbFQhPg/8P39sfWsFjvIC/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y/GsYAAADcAAAADwAAAAAAAAAAAAAAAACYAgAAZHJz&#10;L2Rvd25yZXYueG1sUEsFBgAAAAAEAAQA9QAAAIsDAAAAAA==&#10;" fillcolor="black">
                  <v:textbox inset="0,0,0,0"/>
                </v:oval>
                <v:oval id="Oval 665" o:spid="_x0000_s1084"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MraMIA&#10;AADcAAAADwAAAGRycy9kb3ducmV2LnhtbERPTWvCQBC9F/wPywjedKOgLdFV1FbwUmgTQbyN2TGJ&#10;ZmdDdjXx33cPQo+P971YdaYSD2pcaVnBeBSBIM6sLjlXcEh3ww8QziNrrCyTgic5WC17bwuMtW35&#10;lx6Jz0UIYRejgsL7OpbSZQUZdCNbEwfuYhuDPsAml7rBNoSbSk6iaCYNlhwaCqxpW1B2S+5GQZp0&#10;7+2Vvjf3r3NaWfo5fU6OJ6UG/W49B+Gp8//il3uvFUzHYW04E4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QytowgAAANwAAAAPAAAAAAAAAAAAAAAAAJgCAABkcnMvZG93&#10;bnJldi54bWxQSwUGAAAAAAQABAD1AAAAhwMAAAAA&#10;" fillcolor="black">
                  <v:textbox inset="0,0,0,0"/>
                </v:oval>
                <v:oval id="Oval 666" o:spid="_x0000_s1085"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O88YA&#10;AADcAAAADwAAAGRycy9kb3ducmV2LnhtbESPS4vCQBCE78L+h6EFb2aisK/oKPtwYS+CJoJ4azNt&#10;kt1MT8iMJvvvnQXBY1FVX1HzZW9qcaHWVZYVTKIYBHFudcWFgl32NX4B4TyyxtoyKfgjB8vFw2CO&#10;ibYdb+mS+kIECLsEFZTeN4mULi/JoItsQxy8k20N+iDbQuoWuwA3tZzG8ZM0WHFYKLGhj5Ly3/Rs&#10;FGRp/9z90Pr9vDpmtaXN4XO6Pyg1GvZvMxCeen8P39rfWsHj5BX+z4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g+O88YAAADcAAAADwAAAAAAAAAAAAAAAACYAgAAZHJz&#10;L2Rvd25yZXYueG1sUEsFBgAAAAAEAAQA9QAAAIsDAAAAAA==&#10;" fillcolor="black">
                  <v:textbox inset="0,0,0,0"/>
                </v:oval>
                <v:oval id="Oval 667" o:spid="_x0000_s1086"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nt08IA&#10;AADcAAAADwAAAGRycy9kb3ducmV2LnhtbERPy4rCMBTdD/gP4QruxtSCjlSjOC+YjTC2gri7Nte2&#10;2tyUJtr692YxMMvDeS/XvanFnVpXWVYwGUcgiHOrKy4U7LPv1zkI55E11pZJwYMcrFeDlyUm2na8&#10;o3vqCxFC2CWooPS+SaR0eUkG3dg2xIE729agD7AtpG6xC+GmlnEUzaTBikNDiQ19lJRf05tRkKX9&#10;W3eh7fvt65TVln6Pn/HhqNRo2G8WIDz1/l/85/7RCqZxmB/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e3TwgAAANwAAAAPAAAAAAAAAAAAAAAAAJgCAABkcnMvZG93&#10;bnJldi54bWxQSwUGAAAAAAQABAD1AAAAhwMAAAAA&#10;" fillcolor="black">
                  <v:textbox inset="0,0,0,0"/>
                </v:oval>
                <v:oval id="Oval 668" o:spid="_x0000_s1087"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VISMUA&#10;AADcAAAADwAAAGRycy9kb3ducmV2LnhtbESPT2vCQBTE7wW/w/KE3urGQGtJXcW/4EWoSaF4e80+&#10;k2j2bciuJv32bkHocZiZ3zDTeW9qcaPWVZYVjEcRCOLc6ooLBV/Z9uUdhPPIGmvLpOCXHMxng6cp&#10;Jtp2fKBb6gsRIOwSVFB63yRSurwkg25kG+LgnWxr0AfZFlK32AW4qWUcRW/SYMVhocSGViXll/Rq&#10;FGRpP+nOtF9eNz9ZbenzuI6/j0o9D/vFBwhPvf8PP9o7reA1HsP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FUhIxQAAANwAAAAPAAAAAAAAAAAAAAAAAJgCAABkcnMv&#10;ZG93bnJldi54bWxQSwUGAAAAAAQABAD1AAAAigMAAAAA&#10;" fillcolor="black">
                  <v:textbox inset="0,0,0,0"/>
                </v:oval>
                <v:oval id="Oval 669" o:spid="_x0000_s1088"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fWP8YA&#10;AADcAAAADwAAAGRycy9kb3ducmV2LnhtbESPQWvCQBSE70L/w/IKvZlNA9WSukq1FbwUNCkUb8/s&#10;M0mbfRuyq4n/visIHoeZ+YaZLQbTiDN1rras4DmKQRAXVtdcKvjO1+NXEM4ja2wsk4ILOVjMH0Yz&#10;TLXteUfnzJciQNilqKDyvk2ldEVFBl1kW+LgHW1n0AfZlVJ32Ae4aWQSxxNpsOawUGFLq4qKv+xk&#10;FOTZMO1/6Wt5+jzkjaXt/iP52Sv19Di8v4HwNPh7+NbeaAUvSQ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sfWP8YAAADcAAAADwAAAAAAAAAAAAAAAACYAgAAZHJz&#10;L2Rvd25yZXYueG1sUEsFBgAAAAAEAAQA9QAAAIsDAAAAAA==&#10;" fillcolor="black">
                  <v:textbox inset="0,0,0,0"/>
                </v:oval>
                <v:oval id="Oval 670" o:spid="_x0000_s1089"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tzpMYA&#10;AADcAAAADwAAAGRycy9kb3ducmV2LnhtbESPQWvCQBSE70L/w/IKvemmkbYSXaVqC14Emwji7TX7&#10;mqTNvg3Z1cR/7xYEj8PMfMPMFr2pxZlaV1lW8DyKQBDnVldcKNhnn8MJCOeRNdaWScGFHCzmD4MZ&#10;Jtp2/EXn1BciQNglqKD0vkmkdHlJBt3INsTB+7GtQR9kW0jdYhfgppZxFL1KgxWHhRIbWpWU/6Un&#10;oyBL+7ful7bL08d3VlvaHdfx4ajU02P/PgXhqff38K290Qpe4j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tzpMYAAADcAAAADwAAAAAAAAAAAAAAAACYAgAAZHJz&#10;L2Rvd25yZXYueG1sUEsFBgAAAAAEAAQA9QAAAIsDAAAAAA==&#10;" fillcolor="black">
                  <v:textbox inset="0,0,0,0"/>
                </v:oval>
                <v:oval id="Oval 671" o:spid="_x0000_s1090"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0MYA&#10;AADcAAAADwAAAGRycy9kb3ducmV2LnhtbESPQWvCQBSE70L/w/IKvemmwbYSXaVqC14Emwji7TX7&#10;mqTNvg3Z1cR/7xYEj8PMfMPMFr2pxZlaV1lW8DyKQBDnVldcKNhnn8MJCOeRNdaWScGFHCzmD4MZ&#10;Jtp2/EXn1BciQNglqKD0vkmkdHlJBt3INsTB+7GtQR9kW0jdYhfgppZxFL1KgxWHhRIbWpWU/6Un&#10;oyBL+7ful7bL08d3VlvaHdfx4ajU02P/PgXhqff38K290Qpe4j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r0MYAAADcAAAADwAAAAAAAAAAAAAAAACYAgAAZHJz&#10;L2Rvd25yZXYueG1sUEsFBgAAAAAEAAQA9QAAAIsDAAAAAA==&#10;" fillcolor="black">
                  <v:textbox inset="0,0,0,0"/>
                </v:oval>
                <v:oval id="Oval 672" o:spid="_x0000_s1091"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5OS8YA&#10;AADcAAAADwAAAGRycy9kb3ducmV2LnhtbESPQWvCQBSE74X+h+UVvDUbA2pJXcWqhV4ETQrF22v2&#10;NUmbfRuyq4n/3hWEHoeZ+YaZLwfTiDN1rrasYBzFIIgLq2suFXzm788vIJxH1thYJgUXcrBcPD7M&#10;MdW25wOdM1+KAGGXooLK+zaV0hUVGXSRbYmD92M7gz7IrpS6wz7ATSOTOJ5KgzWHhQpbWldU/GUn&#10;oyDPhln/S7u30/Y7byztj5vk66jU6GlYvYLwNPj/8L39oRVMkgnczo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5OS8YAAADcAAAADwAAAAAAAAAAAAAAAACYAgAAZHJz&#10;L2Rvd25yZXYueG1sUEsFBgAAAAAEAAQA9QAAAIsDAAAAAA==&#10;" fillcolor="black">
                  <v:textbox inset="0,0,0,0"/>
                </v:oval>
              </v:group>
              <v:group id="Group 673" o:spid="_x0000_s1092" style="position:absolute;left:7096;top:5631;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XysYAAADcAAAADwAAAGRycy9kb3ducmV2LnhtbESPQWuDQBSE74X+h+UV&#10;cmtWU5RisxEJbckhFGIKpbeH+6IS9624WzX/Phso5DjMzDfMOp9NJ0YaXGtZQbyMQBBXVrdcK/g+&#10;fjy/gnAeWWNnmRRcyEG+eXxYY6btxAcaS1+LAGGXoYLG+z6T0lUNGXRL2xMH72QHgz7IoZZ6wCnA&#10;TSdXUZRKgy2HhQZ72jZUncs/o+Bzwql4id/H/fm0vfwek6+ffUxKLZ7m4g2Ep9nfw//tnVaQrF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W1fKxgAAANwA&#10;AAAPAAAAAAAAAAAAAAAAAKoCAABkcnMvZG93bnJldi54bWxQSwUGAAAAAAQABAD6AAAAnQMAAAAA&#10;">
                <v:oval id="Oval 674" o:spid="_x0000_s1093"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1p8YA&#10;AADcAAAADwAAAGRycy9kb3ducmV2LnhtbESPT2vCQBTE74V+h+UVvNWNAbVEV7H+AS+Fmgji7Zl9&#10;TdJm34bsatJv7wqFHoeZ+Q0zX/amFjdqXWVZwWgYgSDOra64UHDMdq9vIJxH1lhbJgW/5GC5eH6a&#10;Y6Jtxwe6pb4QAcIuQQWl900ipctLMuiGtiEO3pdtDfog20LqFrsAN7WMo2giDVYcFkpsaF1S/pNe&#10;jYIs7afdN328X7eXrLb0ed7Ep7NSg5d+NQPhqff/4b/2XisYx1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B1p8YAAADcAAAADwAAAAAAAAAAAAAAAACYAgAAZHJz&#10;L2Rvd25yZXYueG1sUEsFBgAAAAAEAAQA9QAAAIsDAAAAAA==&#10;" fillcolor="black">
                  <v:textbox inset="0,0,0,0"/>
                </v:oval>
                <v:oval id="Oval 675" o:spid="_x0000_s1094"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h1cIA&#10;AADcAAAADwAAAGRycy9kb3ducmV2LnhtbERPy4rCMBTdD/gP4QruxtSCjlSjOC+YjTC2gri7Nte2&#10;2tyUJtr692YxMMvDeS/XvanFnVpXWVYwGUcgiHOrKy4U7LPv1zkI55E11pZJwYMcrFeDlyUm2na8&#10;o3vqCxFC2CWooPS+SaR0eUkG3dg2xIE729agD7AtpG6xC+GmlnEUzaTBikNDiQ19lJRf05tRkKX9&#10;W3eh7fvt65TVln6Pn/HhqNRo2G8WIDz1/l/85/7RCqZxWBv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L+HVwgAAANwAAAAPAAAAAAAAAAAAAAAAAJgCAABkcnMvZG93&#10;bnJldi54bWxQSwUGAAAAAAQABAD1AAAAhwMAAAAA&#10;" fillcolor="black">
                  <v:textbox inset="0,0,0,0"/>
                </v:oval>
                <v:oval id="Oval 676" o:spid="_x0000_s1095"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NETsYA&#10;AADcAAAADwAAAGRycy9kb3ducmV2LnhtbESPQWvCQBSE70L/w/IKvemmAdsaXaVqC14Emwji7TX7&#10;mqTNvg3Z1cR/7xYEj8PMfMPMFr2pxZlaV1lW8DyKQBDnVldcKNhnn8M3EM4ja6wtk4ILOVjMHwYz&#10;TLTt+IvOqS9EgLBLUEHpfZNI6fKSDLqRbYiD92Nbgz7ItpC6xS7ATS3jKHqRBisOCyU2tCop/0tP&#10;RkGW9q/dL22Xp4/vrLa0O67jw1Gpp8f+fQrCU+/v4Vt7oxWM4wn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NETsYAAADcAAAADwAAAAAAAAAAAAAAAACYAgAAZHJz&#10;L2Rvd25yZXYueG1sUEsFBgAAAAAEAAQA9QAAAIsDAAAAAA==&#10;" fillcolor="black">
                  <v:textbox inset="0,0,0,0"/>
                </v:oval>
                <v:oval id="Oval 677" o:spid="_x0000_s1096"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B7DsMA&#10;AADcAAAADwAAAGRycy9kb3ducmV2LnhtbERPy2rCQBTdF/yH4QrudKJildRRWh/gptAmheLuNnNN&#10;opk7ITOa+PfOQujycN7LdWcqcaPGlZYVjEcRCOLM6pJzBT/pfrgA4TyyxsoyKbiTg/Wq97LEWNuW&#10;v+mW+FyEEHYxKii8r2MpXVaQQTeyNXHgTrYx6ANscqkbbEO4qeQkil6lwZJDQ4E1bQrKLsnVKEiT&#10;bt6e6fPjuvtLK0tfx+3k96jUoN+9v4Hw1Pl/8dN90Apm0zA/nA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B7DsMAAADcAAAADwAAAAAAAAAAAAAAAACYAgAAZHJzL2Rv&#10;d25yZXYueG1sUEsFBgAAAAAEAAQA9QAAAIgDAAAAAA==&#10;" fillcolor="black">
                  <v:textbox inset="0,0,0,0"/>
                </v:oval>
                <v:oval id="Oval 678" o:spid="_x0000_s1097"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zelcYA&#10;AADcAAAADwAAAGRycy9kb3ducmV2LnhtbESPW2vCQBSE34X+h+UIvpmNll6IrtKLhb4Imgji2zF7&#10;TNJmz4bsatJ/7xYEH4eZ+YaZL3tTiwu1rrKsYBLFIIhzqysuFOyyr/ErCOeRNdaWScEfOVguHgZz&#10;TLTteEuX1BciQNglqKD0vkmkdHlJBl1kG+LgnWxr0AfZFlK32AW4qeU0jp+lwYrDQokNfZSU/6Zn&#10;oyBL+5fuh9bv59Uxqy1tDp/T/UGp0bB/m4Hw1Pt7+Nb+1gqeHifwfy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8zelcYAAADcAAAADwAAAAAAAAAAAAAAAACYAgAAZHJz&#10;L2Rvd25yZXYueG1sUEsFBgAAAAAEAAQA9QAAAIsDAAAAAA==&#10;" fillcolor="black">
                  <v:textbox inset="0,0,0,0"/>
                </v:oval>
                <v:oval id="Oval 679" o:spid="_x0000_s1098"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5A4sYA&#10;AADcAAAADwAAAGRycy9kb3ducmV2LnhtbESPQWvCQBSE70L/w/IKvemmkbYSXaVqC14Emwji7TX7&#10;mqTNvg3Z1cR/7xYEj8PMfMPMFr2pxZlaV1lW8DyKQBDnVldcKNhnn8MJCOeRNdaWScGFHCzmD4MZ&#10;Jtp2/EXn1BciQNglqKD0vkmkdHlJBt3INsTB+7GtQR9kW0jdYhfgppZxFL1KgxWHhRIbWpWU/6Un&#10;oyBL+7ful7bL08d3VlvaHdfx4ajU02P/PgXhqff38K290Qpexj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5A4sYAAADcAAAADwAAAAAAAAAAAAAAAACYAgAAZHJz&#10;L2Rvd25yZXYueG1sUEsFBgAAAAAEAAQA9QAAAIsDAAAAAA==&#10;" fillcolor="black">
                  <v:textbox inset="0,0,0,0"/>
                </v:oval>
                <v:oval id="Oval 680" o:spid="_x0000_s1099"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LlecYA&#10;AADcAAAADwAAAGRycy9kb3ducmV2LnhtbESPW2vCQBSE34X+h+UU+mY2Kr0QXUV7gb4Imgji2zF7&#10;TNJmz4bsatJ/7xYEH4eZ+YaZLXpTiwu1rrKsYBTFIIhzqysuFOyyr+EbCOeRNdaWScEfOVjMHwYz&#10;TLTteEuX1BciQNglqKD0vkmkdHlJBl1kG+LgnWxr0AfZFlK32AW4qeU4jl+kwYrDQokNvZeU/6Zn&#10;oyBL+9fuh9ar8+cxqy1tDh/j/UGpp8d+OQXhqff38K39rRU8Tyb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FLlecYAAADcAAAADwAAAAAAAAAAAAAAAACYAgAAZHJz&#10;L2Rvd25yZXYueG1sUEsFBgAAAAAEAAQA9QAAAIsDAAAAAA==&#10;" fillcolor="black">
                  <v:textbox inset="0,0,0,0"/>
                </v:oval>
                <v:oval id="Oval 681" o:spid="_x0000_s1100"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t9DcUA&#10;AADcAAAADwAAAGRycy9kb3ducmV2LnhtbESPT2vCQBTE74LfYXlCb7rRtirRVfoXvBRqIoi3Z/aZ&#10;xGbfhuxq0m/fFQoeh5n5DbNcd6YSV2pcaVnBeBSBIM6sLjlXsEs/h3MQziNrrCyTgl9ysF71e0uM&#10;tW15S9fE5yJA2MWooPC+jqV0WUEG3cjWxME72cagD7LJpW6wDXBTyUkUTaXBksNCgTW9FZT9JBej&#10;IE26WXumr9fLxzGtLH0f3if7g1IPg+5lAcJT5+/h//ZGK3h+fIL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30NxQAAANwAAAAPAAAAAAAAAAAAAAAAAJgCAABkcnMv&#10;ZG93bnJldi54bWxQSwUGAAAAAAQABAD1AAAAigMAAAAA&#10;" fillcolor="black">
                  <v:textbox inset="0,0,0,0"/>
                </v:oval>
                <v:oval id="Oval 682" o:spid="_x0000_s1101"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fYlsYA&#10;AADcAAAADwAAAGRycy9kb3ducmV2LnhtbESPT2vCQBTE74V+h+UVvNWNim2JrtI/Cl4ETQTx9sw+&#10;k2j2bciuJn57t1DocZiZ3zDTeWcqcaPGlZYVDPoRCOLM6pJzBbt0+foBwnlkjZVlUnAnB/PZ89MU&#10;Y21b3tIt8bkIEHYxKii8r2MpXVaQQde3NXHwTrYx6INscqkbbAPcVHIYRW/SYMlhocCavgvKLsnV&#10;KEiT7r090/rrujimlaXN4We4PyjVe+k+JyA8df4//NdeaQXj0Rh+z4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fYlsYAAADcAAAADwAAAAAAAAAAAAAAAACYAgAAZHJz&#10;L2Rvd25yZXYueG1sUEsFBgAAAAAEAAQA9QAAAIsDAAAAAA==&#10;" fillcolor="black">
                  <v:textbox inset="0,0,0,0"/>
                </v:oval>
                <v:oval id="Oval 683" o:spid="_x0000_s1102"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VG4cYA&#10;AADcAAAADwAAAGRycy9kb3ducmV2LnhtbESPT2vCQBTE7wW/w/IEb3WjUpXoKv5poZdCmwji7Zl9&#10;JtHs25BdTfrtu4VCj8PM/IZZrjtTiQc1rrSsYDSMQBBnVpecKzikb89zEM4ja6wsk4JvcrBe9Z6W&#10;GGvb8hc9Ep+LAGEXo4LC+zqW0mUFGXRDWxMH72Ibgz7IJpe6wTbATSXHUTSVBksOCwXWtCsouyV3&#10;oyBNull7pY/t/fWcVpY+T/vx8aTUoN9tFiA8df4//Nd+1wpeJlP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CVG4cYAAADcAAAADwAAAAAAAAAAAAAAAACYAgAAZHJz&#10;L2Rvd25yZXYueG1sUEsFBgAAAAAEAAQA9QAAAIsDAAAAAA==&#10;" fillcolor="black">
                  <v:textbox inset="0,0,0,0"/>
                </v:oval>
                <v:oval id="Oval 684" o:spid="_x0000_s1103"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njesYA&#10;AADcAAAADwAAAGRycy9kb3ducmV2LnhtbESPT2vCQBTE70K/w/IK3nSj0lqiq/SPQi8Fmwji7Zl9&#10;JtHs25BdTfz2bqHgcZiZ3zDzZWcqcaXGlZYVjIYRCOLM6pJzBdt0PXgD4TyyxsoyKbiRg+XiqTfH&#10;WNuWf+ma+FwECLsYFRTe17GULivIoBvamjh4R9sY9EE2udQNtgFuKjmOoldpsOSwUGBNnwVl5+Ri&#10;FKRJN21P9PNxWR3SytJm/zXe7ZXqP3fvMxCeOv8I/7e/tYKXyRT+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njesYAAADcAAAADwAAAAAAAAAAAAAAAACYAgAAZHJz&#10;L2Rvd25yZXYueG1sUEsFBgAAAAAEAAQA9QAAAIsDAAAAAA==&#10;" fillcolor="black">
                  <v:textbox inset="0,0,0,0"/>
                </v:oval>
                <v:oval id="Oval 685" o:spid="_x0000_s1104"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3CMMA&#10;AADcAAAADwAAAGRycy9kb3ducmV2LnhtbERPy2rCQBTdF/yH4QrudKJildRRWh/gptAmheLuNnNN&#10;opk7ITOa+PfOQujycN7LdWcqcaPGlZYVjEcRCOLM6pJzBT/pfrgA4TyyxsoyKbiTg/Wq97LEWNuW&#10;v+mW+FyEEHYxKii8r2MpXVaQQTeyNXHgTrYx6ANscqkbbEO4qeQkil6lwZJDQ4E1bQrKLsnVKEiT&#10;bt6e6fPjuvtLK0tfx+3k96jUoN+9v4Hw1Pl/8dN90Apm07A2nA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3CMMAAADcAAAADwAAAAAAAAAAAAAAAACYAgAAZHJzL2Rv&#10;d25yZXYueG1sUEsFBgAAAAAEAAQA9QAAAIgDAAAAAA==&#10;" fillcolor="black">
                  <v:textbox inset="0,0,0,0"/>
                </v:oval>
                <v:oval id="Oval 686" o:spid="_x0000_s1105"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Sk8UA&#10;AADcAAAADwAAAGRycy9kb3ducmV2LnhtbESPT2vCQBTE74LfYXlCb7rR0qrRVfoXvBRqIoi3Z/aZ&#10;xGbfhuxq0m/fFQoeh5n5DbNcd6YSV2pcaVnBeBSBIM6sLjlXsEs/hzMQziNrrCyTgl9ysF71e0uM&#10;tW15S9fE5yJA2MWooPC+jqV0WUEG3cjWxME72cagD7LJpW6wDXBTyUkUPUuDJYeFAmt6Kyj7SS5G&#10;QZp00/ZMX6+Xj2NaWfo+vE/2B6UeBt3LAoSnzt/D/+2NVvD0OIf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utKTxQAAANwAAAAPAAAAAAAAAAAAAAAAAJgCAABkcnMv&#10;ZG93bnJldi54bWxQSwUGAAAAAAQABAD1AAAAigMAAAAA&#10;" fillcolor="black">
                  <v:textbox inset="0,0,0,0"/>
                </v:oval>
                <v:oval id="Oval 687" o:spid="_x0000_s1106"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Ic8MA&#10;AADcAAAADwAAAGRycy9kb3ducmV2LnhtbERPy2rCQBTdF/yH4QrudKJoldRRWh/gptAmheLuNnNN&#10;opk7ITOa+PfOQujycN7LdWcqcaPGlZYVjEcRCOLM6pJzBT/pfrgA4TyyxsoyKbiTg/Wq97LEWNuW&#10;v+mW+FyEEHYxKii8r2MpXVaQQTeyNXHgTrYx6ANscqkbbEO4qeQkil6lwZJDQ4E1bQrKLsnVKEiT&#10;bt6e6fPjuvtLK0tfx+3k96jUoN+9v4Hw1Pl/8dN90Apm0zA/nA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YIc8MAAADcAAAADwAAAAAAAAAAAAAAAACYAgAAZHJzL2Rv&#10;d25yZXYueG1sUEsFBgAAAAAEAAQA9QAAAIgDAAAAAA==&#10;" fillcolor="black">
                  <v:textbox inset="0,0,0,0"/>
                </v:oval>
                <v:oval id="Oval 688" o:spid="_x0000_s1107"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qt6MYA&#10;AADcAAAADwAAAGRycy9kb3ducmV2LnhtbESPS4vCQBCE78L+h6EFb2ai7IvoKPtwYS+CJoJ4azNt&#10;kt1MT8iMJvvvnQXBY1FVX1HzZW9qcaHWVZYVTKIYBHFudcWFgl32NX4F4TyyxtoyKfgjB8vFw2CO&#10;ibYdb+mS+kIECLsEFZTeN4mULi/JoItsQxy8k20N+iDbQuoWuwA3tZzG8bM0WHFYKLGhj5Ly3/Rs&#10;FGRp/9L90Pr9vDpmtaXN4XO6Pyg1GvZvMxCeen8P39rfWsHT4wT+z4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8qt6MYAAADcAAAADwAAAAAAAAAAAAAAAACYAgAAZHJz&#10;L2Rvd25yZXYueG1sUEsFBgAAAAAEAAQA9QAAAIsDAAAAAA==&#10;" fillcolor="black">
                  <v:textbox inset="0,0,0,0"/>
                </v:oval>
                <v:oval id="Oval 689" o:spid="_x0000_s1108"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zn8YA&#10;AADcAAAADwAAAGRycy9kb3ducmV2LnhtbESPQWvCQBSE70L/w/IKvemmwbYSXaVqC14Emwji7TX7&#10;mqTNvg3Z1cR/7xYEj8PMfMPMFr2pxZlaV1lW8DyKQBDnVldcKNhnn8MJCOeRNdaWScGFHCzmD4MZ&#10;Jtp2/EXn1BciQNglqKD0vkmkdHlJBt3INsTB+7GtQR9kW0jdYhfgppZxFL1KgxWHhRIbWpWU/6Un&#10;oyBL+7ful7bL08d3VlvaHdfx4ajU02P/PgXhqff38K290Qpexj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gzn8YAAADcAAAADwAAAAAAAAAAAAAAAACYAgAAZHJz&#10;L2Rvd25yZXYueG1sUEsFBgAAAAAEAAQA9QAAAIsDAAAAAA==&#10;" fillcolor="black">
                  <v:textbox inset="0,0,0,0"/>
                </v:oval>
                <v:oval id="Oval 690" o:spid="_x0000_s1109"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SWBMUA&#10;AADcAAAADwAAAGRycy9kb3ducmV2LnhtbESPT2vCQBTE74LfYXlCb7rRtirRVfoXvBRqIoi3Z/aZ&#10;xGbfhuxq0m/fFQoeh5n5DbNcd6YSV2pcaVnBeBSBIM6sLjlXsEs/h3MQziNrrCyTgl9ysF71e0uM&#10;tW15S9fE5yJA2MWooPC+jqV0WUEG3cjWxME72cagD7LJpW6wDXBTyUkUTaXBksNCgTW9FZT9JBej&#10;IE26WXumr9fLxzGtLH0f3if7g1IPg+5lAcJT5+/h//ZGK3h+eoT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JYExQAAANwAAAAPAAAAAAAAAAAAAAAAAJgCAABkcnMv&#10;ZG93bnJldi54bWxQSwUGAAAAAAQABAD1AAAAigMAAAAA&#10;" fillcolor="black">
                  <v:textbox inset="0,0,0,0"/>
                </v:oval>
                <v:oval id="Oval 691" o:spid="_x0000_s1110"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0OcMYA&#10;AADcAAAADwAAAGRycy9kb3ducmV2LnhtbESPW2vCQBSE34X+h+UU+mY2ir0QXUV7gb4Imgji2zF7&#10;TNJmz4bsatJ/7xYEH4eZ+YaZLXpTiwu1rrKsYBTFIIhzqysuFOyyr+EbCOeRNdaWScEfOVjMHwYz&#10;TLTteEuX1BciQNglqKD0vkmkdHlJBl1kG+LgnWxr0AfZFlK32AW4qeU4jl+kwYrDQokNvZeU/6Zn&#10;oyBL+9fuh9ar8+cxqy1tDh/j/UGpp8d+OQXhqff38K39rRU8Tyb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0OcMYAAADcAAAADwAAAAAAAAAAAAAAAACYAgAAZHJz&#10;L2Rvd25yZXYueG1sUEsFBgAAAAAEAAQA9QAAAIsDAAAAAA==&#10;" fillcolor="black">
                  <v:textbox inset="0,0,0,0"/>
                </v:oval>
                <v:oval id="Oval 692" o:spid="_x0000_s1111"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r68YA&#10;AADcAAAADwAAAGRycy9kb3ducmV2LnhtbESPT2vCQBTE74V+h+UVvNWNom2JrtI/Cl4ETQTx9sw+&#10;k2j2bciuJn57t1DocZiZ3zDTeWcqcaPGlZYVDPoRCOLM6pJzBbt0+foBwnlkjZVlUnAnB/PZ89MU&#10;Y21b3tIt8bkIEHYxKii8r2MpXVaQQde3NXHwTrYx6INscqkbbAPcVHIYRW/SYMlhocCavgvKLsnV&#10;KEiT7r090/rrujimlaXN4We4PyjVe+k+JyA8df4//NdeaQXj0Rh+z4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r68YAAADcAAAADwAAAAAAAAAAAAAAAACYAgAAZHJz&#10;L2Rvd25yZXYueG1sUEsFBgAAAAAEAAQA9QAAAIsDAAAAAA==&#10;" fillcolor="black">
                  <v:textbox inset="0,0,0,0"/>
                </v:oval>
                <v:oval id="Oval 693" o:spid="_x0000_s1112"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M1nMYA&#10;AADcAAAADwAAAGRycy9kb3ducmV2LnhtbESPT2vCQBTE7wW/w/IEb3WjWJXoKv5poZdCmwji7Zl9&#10;JtHs25BdTfrtu4VCj8PM/IZZrjtTiQc1rrSsYDSMQBBnVpecKzikb89zEM4ja6wsk4JvcrBe9Z6W&#10;GGvb8hc9Ep+LAGEXo4LC+zqW0mUFGXRDWxMH72Ibgz7IJpe6wTbATSXHUTSVBksOCwXWtCsouyV3&#10;oyBNull7pY/t/fWcVpY+T/vx8aTUoN9tFiA8df4//Nd+1wpeJlP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M1nMYAAADcAAAADwAAAAAAAAAAAAAAAACYAgAAZHJz&#10;L2Rvd25yZXYueG1sUEsFBgAAAAAEAAQA9QAAAIsDAAAAAA==&#10;" fillcolor="black">
                  <v:textbox inset="0,0,0,0"/>
                </v:oval>
              </v:group>
            </v:group>
            <v:shape id="Freeform 694" o:spid="_x0000_s1113" style="position:absolute;left:4229;top:7943;width:398;height:454;visibility:visible;mso-wrap-style:square;v-text-anchor:top" coordsize="398,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2ewMUA&#10;AADcAAAADwAAAGRycy9kb3ducmV2LnhtbESPS2vDMBCE74X+B7GFXkIit6R5uFGCKRRCe8kLcl2s&#10;jWVqrYykxva/rwKBHoeZ+YZZbXrbiCv5UDtW8DLJQBCXTtdcKTgdP8cLECEia2wck4KBAmzWjw8r&#10;zLXreE/XQ6xEgnDIUYGJsc2lDKUhi2HiWuLkXZy3GJP0ldQeuwS3jXzNspm0WHNaMNjSh6Hy5/Br&#10;Fezm30Pnp6OvJRdDsSwu59HWsFLPT33xDiJSH//D9/ZWK3ibzuF2Jh0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zZ7AxQAAANwAAAAPAAAAAAAAAAAAAAAAAJgCAABkcnMv&#10;ZG93bnJldi54bWxQSwUGAAAAAAQABAD1AAAAigMAAAAA&#10;" path="m135,l270,,398,158r,172l278,473r-135,l8,338,,143,135,xe" filled="f" strokeweight="1.25pt">
              <v:path arrowok="t" o:connecttype="custom" o:connectlocs="135,0;270,0;398,152;398,317;278,454;143,454;8,324;0,137;135,0" o:connectangles="0,0,0,0,0,0,0,0,0"/>
            </v:shape>
          </v:group>
        </w:pict>
      </w:r>
      <w:r>
        <w:rPr>
          <w:noProof/>
        </w:rPr>
        <w:pict>
          <v:group id="Grup 376" o:spid="_x0000_s1114" style="position:absolute;left:0;text-align:left;margin-left:35.7pt;margin-top:2.3pt;width:72.75pt;height:64.6pt;z-index:251662336" coordorigin="7075,3513" coordsize="3329,2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">
            <v:group id="Group 523" o:spid="_x0000_s1115" style="position:absolute;left:7075;top:3513;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8ftMYAAADcAAAADwAAAGRycy9kb3ducmV2LnhtbESPQWvCQBSE7wX/w/IK&#10;3ppNlDa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7x+0xgAAANwA&#10;AAAPAAAAAAAAAAAAAAAAAKoCAABkcnMvZG93bnJldi54bWxQSwUGAAAAAAQABAD6AAAAnQMAAAAA&#10;">
              <v:oval id="Oval 524" o:spid="_x0000_s1116"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MMMIA&#10;AADcAAAADwAAAGRycy9kb3ducmV2LnhtbERPTWvCQBC9F/wPywjedKNCldRVtFXoRdCkULxNs2MS&#10;zc6G7Griv3cPQo+P971YdaYSd2pcaVnBeBSBIM6sLjlX8JPuhnMQziNrrCyTggc5WC17bwuMtW35&#10;SPfE5yKEsItRQeF9HUvpsoIMupGtiQN3to1BH2CTS91gG8JNJSdR9C4NlhwaCqzps6DsmtyMgjTp&#10;Zu2F9pvb9i+tLB1OX5Pfk1KDfrf+AOGp8//il/tbK5jOwtpwJhw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1wwwwgAAANwAAAAPAAAAAAAAAAAAAAAAAJgCAABkcnMvZG93&#10;bnJldi54bWxQSwUGAAAAAAQABAD1AAAAhwMAAAAA&#10;" fillcolor="black">
                <v:textbox inset="0,0,0,0"/>
              </v:oval>
              <v:oval id="Oval 525" o:spid="_x0000_s1117"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upq8YA&#10;AADcAAAADwAAAGRycy9kb3ducmV2LnhtbESPT2vCQBTE7wW/w/IEb3WjQtXoKv5poZdCmwji7Zl9&#10;JtHs25BdTfrtu4VCj8PM/IZZrjtTiQc1rrSsYDSMQBBnVpecKzikb88zEM4ja6wsk4JvcrBe9Z6W&#10;GGvb8hc9Ep+LAGEXo4LC+zqW0mUFGXRDWxMH72Ibgz7IJpe6wTbATSXHUfQiDZYcFgqsaVdQdkvu&#10;RkGadNP2Sh/b++s5rSx9nvbj40mpQb/bLEB46vx/+K/9rhVMpnP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upq8YAAADcAAAADwAAAAAAAAAAAAAAAACYAgAAZHJz&#10;L2Rvd25yZXYueG1sUEsFBgAAAAAEAAQA9QAAAIsDAAAAAA==&#10;" fillcolor="black">
                <v:textbox inset="0,0,0,0"/>
              </v:oval>
              <v:oval id="Oval 526" o:spid="_x0000_s1118"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RwEcIA&#10;AADcAAAADwAAAGRycy9kb3ducmV2LnhtbERPTWvCQBC9F/wPywje6kaFKqmraKvQi6BJoXibZsck&#10;mp0N2dXEf+8eBI+P9z1fdqYSN2pcaVnBaBiBIM6sLjlX8Jtu32cgnEfWWFkmBXdysFz03uYYa9vy&#10;gW6Jz0UIYRejgsL7OpbSZQUZdENbEwfuZBuDPsAml7rBNoSbSo6j6EMaLDk0FFjTV0HZJbkaBWnS&#10;Tdsz7dbXzX9aWdofv8d/R6UG/W71CcJT51/ip/tHK5jMwvxwJhw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HARwgAAANwAAAAPAAAAAAAAAAAAAAAAAJgCAABkcnMvZG93&#10;bnJldi54bWxQSwUGAAAAAAQABAD1AAAAhwMAAAAA&#10;" fillcolor="black">
                <v:textbox inset="0,0,0,0"/>
              </v:oval>
              <v:oval id="Oval 527" o:spid="_x0000_s1119"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jVisYA&#10;AADcAAAADwAAAGRycy9kb3ducmV2LnhtbESPT2vCQBTE74V+h+UVeqsbLVSJbkL9B14KmhSKt2f2&#10;NUmbfRuyq0m/fVcQPA4z8xtmkQ6mERfqXG1ZwXgUgSAurK65VPCZb19mIJxH1thYJgV/5CBNHh8W&#10;GGvb84EumS9FgLCLUUHlfRtL6YqKDLqRbYmD9207gz7IrpS6wz7ATSMnUfQmDdYcFipsaVVR8Zud&#10;jYI8G6b9D30sz5tT3ljaH9eTr6NSz0/D+xyEp8Hfw7f2Tit4nY3heiYcAZ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jVisYAAADcAAAADwAAAAAAAAAAAAAAAACYAgAAZHJz&#10;L2Rvd25yZXYueG1sUEsFBgAAAAAEAAQA9QAAAIsDAAAAAA==&#10;" fillcolor="black">
                <v:textbox inset="0,0,0,0"/>
              </v:oval>
              <v:oval id="Oval 528" o:spid="_x0000_s1120"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pL/cUA&#10;AADcAAAADwAAAGRycy9kb3ducmV2LnhtbESPQWvCQBSE74L/YXkFb7ppBCvRVdqq4KVQk4J4e2af&#10;SWr2bciuJv77bqHQ4zAz3zDLdW9qcafWVZYVPE8iEMS51RUXCr6y3XgOwnlkjbVlUvAgB+vVcLDE&#10;RNuOD3RPfSEChF2CCkrvm0RKl5dk0E1sQxy8i20N+iDbQuoWuwA3tYyjaCYNVhwWSmzovaT8mt6M&#10;giztX7pv+ni7bc9ZbenztImPJ6VGT/3rAoSn3v+H/9p7rWA6j+H3TDg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6kv9xQAAANwAAAAPAAAAAAAAAAAAAAAAAJgCAABkcnMv&#10;ZG93bnJldi54bWxQSwUGAAAAAAQABAD1AAAAigMAAAAA&#10;" fillcolor="black">
                <v:textbox inset="0,0,0,0"/>
              </v:oval>
              <v:oval id="Oval 529" o:spid="_x0000_s1121"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buZsUA&#10;AADcAAAADwAAAGRycy9kb3ducmV2LnhtbESPQWvCQBSE70L/w/IKvemmCirRVVqt4EVoE0G8PbPP&#10;JDb7NmRXE/+9WxB6HGbmG2a+7EwlbtS40rKC90EEgjizuuRcwT7d9KcgnEfWWFkmBXdysFy89OYY&#10;a9vyD90Sn4sAYRejgsL7OpbSZQUZdANbEwfvbBuDPsgml7rBNsBNJYdRNJYGSw4LBda0Kij7Ta5G&#10;QZp0k/ZCu8/r1ymtLH0f18PDUam31+5jBsJT5//Dz/ZWKxhNR/B3Jh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pu5mxQAAANwAAAAPAAAAAAAAAAAAAAAAAJgCAABkcnMv&#10;ZG93bnJldi54bWxQSwUGAAAAAAQABAD1AAAAigMAAAAA&#10;" fillcolor="black">
                <v:textbox inset="0,0,0,0"/>
              </v:oval>
              <v:oval id="Oval 530" o:spid="_x0000_s1122"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92EsYA&#10;AADcAAAADwAAAGRycy9kb3ducmV2LnhtbESPT2vCQBTE70K/w/IK3nSjllaiq/SPQi8Fmwji7Zl9&#10;JtHs25BdTfz2bqHgcZiZ3zDzZWcqcaXGlZYVjIYRCOLM6pJzBdt0PZiCcB5ZY2WZFNzIwXLx1Jtj&#10;rG3Lv3RNfC4ChF2MCgrv61hKlxVk0A1tTRy8o20M+iCbXOoG2wA3lRxH0as0WHJYKLCmz4Kyc3Ix&#10;CtKke2tP9PNxWR3SytJm/zXe7ZXqP3fvMxCeOv8I/7e/tYLJ9AX+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92EsYAAADcAAAADwAAAAAAAAAAAAAAAACYAgAAZHJz&#10;L2Rvd25yZXYueG1sUEsFBgAAAAAEAAQA9QAAAIsDAAAAAA==&#10;" fillcolor="black">
                <v:textbox inset="0,0,0,0"/>
              </v:oval>
              <v:oval id="Oval 531" o:spid="_x0000_s1123"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TicYA&#10;AADcAAAADwAAAGRycy9kb3ducmV2LnhtbESPT2vCQBTE70K/w/IK3nSj0laiq/SPQi8Fmwji7Zl9&#10;JtHs25BdTfz2bqHgcZiZ3zDzZWcqcaXGlZYVjIYRCOLM6pJzBdt0PZiCcB5ZY2WZFNzIwXLx1Jtj&#10;rG3Lv3RNfC4ChF2MCgrv61hKlxVk0A1tTRy8o20M+iCbXOoG2wA3lRxH0as0WHJYKLCmz4Kyc3Ix&#10;CtKke2tP9PNxWR3SytJm/zXe7ZXqP3fvMxCeOv8I/7e/tYLJ9AX+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PTicYAAADcAAAADwAAAAAAAAAAAAAAAACYAgAAZHJz&#10;L2Rvd25yZXYueG1sUEsFBgAAAAAEAAQA9QAAAIsDAAAAAA==&#10;" fillcolor="black">
                <v:textbox inset="0,0,0,0"/>
              </v:oval>
              <v:oval id="Oval 532" o:spid="_x0000_s1124"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FN/sUA&#10;AADcAAAADwAAAGRycy9kb3ducmV2LnhtbESPT2vCQBTE74LfYXlCb7pRwUp0Ff8VehFqUijentnX&#10;JDX7NmRXk357t1DwOMzMb5jlujOVuFPjSssKxqMIBHFmdcm5gs/0bTgH4TyyxsoyKfglB+tVv7fE&#10;WNuWT3RPfC4ChF2MCgrv61hKlxVk0I1sTRy8b9sY9EE2udQNtgFuKjmJopk0WHJYKLCmXUHZNbkZ&#10;BWnSvbY/dNzeDpe0svRx3k++zkq9DLrNAoSnzj/D/+13rWA6n8HfmXAE5O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0U3+xQAAANwAAAAPAAAAAAAAAAAAAAAAAJgCAABkcnMv&#10;ZG93bnJldi54bWxQSwUGAAAAAAQABAD1AAAAigMAAAAA&#10;" fillcolor="black">
                <v:textbox inset="0,0,0,0"/>
              </v:oval>
              <v:oval id="Oval 533" o:spid="_x0000_s1125"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3oZcUA&#10;AADcAAAADwAAAGRycy9kb3ducmV2LnhtbESPQWvCQBSE74X+h+UVvNVNLahEV2m1ghehJoJ4e2af&#10;SWz2bciuJv57Vyh4HGbmG2Y670wlrtS40rKCj34EgjizuuRcwS5dvY9BOI+ssbJMCm7kYD57fZli&#10;rG3LW7omPhcBwi5GBYX3dSylywoy6Pq2Jg7eyTYGfZBNLnWDbYCbSg6iaCgNlhwWCqxpUVD2l1yM&#10;gjTpRu2ZNt+Xn2NaWfo9LAf7g1K9t+5rAsJT55/h//ZaK/gcj+BxJhw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ehlxQAAANwAAAAPAAAAAAAAAAAAAAAAAJgCAABkcnMv&#10;ZG93bnJldi54bWxQSwUGAAAAAAQABAD1AAAAigMAAAAA&#10;" fillcolor="black">
                <v:textbox inset="0,0,0,0"/>
              </v:oval>
              <v:oval id="Oval 534" o:spid="_x0000_s1126"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J8F8IA&#10;AADcAAAADwAAAGRycy9kb3ducmV2LnhtbERPTWvCQBC9F/wPywje6kaFKqmraKvQi6BJoXibZsck&#10;mp0N2dXEf+8eBI+P9z1fdqYSN2pcaVnBaBiBIM6sLjlX8Jtu32cgnEfWWFkmBXdysFz03uYYa9vy&#10;gW6Jz0UIYRejgsL7OpbSZQUZdENbEwfuZBuDPsAml7rBNoSbSo6j6EMaLDk0FFjTV0HZJbkaBWnS&#10;Tdsz7dbXzX9aWdofv8d/R6UG/W71CcJT51/ip/tHK5jMwtpwJhw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nwXwgAAANwAAAAPAAAAAAAAAAAAAAAAAJgCAABkcnMvZG93&#10;bnJldi54bWxQSwUGAAAAAAQABAD1AAAAhwMAAAAA&#10;" fillcolor="black">
                <v:textbox inset="0,0,0,0"/>
              </v:oval>
              <v:oval id="Oval 535" o:spid="_x0000_s1127"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7ZjMYA&#10;AADcAAAADwAAAGRycy9kb3ducmV2LnhtbESPT2vCQBTE70K/w/IK3nSjQmujq/SPQi8Fmwji7Zl9&#10;JtHs25BdTfz2bqHgcZiZ3zDzZWcqcaXGlZYVjIYRCOLM6pJzBdt0PZiCcB5ZY2WZFNzIwXLx1Jtj&#10;rG3Lv3RNfC4ChF2MCgrv61hKlxVk0A1tTRy8o20M+iCbXOoG2wA3lRxH0Ys0WHJYKLCmz4Kyc3Ix&#10;CtKke21P9PNxWR3SytJm/zXe7ZXqP3fvMxCeOv8I/7e/tYLJ9A3+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E7ZjMYAAADcAAAADwAAAAAAAAAAAAAAAACYAgAAZHJz&#10;L2Rvd25yZXYueG1sUEsFBgAAAAAEAAQA9QAAAIsDAAAAAA==&#10;" fillcolor="black">
                <v:textbox inset="0,0,0,0"/>
              </v:oval>
              <v:oval id="Oval 536" o:spid="_x0000_s1128"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3mzMMA&#10;AADcAAAADwAAAGRycy9kb3ducmV2LnhtbERPy2rCQBTdF/yH4QrudKKC1dRRWh/gptAmheLuNnNN&#10;opk7ITOa+PfOQujycN7LdWcqcaPGlZYVjEcRCOLM6pJzBT/pfjgH4TyyxsoyKbiTg/Wq97LEWNuW&#10;v+mW+FyEEHYxKii8r2MpXVaQQTeyNXHgTrYx6ANscqkbbEO4qeQkimbSYMmhocCaNgVll+RqFKRJ&#10;99qe6fPjuvtLK0tfx+3k96jUoN+9v4Hw1Pl/8dN90AqmizA/nA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3mzMMAAADcAAAADwAAAAAAAAAAAAAAAACYAgAAZHJzL2Rv&#10;d25yZXYueG1sUEsFBgAAAAAEAAQA9QAAAIgDAAAAAA==&#10;" fillcolor="black">
                <v:textbox inset="0,0,0,0"/>
              </v:oval>
              <v:oval id="Oval 537" o:spid="_x0000_s1129"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V8YA&#10;AADcAAAADwAAAGRycy9kb3ducmV2LnhtbESPW2vCQBSE34X+h+UIvpmNFnqJrtKLhb4Imgji2zF7&#10;TNJmz4bsatJ/7xYEH4eZ+YaZL3tTiwu1rrKsYBLFIIhzqysuFOyyr/ELCOeRNdaWScEfOVguHgZz&#10;TLTteEuX1BciQNglqKD0vkmkdHlJBl1kG+LgnWxr0AfZFlK32AW4qeU0jp+kwYrDQokNfZSU/6Zn&#10;oyBL++fuh9bv59Uxqy1tDp/T/UGp0bB/m4Hw1Pt7+Nb+1goeXyfwfy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V8YAAADcAAAADwAAAAAAAAAAAAAAAACYAgAAZHJz&#10;L2Rvd25yZXYueG1sUEsFBgAAAAAEAAQA9QAAAIsDAAAAAA==&#10;" fillcolor="black">
                <v:textbox inset="0,0,0,0"/>
              </v:oval>
              <v:oval id="Oval 538" o:spid="_x0000_s1130"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PdIMYA&#10;AADcAAAADwAAAGRycy9kb3ducmV2LnhtbESPQWvCQBSE70L/w/IKvemmEdoaXaVqC14Emwji7TX7&#10;mqTNvg3Z1cR/7xYEj8PMfMPMFr2pxZlaV1lW8DyKQBDnVldcKNhnn8M3EM4ja6wtk4ILOVjMHwYz&#10;TLTt+IvOqS9EgLBLUEHpfZNI6fKSDLqRbYiD92Nbgz7ItpC6xS7ATS3jKHqRBisOCyU2tCop/0tP&#10;RkGW9q/dL22Xp4/vrLa0O67jw1Gpp8f+fQrCU+/v4Vt7oxWMJz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PdIMYAAADcAAAADwAAAAAAAAAAAAAAAACYAgAAZHJz&#10;L2Rvd25yZXYueG1sUEsFBgAAAAAEAAQA9QAAAIsDAAAAAA==&#10;" fillcolor="black">
                <v:textbox inset="0,0,0,0"/>
              </v:oval>
              <v:oval id="Oval 539" o:spid="_x0000_s1131"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94u8YA&#10;AADcAAAADwAAAGRycy9kb3ducmV2LnhtbESPW2vCQBSE34X+h+UU+mY2KvQSXUV7gb4Imgji2zF7&#10;TNJmz4bsatJ/7xYEH4eZ+YaZLXpTiwu1rrKsYBTFIIhzqysuFOyyr+ErCOeRNdaWScEfOVjMHwYz&#10;TLTteEuX1BciQNglqKD0vkmkdHlJBl1kG+LgnWxr0AfZFlK32AW4qeU4jp+lwYrDQokNvZeU/6Zn&#10;oyBL+5fuh9ar8+cxqy1tDh/j/UGpp8d+OQXhqff38K39rRVM3ib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94u8YAAADcAAAADwAAAAAAAAAAAAAAAACYAgAAZHJz&#10;L2Rvd25yZXYueG1sUEsFBgAAAAAEAAQA9QAAAIsDAAAAAA==&#10;" fillcolor="black">
                <v:textbox inset="0,0,0,0"/>
              </v:oval>
              <v:oval id="Oval 540" o:spid="_x0000_s1132"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bgz8UA&#10;AADcAAAADwAAAGRycy9kb3ducmV2LnhtbESPT2vCQBTE74LfYXlCb7rRlqrRVfoXvBRqIoi3Z/aZ&#10;xGbfhuxq0m/fFQoeh5n5DbNcd6YSV2pcaVnBeBSBIM6sLjlXsEs/hzMQziNrrCyTgl9ysF71e0uM&#10;tW15S9fE5yJA2MWooPC+jqV0WUEG3cjWxME72cagD7LJpW6wDXBTyUkUPUuDJYeFAmt6Kyj7SS5G&#10;QZp00/ZMX6+Xj2NaWfo+vE/2B6UeBt3LAoSnzt/D/+2NVvA4f4L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luDPxQAAANwAAAAPAAAAAAAAAAAAAAAAAJgCAABkcnMv&#10;ZG93bnJldi54bWxQSwUGAAAAAAQABAD1AAAAigMAAAAA&#10;" fillcolor="black">
                <v:textbox inset="0,0,0,0"/>
              </v:oval>
              <v:oval id="Oval 541" o:spid="_x0000_s1133"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pFVMUA&#10;AADcAAAADwAAAGRycy9kb3ducmV2LnhtbESPT2vCQBTE74LfYXlCb7rR0qrRVfoXvBRqIoi3Z/aZ&#10;xGbfhuxq0m/fFQoeh5n5DbNcd6YSV2pcaVnBeBSBIM6sLjlXsEs/hzMQziNrrCyTgl9ysF71e0uM&#10;tW15S9fE5yJA2MWooPC+jqV0WUEG3cjWxME72cagD7LJpW6wDXBTyUkUPUuDJYeFAmt6Kyj7SS5G&#10;QZp00/ZMX6+Xj2NaWfo+vE/2B6UeBt3LAoSnzt/D/+2NVvA4f4L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2kVUxQAAANwAAAAPAAAAAAAAAAAAAAAAAJgCAABkcnMv&#10;ZG93bnJldi54bWxQSwUGAAAAAAQABAD1AAAAigMAAAAA&#10;" fillcolor="black">
                <v:textbox inset="0,0,0,0"/>
              </v:oval>
              <v:oval id="Oval 542" o:spid="_x0000_s1134"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jbI8YA&#10;AADcAAAADwAAAGRycy9kb3ducmV2LnhtbESPT2vCQBTE74V+h+UVvNWNCraNrtI/Cl4ETQTx9sw+&#10;k2j2bciuJn57t1DocZiZ3zDTeWcqcaPGlZYVDPoRCOLM6pJzBbt0+foOwnlkjZVlUnAnB/PZ89MU&#10;Y21b3tIt8bkIEHYxKii8r2MpXVaQQde3NXHwTrYx6INscqkbbAPcVHIYRWNpsOSwUGBN3wVll+Rq&#10;FKRJ99aeaf11XRzTytLm8DPcH5TqvXSfExCeOv8f/muvtILRxxh+z4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jbI8YAAADcAAAADwAAAAAAAAAAAAAAAACYAgAAZHJz&#10;L2Rvd25yZXYueG1sUEsFBgAAAAAEAAQA9QAAAIsDAAAAAA==&#10;" fillcolor="black">
                <v:textbox inset="0,0,0,0"/>
              </v:oval>
              <v:oval id="Oval 543" o:spid="_x0000_s1135"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R+uMYA&#10;AADcAAAADwAAAGRycy9kb3ducmV2LnhtbESPT2vCQBTE7wW/w/IEb3WjQtXoKv5poZdCmwji7Zl9&#10;JtHs25BdTfrtu4VCj8PM/IZZrjtTiQc1rrSsYDSMQBBnVpecKzikb88zEM4ja6wsk4JvcrBe9Z6W&#10;GGvb8hc9Ep+LAGEXo4LC+zqW0mUFGXRDWxMH72Ibgz7IJpe6wTbATSXHUfQiDZYcFgqsaVdQdkvu&#10;RkGadNP2Sh/b++s5rSx9nvbj40mpQb/bLEB46vx/+K/9rhVM5lP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0R+uMYAAADcAAAADwAAAAAAAAAAAAAAAACYAgAAZHJz&#10;L2Rvd25yZXYueG1sUEsFBgAAAAAEAAQA9QAAAIsDAAAAAA==&#10;" fillcolor="black">
                <v:textbox inset="0,0,0,0"/>
              </v:oval>
            </v:group>
            <v:group id="Group 544" o:spid="_x0000_s1136" style="position:absolute;left:7084;top:4221;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oval id="Oval 545" o:spid="_x0000_s1137"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dPUcYA&#10;AADcAAAADwAAAGRycy9kb3ducmV2LnhtbESPT2vCQBTE70K/w/IK3nSjQlujq/SPQi8Fmwji7Zl9&#10;JtHs25BdTfz2bqHgcZiZ3zDzZWcqcaXGlZYVjIYRCOLM6pJzBdt0PXgD4TyyxsoyKbiRg+XiqTfH&#10;WNuWf+ma+FwECLsYFRTe17GULivIoBvamjh4R9sY9EE2udQNtgFuKjmOohdpsOSwUGBNnwVl5+Ri&#10;FKRJ99qe6OfjsjqklaXN/mu82yvVf+7eZyA8df4R/m9/awWT6RT+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dPUcYAAADcAAAADwAAAAAAAAAAAAAAAACYAgAAZHJz&#10;L2Rvd25yZXYueG1sUEsFBgAAAAAEAAQA9QAAAIsDAAAAAA==&#10;" fillcolor="black">
                <v:textbox inset="0,0,0,0"/>
              </v:oval>
              <v:oval id="Oval 546" o:spid="_x0000_s1138"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2+LsMA&#10;AADcAAAADwAAAGRycy9kb3ducmV2LnhtbERPTWvCQBC9C/6HZQq96aZSrKRuQrUVvAg1EYq3aXaa&#10;pGZnQ3Y18d+7B8Hj430v08E04kKdqy0reJlGIIgLq2suFRzyzWQBwnlkjY1lUnAlB2kyHi0x1rbn&#10;PV0yX4oQwi5GBZX3bSylKyoy6Ka2JQ7cn+0M+gC7UuoO+xBuGjmLork0WHNoqLCldUXFKTsbBXk2&#10;vPX/tFudv37zxtL38XP2c1Tq+Wn4eAfhafAP8d291QpeozA/nAlHQC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2+LsMAAADcAAAADwAAAAAAAAAAAAAAAACYAgAAZHJzL2Rv&#10;d25yZXYueG1sUEsFBgAAAAAEAAQA9QAAAIgDAAAAAA==&#10;" fillcolor="black">
                <v:textbox inset="0,0,0,0"/>
              </v:oval>
              <v:oval id="Oval 547" o:spid="_x0000_s1139"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EbtcUA&#10;AADcAAAADwAAAGRycy9kb3ducmV2LnhtbESPQWvCQBSE70L/w/KE3nSjFFuiq6it4EWoiSDentln&#10;Ept9G7Krif/eLRR6HGbmG2a26Ewl7tS40rKC0TACQZxZXXKu4JBuBh8gnEfWWFkmBQ9ysJi/9GYY&#10;a9vynu6Jz0WAsItRQeF9HUvpsoIMuqGtiYN3sY1BH2STS91gG+CmkuMomkiDJYeFAmtaF5T9JDej&#10;IE269/ZKu9Xt65xWlr5Pn+PjSanXfrecgvDU+f/wX3urFbxFI/g9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QRu1xQAAANwAAAAPAAAAAAAAAAAAAAAAAJgCAABkcnMv&#10;ZG93bnJldi54bWxQSwUGAAAAAAQABAD1AAAAigMAAAAA&#10;" fillcolor="black">
                <v:textbox inset="0,0,0,0"/>
              </v:oval>
              <v:oval id="Oval 548" o:spid="_x0000_s1140"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OFwsYA&#10;AADcAAAADwAAAGRycy9kb3ducmV2LnhtbESPQWvCQBSE70L/w/IKvZlNQ9GSukq1FbwUNCkUb8/s&#10;M0mbfRuyq4n/visIHoeZ+YaZLQbTiDN1rras4DmKQRAXVtdcKvjO1+NXEM4ja2wsk4ILOVjMH0Yz&#10;TLXteUfnzJciQNilqKDyvk2ldEVFBl1kW+LgHW1n0AfZlVJ32Ae4aWQSxxNpsOawUGFLq4qKv+xk&#10;FOTZMO1/6Wt5+jzkjaXt/iP52Sv19Di8v4HwNPh7+NbeaAUvcQ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5OFwsYAAADcAAAADwAAAAAAAAAAAAAAAACYAgAAZHJz&#10;L2Rvd25yZXYueG1sUEsFBgAAAAAEAAQA9QAAAIsDAAAAAA==&#10;" fillcolor="black">
                <v:textbox inset="0,0,0,0"/>
              </v:oval>
              <v:oval id="Oval 549" o:spid="_x0000_s1141"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8gWcUA&#10;AADcAAAADwAAAGRycy9kb3ducmV2LnhtbESPQWvCQBSE70L/w/IKvdVNbbESXUVtC14Emwji7Zl9&#10;JqnZtyG7mvjvXaHgcZiZb5jJrDOVuFDjSssK3voRCOLM6pJzBdv053UEwnlkjZVlUnAlB7PpU2+C&#10;sbYt/9Il8bkIEHYxKii8r2MpXVaQQde3NXHwjrYx6INscqkbbAPcVHIQRUNpsOSwUGBNy4KyU3I2&#10;CtKk+2z/aL04fx/SytJm/zXY7ZV6ee7mYxCeOv8I/7dXWsFH9A73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3yBZxQAAANwAAAAPAAAAAAAAAAAAAAAAAJgCAABkcnMv&#10;ZG93bnJldi54bWxQSwUGAAAAAAQABAD1AAAAigMAAAAA&#10;" fillcolor="black">
                <v:textbox inset="0,0,0,0"/>
              </v:oval>
              <v:oval id="Oval 550" o:spid="_x0000_s1142"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a4LcYA&#10;AADcAAAADwAAAGRycy9kb3ducmV2LnhtbESPQWvCQBSE74X+h+UVequbBtESXUOrFbwImhSKt2f2&#10;NUmbfRuyq4n/3hWEHoeZ+YaZp4NpxJk6V1tW8DqKQBAXVtdcKvjK1y9vIJxH1thYJgUXcpAuHh/m&#10;mGjb857OmS9FgLBLUEHlfZtI6YqKDLqRbYmD92M7gz7IrpS6wz7ATSPjKJpIgzWHhQpbWlZU/GUn&#10;oyDPhmn/S9uP0+cxbyztDqv4+6DU89PwPgPhafD/4Xt7oxWMozHczo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a4LcYAAADcAAAADwAAAAAAAAAAAAAAAACYAgAAZHJz&#10;L2Rvd25yZXYueG1sUEsFBgAAAAAEAAQA9QAAAIsDAAAAAA==&#10;" fillcolor="black">
                <v:textbox inset="0,0,0,0"/>
              </v:oval>
              <v:oval id="Oval 551" o:spid="_x0000_s1143"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dtsUA&#10;AADcAAAADwAAAGRycy9kb3ducmV2LnhtbESPQWvCQBSE70L/w/IKvdVNpbUSXUVtC14Emwji7Zl9&#10;JqnZtyG7mvjvXaHgcZiZb5jJrDOVuFDjSssK3voRCOLM6pJzBdv053UEwnlkjZVlUnAlB7PpU2+C&#10;sbYt/9Il8bkIEHYxKii8r2MpXVaQQde3NXHwjrYx6INscqkbbAPcVHIQRUNpsOSwUGBNy4KyU3I2&#10;CtKk+2z/aL04fx/SytJm/zXY7ZV6ee7mYxCeOv8I/7dXWsF79AH3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eh22xQAAANwAAAAPAAAAAAAAAAAAAAAAAJgCAABkcnMv&#10;ZG93bnJldi54bWxQSwUGAAAAAAQABAD1AAAAigMAAAAA&#10;" fillcolor="black">
                <v:textbox inset="0,0,0,0"/>
              </v:oval>
              <v:oval id="Oval 552" o:spid="_x0000_s1144"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iDwcUA&#10;AADcAAAADwAAAGRycy9kb3ducmV2LnhtbESPQWvCQBSE74L/YXmCN90oxUp0FW0reBFqUijentnX&#10;JDX7NmRXE/+9Wyh4HGbmG2a57kwlbtS40rKCyTgCQZxZXXKu4CvdjeYgnEfWWFkmBXdysF71e0uM&#10;tW35SLfE5yJA2MWooPC+jqV0WUEG3djWxMH7sY1BH2STS91gG+CmktMomkmDJYeFAmt6Kyi7JFej&#10;IE261/aXDtvrxzmtLH2e3qffJ6WGg26zAOGp88/wf3uvFbxEM/g7E4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qIPBxQAAANwAAAAPAAAAAAAAAAAAAAAAAJgCAABkcnMv&#10;ZG93bnJldi54bWxQSwUGAAAAAAQABAD1AAAAigMAAAAA&#10;" fillcolor="black">
                <v:textbox inset="0,0,0,0"/>
              </v:oval>
              <v:oval id="Oval 553" o:spid="_x0000_s1145"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mWsUA&#10;AADcAAAADwAAAGRycy9kb3ducmV2LnhtbESPQWvCQBSE7wX/w/IEb3WjFJXoKtpW8CLUpFC8PbOv&#10;SWr2bciuJv57Vyh4HGbmG2ax6kwlrtS40rKC0TACQZxZXXKu4Dvdvs5AOI+ssbJMCm7kYLXsvSww&#10;1rblA10Tn4sAYRejgsL7OpbSZQUZdENbEwfv1zYGfZBNLnWDbYCbSo6jaCINlhwWCqzpvaDsnFyM&#10;gjTppu0f7TeXz1NaWfo6fox/jkoN+t16DsJT55/h//ZOK3iLpv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5CZaxQAAANwAAAAPAAAAAAAAAAAAAAAAAJgCAABkcnMv&#10;ZG93bnJldi54bWxQSwUGAAAAAAQABAD1AAAAigMAAAAA&#10;" fillcolor="black">
                <v:textbox inset="0,0,0,0"/>
              </v:oval>
              <v:oval id="Oval 554" o:spid="_x0000_s1146"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uyKMMA&#10;AADcAAAADwAAAGRycy9kb3ducmV2LnhtbERPTWvCQBC9C/6HZQq96aZSrKRuQrUVvAg1EYq3aXaa&#10;pGZnQ3Y18d+7B8Hj430v08E04kKdqy0reJlGIIgLq2suFRzyzWQBwnlkjY1lUnAlB2kyHi0x1rbn&#10;PV0yX4oQwi5GBZX3bSylKyoy6Ka2JQ7cn+0M+gC7UuoO+xBuGjmLork0WHNoqLCldUXFKTsbBXk2&#10;vPX/tFudv37zxtL38XP2c1Tq+Wn4eAfhafAP8d291Qpeo7A2nAlHQC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uyKMMAAADcAAAADwAAAAAAAAAAAAAAAACYAgAAZHJzL2Rv&#10;d25yZXYueG1sUEsFBgAAAAAEAAQA9QAAAIgDAAAAAA==&#10;" fillcolor="black">
                <v:textbox inset="0,0,0,0"/>
              </v:oval>
              <v:oval id="Oval 555" o:spid="_x0000_s1147"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cXs8UA&#10;AADcAAAADwAAAGRycy9kb3ducmV2LnhtbESPQWvCQBSE70L/w/IKvdVNpdQaXUVtC14Emwji7Zl9&#10;JqnZtyG7mvjvXaHgcZiZb5jJrDOVuFDjSssK3voRCOLM6pJzBdv05/UThPPIGivLpOBKDmbTp94E&#10;Y21b/qVL4nMRIOxiVFB4X8dSuqwgg65va+LgHW1j0AfZ5FI32Aa4qeQgij6kwZLDQoE1LQvKTsnZ&#10;KEiTbtj+0Xpx/j6klaXN/muw2yv18tzNxyA8df4R/m+vtIL3aAT3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NxezxQAAANwAAAAPAAAAAAAAAAAAAAAAAJgCAABkcnMv&#10;ZG93bnJldi54bWxQSwUGAAAAAAQABAD1AAAAigMAAAAA&#10;" fillcolor="black">
                <v:textbox inset="0,0,0,0"/>
              </v:oval>
              <v:oval id="Oval 556" o:spid="_x0000_s1148"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Qo88IA&#10;AADcAAAADwAAAGRycy9kb3ducmV2LnhtbERPTWvCQBC9F/wPywjedKOILdFV1FbwUmgTQbyN2TGJ&#10;ZmdDdjXx33cPQo+P971YdaYSD2pcaVnBeBSBIM6sLjlXcEh3ww8QziNrrCyTgic5WC17bwuMtW35&#10;lx6Jz0UIYRejgsL7OpbSZQUZdCNbEwfuYhuDPsAml7rBNoSbSk6iaCYNlhwaCqxpW1B2S+5GQZp0&#10;7+2Vvjf3r3NaWfo5fU6OJ6UG/W49B+Gp8//il3uvFUzHYX44E4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1CjzwgAAANwAAAAPAAAAAAAAAAAAAAAAAJgCAABkcnMvZG93&#10;bnJldi54bWxQSwUGAAAAAAQABAD1AAAAhwMAAAAA&#10;" fillcolor="black">
                <v:textbox inset="0,0,0,0"/>
              </v:oval>
              <v:oval id="Oval 557" o:spid="_x0000_s1149"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iNaMUA&#10;AADcAAAADwAAAGRycy9kb3ducmV2LnhtbESPQWvCQBSE70L/w/IEb7qJiJboKmpb6KVQE0G8PbOv&#10;Sdrs25BdTfz33YLQ4zAz3zCrTW9qcaPWVZYVxJMIBHFudcWFgmP2Nn4G4TyyxtoyKbiTg836abDC&#10;RNuOD3RLfSEChF2CCkrvm0RKl5dk0E1sQxy8L9sa9EG2hdQtdgFuajmNork0WHFYKLGhfUn5T3o1&#10;CrK0X3Tf9LG7vl6y2tLn+WV6Ois1GvbbJQhPvf8PP9rvWsEsjuHvTDg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mI1oxQAAANwAAAAPAAAAAAAAAAAAAAAAAJgCAABkcnMv&#10;ZG93bnJldi54bWxQSwUGAAAAAAQABAD1AAAAigMAAAAA&#10;" fillcolor="black">
                <v:textbox inset="0,0,0,0"/>
              </v:oval>
              <v:oval id="Oval 558" o:spid="_x0000_s1150"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oTH8UA&#10;AADcAAAADwAAAGRycy9kb3ducmV2LnhtbESPT2vCQBTE7wW/w/KE3urGUGpJXcW/4EWoSaF4e80+&#10;k2j2bciuJv32bkHocZiZ3zDTeW9qcaPWVZYVjEcRCOLc6ooLBV/Z9uUdhPPIGmvLpOCXHMxng6cp&#10;Jtp2fKBb6gsRIOwSVFB63yRSurwkg25kG+LgnWxr0AfZFlK32AW4qWUcRW/SYMVhocSGViXll/Rq&#10;FGRpP+nOtF9eNz9ZbenzuI6/j0o9D/vFBwhPvf8PP9o7reB1HMP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ShMfxQAAANwAAAAPAAAAAAAAAAAAAAAAAJgCAABkcnMv&#10;ZG93bnJldi54bWxQSwUGAAAAAAQABAD1AAAAigMAAAAA&#10;" fillcolor="black">
                <v:textbox inset="0,0,0,0"/>
              </v:oval>
              <v:oval id="Oval 559" o:spid="_x0000_s1151"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2hMYA&#10;AADcAAAADwAAAGRycy9kb3ducmV2LnhtbESPT2vCQBTE70K/w/IEb2ajLW2JrtI/FnoRNBHE2zP7&#10;TNJm34bsatJv7xYEj8PM/IaZL3tTiwu1rrKsYBLFIIhzqysuFOyyr/ErCOeRNdaWScEfOVguHgZz&#10;TLTteEuX1BciQNglqKD0vkmkdHlJBl1kG+LgnWxr0AfZFlK32AW4qeU0jp+lwYrDQokNfZSU/6Zn&#10;oyBL+5fuh9bv59Uxqy1tDp/T/UGp0bB/m4Hw1Pt7+Nb+1gqeJo/wfy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a2hMYAAADcAAAADwAAAAAAAAAAAAAAAACYAgAAZHJz&#10;L2Rvd25yZXYueG1sUEsFBgAAAAAEAAQA9QAAAIsDAAAAAA==&#10;" fillcolor="black">
                <v:textbox inset="0,0,0,0"/>
              </v:oval>
              <v:oval id="Oval 560" o:spid="_x0000_s1152"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8u8MUA&#10;AADcAAAADwAAAGRycy9kb3ducmV2LnhtbESPQWvCQBSE74X+h+UVeqsbRbREV7HaQi+CJgXx9sw+&#10;k9js25BdTfz3riB4HGbmG2Y670wlLtS40rKCfi8CQZxZXXKu4C/9+fgE4TyyxsoyKbiSg/ns9WWK&#10;sbYtb+mS+FwECLsYFRTe17GULivIoOvZmjh4R9sY9EE2udQNtgFuKjmIopE0WHJYKLCmZUHZf3I2&#10;CtKkG7cnWn+dvw9pZWmzXw12e6Xe37rFBISnzj/Dj/avVjDsD+F+Jhw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7y7wxQAAANwAAAAPAAAAAAAAAAAAAAAAAJgCAABkcnMv&#10;ZG93bnJldi54bWxQSwUGAAAAAAQABAD1AAAAigMAAAAA&#10;" fillcolor="black">
                <v:textbox inset="0,0,0,0"/>
              </v:oval>
              <v:oval id="Oval 561" o:spid="_x0000_s1153"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La8YA&#10;AADcAAAADwAAAGRycy9kb3ducmV2LnhtbESPS4vCQBCE78L+h6EFb2ai7IvoKPtwYS+CJoJ4azNt&#10;kt1MT8iMJvvvnQXBY1FVX1HzZW9qcaHWVZYVTKIYBHFudcWFgl32NX4F4TyyxtoyKfgjB8vFw2CO&#10;ibYdb+mS+kIECLsEFZTeN4mULi/JoItsQxy8k20N+iDbQuoWuwA3tZzG8bM0WHFYKLGhj5Ly3/Rs&#10;FGRp/9L90Pr9vDpmtaXN4XO6Pyg1GvZvMxCeen8P39rfWsHj5An+z4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OLa8YAAADcAAAADwAAAAAAAAAAAAAAAACYAgAAZHJz&#10;L2Rvd25yZXYueG1sUEsFBgAAAAAEAAQA9QAAAIsDAAAAAA==&#10;" fillcolor="black">
                <v:textbox inset="0,0,0,0"/>
              </v:oval>
              <v:oval id="Oval 562" o:spid="_x0000_s1154"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EVHMUA&#10;AADcAAAADwAAAGRycy9kb3ducmV2LnhtbESPQWvCQBSE7wX/w/IEb3WjiJXoKtoqeCm0iSDentln&#10;Es2+DdnVxH/fLRR6HGbmG2ax6kwlHtS40rKC0TACQZxZXXKu4JDuXmcgnEfWWFkmBU9ysFr2XhYY&#10;a9vyNz0Sn4sAYRejgsL7OpbSZQUZdENbEwfvYhuDPsgml7rBNsBNJcdRNJUGSw4LBdb0XlB2S+5G&#10;QZp0b+2VPjf37TmtLH2dPsbHk1KDfreeg/DU+f/wX3uvFUxGU/g9E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cRUcxQAAANwAAAAPAAAAAAAAAAAAAAAAAJgCAABkcnMv&#10;ZG93bnJldi54bWxQSwUGAAAAAAQABAD1AAAAigMAAAAA&#10;" fillcolor="black">
                <v:textbox inset="0,0,0,0"/>
              </v:oval>
              <v:oval id="Oval 563" o:spid="_x0000_s1155"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2wh8YA&#10;AADcAAAADwAAAGRycy9kb3ducmV2LnhtbESPT2vCQBTE74LfYXlCb7qJlCrRNdh/0EvBJoJ4e2af&#10;SWz2bciuJv323YLQ4zAzv2HW6WAacaPO1ZYVxLMIBHFhdc2lgn3+Pl2CcB5ZY2OZFPyQg3QzHq0x&#10;0bbnL7plvhQBwi5BBZX3bSKlKyoy6Ga2JQ7e2XYGfZBdKXWHfYCbRs6j6EkarDksVNjSS0XFd3Y1&#10;CvJsWPQX+ny+vp3yxtLu+Do/HJV6mAzbFQhPg/8P39sfWsFjvIC/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2wh8YAAADcAAAADwAAAAAAAAAAAAAAAACYAgAAZHJz&#10;L2Rvd25yZXYueG1sUEsFBgAAAAAEAAQA9QAAAIsDAAAAAA==&#10;" fillcolor="black">
                <v:textbox inset="0,0,0,0"/>
              </v:oval>
              <v:oval id="Oval 564" o:spid="_x0000_s1156"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Ik9cIA&#10;AADcAAAADwAAAGRycy9kb3ducmV2LnhtbERPTWvCQBC9F/wPywjedKOILdFV1FbwUmgTQbyN2TGJ&#10;ZmdDdjXx33cPQo+P971YdaYSD2pcaVnBeBSBIM6sLjlXcEh3ww8QziNrrCyTgic5WC17bwuMtW35&#10;lx6Jz0UIYRejgsL7OpbSZQUZdCNbEwfuYhuDPsAml7rBNoSbSk6iaCYNlhwaCqxpW1B2S+5GQZp0&#10;7+2Vvjf3r3NaWfo5fU6OJ6UG/W49B+Gp8//il3uvFUzHYW04E4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oiT1wgAAANwAAAAPAAAAAAAAAAAAAAAAAJgCAABkcnMvZG93&#10;bnJldi54bWxQSwUGAAAAAAQABAD1AAAAhwMAAAAA&#10;" fillcolor="black">
                <v:textbox inset="0,0,0,0"/>
              </v:oval>
            </v:group>
            <v:group id="Group 565" o:spid="_x0000_s1157" style="position:absolute;left:7094;top:4930;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kkGmMYAAADcAAAADwAAAGRycy9kb3ducmV2LnhtbESPT2vCQBTE74V+h+UV&#10;vOkm1ZY2zSoiVTyI0FgovT2yL38w+zZk1yR+e7cg9DjMzG+YdDWaRvTUudqygngWgSDOra65VPB9&#10;2k7fQDiPrLGxTAqu5GC1fHxIMdF24C/qM1+KAGGXoILK+zaR0uUVGXQz2xIHr7CdQR9kV0rd4RDg&#10;ppHPUfQqDdYcFipsaVNRfs4uRsFuwGE9jz/7w7nYXH9PL8efQ0xKTZ7G9QcIT6P/D9/be61gE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SQaYxgAAANwA&#10;AAAPAAAAAAAAAAAAAAAAAKoCAABkcnMvZG93bnJldi54bWxQSwUGAAAAAAQABAD6AAAAnQMAAAAA&#10;">
              <v:oval id="Oval 566" o:spid="_x0000_s1158"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jiTsIA&#10;AADcAAAADwAAAGRycy9kb3ducmV2LnhtbERPy4rCMBTdD/gP4QruxtQijlSjOC+YjTC2gri7Nte2&#10;2tyUJtr692YxMMvDeS/XvanFnVpXWVYwGUcgiHOrKy4U7LPv1zkI55E11pZJwYMcrFeDlyUm2na8&#10;o3vqCxFC2CWooPS+SaR0eUkG3dg2xIE729agD7AtpG6xC+GmlnEUzaTBikNDiQ19lJRf05tRkKX9&#10;W3eh7fvt65TVln6Pn/HhqNRo2G8WIDz1/l/85/7RCqZxmB/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uOJOwgAAANwAAAAPAAAAAAAAAAAAAAAAAJgCAABkcnMvZG93&#10;bnJldi54bWxQSwUGAAAAAAQABAD1AAAAhwMAAAAA&#10;" fillcolor="black">
                <v:textbox inset="0,0,0,0"/>
              </v:oval>
              <v:oval id="Oval 567" o:spid="_x0000_s1159"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RH1cUA&#10;AADcAAAADwAAAGRycy9kb3ducmV2LnhtbESPT2vCQBTE7wW/w/KE3urGUGpJXcW/4EWoSaF4e80+&#10;k2j2bciuJv32bkHocZiZ3zDTeW9qcaPWVZYVjEcRCOLc6ooLBV/Z9uUdhPPIGmvLpOCXHMxng6cp&#10;Jtp2fKBb6gsRIOwSVFB63yRSurwkg25kG+LgnWxr0AfZFlK32AW4qWUcRW/SYMVhocSGViXll/Rq&#10;FGRpP+nOtF9eNz9ZbenzuI6/j0o9D/vFBwhPvf8PP9o7reA1HsP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9EfVxQAAANwAAAAPAAAAAAAAAAAAAAAAAJgCAABkcnMv&#10;ZG93bnJldi54bWxQSwUGAAAAAAQABAD1AAAAigMAAAAA&#10;" fillcolor="black">
                <v:textbox inset="0,0,0,0"/>
              </v:oval>
              <v:oval id="Oval 568" o:spid="_x0000_s1160"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bZosYA&#10;AADcAAAADwAAAGRycy9kb3ducmV2LnhtbESPQWvCQBSE70L/w/IKvZlNQ9GSukq1FbwUNCkUb8/s&#10;M0mbfRuyq4n/visIHoeZ+YaZLQbTiDN1rras4DmKQRAXVtdcKvjO1+NXEM4ja2wsk4ILOVjMH0Yz&#10;TLXteUfnzJciQNilqKDyvk2ldEVFBl1kW+LgHW1n0AfZlVJ32Ae4aWQSxxNpsOawUGFLq4qKv+xk&#10;FOTZMO1/6Wt5+jzkjaXt/iP52Sv19Di8v4HwNPh7+NbeaAUvSQ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CbZosYAAADcAAAADwAAAAAAAAAAAAAAAACYAgAAZHJz&#10;L2Rvd25yZXYueG1sUEsFBgAAAAAEAAQA9QAAAIsDAAAAAA==&#10;" fillcolor="black">
                <v:textbox inset="0,0,0,0"/>
              </v:oval>
              <v:oval id="Oval 569" o:spid="_x0000_s1161"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p8OcYA&#10;AADcAAAADwAAAGRycy9kb3ducmV2LnhtbESPQWvCQBSE70L/w/IKvemmsbQSXaVqC14Emwji7TX7&#10;mqTNvg3Z1cR/7xYEj8PMfMPMFr2pxZlaV1lW8DyKQBDnVldcKNhnn8MJCOeRNdaWScGFHCzmD4MZ&#10;Jtp2/EXn1BciQNglqKD0vkmkdHlJBt3INsTB+7GtQR9kW0jdYhfgppZxFL1KgxWHhRIbWpWU/6Un&#10;oyBL+7ful7bL08d3VlvaHdfx4ajU02P/PgXhqff38K290Qpe4j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p8OcYAAADcAAAADwAAAAAAAAAAAAAAAACYAgAAZHJz&#10;L2Rvd25yZXYueG1sUEsFBgAAAAAEAAQA9QAAAIsDAAAAAA==&#10;" fillcolor="black">
                <v:textbox inset="0,0,0,0"/>
              </v:oval>
              <v:oval id="Oval 570" o:spid="_x0000_s1162"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PkTcYA&#10;AADcAAAADwAAAGRycy9kb3ducmV2LnhtbESPQWvCQBSE74X+h+UVvDUbg2hJXcWqhV4ETQrF22v2&#10;NUmbfRuyq4n/3hWEHoeZ+YaZLwfTiDN1rrasYBzFIIgLq2suFXzm788vIJxH1thYJgUXcrBcPD7M&#10;MdW25wOdM1+KAGGXooLK+zaV0hUVGXSRbYmD92M7gz7IrpS6wz7ATSOTOJ5KgzWHhQpbWldU/GUn&#10;oyDPhln/S7u30/Y7byztj5vk66jU6GlYvYLwNPj/8L39oRVMkgnczo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PkTcYAAADcAAAADwAAAAAAAAAAAAAAAACYAgAAZHJz&#10;L2Rvd25yZXYueG1sUEsFBgAAAAAEAAQA9QAAAIsDAAAAAA==&#10;" fillcolor="black">
                <v:textbox inset="0,0,0,0"/>
              </v:oval>
              <v:oval id="Oval 571" o:spid="_x0000_s1163"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9B1sYA&#10;AADcAAAADwAAAGRycy9kb3ducmV2LnhtbESPQWvCQBSE70L/w/IKvemmwbYSXaVqC14Emwji7TX7&#10;mqTNvg3Z1cR/7xYEj8PMfMPMFr2pxZlaV1lW8DyKQBDnVldcKNhnn8MJCOeRNdaWScGFHCzmD4MZ&#10;Jtp2/EXn1BciQNglqKD0vkmkdHlJBt3INsTB+7GtQR9kW0jdYhfgppZxFL1KgxWHhRIbWpWU/6Un&#10;oyBL+7ful7bL08d3VlvaHdfx4ajU02P/PgXhqff38K290QrG8Qv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9B1sYAAADcAAAADwAAAAAAAAAAAAAAAACYAgAAZHJz&#10;L2Rvd25yZXYueG1sUEsFBgAAAAAEAAQA9QAAAIsDAAAAAA==&#10;" fillcolor="black">
                <v:textbox inset="0,0,0,0"/>
              </v:oval>
              <v:oval id="Oval 572" o:spid="_x0000_s1164"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3focUA&#10;AADcAAAADwAAAGRycy9kb3ducmV2LnhtbESPQWvCQBSE7wX/w/IEb3XTUFRSV6laoRehJoXi7TX7&#10;TKLZtyG7mvTfuwXB4zAz3zDzZW9qcaXWVZYVvIwjEMS51RUXCr6z7fMMhPPIGmvLpOCPHCwXg6c5&#10;Jtp2vKdr6gsRIOwSVFB63yRSurwkg25sG+LgHW1r0AfZFlK32AW4qWUcRRNpsOKwUGJD65Lyc3ox&#10;CrK0n3Yn2q0uH79ZbenrsIl/DkqNhv37GwhPvX+E7+1PreA1nsD/mXA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Hd+hxQAAANwAAAAPAAAAAAAAAAAAAAAAAJgCAABkcnMv&#10;ZG93bnJldi54bWxQSwUGAAAAAAQABAD1AAAAigMAAAAA&#10;" fillcolor="black">
                <v:textbox inset="0,0,0,0"/>
              </v:oval>
              <v:oval id="Oval 573" o:spid="_x0000_s1165"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F6OsYA&#10;AADcAAAADwAAAGRycy9kb3ducmV2LnhtbESPT2vCQBTE74V+h+UVvNWNQbREV7H+AS+Fmgji7Zl9&#10;TdJm34bsatJv7wqFHoeZ+Q0zX/amFjdqXWVZwWgYgSDOra64UHDMdq9vIJxH1lhbJgW/5GC5eH6a&#10;Y6Jtxwe6pb4QAcIuQQWl900ipctLMuiGtiEO3pdtDfog20LqFrsAN7WMo2giDVYcFkpsaF1S/pNe&#10;jYIs7afdN328X7eXrLb0ed7Ep7NSg5d+NQPhqff/4b/2XisYx1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F6OsYAAADcAAAADwAAAAAAAAAAAAAAAACYAgAAZHJz&#10;L2Rvd25yZXYueG1sUEsFBgAAAAAEAAQA9QAAAIsDAAAAAA==&#10;" fillcolor="black">
                <v:textbox inset="0,0,0,0"/>
              </v:oval>
              <v:oval id="Oval 574" o:spid="_x0000_s1166"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7uSMIA&#10;AADcAAAADwAAAGRycy9kb3ducmV2LnhtbERPy4rCMBTdD/gP4QruxtQijlSjOC+YjTC2gri7Nte2&#10;2tyUJtr692YxMMvDeS/XvanFnVpXWVYwGUcgiHOrKy4U7LPv1zkI55E11pZJwYMcrFeDlyUm2na8&#10;o3vqCxFC2CWooPS+SaR0eUkG3dg2xIE729agD7AtpG6xC+GmlnEUzaTBikNDiQ19lJRf05tRkKX9&#10;W3eh7fvt65TVln6Pn/HhqNRo2G8WIDz1/l/85/7RCqZxWBv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zu5IwgAAANwAAAAPAAAAAAAAAAAAAAAAAJgCAABkcnMvZG93&#10;bnJldi54bWxQSwUGAAAAAAQABAD1AAAAhwMAAAAA&#10;" fillcolor="black">
                <v:textbox inset="0,0,0,0"/>
              </v:oval>
              <v:oval id="Oval 575" o:spid="_x0000_s1167"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L08YA&#10;AADcAAAADwAAAGRycy9kb3ducmV2LnhtbESPQWvCQBSE70L/w/IKvemmQdoaXaVqC14Emwji7TX7&#10;mqTNvg3Z1cR/7xYEj8PMfMPMFr2pxZlaV1lW8DyKQBDnVldcKNhnn8M3EM4ja6wtk4ILOVjMHwYz&#10;TLTt+IvOqS9EgLBLUEHpfZNI6fKSDLqRbYiD92Nbgz7ItpC6xS7ATS3jKHqRBisOCyU2tCop/0tP&#10;RkGW9q/dL22Xp4/vrLa0O67jw1Gpp8f+fQrCU+/v4Vt7oxWM4wn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JL08YAAADcAAAADwAAAAAAAAAAAAAAAACYAgAAZHJz&#10;L2Rvd25yZXYueG1sUEsFBgAAAAAEAAQA9QAAAIsDAAAAAA==&#10;" fillcolor="black">
                <v:textbox inset="0,0,0,0"/>
              </v:oval>
              <v:oval id="Oval 576" o:spid="_x0000_s1168"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0k8MA&#10;AADcAAAADwAAAGRycy9kb3ducmV2LnhtbERPy2rCQBTdF/yH4QrudOKDKqmjtD7ATaFNCsXdbeaa&#10;RDN3QmY08e+dhdDl4byX685U4kaNKy0rGI8iEMSZ1SXnCn7S/XABwnlkjZVlUnAnB+tV72WJsbYt&#10;f9Mt8bkIIexiVFB4X8dSuqwgg25ka+LAnWxj0AfY5FI32IZwU8lJFL1KgyWHhgJr2hSUXZKrUZAm&#10;3bw90+fHdfeXVpa+jtvJ71GpQb97fwPhqfP/4qf7oBXMpmF+OBOO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F0k8MAAADcAAAADwAAAAAAAAAAAAAAAACYAgAAZHJzL2Rv&#10;d25yZXYueG1sUEsFBgAAAAAEAAQA9QAAAIgDAAAAAA==&#10;" fillcolor="black">
                <v:textbox inset="0,0,0,0"/>
              </v:oval>
              <v:oval id="Oval 577" o:spid="_x0000_s1169"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3RCMYA&#10;AADcAAAADwAAAGRycy9kb3ducmV2LnhtbESPT2vCQBTE70K/w/IEb2ajLW2JrtI/FnoRNBHE2zP7&#10;TNJm34bsatJv7xYEj8PM/IaZL3tTiwu1rrKsYBLFIIhzqysuFOyyr/ErCOeRNdaWScEfOVguHgZz&#10;TLTteEuX1BciQNglqKD0vkmkdHlJBl1kG+LgnWxr0AfZFlK32AW4qeU0jp+lwYrDQokNfZSU/6Zn&#10;oyBL+5fuh9bv59Uxqy1tDp/T/UGp0bB/m4Hw1Pt7+Nb+1gqeHifwfy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S3RCMYAAADcAAAADwAAAAAAAAAAAAAAAACYAgAAZHJz&#10;L2Rvd25yZXYueG1sUEsFBgAAAAAEAAQA9QAAAIsDAAAAAA==&#10;" fillcolor="black">
                <v:textbox inset="0,0,0,0"/>
              </v:oval>
              <v:oval id="Oval 578" o:spid="_x0000_s1170"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9Pf8YA&#10;AADcAAAADwAAAGRycy9kb3ducmV2LnhtbESPQWvCQBSE70L/w/IKvemmsbQSXaVqC14Emwji7TX7&#10;mqTNvg3Z1cR/7xYEj8PMfMPMFr2pxZlaV1lW8DyKQBDnVldcKNhnn8MJCOeRNdaWScGFHCzmD4MZ&#10;Jtp2/EXn1BciQNglqKD0vkmkdHlJBt3INsTB+7GtQR9kW0jdYhfgppZxFL1KgxWHhRIbWpWU/6Un&#10;oyBL+7ful7bL08d3VlvaHdfx4ajU02P/PgXhqff38K290Qpexj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f9Pf8YAAADcAAAADwAAAAAAAAAAAAAAAACYAgAAZHJz&#10;L2Rvd25yZXYueG1sUEsFBgAAAAAEAAQA9QAAAIsDAAAAAA==&#10;" fillcolor="black">
                <v:textbox inset="0,0,0,0"/>
              </v:oval>
              <v:oval id="Oval 579" o:spid="_x0000_s1171"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q5MYA&#10;AADcAAAADwAAAGRycy9kb3ducmV2LnhtbESPT2vCQBTE70K/w/IKvZmNWtoSXUX7B3oRNBHE2zP7&#10;TNJm34bsatJv7xYEj8PM/IaZLXpTiwu1rrKsYBTFIIhzqysuFOyyr+EbCOeRNdaWScEfOVjMHwYz&#10;TLTteEuX1BciQNglqKD0vkmkdHlJBl1kG+LgnWxr0AfZFlK32AW4qeU4jl+kwYrDQokNvZeU/6Zn&#10;oyBL+9fuh9ar8+cxqy1tDh/j/UGpp8d+OQXhqff38K39rRU8Tyb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Pq5MYAAADcAAAADwAAAAAAAAAAAAAAAACYAgAAZHJz&#10;L2Rvd25yZXYueG1sUEsFBgAAAAAEAAQA9QAAAIsDAAAAAA==&#10;" fillcolor="black">
                <v:textbox inset="0,0,0,0"/>
              </v:oval>
              <v:oval id="Oval 580" o:spid="_x0000_s1172"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ykMYA&#10;AADcAAAADwAAAGRycy9kb3ducmV2LnhtbESPW2vCQBSE3wv9D8sp+FY3XmhLdJVeFHwRNBHEt2P2&#10;mESzZ0N2NfHfu4VCH4eZ+YaZzjtTiRs1rrSsYNCPQBBnVpecK9ily9cPEM4ja6wsk4I7OZjPnp+m&#10;GGvb8pZuic9FgLCLUUHhfR1L6bKCDLq+rYmDd7KNQR9kk0vdYBvgppLDKHqTBksOCwXW9F1Qdkmu&#10;RkGadO/tmdZf18UxrSxtDj/D/UGp3kv3OQHhqfP/4b/2SisYj8bweyYc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pykMYAAADcAAAADwAAAAAAAAAAAAAAAACYAgAAZHJz&#10;L2Rvd25yZXYueG1sUEsFBgAAAAAEAAQA9QAAAIsDAAAAAA==&#10;" fillcolor="black">
                <v:textbox inset="0,0,0,0"/>
              </v:oval>
              <v:oval id="Oval 581" o:spid="_x0000_s1173"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XC8UA&#10;AADcAAAADwAAAGRycy9kb3ducmV2LnhtbESPT2vCQBTE74LfYXlCb7rRtirRVfoXvBRqIoi3Z/aZ&#10;xGbfhuxq0m/fFQoeh5n5DbNcd6YSV2pcaVnBeBSBIM6sLjlXsEs/h3MQziNrrCyTgl9ysF71e0uM&#10;tW15S9fE5yJA2MWooPC+jqV0WUEG3cjWxME72cagD7LJpW6wDXBTyUkUTaXBksNCgTW9FZT9JBej&#10;IE26WXumr9fLxzGtLH0f3if7g1IPg+5lAcJT5+/h//ZGK3h6fIb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FtcLxQAAANwAAAAPAAAAAAAAAAAAAAAAAJgCAABkcnMv&#10;ZG93bnJldi54bWxQSwUGAAAAAAQABAD1AAAAigMAAAAA&#10;" fillcolor="black">
                <v:textbox inset="0,0,0,0"/>
              </v:oval>
              <v:oval id="Oval 582" o:spid="_x0000_s1174"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RJfMYA&#10;AADcAAAADwAAAGRycy9kb3ducmV2LnhtbESPT2vCQBTE7wW/w/IEb3WjFpXoKv5poZdCmwji7Zl9&#10;JtHs25BdTfrtu4VCj8PM/IZZrjtTiQc1rrSsYDSMQBBnVpecKzikb89zEM4ja6wsk4JvcrBe9Z6W&#10;GGvb8hc9Ep+LAGEXo4LC+zqW0mUFGXRDWxMH72Ibgz7IJpe6wTbATSXHUTSVBksOCwXWtCsouyV3&#10;oyBNull7pY/t/fWcVpY+T/vx8aTUoN9tFiA8df4//Nd+1wpeJlP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RJfMYAAADcAAAADwAAAAAAAAAAAAAAAACYAgAAZHJz&#10;L2Rvd25yZXYueG1sUEsFBgAAAAAEAAQA9QAAAIsDAAAAAA==&#10;" fillcolor="black">
                <v:textbox inset="0,0,0,0"/>
              </v:oval>
              <v:oval id="Oval 583" o:spid="_x0000_s1175"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58YA&#10;AADcAAAADwAAAGRycy9kb3ducmV2LnhtbESPT2vCQBTE70K/w/IK3nSjllqiq/SPQi8Fmwji7Zl9&#10;JtHs25BdTfz2bqHgcZiZ3zDzZWcqcaXGlZYVjIYRCOLM6pJzBdt0PXgD4TyyxsoyKbiRg+XiqTfH&#10;WNuWf+ma+FwECLsYFRTe17GULivIoBvamjh4R9sY9EE2udQNtgFuKjmOoldpsOSwUGBNnwVl5+Ri&#10;FKRJN21P9PNxWR3SytJm/zXe7ZXqP3fvMxCeOv8I/7e/tYKXyRT+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s58YAAADcAAAADwAAAAAAAAAAAAAAAACYAgAAZHJz&#10;L2Rvd25yZXYueG1sUEsFBgAAAAAEAAQA9QAAAIsDAAAAAA==&#10;" fillcolor="black">
                <v:textbox inset="0,0,0,0"/>
              </v:oval>
              <v:oval id="Oval 584" o:spid="_x0000_s1176"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4lcMA&#10;AADcAAAADwAAAGRycy9kb3ducmV2LnhtbERPy2rCQBTdF/yH4QrudOKDKqmjtD7ATaFNCsXdbeaa&#10;RDN3QmY08e+dhdDl4byX685U4kaNKy0rGI8iEMSZ1SXnCn7S/XABwnlkjZVlUnAnB+tV72WJsbYt&#10;f9Mt8bkIIexiVFB4X8dSuqwgg25ka+LAnWxj0AfY5FI32IZwU8lJFL1KgyWHhgJr2hSUXZKrUZAm&#10;3bw90+fHdfeXVpa+jtvJ71GpQb97fwPhqfP/4qf7oBXMpmFtOBOO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d4lcMAAADcAAAADwAAAAAAAAAAAAAAAACYAgAAZHJzL2Rv&#10;d25yZXYueG1sUEsFBgAAAAAEAAQA9QAAAIgDAAAAAA==&#10;" fillcolor="black">
                <v:textbox inset="0,0,0,0"/>
              </v:oval>
              <v:oval id="Oval 585" o:spid="_x0000_s1177"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vdDsUA&#10;AADcAAAADwAAAGRycy9kb3ducmV2LnhtbESPT2vCQBTE74LfYXlCb7rRlqrRVfoXvBRqIoi3Z/aZ&#10;xGbfhuxq0m/fFQoeh5n5DbNcd6YSV2pcaVnBeBSBIM6sLjlXsEs/hzMQziNrrCyTgl9ysF71e0uM&#10;tW15S9fE5yJA2MWooPC+jqV0WUEG3cjWxME72cagD7LJpW6wDXBTyUkUPUuDJYeFAmt6Kyj7SS5G&#10;QZp00/ZMX6+Xj2NaWfo+vE/2B6UeBt3LAoSnzt/D/+2NVvD0OIf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W90OxQAAANwAAAAPAAAAAAAAAAAAAAAAAJgCAABkcnMv&#10;ZG93bnJldi54bWxQSwUGAAAAAAQABAD1AAAAigMAAAAA&#10;" fillcolor="black">
                <v:textbox inset="0,0,0,0"/>
              </v:oval>
            </v:group>
            <v:group id="Group 586" o:spid="_x0000_s1178" style="position:absolute;left:7096;top:5631;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CAGMMAAADcAAAADwAAAGRycy9kb3ducmV2LnhtbERPTWvCQBC9F/wPywi9&#10;1U3UFoluQpBaepBCVRBvQ3ZMQrKzIbtN4r/vHgo9Pt73LptMKwbqXW1ZQbyIQBAXVtdcKricDy8b&#10;EM4ja2wtk4IHOcjS2dMOE21H/qbh5EsRQtglqKDyvkukdEVFBt3CdsSBu9veoA+wL6XucQzhppXL&#10;KHqTBmsODRV2tK+oaE4/RsHHiGO+it+HY3PfP27n16/rMSalnudTvgXhafL/4j/3p1awXo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wwIAYwwAAANwAAAAP&#10;AAAAAAAAAAAAAAAAAKoCAABkcnMvZG93bnJldi54bWxQSwUGAAAAAAQABAD6AAAAmgMAAAAA&#10;">
              <v:oval id="Oval 587" o:spid="_x0000_s1179"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uidcUA&#10;AADcAAAADwAAAGRycy9kb3ducmV2LnhtbESPQWvCQBSE74X+h+UVeqsbRbREV7HaQi+CJgXx9sw+&#10;k9js25BdTfz3riB4HGbmG2Y670wlLtS40rKCfi8CQZxZXXKu4C/9+fgE4TyyxsoyKbiSg/ns9WWK&#10;sbYtb+mS+FwECLsYFRTe17GULivIoOvZmjh4R9sY9EE2udQNtgFuKjmIopE0WHJYKLCmZUHZf3I2&#10;CtKkG7cnWn+dvw9pZWmzXw12e6Xe37rFBISnzj/Dj/avVjAc9uF+Jhw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K6J1xQAAANwAAAAPAAAAAAAAAAAAAAAAAJgCAABkcnMv&#10;ZG93bnJldi54bWxQSwUGAAAAAAQABAD1AAAAigMAAAAA&#10;" fillcolor="black">
                <v:textbox inset="0,0,0,0"/>
              </v:oval>
              <v:oval id="Oval 588" o:spid="_x0000_s1180"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k8AsYA&#10;AADcAAAADwAAAGRycy9kb3ducmV2LnhtbESPQWvCQBSE74X+h+UVvDUbg2hJXcWqhV4ETQrF22v2&#10;NUmbfRuyq4n/3hWEHoeZ+YaZLwfTiDN1rrasYBzFIIgLq2suFXzm788vIJxH1thYJgUXcrBcPD7M&#10;MdW25wOdM1+KAGGXooLK+zaV0hUVGXSRbYmD92M7gz7IrpS6wz7ATSOTOJ5KgzWHhQpbWldU/GUn&#10;oyDPhln/S7u30/Y7byztj5vk66jU6GlYvYLwNPj/8L39oRVMJgnczo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k8AsYAAADcAAAADwAAAAAAAAAAAAAAAACYAgAAZHJz&#10;L2Rvd25yZXYueG1sUEsFBgAAAAAEAAQA9QAAAIsDAAAAAA==&#10;" fillcolor="black">
                <v:textbox inset="0,0,0,0"/>
              </v:oval>
              <v:oval id="Oval 589" o:spid="_x0000_s1181"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ZmcYA&#10;AADcAAAADwAAAGRycy9kb3ducmV2LnhtbESPW2vCQBSE3wv9D8sp+FY3XmhLdJVeFHwRNBHEt2P2&#10;mESzZ0N2NfHfu4VCH4eZ+YaZzjtTiRs1rrSsYNCPQBBnVpecK9ily9cPEM4ja6wsk4I7OZjPnp+m&#10;GGvb8pZuic9FgLCLUUHhfR1L6bKCDLq+rYmDd7KNQR9kk0vdYBvgppLDKHqTBksOCwXW9F1Qdkmu&#10;RkGadO/tmdZf18UxrSxtDj/D/UGp3kv3OQHhqfP/4b/2SisYj0fweyYc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WZmcYAAADcAAAADwAAAAAAAAAAAAAAAACYAgAAZHJz&#10;L2Rvd25yZXYueG1sUEsFBgAAAAAEAAQA9QAAAIsDAAAAAA==&#10;" fillcolor="black">
                <v:textbox inset="0,0,0,0"/>
              </v:oval>
              <v:oval id="Oval 590" o:spid="_x0000_s1182"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wB7cYA&#10;AADcAAAADwAAAGRycy9kb3ducmV2LnhtbESPQWvCQBSE74X+h+UVvDUbJWhJXcW2Cl4ETQrF22v2&#10;NUmbfRuyq4n/3hWEHoeZ+YaZLwfTiDN1rrasYBzFIIgLq2suFXzmm+cXEM4ja2wsk4ILOVguHh/m&#10;mGrb84HOmS9FgLBLUUHlfZtK6YqKDLrItsTB+7GdQR9kV0rdYR/gppGTOJ5KgzWHhQpbeq+o+MtO&#10;RkGeDbP+l3Zvp/V33ljaHz8mX0elRk/D6hWEp8H/h+/trVaQJAnczo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wB7cYAAADcAAAADwAAAAAAAAAAAAAAAACYAgAAZHJz&#10;L2Rvd25yZXYueG1sUEsFBgAAAAAEAAQA9QAAAIsDAAAAAA==&#10;" fillcolor="black">
                <v:textbox inset="0,0,0,0"/>
              </v:oval>
              <v:oval id="Oval 591" o:spid="_x0000_s1183"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CkdsYA&#10;AADcAAAADwAAAGRycy9kb3ducmV2LnhtbESPW2vCQBSE34X+h+UU+mY2ir0QXUV7gb4Imgji2zF7&#10;TNJmz4bsatJ/7xYEH4eZ+YaZLXpTiwu1rrKsYBTFIIhzqysuFOyyr+EbCOeRNdaWScEfOVjMHwYz&#10;TLTteEuX1BciQNglqKD0vkmkdHlJBl1kG+LgnWxr0AfZFlK32AW4qeU4jl+kwYrDQokNvZeU/6Zn&#10;oyBL+9fuh9ar8+cxqy1tDh/j/UGpp8d+OQXhqff38K39rRVMJs/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CkdsYAAADcAAAADwAAAAAAAAAAAAAAAACYAgAAZHJz&#10;L2Rvd25yZXYueG1sUEsFBgAAAAAEAAQA9QAAAIsDAAAAAA==&#10;" fillcolor="black">
                <v:textbox inset="0,0,0,0"/>
              </v:oval>
              <v:oval id="Oval 592" o:spid="_x0000_s1184"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6AcYA&#10;AADcAAAADwAAAGRycy9kb3ducmV2LnhtbESPQWvCQBSE74X+h+UVequbBtGSuoa2WvAiaFIo3p7Z&#10;Z5I2+zZkVxP/vSsIHoeZ+YaZpYNpxIk6V1tW8DqKQBAXVtdcKvjJv1/eQDiPrLGxTArO5CCdPz7M&#10;MNG25y2dMl+KAGGXoILK+zaR0hUVGXQj2xIH72A7gz7IrpS6wz7ATSPjKJpIgzWHhQpb+qqo+M+O&#10;RkGeDdP+j9afx+U+byxtdov4d6fU89Pw8Q7C0+Dv4Vt7pRWMxxO4nglH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I6AcYAAADcAAAADwAAAAAAAAAAAAAAAACYAgAAZHJz&#10;L2Rvd25yZXYueG1sUEsFBgAAAAAEAAQA9QAAAIsDAAAAAA==&#10;" fillcolor="black">
                <v:textbox inset="0,0,0,0"/>
              </v:oval>
              <v:oval id="Oval 593" o:spid="_x0000_s1185"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6fmsUA&#10;AADcAAAADwAAAGRycy9kb3ducmV2LnhtbESPT2vCQBTE74V+h+UJ3upGEZXUVeo/8CLURCjentln&#10;kjb7NmRXE799t1DwOMzMb5j5sjOVuFPjSssKhoMIBHFmdcm5glO6e5uBcB5ZY2WZFDzIwXLx+jLH&#10;WNuWj3RPfC4ChF2MCgrv61hKlxVk0A1sTRy8q20M+iCbXOoG2wA3lRxF0UQaLDksFFjTuqDsJ7kZ&#10;BWnSTdtvOqxu20taWfo8b0ZfZ6X6ve7jHYSnzj/D/+29VjAeT+HvTDg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jp+axQAAANwAAAAPAAAAAAAAAAAAAAAAAJgCAABkcnMv&#10;ZG93bnJldi54bWxQSwUGAAAAAAQABAD1AAAAigMAAAAA&#10;" fillcolor="black">
                <v:textbox inset="0,0,0,0"/>
              </v:oval>
              <v:oval id="Oval 594" o:spid="_x0000_s1186"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EL6MIA&#10;AADcAAAADwAAAGRycy9kb3ducmV2LnhtbERPy2rCQBTdC/7DcAV3daKIltRRfIKbgk0Kxd1t5ppE&#10;M3dCZjTx7zuLgsvDeS9WnanEgxpXWlYwHkUgiDOrS84VfKeHt3cQziNrrCyTgic5WC37vQXG2rb8&#10;RY/E5yKEsItRQeF9HUvpsoIMupGtiQN3sY1BH2CTS91gG8JNJSdRNJMGSw4NBda0LSi7JXejIE26&#10;eXulz819/5tWlk7n3eTnrNRw0K0/QHjq/Ev87z5qBdNpWBvOhCM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EQvowgAAANwAAAAPAAAAAAAAAAAAAAAAAJgCAABkcnMvZG93&#10;bnJldi54bWxQSwUGAAAAAAQABAD1AAAAhwMAAAAA&#10;" fillcolor="black">
                <v:textbox inset="0,0,0,0"/>
              </v:oval>
              <v:oval id="Oval 595" o:spid="_x0000_s1187"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2uc8YA&#10;AADcAAAADwAAAGRycy9kb3ducmV2LnhtbESPW2vCQBSE34X+h+UU+mY2ivQSXUV7gb4Imgji2zF7&#10;TNJmz4bsatJ/7xYEH4eZ+YaZLXpTiwu1rrKsYBTFIIhzqysuFOyyr+ErCOeRNdaWScEfOVjMHwYz&#10;TLTteEuX1BciQNglqKD0vkmkdHlJBl1kG+LgnWxr0AfZFlK32AW4qeU4jp+lwYrDQokNvZeU/6Zn&#10;oyBL+5fuh9ar8+cxqy1tDh/j/UGpp8d+OQXhqff38K39rRVMJm/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2uc8YAAADcAAAADwAAAAAAAAAAAAAAAACYAgAAZHJz&#10;L2Rvd25yZXYueG1sUEsFBgAAAAAEAAQA9QAAAIsDAAAAAA==&#10;" fillcolor="black">
                <v:textbox inset="0,0,0,0"/>
              </v:oval>
              <v:oval id="Oval 596" o:spid="_x0000_s1188"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6RM8MA&#10;AADcAAAADwAAAGRycy9kb3ducmV2LnhtbERPy2rCQBTdF/yH4QrudKJoldRRWh/gptAmheLuNnNN&#10;opk7ITOa+PfOQujycN7LdWcqcaPGlZYVjEcRCOLM6pJzBT/pfrgA4TyyxsoyKbiTg/Wq97LEWNuW&#10;v+mW+FyEEHYxKii8r2MpXVaQQTeyNXHgTrYx6ANscqkbbEO4qeQkil6lwZJDQ4E1bQrKLsnVKEiT&#10;bt6e6fPjuvtLK0tfx+3k96jUoN+9v4Hw1Pl/8dN90AqmszA/nA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6RM8MAAADcAAAADwAAAAAAAAAAAAAAAACYAgAAZHJzL2Rv&#10;d25yZXYueG1sUEsFBgAAAAAEAAQA9QAAAIgDAAAAAA==&#10;" fillcolor="black">
                <v:textbox inset="0,0,0,0"/>
              </v:oval>
              <v:oval id="Oval 597" o:spid="_x0000_s1189"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I0qMYA&#10;AADcAAAADwAAAGRycy9kb3ducmV2LnhtbESPS4vCQBCE78L+h6EFb2ai7IvoKPtwYS+CJoJ4azNt&#10;kt1MT8iMJvvvnQXBY1FVX1HzZW9qcaHWVZYVTKIYBHFudcWFgl32NX4F4TyyxtoyKfgjB8vFw2CO&#10;ibYdb+mS+kIECLsEFZTeN4mULi/JoItsQxy8k20N+iDbQuoWuwA3tZzG8bM0WHFYKLGhj5Ly3/Rs&#10;FGRp/9L90Pr9vDpmtaXN4XO6Pyg1GvZvMxCeen8P39rfWsHj0wT+z4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I0qMYAAADcAAAADwAAAAAAAAAAAAAAAACYAgAAZHJz&#10;L2Rvd25yZXYueG1sUEsFBgAAAAAEAAQA9QAAAIsDAAAAAA==&#10;" fillcolor="black">
                <v:textbox inset="0,0,0,0"/>
              </v:oval>
              <v:oval id="Oval 598" o:spid="_x0000_s1190"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q38YA&#10;AADcAAAADwAAAGRycy9kb3ducmV2LnhtbESPQWvCQBSE70L/w/IKvemmwbYSXaVqC14Emwji7TX7&#10;mqTNvg3Z1cR/7xYEj8PMfMPMFr2pxZlaV1lW8DyKQBDnVldcKNhnn8MJCOeRNdaWScGFHCzmD4MZ&#10;Jtp2/EXn1BciQNglqKD0vkmkdHlJBt3INsTB+7GtQR9kW0jdYhfgppZxFL1KgxWHhRIbWpWU/6Un&#10;oyBL+7ful7bL08d3VlvaHdfx4ajU02P/PgXhqff38K290QrGLz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Cq38YAAADcAAAADwAAAAAAAAAAAAAAAACYAgAAZHJz&#10;L2Rvd25yZXYueG1sUEsFBgAAAAAEAAQA9QAAAIsDAAAAAA==&#10;" fillcolor="black">
                <v:textbox inset="0,0,0,0"/>
              </v:oval>
              <v:oval id="Oval 599" o:spid="_x0000_s1191"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wPRMUA&#10;AADcAAAADwAAAGRycy9kb3ducmV2LnhtbESPT2vCQBTE74LfYXlCb7rRtirRVfoXvBRqIoi3Z/aZ&#10;xGbfhuxq0m/fFQoeh5n5DbNcd6YSV2pcaVnBeBSBIM6sLjlXsEs/h3MQziNrrCyTgl9ysF71e0uM&#10;tW15S9fE5yJA2MWooPC+jqV0WUEG3cjWxME72cagD7LJpW6wDXBTyUkUTaXBksNCgTW9FZT9JBej&#10;IE26WXumr9fLxzGtLH0f3if7g1IPg+5lAcJT5+/h//ZGK3h6foT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A9ExQAAANwAAAAPAAAAAAAAAAAAAAAAAJgCAABkcnMv&#10;ZG93bnJldi54bWxQSwUGAAAAAAQABAD1AAAAigMAAAAA&#10;" fillcolor="black">
                <v:textbox inset="0,0,0,0"/>
              </v:oval>
              <v:oval id="Oval 600" o:spid="_x0000_s1192"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WXMMYA&#10;AADcAAAADwAAAGRycy9kb3ducmV2LnhtbESPW2vCQBSE34X+h+UU+mY2ir0QXUV7gb4Imgji2zF7&#10;TNJmz4bsatJ/7xYEH4eZ+YaZLXpTiwu1rrKsYBTFIIhzqysuFOyyr+EbCOeRNdaWScEfOVjMHwYz&#10;TLTteEuX1BciQNglqKD0vkmkdHlJBl1kG+LgnWxr0AfZFlK32AW4qeU4jl+kwYrDQokNvZeU/6Zn&#10;oyBL+9fuh9ar8+cxqy1tDh/j/UGpp8d+OQXhqff38K39rRVMnif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WXMMYAAADcAAAADwAAAAAAAAAAAAAAAACYAgAAZHJz&#10;L2Rvd25yZXYueG1sUEsFBgAAAAAEAAQA9QAAAIsDAAAAAA==&#10;" fillcolor="black">
                <v:textbox inset="0,0,0,0"/>
              </v:oval>
              <v:oval id="Oval 601" o:spid="_x0000_s1193"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kyq8YA&#10;AADcAAAADwAAAGRycy9kb3ducmV2LnhtbESPT2vCQBTE74V+h+UVvNWNom2JrtI/Cl4ETQTx9sw+&#10;k2j2bciuJn57t1DocZiZ3zDTeWcqcaPGlZYVDPoRCOLM6pJzBbt0+foBwnlkjZVlUnAnB/PZ89MU&#10;Y21b3tIt8bkIEHYxKii8r2MpXVaQQde3NXHwTrYx6INscqkbbAPcVHIYRW/SYMlhocCavgvKLsnV&#10;KEiT7r090/rrujimlaXN4We4PyjVe+k+JyA8df4//NdeaQWj8Rh+z4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kyq8YAAADcAAAADwAAAAAAAAAAAAAAAACYAgAAZHJz&#10;L2Rvd25yZXYueG1sUEsFBgAAAAAEAAQA9QAAAIsDAAAAAA==&#10;" fillcolor="black">
                <v:textbox inset="0,0,0,0"/>
              </v:oval>
              <v:oval id="Oval 602" o:spid="_x0000_s1194"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s3MYA&#10;AADcAAAADwAAAGRycy9kb3ducmV2LnhtbESPT2vCQBTE7wW/w/IEb3WjWJXoKv5poZdCmwji7Zl9&#10;JtHs25BdTfrtu4VCj8PM/IZZrjtTiQc1rrSsYDSMQBBnVpecKzikb89zEM4ja6wsk4JvcrBe9Z6W&#10;GGvb8hc9Ep+LAGEXo4LC+zqW0mUFGXRDWxMH72Ibgz7IJpe6wTbATSXHUTSVBksOCwXWtCsouyV3&#10;oyBNull7pY/t/fWcVpY+T/vx8aTUoN9tFiA8df4//Nd+1womL1P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us3MYAAADcAAAADwAAAAAAAAAAAAAAAACYAgAAZHJz&#10;L2Rvd25yZXYueG1sUEsFBgAAAAAEAAQA9QAAAIsDAAAAAA==&#10;" fillcolor="black">
                <v:textbox inset="0,0,0,0"/>
              </v:oval>
              <v:oval id="Oval 603" o:spid="_x0000_s1195"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cJR8YA&#10;AADcAAAADwAAAGRycy9kb3ducmV2LnhtbESPT2vCQBTE70K/w/IK3nSj2Fqiq/SPQi8Fmwji7Zl9&#10;JtHs25BdTfz2bqHgcZiZ3zDzZWcqcaXGlZYVjIYRCOLM6pJzBdt0PXgD4TyyxsoyKbiRg+XiqTfH&#10;WNuWf+ma+FwECLsYFRTe17GULivIoBvamjh4R9sY9EE2udQNtgFuKjmOoldpsOSwUGBNnwVl5+Ri&#10;FKRJN21P9PNxWR3SytJm/zXe7ZXqP3fvMxCeOv8I/7e/tYLJyxT+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cJR8YAAADcAAAADwAAAAAAAAAAAAAAAACYAgAAZHJz&#10;L2Rvd25yZXYueG1sUEsFBgAAAAAEAAQA9QAAAIsDAAAAAA==&#10;" fillcolor="black">
                <v:textbox inset="0,0,0,0"/>
              </v:oval>
              <v:oval id="Oval 604" o:spid="_x0000_s1196"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idNcMA&#10;AADcAAAADwAAAGRycy9kb3ducmV2LnhtbERPy2rCQBTdF/yH4QrudKJoldRRWh/gptAmheLuNnNN&#10;opk7ITOa+PfOQujycN7LdWcqcaPGlZYVjEcRCOLM6pJzBT/pfrgA4TyyxsoyKbiTg/Wq97LEWNuW&#10;v+mW+FyEEHYxKii8r2MpXVaQQTeyNXHgTrYx6ANscqkbbEO4qeQkil6lwZJDQ4E1bQrKLsnVKEiT&#10;bt6e6fPjuvtLK0tfx+3k96jUoN+9v4Hw1Pl/8dN90Aqms7A2nA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idNcMAAADcAAAADwAAAAAAAAAAAAAAAACYAgAAZHJzL2Rv&#10;d25yZXYueG1sUEsFBgAAAAAEAAQA9QAAAIgDAAAAAA==&#10;" fillcolor="black">
                <v:textbox inset="0,0,0,0"/>
              </v:oval>
              <v:oval id="Oval 605" o:spid="_x0000_s1197"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Q4rsUA&#10;AADcAAAADwAAAGRycy9kb3ducmV2LnhtbESPT2vCQBTE74LfYXlCb7pR2qrRVfoXvBRqIoi3Z/aZ&#10;xGbfhuxq0m/fFQoeh5n5DbNcd6YSV2pcaVnBeBSBIM6sLjlXsEs/hzMQziNrrCyTgl9ysF71e0uM&#10;tW15S9fE5yJA2MWooPC+jqV0WUEG3cjWxME72cagD7LJpW6wDXBTyUkUPUuDJYeFAmt6Kyj7SS5G&#10;QZp00/ZMX6+Xj2NaWfo+vE/2B6UeBt3LAoSnzt/D/+2NVvD4NIf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hDiuxQAAANwAAAAPAAAAAAAAAAAAAAAAAJgCAABkcnMv&#10;ZG93bnJldi54bWxQSwUGAAAAAAQABAD1AAAAigMAAAAA&#10;" fillcolor="black">
                <v:textbox inset="0,0,0,0"/>
              </v:oval>
              <v:oval id="Oval 606" o:spid="_x0000_s1198"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JbjsIA&#10;AADcAAAADwAAAGRycy9kb3ducmV2LnhtbERPy2rCQBTdF/yH4Qru6kQRK6mj+AQ3Qk0Kxd1t5ppE&#10;M3dCZjTx751FocvDec+XnanEgxpXWlYwGkYgiDOrS84VfKf79xkI55E1VpZJwZMcLBe9tznG2rZ8&#10;okficxFC2MWooPC+jqV0WUEG3dDWxIG72MagD7DJpW6wDeGmkuMomkqDJYeGAmvaFJTdkrtRkCbd&#10;R3ul4/q++00rS1/n7fjnrNSg360+QXjq/L/4z33QCibTMD+cC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luOwgAAANwAAAAPAAAAAAAAAAAAAAAAAJgCAABkcnMvZG93&#10;bnJldi54bWxQSwUGAAAAAAQABAD1AAAAhwMAAAAA&#10;" fillcolor="black">
                <v:textbox inset="0,0,0,0"/>
              </v:oval>
            </v:group>
          </v:group>
        </w:pict>
      </w:r>
      <w:r w:rsidRPr="00643938">
        <w:rPr>
          <w:b w:val="0"/>
        </w:rPr>
        <w:t>A)</w:t>
      </w:r>
      <w:r w:rsidRPr="00643938">
        <w:rPr>
          <w:b w:val="0"/>
        </w:rPr>
        <w:tab/>
      </w:r>
      <w:r w:rsidRPr="00643938">
        <w:rPr>
          <w:b w:val="0"/>
        </w:rPr>
        <w:tab/>
        <w:t>B)</w:t>
      </w:r>
    </w:p>
    <w:p w:rsidR="001C538A" w:rsidRPr="00643938" w:rsidRDefault="001C538A" w:rsidP="00925327">
      <w:pPr>
        <w:tabs>
          <w:tab w:val="left" w:pos="1559"/>
          <w:tab w:val="left" w:pos="2693"/>
          <w:tab w:val="left" w:pos="3827"/>
        </w:tabs>
        <w:ind w:left="426"/>
        <w:rPr>
          <w:b w:val="0"/>
        </w:rPr>
      </w:pPr>
      <w:r>
        <w:rPr>
          <w:noProof/>
        </w:rPr>
        <w:pict>
          <v:shape id="Serbest Form 375" o:spid="_x0000_s1199" style="position:absolute;left:0;text-align:left;margin-left:52.75pt;margin-top:.3pt;width:32.35pt;height:36.1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53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" path="m255,l,622r533,l255,xe" filled="f" strokeweight="1.25pt">
            <v:path arrowok="t" o:connecttype="custom" o:connectlocs="196558,0;0,459105;410845,459105;196558,0" o:connectangles="0,0,0,0"/>
          </v:shape>
        </w:pic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r>
        <w:rPr>
          <w:noProof/>
        </w:rPr>
        <w:pict>
          <v:group id="Grup 290" o:spid="_x0000_s1200" style="position:absolute;left:0;text-align:left;margin-left:36.2pt;margin-top:1.8pt;width:72.85pt;height:63.85pt;z-index:251668480" coordorigin="1576,5177" coordsize="1457,1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">
            <v:group id="Group 805" o:spid="_x0000_s1201" style="position:absolute;left:1576;top:5177;width:1448;height:215"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oval id="Oval 806" o:spid="_x0000_s1202"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LSvcYA&#10;AADcAAAADwAAAGRycy9kb3ducmV2LnhtbESPQWvCQBSE70L/w/IKvZlNc6g2dZVqK3gpaFIo3p7Z&#10;Z5I2+zZkVxP/fVcQPA4z8w0zWwymEWfqXG1ZwXMUgyAurK65VPCdr8dTEM4ja2wsk4ILOVjMH0Yz&#10;TLXteUfnzJciQNilqKDyvk2ldEVFBl1kW+LgHW1n0AfZlVJ32Ae4aWQSxy/SYM1hocKWVhUVf9nJ&#10;KMizYdL/0tfy9HnIG0vb/Ufys1fq6XF4fwPhafD38K290QqS1wSuZ8IR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LSvcYAAADcAAAADwAAAAAAAAAAAAAAAACYAgAAZHJz&#10;L2Rvd25yZXYueG1sUEsFBgAAAAAEAAQA9QAAAIsDAAAAAA==&#10;" fillcolor="black">
                <v:textbox inset="0,0,0,0"/>
              </v:oval>
              <v:oval id="Oval 807" o:spid="_x0000_s1203"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53JsYA&#10;AADcAAAADwAAAGRycy9kb3ducmV2LnhtbESPQWvCQBSE70L/w/IKvemmEdoaXaVqC14Emwji7TX7&#10;mqTNvg3Z1cR/7xYEj8PMfMPMFr2pxZlaV1lW8DyKQBDnVldcKNhnn8M3EM4ja6wtk4ILOVjMHwYz&#10;TLTt+IvOqS9EgLBLUEHpfZNI6fKSDLqRbYiD92Nbgz7ItpC6xS7ATS3jKHqRBisOCyU2tCop/0tP&#10;RkGW9q/dL22Xp4/vrLa0O67jw1Gpp8f+fQrCU+/v4Vt7oxXEkz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53JsYAAADcAAAADwAAAAAAAAAAAAAAAACYAgAAZHJz&#10;L2Rvd25yZXYueG1sUEsFBgAAAAAEAAQA9QAAAIsDAAAAAA==&#10;" fillcolor="black">
                <v:textbox inset="0,0,0,0"/>
              </v:oval>
              <v:oval id="Oval 808" o:spid="_x0000_s1204"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fvUsYA&#10;AADcAAAADwAAAGRycy9kb3ducmV2LnhtbESPQWvCQBSE70L/w/IKvemmQdoaXaVqC14Emwji7TX7&#10;mqTNvg3Z1cR/7xYEj8PMfMPMFr2pxZlaV1lW8DyKQBDnVldcKNhnn8M3EM4ja6wtk4ILOVjMHwYz&#10;TLTt+IvOqS9EgLBLUEHpfZNI6fKSDLqRbYiD92Nbgz7ItpC6xS7ATS3jKHqRBisOCyU2tCop/0tP&#10;RkGW9q/dL22Xp4/vrLa0O67jw1Gpp8f+fQrCU+/v4Vt7oxXEkz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fvUsYAAADcAAAADwAAAAAAAAAAAAAAAACYAgAAZHJz&#10;L2Rvd25yZXYueG1sUEsFBgAAAAAEAAQA9QAAAIsDAAAAAA==&#10;" fillcolor="black">
                <v:textbox inset="0,0,0,0"/>
              </v:oval>
              <v:oval id="Oval 809" o:spid="_x0000_s1205"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tKycYA&#10;AADcAAAADwAAAGRycy9kb3ducmV2LnhtbESPQWvCQBSE70L/w/IKvemmAdsaXaVqC14Emwji7TX7&#10;mqTNvg3Z1cR/7xYEj8PMfMPMFr2pxZlaV1lW8DyKQBDnVldcKNhnn8M3EM4ja6wtk4ILOVjMHwYz&#10;TLTt+IvOqS9EgLBLUEHpfZNI6fKSDLqRbYiD92Nbgz7ItpC6xS7ATS3jKHqRBisOCyU2tCop/0tP&#10;RkGW9q/dL22Xp4/vrLa0O67jw1Gpp8f+fQrCU+/v4Vt7oxXEkz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tKycYAAADcAAAADwAAAAAAAAAAAAAAAACYAgAAZHJz&#10;L2Rvd25yZXYueG1sUEsFBgAAAAAEAAQA9QAAAIsDAAAAAA==&#10;" fillcolor="black">
                <v:textbox inset="0,0,0,0"/>
              </v:oval>
              <v:oval id="Oval 810" o:spid="_x0000_s1206"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nUvsYA&#10;AADcAAAADwAAAGRycy9kb3ducmV2LnhtbESPQWvCQBSE74X+h+UVvDUbc1CbuopVC70ImhSKt9fs&#10;a5I2+zZkVxP/vSsIPQ4z8w0zXw6mEWfqXG1ZwTiKQRAXVtdcKvjM359nIJxH1thYJgUXcrBcPD7M&#10;MdW25wOdM1+KAGGXooLK+zaV0hUVGXSRbYmD92M7gz7IrpS6wz7ATSOTOJ5IgzWHhQpbWldU/GUn&#10;oyDPhmn/S7u30/Y7byztj5vk66jU6GlYvYLwNPj/8L39oRUkLxO4nQlHQC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nUvsYAAADcAAAADwAAAAAAAAAAAAAAAACYAgAAZHJz&#10;L2Rvd25yZXYueG1sUEsFBgAAAAAEAAQA9QAAAIsDAAAAAA==&#10;" fillcolor="black">
                <v:textbox inset="0,0,0,0"/>
              </v:oval>
              <v:oval id="Oval 811" o:spid="_x0000_s1207"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VxJcUA&#10;AADcAAAADwAAAGRycy9kb3ducmV2LnhtbESPQWvCQBSE7wX/w/IEb3XTHKqmrlK1Qi9CTQrF22v2&#10;mUSzb0N2Nem/dwuCx2FmvmHmy97U4kqtqywreBlHIIhzqysuFHxn2+cpCOeRNdaWScEfOVguBk9z&#10;TLTteE/X1BciQNglqKD0vkmkdHlJBt3YNsTBO9rWoA+yLaRusQtwU8s4il6lwYrDQokNrUvKz+nF&#10;KMjSftKdaLe6fPxmtaWvwyb+OSg1GvbvbyA89f4Rvrc/tYJ4NoH/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pXElxQAAANwAAAAPAAAAAAAAAAAAAAAAAJgCAABkcnMv&#10;ZG93bnJldi54bWxQSwUGAAAAAAQABAD1AAAAigMAAAAA&#10;" fillcolor="black">
                <v:textbox inset="0,0,0,0"/>
              </v:oval>
              <v:oval id="Oval 812" o:spid="_x0000_s1208"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rlV8IA&#10;AADcAAAADwAAAGRycy9kb3ducmV2LnhtbERPy4rCMBTdD/gP4QruxtQudKxGcV4wG2FsBXF3ba5t&#10;tbkpTbT1781iYJaH816ue1OLO7WusqxgMo5AEOdWV1wo2Gffr28gnEfWWFsmBQ9ysF4NXpaYaNvx&#10;ju6pL0QIYZeggtL7JpHS5SUZdGPbEAfubFuDPsC2kLrFLoSbWsZRNJUGKw4NJTb0UVJ+TW9GQZb2&#10;s+5C2/fb1ymrLf0eP+PDUanRsN8sQHjq/b/4z/2jFcTzsDacC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OuVXwgAAANwAAAAPAAAAAAAAAAAAAAAAAJgCAABkcnMvZG93&#10;bnJldi54bWxQSwUGAAAAAAQABAD1AAAAhwMAAAAA&#10;" fillcolor="black">
                <v:textbox inset="0,0,0,0"/>
              </v:oval>
              <v:oval id="Oval 813" o:spid="_x0000_s1209"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ZAzMUA&#10;AADcAAAADwAAAGRycy9kb3ducmV2LnhtbESPQWvCQBSE74L/YXkFb7ppDlqjq7RVwUuhJgXx9sw+&#10;k9Ts25BdTfz33UKhx2FmvmGW697U4k6tqywreJ5EIIhzqysuFHxlu/ELCOeRNdaWScGDHKxXw8ES&#10;E207PtA99YUIEHYJKii9bxIpXV6SQTexDXHwLrY16INsC6lb7ALc1DKOoqk0WHFYKLGh95Lya3oz&#10;CrK0n3Xf9PF2256z2tLnaRMfT0qNnvrXBQhPvf8P/7X3WkE8n8PvmXA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dkDMxQAAANwAAAAPAAAAAAAAAAAAAAAAAJgCAABkcnMv&#10;ZG93bnJldi54bWxQSwUGAAAAAAQABAD1AAAAigMAAAAA&#10;" fillcolor="black">
                <v:textbox inset="0,0,0,0"/>
              </v:oval>
              <v:oval id="Oval 814" o:spid="_x0000_s1210"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dzS8MA&#10;AADcAAAADwAAAGRycy9kb3ducmV2LnhtbERPTWvCQBC9C/6HZQq96aYWrKRuQrUVvAg1EYq3aXaa&#10;pGZnQ3Y18d+7B8Hj430v08E04kKdqy0reJlGIIgLq2suFRzyzWQBwnlkjY1lUnAlB2kyHi0x1rbn&#10;PV0yX4oQwi5GBZX3bSylKyoy6Ka2JQ7cn+0M+gC7UuoO+xBuGjmLork0WHNoqLCldUXFKTsbBXk2&#10;vPX/tFudv37zxtL38XP2c1Tq+Wn4eAfhafAP8d291QpeozA/nAlHQC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dzS8MAAADcAAAADwAAAAAAAAAAAAAAAACYAgAAZHJzL2Rv&#10;d25yZXYueG1sUEsFBgAAAAAEAAQA9QAAAIgDAAAAAA==&#10;" fillcolor="black">
                <v:textbox inset="0,0,0,0"/>
              </v:oval>
              <v:oval id="Oval 815" o:spid="_x0000_s1211"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W0MUA&#10;AADcAAAADwAAAGRycy9kb3ducmV2LnhtbESPQWvCQBSE70L/w/KE3nSjBVuiq6it4EWoiSDentln&#10;Ept9G7Krif/eLRR6HGbmG2a26Ewl7tS40rKC0TACQZxZXXKu4JBuBh8gnEfWWFkmBQ9ysJi/9GYY&#10;a9vynu6Jz0WAsItRQeF9HUvpsoIMuqGtiYN3sY1BH2STS91gG+CmkuMomkiDJYeFAmtaF5T9JDej&#10;IE269/ZKu9Xt65xWlr5Pn+PjSanXfrecgvDU+f/wX3urFbxFI/g9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69bQxQAAANwAAAAPAAAAAAAAAAAAAAAAAJgCAABkcnMv&#10;ZG93bnJldi54bWxQSwUGAAAAAAQABAD1AAAAigMAAAAA&#10;" fillcolor="black">
                <v:textbox inset="0,0,0,0"/>
              </v:oval>
              <v:oval id="Oval 816" o:spid="_x0000_s1212"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lIp8YA&#10;AADcAAAADwAAAGRycy9kb3ducmV2LnhtbESPQWvCQBSE70L/w/IKvZlNU9CSukq1FbwUNCkUb8/s&#10;M0mbfRuyq4n/visIHoeZ+YaZLQbTiDN1rras4DmKQRAXVtdcKvjO1+NXEM4ja2wsk4ILOVjMH0Yz&#10;TLXteUfnzJciQNilqKDyvk2ldEVFBl1kW+LgHW1n0AfZlVJ32Ae4aWQSxxNpsOawUGFLq4qKv+xk&#10;FOTZMO1/6Wt5+jzkjaXt/iP52Sv19Di8v4HwNPh7+NbeaAUvcQ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lIp8YAAADcAAAADwAAAAAAAAAAAAAAAACYAgAAZHJz&#10;L2Rvd25yZXYueG1sUEsFBgAAAAAEAAQA9QAAAIsDAAAAAA==&#10;" fillcolor="black">
                <v:textbox inset="0,0,0,0"/>
              </v:oval>
              <v:oval id="Oval 817" o:spid="_x0000_s1213"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XtPMYA&#10;AADcAAAADwAAAGRycy9kb3ducmV2LnhtbESPQWvCQBSE74X+h+UVequbRtASXUOrFbwImhSKt2f2&#10;NUmbfRuyq4n/3hWEHoeZ+YaZp4NpxJk6V1tW8DqKQBAXVtdcKvjK1y9vIJxH1thYJgUXcpAuHh/m&#10;mGjb857OmS9FgLBLUEHlfZtI6YqKDLqRbYmD92M7gz7IrpS6wz7ATSPjKJpIgzWHhQpbWlZU/GUn&#10;oyDPhmn/S9uP0+cxbyztDqv4+6DU89PwPgPhafD/4Xt7oxWMozHczo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HXtPMYAAADcAAAADwAAAAAAAAAAAAAAAACYAgAAZHJz&#10;L2Rvd25yZXYueG1sUEsFBgAAAAAEAAQA9QAAAIsDAAAAAA==&#10;" fillcolor="black">
                <v:textbox inset="0,0,0,0"/>
              </v:oval>
              <v:oval id="Oval 818" o:spid="_x0000_s1214"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x1SMUA&#10;AADcAAAADwAAAGRycy9kb3ducmV2LnhtbESPQWvCQBSE70L/w/IKvdVNbbESXUVtC14Emwji7Zl9&#10;JqnZtyG7mvjvXaHgcZiZb5jJrDOVuFDjSssK3voRCOLM6pJzBdv053UEwnlkjZVlUnAlB7PpU2+C&#10;sbYt/9Il8bkIEHYxKii8r2MpXVaQQde3NXHwjrYx6INscqkbbAPcVHIQRUNpsOSwUGBNy4KyU3I2&#10;CtKk+2z/aL04fx/SytJm/zXY7ZV6ee7mYxCeOv8I/7dXWsF79AH3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HVIxQAAANwAAAAPAAAAAAAAAAAAAAAAAJgCAABkcnMv&#10;ZG93bnJldi54bWxQSwUGAAAAAAQABAD1AAAAigMAAAAA&#10;" fillcolor="black">
                <v:textbox inset="0,0,0,0"/>
              </v:oval>
              <v:oval id="Oval 819" o:spid="_x0000_s1215"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DQ08UA&#10;AADcAAAADwAAAGRycy9kb3ducmV2LnhtbESPQWvCQBSE70L/w/IKvdVNLbUSXUVtC14Emwji7Zl9&#10;JqnZtyG7mvjvXaHgcZiZb5jJrDOVuFDjSssK3voRCOLM6pJzBdv053UEwnlkjZVlUnAlB7PpU2+C&#10;sbYt/9Il8bkIEHYxKii8r2MpXVaQQde3NXHwjrYx6INscqkbbAPcVHIQRUNpsOSwUGBNy4KyU3I2&#10;CtKk+2z/aL04fx/SytJm/zXY7ZV6ee7mYxCeOv8I/7dXWsF79AH3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0NDTxQAAANwAAAAPAAAAAAAAAAAAAAAAAJgCAABkcnMv&#10;ZG93bnJldi54bWxQSwUGAAAAAAQABAD1AAAAigMAAAAA&#10;" fillcolor="black">
                <v:textbox inset="0,0,0,0"/>
              </v:oval>
              <v:oval id="Oval 820" o:spid="_x0000_s1216"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OpMUA&#10;AADcAAAADwAAAGRycy9kb3ducmV2LnhtbESPQWvCQBSE74L/YXmCN91owUp0FW0reBFqUijentnX&#10;JDX7NmRXE/+9Wyh4HGbmG2a57kwlbtS40rKCyTgCQZxZXXKu4CvdjeYgnEfWWFkmBXdysF71e0uM&#10;tW35SLfE5yJA2MWooPC+jqV0WUEG3djWxMH7sY1BH2STS91gG+CmktMomkmDJYeFAmt6Kyi7JFej&#10;IE261/aXDtvrxzmtLH2e3qffJ6WGg26zAOGp88/wf3uvFbxEM/g7E4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Ak6kxQAAANwAAAAPAAAAAAAAAAAAAAAAAJgCAABkcnMv&#10;ZG93bnJldi54bWxQSwUGAAAAAAQABAD1AAAAigMAAAAA&#10;" fillcolor="black">
                <v:textbox inset="0,0,0,0"/>
              </v:oval>
              <v:oval id="Oval 821" o:spid="_x0000_s1217"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7rP8UA&#10;AADcAAAADwAAAGRycy9kb3ducmV2LnhtbESPQWvCQBSE7wX/w/IEb3WjBZXoKtpW8CLUpFC8PbOv&#10;SWr2bciuJv57Vyh4HGbmG2ax6kwlrtS40rKC0TACQZxZXXKu4Dvdvs5AOI+ssbJMCm7kYLXsvSww&#10;1rblA10Tn4sAYRejgsL7OpbSZQUZdENbEwfv1zYGfZBNLnWDbYCbSo6jaCINlhwWCqzpvaDsnFyM&#10;gjTppu0f7TeXz1NaWfo6fox/jkoN+t16DsJT55/h//ZOK3iLpv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Tus/xQAAANwAAAAPAAAAAAAAAAAAAAAAAJgCAABkcnMv&#10;ZG93bnJldi54bWxQSwUGAAAAAAQABAD1AAAAigMAAAAA&#10;" fillcolor="black">
                <v:textbox inset="0,0,0,0"/>
              </v:oval>
              <v:oval id="Oval 822" o:spid="_x0000_s1218"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F/TcMA&#10;AADcAAAADwAAAGRycy9kb3ducmV2LnhtbERPTWvCQBC9C/6HZQq96aYWrKRuQrUVvAg1EYq3aXaa&#10;pGZnQ3Y18d+7B8Hj430v08E04kKdqy0reJlGIIgLq2suFRzyzWQBwnlkjY1lUnAlB2kyHi0x1rbn&#10;PV0yX4oQwi5GBZX3bSylKyoy6Ka2JQ7cn+0M+gC7UuoO+xBuGjmLork0WHNoqLCldUXFKTsbBXk2&#10;vPX/tFudv37zxtL38XP2c1Tq+Wn4eAfhafAP8d291Qpeo7A2nAlHQC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F/TcMAAADcAAAADwAAAAAAAAAAAAAAAACYAgAAZHJzL2Rv&#10;d25yZXYueG1sUEsFBgAAAAAEAAQA9QAAAIgDAAAAAA==&#10;" fillcolor="black">
                <v:textbox inset="0,0,0,0"/>
              </v:oval>
              <v:oval id="Oval 823" o:spid="_x0000_s1219"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3a1sUA&#10;AADcAAAADwAAAGRycy9kb3ducmV2LnhtbESPQWvCQBSE70L/w/IKvdVNLdQaXUVtC14Emwji7Zl9&#10;JqnZtyG7mvjvXaHgcZiZb5jJrDOVuFDjSssK3voRCOLM6pJzBdv05/UThPPIGivLpOBKDmbTp94E&#10;Y21b/qVL4nMRIOxiVFB4X8dSuqwgg65va+LgHW1j0AfZ5FI32Aa4qeQgij6kwZLDQoE1LQvKTsnZ&#10;KEiTbtj+0Xpx/j6klaXN/muw2yv18tzNxyA8df4R/m+vtIL3aAT3M+EI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ndrWxQAAANwAAAAPAAAAAAAAAAAAAAAAAJgCAABkcnMv&#10;ZG93bnJldi54bWxQSwUGAAAAAAQABAD1AAAAigMAAAAA&#10;" fillcolor="black">
                <v:textbox inset="0,0,0,0"/>
              </v:oval>
              <v:oval id="Oval 824" o:spid="_x0000_s1220"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llsIA&#10;AADcAAAADwAAAGRycy9kb3ducmV2LnhtbERPTWvCQBC9F/wPywjedKOCLdFV1FbwUmgTQbyN2TGJ&#10;ZmdDdjXx33cPQo+P971YdaYSD2pcaVnBeBSBIM6sLjlXcEh3ww8QziNrrCyTgic5WC17bwuMtW35&#10;lx6Jz0UIYRejgsL7OpbSZQUZdCNbEwfuYhuDPsAml7rBNoSbSk6iaCYNlhwaCqxpW1B2S+5GQZp0&#10;7+2Vvjf3r3NaWfo5fU6OJ6UG/W49B+Gp8//il3uvFUzHYX44E4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fuWWwgAAANwAAAAPAAAAAAAAAAAAAAAAAJgCAABkcnMvZG93&#10;bnJldi54bWxQSwUGAAAAAAQABAD1AAAAhwMAAAAA&#10;" fillcolor="black">
                <v:textbox inset="0,0,0,0"/>
              </v:oval>
              <v:oval id="Oval 825" o:spid="_x0000_s1221"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JADcUA&#10;AADcAAAADwAAAGRycy9kb3ducmV2LnhtbESPQWvCQBSE70L/w/IEb7qJgpboKmpb6KVQE0G8PbOv&#10;Sdrs25BdTfz33YLQ4zAz3zCrTW9qcaPWVZYVxJMIBHFudcWFgmP2Nn4G4TyyxtoyKbiTg836abDC&#10;RNuOD3RLfSEChF2CCkrvm0RKl5dk0E1sQxy8L9sa9EG2hdQtdgFuajmNork0WHFYKLGhfUn5T3o1&#10;CrK0X3Tf9LG7vl6y2tLn+WV6Ois1GvbbJQhPvf8PP9rvWsEsjuHvTDg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MkANxQAAANwAAAAPAAAAAAAAAAAAAAAAAJgCAABkcnMv&#10;ZG93bnJldi54bWxQSwUGAAAAAAQABAD1AAAAigMAAAAA&#10;" fillcolor="black">
                <v:textbox inset="0,0,0,0"/>
              </v:oval>
            </v:group>
            <v:oval id="Oval 826" o:spid="_x0000_s1222" style="position:absolute;left:1581;top:5709;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eesUA&#10;AADcAAAADwAAAGRycy9kb3ducmV2LnhtbESPT2vCQBTE7wW/w/KE3urGFGpJXcW/4EWoSaF4e80+&#10;k2j2bciuJv32bkHocZiZ3zDTeW9qcaPWVZYVjEcRCOLc6ooLBV/Z9uUdhPPIGmvLpOCXHMxng6cp&#10;Jtp2fKBb6gsRIOwSVFB63yRSurwkg25kG+LgnWxr0AfZFlK32AW4qWUcRW/SYMVhocSGViXll/Rq&#10;FGRpP+nOtF9eNz9ZbenzuI6/j0o9D/vFBwhPvf8PP9o7reB1HMP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4N56xQAAANwAAAAPAAAAAAAAAAAAAAAAAJgCAABkcnMv&#10;ZG93bnJldi54bWxQSwUGAAAAAAQABAD1AAAAigMAAAAA&#10;" fillcolor="black">
              <v:textbox inset="0,0,0,0"/>
            </v:oval>
            <v:oval id="Oval 827" o:spid="_x0000_s1223" style="position:absolute;left:1580;top:5535;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x74cUA&#10;AADcAAAADwAAAGRycy9kb3ducmV2LnhtbESPQWvCQBSE74X+h+UVeqsbFbREV7HaQi+CJgXx9sw+&#10;k9js25BdTfz3riB4HGbmG2Y670wlLtS40rKCfi8CQZxZXXKu4C/9+fgE4TyyxsoyKbiSg/ns9WWK&#10;sbYtb+mS+FwECLsYFRTe17GULivIoOvZmjh4R9sY9EE2udQNtgFuKjmIopE0WHJYKLCmZUHZf3I2&#10;CtKkG7cnWn+dvw9pZWmzXw12e6Xe37rFBISnzj/Dj/avVjDsD+F+Jhw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HvhxQAAANwAAAAPAAAAAAAAAAAAAAAAAJgCAABkcnMv&#10;ZG93bnJldi54bWxQSwUGAAAAAAQABAD1AAAAigMAAAAA&#10;" fillcolor="black">
              <v:textbox inset="0,0,0,0"/>
            </v:oval>
            <v:oval id="Oval 828" o:spid="_x0000_s1224" style="position:absolute;left:1735;top:5535;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XjlcYA&#10;AADcAAAADwAAAGRycy9kb3ducmV2LnhtbESPT2vCQBTE70K/w/IEb2ajLW2JrtI/FnoRNBHE2zP7&#10;TNJm34bsatJv7xYEj8PM/IaZL3tTiwu1rrKsYBLFIIhzqysuFOyyr/ErCOeRNdaWScEfOVguHgZz&#10;TLTteEuX1BciQNglqKD0vkmkdHlJBl1kG+LgnWxr0AfZFlK32AW4qeU0jp+lwYrDQokNfZSU/6Zn&#10;oyBL+5fuh9bv59Uxqy1tDp/T/UGp0bB/m4Hw1Pt7+Nb+1goeJ0/wfy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XjlcYAAADcAAAADwAAAAAAAAAAAAAAAACYAgAAZHJz&#10;L2Rvd25yZXYueG1sUEsFBgAAAAAEAAQA9QAAAIsDAAAAAA==&#10;" fillcolor="black">
              <v:textbox inset="0,0,0,0"/>
            </v:oval>
            <v:oval id="Oval 829" o:spid="_x0000_s1225" style="position:absolute;left:1736;top:5711;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lGDsYA&#10;AADcAAAADwAAAGRycy9kb3ducmV2LnhtbESPW2vCQBSE34X+h+UIvpmNll6IrtKLhb4Imgji2zF7&#10;TNJmz4bsatJ/7xYEH4eZ+YaZL3tTiwu1rrKsYBLFIIhzqysuFOyyr/ErCOeRNdaWScEfOVguHgZz&#10;TLTteEuX1BciQNglqKD0vkmkdHlJBl1kG+LgnWxr0AfZFlK32AW4qeU0jp+lwYrDQokNfZSU/6Zn&#10;oyBL+5fuh9bv59Uxqy1tDp/T/UGp0bB/m4Hw1Pt7+Nb+1goeJ0/wfy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QlGDsYAAADcAAAADwAAAAAAAAAAAAAAAACYAgAAZHJz&#10;L2Rvd25yZXYueG1sUEsFBgAAAAAEAAQA9QAAAIsDAAAAAA==&#10;" fillcolor="black">
              <v:textbox inset="0,0,0,0"/>
            </v:oval>
            <v:oval id="Oval 830" o:spid="_x0000_s1226" style="position:absolute;left:1888;top:5711;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YecUA&#10;AADcAAAADwAAAGRycy9kb3ducmV2LnhtbESPQWvCQBSE7wX/w/IEb3WjgpXoKtoqeCm0iSDentln&#10;Es2+DdnVxH/fLRR6HGbmG2ax6kwlHtS40rKC0TACQZxZXXKu4JDuXmcgnEfWWFkmBU9ysFr2XhYY&#10;a9vyNz0Sn4sAYRejgsL7OpbSZQUZdENbEwfvYhuDPsgml7rBNsBNJcdRNJUGSw4LBdb0XlB2S+5G&#10;QZp0b+2VPjf37TmtLH2dPsbHk1KDfreeg/DU+f/wX3uvFUxGU/g9E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29h5xQAAANwAAAAPAAAAAAAAAAAAAAAAAJgCAABkcnMv&#10;ZG93bnJldi54bWxQSwUGAAAAAAQABAD1AAAAigMAAAAA&#10;" fillcolor="black">
              <v:textbox inset="0,0,0,0"/>
            </v:oval>
            <v:oval id="Oval 831" o:spid="_x0000_s1227" style="position:absolute;left:1895;top:5537;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d94sYA&#10;AADcAAAADwAAAGRycy9kb3ducmV2LnhtbESPT2vCQBTE74LfYXlCb7qJhSrRNdh/0EvBJoJ4e2af&#10;SWz2bciuJv323YLQ4zAzv2HW6WAacaPO1ZYVxLMIBHFhdc2lgn3+Pl2CcB5ZY2OZFPyQg3QzHq0x&#10;0bbnL7plvhQBwi5BBZX3bSKlKyoy6Ga2JQ7e2XYGfZBdKXWHfYCbRs6j6EkarDksVNjSS0XFd3Y1&#10;CvJsWPQX+ny+vp3yxtLu+Do/HJV6mAzbFQhPg/8P39sfWsFjvIC/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d94sYAAADcAAAADwAAAAAAAAAAAAAAAACYAgAAZHJz&#10;L2Rvd25yZXYueG1sUEsFBgAAAAAEAAQA9QAAAIsDAAAAAA==&#10;" fillcolor="black">
              <v:textbox inset="0,0,0,0"/>
            </v:oval>
            <v:oval id="Oval 832" o:spid="_x0000_s1228" style="position:absolute;left:2049;top:5537;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jpkMIA&#10;AADcAAAADwAAAGRycy9kb3ducmV2LnhtbERPTWvCQBC9F/wPywjedKOCLdFV1FbwUmgTQbyN2TGJ&#10;ZmdDdjXx33cPQo+P971YdaYSD2pcaVnBeBSBIM6sLjlXcEh3ww8QziNrrCyTgic5WC17bwuMtW35&#10;lx6Jz0UIYRejgsL7OpbSZQUZdCNbEwfuYhuDPsAml7rBNoSbSk6iaCYNlhwaCqxpW1B2S+5GQZp0&#10;7+2Vvjf3r3NaWfo5fU6OJ6UG/W49B+Gp8//il3uvFUzHYW04E4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COmQwgAAANwAAAAPAAAAAAAAAAAAAAAAAJgCAABkcnMvZG93&#10;bnJldi54bWxQSwUGAAAAAAQABAD1AAAAhwMAAAAA&#10;" fillcolor="black">
              <v:textbox inset="0,0,0,0"/>
            </v:oval>
            <v:oval id="Oval 833" o:spid="_x0000_s1229" style="position:absolute;left:2051;top:5713;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RMC8YA&#10;AADcAAAADwAAAGRycy9kb3ducmV2LnhtbESPW2vCQBSE34X+h+UIvpmNFnqJrtKLhb4Imgji2zF7&#10;TNJmz4bsatJ/7xYEH4eZ+YaZL3tTiwu1rrKsYBLFIIhzqysuFOyyr/ELCOeRNdaWScEfOVguHgZz&#10;TLTteEuX1BciQNglqKD0vkmkdHlJBl1kG+LgnWxr0AfZFlK32AW4qeU0jp+kwYrDQokNfZSU/6Zn&#10;oyBL++fuh9bv59Uxqy1tDp/T/UGp0bB/m4Hw1Pt7+Nb+1goeJ6/wfy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RMC8YAAADcAAAADwAAAAAAAAAAAAAAAACYAgAAZHJz&#10;L2Rvd25yZXYueG1sUEsFBgAAAAAEAAQA9QAAAIsDAAAAAA==&#10;" fillcolor="black">
              <v:textbox inset="0,0,0,0"/>
            </v:oval>
            <v:oval id="Oval 834" o:spid="_x0000_s1230" style="position:absolute;left:2212;top:5710;width:27;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vK8IA&#10;AADcAAAADwAAAGRycy9kb3ducmV2LnhtbERPy4rCMBTdD/gP4QruxtQKjlSjOC+YjTC2gri7Nte2&#10;2tyUJtr692YxMMvDeS/XvanFnVpXWVYwGUcgiHOrKy4U7LPv1zkI55E11pZJwYMcrFeDlyUm2na8&#10;o3vqCxFC2CWooPS+SaR0eUkG3dg2xIE729agD7AtpG6xC+GmlnEUzaTBikNDiQ19lJRf05tRkKX9&#10;W3eh7fvt65TVln6Pn/HhqNRo2G8WIDz1/l/85/7RCqZxmB/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Ei8rwgAAANwAAAAPAAAAAAAAAAAAAAAAAJgCAABkcnMvZG93&#10;bnJldi54bWxQSwUGAAAAAAQABAD1AAAAhwMAAAAA&#10;" fillcolor="black">
              <v:textbox inset="0,0,0,0"/>
            </v:oval>
            <v:oval id="Oval 835" o:spid="_x0000_s1231" style="position:absolute;left:2207;top:5536;width:27;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6KsMUA&#10;AADcAAAADwAAAGRycy9kb3ducmV2LnhtbESPT2vCQBTE7wW/w/KE3urGFGpJXcW/4EWoSaF4e80+&#10;k2j2bciuJv32bkHocZiZ3zDTeW9qcaPWVZYVjEcRCOLc6ooLBV/Z9uUdhPPIGmvLpOCXHMxng6cp&#10;Jtp2fKBb6gsRIOwSVFB63yRSurwkg25kG+LgnWxr0AfZFlK32AW4qWUcRW/SYMVhocSGViXll/Rq&#10;FGRpP+nOtF9eNz9ZbenzuI6/j0o9D/vFBwhPvf8PP9o7reA1HsP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XoqwxQAAANwAAAAPAAAAAAAAAAAAAAAAAJgCAABkcnMv&#10;ZG93bnJldi54bWxQSwUGAAAAAAQABAD1AAAAigMAAAAA&#10;" fillcolor="black">
              <v:textbox inset="0,0,0,0"/>
            </v:oval>
            <v:oval id="Oval 836" o:spid="_x0000_s1232" style="position:absolute;left:2365;top:5536;width:27;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wUx8YA&#10;AADcAAAADwAAAGRycy9kb3ducmV2LnhtbESPQWvCQBSE70L/w/IKvZlNU9CSukq1FbwUNCkUb8/s&#10;M0mbfRuyq4n/visIHoeZ+YaZLQbTiDN1rras4DmKQRAXVtdcKvjO1+NXEM4ja2wsk4ILOVjMH0Yz&#10;TLXteUfnzJciQNilqKDyvk2ldEVFBl1kW+LgHW1n0AfZlVJ32Ae4aWQSxxNpsOawUGFLq4qKv+xk&#10;FOTZMO1/6Wt5+jzkjaXt/iP52Sv19Di8v4HwNPh7+NbeaAUvSQ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wUx8YAAADcAAAADwAAAAAAAAAAAAAAAACYAgAAZHJz&#10;L2Rvd25yZXYueG1sUEsFBgAAAAAEAAQA9QAAAIsDAAAAAA==&#10;" fillcolor="black">
              <v:textbox inset="0,0,0,0"/>
            </v:oval>
            <v:oval id="Oval 837" o:spid="_x0000_s1233" style="position:absolute;left:2367;top:5712;width:27;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CxXMYA&#10;AADcAAAADwAAAGRycy9kb3ducmV2LnhtbESPQWvCQBSE74X+h+UVvDUbI2hJXcWqhV4ETQrF22v2&#10;NUmbfRuyq4n/3hWEHoeZ+YaZLwfTiDN1rrasYBzFIIgLq2suFXzm788vIJxH1thYJgUXcrBcPD7M&#10;MdW25wOdM1+KAGGXooLK+zaV0hUVGXSRbYmD92M7gz7IrpS6wz7ATSOTOJ5KgzWHhQpbWldU/GUn&#10;oyDPhln/S7u30/Y7byztj5vk66jU6GlYvYLwNPj/8L39oRVMkgnczo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CxXMYAAADcAAAADwAAAAAAAAAAAAAAAACYAgAAZHJz&#10;L2Rvd25yZXYueG1sUEsFBgAAAAAEAAQA9QAAAIsDAAAAAA==&#10;" fillcolor="black">
              <v:textbox inset="0,0,0,0"/>
            </v:oval>
            <v:oval id="Oval 838" o:spid="_x0000_s1234" style="position:absolute;left:2523;top:5533;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kpKMYA&#10;AADcAAAADwAAAGRycy9kb3ducmV2LnhtbESPQWvCQBSE70L/w/IKvemmsbQSXaVqC14Emwji7TX7&#10;mqTNvg3Z1cR/7xYEj8PMfMPMFr2pxZlaV1lW8DyKQBDnVldcKNhnn8MJCOeRNdaWScGFHCzmD4MZ&#10;Jtp2/EXn1BciQNglqKD0vkmkdHlJBt3INsTB+7GtQR9kW0jdYhfgppZxFL1KgxWHhRIbWpWU/6Un&#10;oyBL+7ful7bL08d3VlvaHdfx4ajU02P/PgXhqff38K290QrG8Qv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kpKMYAAADcAAAADwAAAAAAAAAAAAAAAACYAgAAZHJz&#10;L2Rvd25yZXYueG1sUEsFBgAAAAAEAAQA9QAAAIsDAAAAAA==&#10;" fillcolor="black">
              <v:textbox inset="0,0,0,0"/>
            </v:oval>
            <v:oval id="Oval 839" o:spid="_x0000_s1235" style="position:absolute;left:2540;top:5711;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WMs8YA&#10;AADcAAAADwAAAGRycy9kb3ducmV2LnhtbESPQWvCQBSE70L/w/IKvemmkbYSXaVqC14Emwji7TX7&#10;mqTNvg3Z1cR/7xYEj8PMfMPMFr2pxZlaV1lW8DyKQBDnVldcKNhnn8MJCOeRNdaWScGFHCzmD4MZ&#10;Jtp2/EXn1BciQNglqKD0vkmkdHlJBt3INsTB+7GtQR9kW0jdYhfgppZxFL1KgxWHhRIbWpWU/6Un&#10;oyBL+7ful7bL08d3VlvaHdfx4ajU02P/PgXhqff38K290QrG8Qv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2WMs8YAAADcAAAADwAAAAAAAAAAAAAAAACYAgAAZHJz&#10;L2Rvd25yZXYueG1sUEsFBgAAAAAEAAQA9QAAAIsDAAAAAA==&#10;" fillcolor="black">
              <v:textbox inset="0,0,0,0"/>
            </v:oval>
            <v:oval id="Oval 840" o:spid="_x0000_s1236" style="position:absolute;left:2682;top:5531;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cSxMUA&#10;AADcAAAADwAAAGRycy9kb3ducmV2LnhtbESPQWvCQBSE7wX/w/IEb3XTFFRSV6laoRehJoXi7TX7&#10;TKLZtyG7mvTfuwXB4zAz3zDzZW9qcaXWVZYVvIwjEMS51RUXCr6z7fMMhPPIGmvLpOCPHCwXg6c5&#10;Jtp2vKdr6gsRIOwSVFB63yRSurwkg25sG+LgHW1r0AfZFlK32AW4qWUcRRNpsOKwUGJD65Lyc3ox&#10;CrK0n3Yn2q0uH79ZbenrsIl/DkqNhv37GwhPvX+E7+1PreA1nsD/mXA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xLExQAAANwAAAAPAAAAAAAAAAAAAAAAAJgCAABkcnMv&#10;ZG93bnJldi54bWxQSwUGAAAAAAQABAD1AAAAigMAAAAA&#10;" fillcolor="black">
              <v:textbox inset="0,0,0,0"/>
            </v:oval>
            <v:oval id="Oval 841" o:spid="_x0000_s1237" style="position:absolute;left:2840;top:5529;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3X8YA&#10;AADcAAAADwAAAGRycy9kb3ducmV2LnhtbESPT2vCQBTE74V+h+UVvNWNEbREV7H+AS+Fmgji7Zl9&#10;TdJm34bsatJv7wqFHoeZ+Q0zX/amFjdqXWVZwWgYgSDOra64UHDMdq9vIJxH1lhbJgW/5GC5eH6a&#10;Y6Jtxwe6pb4QAcIuQQWl900ipctLMuiGtiEO3pdtDfog20LqFrsAN7WMo2giDVYcFkpsaF1S/pNe&#10;jYIs7afdN328X7eXrLb0ed7Ep7NSg5d+NQPhqff/4b/2XisYx1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u3X8YAAADcAAAADwAAAAAAAAAAAAAAAACYAgAAZHJz&#10;L2Rvd25yZXYueG1sUEsFBgAAAAAEAAQA9QAAAIsDAAAAAA==&#10;" fillcolor="black">
              <v:textbox inset="0,0,0,0"/>
            </v:oval>
            <v:oval id="Oval 842" o:spid="_x0000_s1238" style="position:absolute;left:2999;top:5531;width:27;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QjLcIA&#10;AADcAAAADwAAAGRycy9kb3ducmV2LnhtbERPy4rCMBTdD/gP4QruxtQKjlSjOC+YjTC2gri7Nte2&#10;2tyUJtr692YxMMvDeS/XvanFnVpXWVYwGUcgiHOrKy4U7LPv1zkI55E11pZJwYMcrFeDlyUm2na8&#10;o3vqCxFC2CWooPS+SaR0eUkG3dg2xIE729agD7AtpG6xC+GmlnEUzaTBikNDiQ19lJRf05tRkKX9&#10;W3eh7fvt65TVln6Pn/HhqNRo2G8WIDz1/l/85/7RCqZxWBv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ZCMtwgAAANwAAAAPAAAAAAAAAAAAAAAAAJgCAABkcnMvZG93&#10;bnJldi54bWxQSwUGAAAAAAQABAD1AAAAhwMAAAAA&#10;" fillcolor="black">
              <v:textbox inset="0,0,0,0"/>
            </v:oval>
            <v:oval id="Oval 843" o:spid="_x0000_s1239" style="position:absolute;left:2681;top:5709;width:27;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iGtsYA&#10;AADcAAAADwAAAGRycy9kb3ducmV2LnhtbESPQWvCQBSE70L/w/IKvemmEdoaXaVqC14Emwji7TX7&#10;mqTNvg3Z1cR/7xYEj8PMfMPMFr2pxZlaV1lW8DyKQBDnVldcKNhnn8M3EM4ja6wtk4ILOVjMHwYz&#10;TLTt+IvOqS9EgLBLUEHpfZNI6fKSDLqRbYiD92Nbgz7ItpC6xS7ATS3jKHqRBisOCyU2tCop/0tP&#10;RkGW9q/dL22Xp4/vrLa0O67jw1Gpp8f+fQrCU+/v4Vt7oxWM4wn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iGtsYAAADcAAAADwAAAAAAAAAAAAAAAACYAgAAZHJz&#10;L2Rvd25yZXYueG1sUEsFBgAAAAAEAAQA9QAAAIsDAAAAAA==&#10;" fillcolor="black">
              <v:textbox inset="0,0,0,0"/>
            </v:oval>
            <v:oval id="Oval 844" o:spid="_x0000_s1240" style="position:absolute;left:2839;top:5711;width:27;height: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u59sIA&#10;AADcAAAADwAAAGRycy9kb3ducmV2LnhtbERPy2rCQBTdC/7DcAV3daKCltRRfIKbgk0Kxd1t5ppE&#10;M3dCZjTx7zuLgsvDeS9WnanEgxpXWlYwHkUgiDOrS84VfKeHt3cQziNrrCyTgic5WC37vQXG2rb8&#10;RY/E5yKEsItRQeF9HUvpsoIMupGtiQN3sY1BH2CTS91gG8JNJSdRNJMGSw4NBda0LSi7JXejIE26&#10;eXulz819/5tWlk7n3eTnrNRw0K0/QHjq/Ev87z5qBdNpmB/OhCM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7n2wgAAANwAAAAPAAAAAAAAAAAAAAAAAJgCAABkcnMvZG93&#10;bnJldi54bWxQSwUGAAAAAAQABAD1AAAAhwMAAAAA&#10;" fillcolor="black">
              <v:textbox inset="0,0,0,0"/>
            </v:oval>
            <v:oval id="Oval 845" o:spid="_x0000_s1241" style="position:absolute;left:3001;top:5708;width:27;height: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ccbcUA&#10;AADcAAAADwAAAGRycy9kb3ducmV2LnhtbESPQWvCQBSE74X+h+UVeqsbFbREV7HaQi+CJgXx9sw+&#10;k9js25BdTfz3riB4HGbmG2Y670wlLtS40rKCfi8CQZxZXXKu4C/9+fgE4TyyxsoyKbiSg/ns9WWK&#10;sbYtb+mS+FwECLsYFRTe17GULivIoOvZmjh4R9sY9EE2udQNtgFuKjmIopE0WHJYKLCmZUHZf3I2&#10;CtKkG7cnWn+dvw9pZWmzXw12e6Xe37rFBISnzj/Dj/avVjAc9uF+Jhw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hxxtxQAAANwAAAAPAAAAAAAAAAAAAAAAAJgCAABkcnMv&#10;ZG93bnJldi54bWxQSwUGAAAAAAQABAD1AAAAigMAAAAA&#10;" fillcolor="black">
              <v:textbox inset="0,0,0,0"/>
            </v:oval>
            <v:group id="Group 846" o:spid="_x0000_s1242" style="position:absolute;left:1584;top:5882;width:1448;height:215"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oval id="Oval 847" o:spid="_x0000_s1243"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ngcYA&#10;AADcAAAADwAAAGRycy9kb3ducmV2LnhtbESPQWvCQBSE74X+h+UVvDUbDWhJXcW2Cl4ETQrF22v2&#10;NUmbfRuyq4n/3hWEHoeZ+YaZLwfTiDN1rrasYBzFIIgLq2suFXzmm+cXEM4ja2wsk4ILOVguHh/m&#10;mGrb84HOmS9FgLBLUUHlfZtK6YqKDLrItsTB+7GdQR9kV0rdYR/gppGTOJ5KgzWHhQpbeq+o+MtO&#10;RkGeDbP+l3Zvp/V33ljaHz8mX0elRk/D6hWEp8H/h+/trVaQJAnczo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kngcYAAADcAAAADwAAAAAAAAAAAAAAAACYAgAAZHJz&#10;L2Rvd25yZXYueG1sUEsFBgAAAAAEAAQA9QAAAIsDAAAAAA==&#10;" fillcolor="black">
                <v:textbox inset="0,0,0,0"/>
              </v:oval>
              <v:oval id="Oval 848" o:spid="_x0000_s1244"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C/9cYA&#10;AADcAAAADwAAAGRycy9kb3ducmV2LnhtbESPT2vCQBTE70K/w/IKvZmNWtoSXUX7B3oRNBHE2zP7&#10;TNJm34bsatJv7xYEj8PM/IaZLXpTiwu1rrKsYBTFIIhzqysuFOyyr+EbCOeRNdaWScEfOVjMHwYz&#10;TLTteEuX1BciQNglqKD0vkmkdHlJBl1kG+LgnWxr0AfZFlK32AW4qeU4jl+kwYrDQokNvZeU/6Zn&#10;oyBL+9fuh9ar8+cxqy1tDh/j/UGpp8d+OQXhqff38K39rRVMJs/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C/9cYAAADcAAAADwAAAAAAAAAAAAAAAACYAgAAZHJz&#10;L2Rvd25yZXYueG1sUEsFBgAAAAAEAAQA9QAAAIsDAAAAAA==&#10;" fillcolor="black">
                <v:textbox inset="0,0,0,0"/>
              </v:oval>
              <v:oval id="Oval 849" o:spid="_x0000_s1245"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wabsYA&#10;AADcAAAADwAAAGRycy9kb3ducmV2LnhtbESPW2vCQBSE34X+h+UU+mY2Kr0QXUV7gb4Imgji2zF7&#10;TNJmz4bsatJ/7xYEH4eZ+YaZLXpTiwu1rrKsYBTFIIhzqysuFOyyr+EbCOeRNdaWScEfOVjMHwYz&#10;TLTteEuX1BciQNglqKD0vkmkdHlJBl1kG+LgnWxr0AfZFlK32AW4qeU4jl+kwYrDQokNvZeU/6Zn&#10;oyBL+9fuh9ar8+cxqy1tDh/j/UGpp8d+OQXhqff38K39rRVMJs/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wabsYAAADcAAAADwAAAAAAAAAAAAAAAACYAgAAZHJz&#10;L2Rvd25yZXYueG1sUEsFBgAAAAAEAAQA9QAAAIsDAAAAAA==&#10;" fillcolor="black">
                <v:textbox inset="0,0,0,0"/>
              </v:oval>
              <v:oval id="Oval 850" o:spid="_x0000_s1246"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6EGcYA&#10;AADcAAAADwAAAGRycy9kb3ducmV2LnhtbESPQWvCQBSE74X+h+UVequbRtCSuoa2WvAiaFIo3p7Z&#10;Z5I2+zZkVxP/vSsIHoeZ+YaZpYNpxIk6V1tW8DqKQBAXVtdcKvjJv1/eQDiPrLGxTArO5CCdPz7M&#10;MNG25y2dMl+KAGGXoILK+zaR0hUVGXQj2xIH72A7gz7IrpS6wz7ATSPjKJpIgzWHhQpb+qqo+M+O&#10;RkGeDdP+j9afx+U+byxtdov4d6fU89Pw8Q7C0+Dv4Vt7pRWMxxO4nglH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6EGcYAAADcAAAADwAAAAAAAAAAAAAAAACYAgAAZHJz&#10;L2Rvd25yZXYueG1sUEsFBgAAAAAEAAQA9QAAAIsDAAAAAA==&#10;" fillcolor="black">
                <v:textbox inset="0,0,0,0"/>
              </v:oval>
              <v:oval id="Oval 851" o:spid="_x0000_s1247"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IhgsUA&#10;AADcAAAADwAAAGRycy9kb3ducmV2LnhtbESPT2vCQBTE74V+h+UJ3upGBZXUVeo/8CLURCjentln&#10;kjb7NmRXE799t1DwOMzMb5j5sjOVuFPjSssKhoMIBHFmdcm5glO6e5uBcB5ZY2WZFDzIwXLx+jLH&#10;WNuWj3RPfC4ChF2MCgrv61hKlxVk0A1sTRy8q20M+iCbXOoG2wA3lRxF0UQaLDksFFjTuqDsJ7kZ&#10;BWnSTdtvOqxu20taWfo8b0ZfZ6X6ve7jHYSnzj/D/+29VjAeT+HvTDg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iGCxQAAANwAAAAPAAAAAAAAAAAAAAAAAJgCAABkcnMv&#10;ZG93bnJldi54bWxQSwUGAAAAAAQABAD1AAAAigMAAAAA&#10;" fillcolor="black">
                <v:textbox inset="0,0,0,0"/>
              </v:oval>
              <v:oval id="Oval 852" o:spid="_x0000_s1248"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218MIA&#10;AADcAAAADwAAAGRycy9kb3ducmV2LnhtbERPy2rCQBTdC/7DcAV3daKCltRRfIKbgk0Kxd1t5ppE&#10;M3dCZjTx7zuLgsvDeS9WnanEgxpXWlYwHkUgiDOrS84VfKeHt3cQziNrrCyTgic5WC37vQXG2rb8&#10;RY/E5yKEsItRQeF9HUvpsoIMupGtiQN3sY1BH2CTS91gG8JNJSdRNJMGSw4NBda0LSi7JXejIE26&#10;eXulz819/5tWlk7n3eTnrNRw0K0/QHjq/Ev87z5qBdNpWBvOhCM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bXwwgAAANwAAAAPAAAAAAAAAAAAAAAAAJgCAABkcnMvZG93&#10;bnJldi54bWxQSwUGAAAAAAQABAD1AAAAhwMAAAAA&#10;" fillcolor="black">
                <v:textbox inset="0,0,0,0"/>
              </v:oval>
              <v:oval id="Oval 853" o:spid="_x0000_s1249"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Qa8YA&#10;AADcAAAADwAAAGRycy9kb3ducmV2LnhtbESPW2vCQBSE34X+h+UU+mY2KvQSXUV7gb4Imgji2zF7&#10;TNJmz4bsatJ/7xYEH4eZ+YaZLXpTiwu1rrKsYBTFIIhzqysuFOyyr+ErCOeRNdaWScEfOVjMHwYz&#10;TLTteEuX1BciQNglqKD0vkmkdHlJBl1kG+LgnWxr0AfZFlK32AW4qeU4jp+lwYrDQokNvZeU/6Zn&#10;oyBL+5fuh9ar8+cxqy1tDh/j/UGpp8d+OQXhqff38K39rRVMJm/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Qa8YAAADcAAAADwAAAAAAAAAAAAAAAACYAgAAZHJz&#10;L2Rvd25yZXYueG1sUEsFBgAAAAAEAAQA9QAAAIsDAAAAAA==&#10;" fillcolor="black">
                <v:textbox inset="0,0,0,0"/>
              </v:oval>
              <v:oval id="Oval 854" o:spid="_x0000_s1250"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3Ki8MA&#10;AADcAAAADwAAAGRycy9kb3ducmV2LnhtbERPy2rCQBTdF/yH4QrudOKDKqmjtD7ATaFNCsXdbeaa&#10;RDN3QmY08e+dhdDl4byX685U4kaNKy0rGI8iEMSZ1SXnCn7S/XABwnlkjZVlUnAnB+tV72WJsbYt&#10;f9Mt8bkIIexiVFB4X8dSuqwgg25ka+LAnWxj0AfY5FI32IZwU8lJFL1KgyWHhgJr2hSUXZKrUZAm&#10;3bw90+fHdfeXVpa+jtvJ71GpQb97fwPhqfP/4qf7oBVMZ2F+OBOO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3Ki8MAAADcAAAADwAAAAAAAAAAAAAAAACYAgAAZHJzL2Rv&#10;d25yZXYueG1sUEsFBgAAAAAEAAQA9QAAAIgDAAAAAA==&#10;" fillcolor="black">
                <v:textbox inset="0,0,0,0"/>
              </v:oval>
              <v:oval id="Oval 855" o:spid="_x0000_s1251"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FvEMYA&#10;AADcAAAADwAAAGRycy9kb3ducmV2LnhtbESPT2vCQBTE70K/w/IEb2ajLW2JrtI/FnoRNBHE2zP7&#10;TNJm34bsatJv7xYEj8PM/IaZL3tTiwu1rrKsYBLFIIhzqysuFOyyr/ErCOeRNdaWScEfOVguHgZz&#10;TLTteEuX1BciQNglqKD0vkmkdHlJBl1kG+LgnWxr0AfZFlK32AW4qeU0jp+lwYrDQokNfZSU/6Zn&#10;oyBL+5fuh9bv59Uxqy1tDp/T/UGp0bB/m4Hw1Pt7+Nb+1goenybwfy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FvEMYAAADcAAAADwAAAAAAAAAAAAAAAACYAgAAZHJz&#10;L2Rvd25yZXYueG1sUEsFBgAAAAAEAAQA9QAAAIsDAAAAAA==&#10;" fillcolor="black">
                <v:textbox inset="0,0,0,0"/>
              </v:oval>
              <v:oval id="Oval 856" o:spid="_x0000_s1252"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xZ8YA&#10;AADcAAAADwAAAGRycy9kb3ducmV2LnhtbESPQWvCQBSE70L/w/IKvemmsbQSXaVqC14Emwji7TX7&#10;mqTNvg3Z1cR/7xYEj8PMfMPMFr2pxZlaV1lW8DyKQBDnVldcKNhnn8MJCOeRNdaWScGFHCzmD4MZ&#10;Jtp2/EXn1BciQNglqKD0vkmkdHlJBt3INsTB+7GtQR9kW0jdYhfgppZxFL1KgxWHhRIbWpWU/6Un&#10;oyBL+7ful7bL08d3VlvaHdfx4ajU02P/PgXhqff38K290QrGLz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PxZ8YAAADcAAAADwAAAAAAAAAAAAAAAACYAgAAZHJz&#10;L2Rvd25yZXYueG1sUEsFBgAAAAAEAAQA9QAAAIsDAAAAAA==&#10;" fillcolor="black">
                <v:textbox inset="0,0,0,0"/>
              </v:oval>
              <v:oval id="Oval 857" o:spid="_x0000_s1253"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9U/MYA&#10;AADcAAAADwAAAGRycy9kb3ducmV2LnhtbESPT2vCQBTE70K/w/IKvZmNWtoSXUX7B3oRNBHE2zP7&#10;TNJm34bsatJv7xYEj8PM/IaZLXpTiwu1rrKsYBTFIIhzqysuFOyyr+EbCOeRNdaWScEfOVjMHwYz&#10;TLTteEuX1BciQNglqKD0vkmkdHlJBl1kG+LgnWxr0AfZFlK32AW4qeU4jl+kwYrDQokNvZeU/6Zn&#10;oyBL+9fuh9ar8+cxqy1tDh/j/UGpp8d+OQXhqff38K39rRVMnifwfyYc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9U/MYAAADcAAAADwAAAAAAAAAAAAAAAACYAgAAZHJz&#10;L2Rvd25yZXYueG1sUEsFBgAAAAAEAAQA9QAAAIsDAAAAAA==&#10;" fillcolor="black">
                <v:textbox inset="0,0,0,0"/>
              </v:oval>
              <v:oval id="Oval 858" o:spid="_x0000_s1254"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MiMYA&#10;AADcAAAADwAAAGRycy9kb3ducmV2LnhtbESPW2vCQBSE3wv9D8sp+FY3XmhLdJVeFHwRNBHEt2P2&#10;mESzZ0N2NfHfu4VCH4eZ+YaZzjtTiRs1rrSsYNCPQBBnVpecK9ily9cPEM4ja6wsk4I7OZjPnp+m&#10;GGvb8pZuic9FgLCLUUHhfR1L6bKCDLq+rYmDd7KNQR9kk0vdYBvgppLDKHqTBksOCwXW9F1Qdkmu&#10;RkGadO/tmdZf18UxrSxtDj/D/UGp3kv3OQHhqfP/4b/2SisYjcfweyYc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bMiMYAAADcAAAADwAAAAAAAAAAAAAAAACYAgAAZHJz&#10;L2Rvd25yZXYueG1sUEsFBgAAAAAEAAQA9QAAAIsDAAAAAA==&#10;" fillcolor="black">
                <v:textbox inset="0,0,0,0"/>
              </v:oval>
              <v:oval id="Oval 859" o:spid="_x0000_s1255"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pE8UA&#10;AADcAAAADwAAAGRycy9kb3ducmV2LnhtbESPT2vCQBTE74LfYXlCb7rRtirRVfoXvBRqIoi3Z/aZ&#10;xGbfhuxq0m/fFQoeh5n5DbNcd6YSV2pcaVnBeBSBIM6sLjlXsEs/h3MQziNrrCyTgl9ysF71e0uM&#10;tW15S9fE5yJA2MWooPC+jqV0WUEG3cjWxME72cagD7LJpW6wDXBTyUkUTaXBksNCgTW9FZT9JBej&#10;IE26WXumr9fLxzGtLH0f3if7g1IPg+5lAcJT5+/h//ZGK3h8eob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mkTxQAAANwAAAAPAAAAAAAAAAAAAAAAAJgCAABkcnMv&#10;ZG93bnJldi54bWxQSwUGAAAAAAQABAD1AAAAigMAAAAA&#10;" fillcolor="black">
                <v:textbox inset="0,0,0,0"/>
              </v:oval>
              <v:oval id="Oval 860" o:spid="_x0000_s1256"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j3ZMYA&#10;AADcAAAADwAAAGRycy9kb3ducmV2LnhtbESPT2vCQBTE7wW/w/IEb3WjFpXoKv5poZdCmwji7Zl9&#10;JtHs25BdTfrtu4VCj8PM/IZZrjtTiQc1rrSsYDSMQBBnVpecKzikb89zEM4ja6wsk4JvcrBe9Z6W&#10;GGvb8hc9Ep+LAGEXo4LC+zqW0mUFGXRDWxMH72Ibgz7IJpe6wTbATSXHUTSVBksOCwXWtCsouyV3&#10;oyBNull7pY/t/fWcVpY+T/vx8aTUoN9tFiA8df4//Nd+1womL1P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j3ZMYAAADcAAAADwAAAAAAAAAAAAAAAACYAgAAZHJz&#10;L2Rvd25yZXYueG1sUEsFBgAAAAAEAAQA9QAAAIsDAAAAAA==&#10;" fillcolor="black">
                <v:textbox inset="0,0,0,0"/>
              </v:oval>
              <v:oval id="Oval 861" o:spid="_x0000_s1257"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RS/8YA&#10;AADcAAAADwAAAGRycy9kb3ducmV2LnhtbESPT2vCQBTE70K/w/IK3nSjllqiq/SPQi8Fmwji7Zl9&#10;JtHs25BdTfz2bqHgcZiZ3zDzZWcqcaXGlZYVjIYRCOLM6pJzBdt0PXgD4TyyxsoyKbiRg+XiqTfH&#10;WNuWf+ma+FwECLsYFRTe17GULivIoBvamjh4R9sY9EE2udQNtgFuKjmOoldpsOSwUGBNnwVl5+Ri&#10;FKRJN21P9PNxWR3SytJm/zXe7ZXqP3fvMxCeOv8I/7e/tYLJyxT+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RS/8YAAADcAAAADwAAAAAAAAAAAAAAAACYAgAAZHJz&#10;L2Rvd25yZXYueG1sUEsFBgAAAAAEAAQA9QAAAIsDAAAAAA==&#10;" fillcolor="black">
                <v:textbox inset="0,0,0,0"/>
              </v:oval>
              <v:oval id="Oval 862" o:spid="_x0000_s1258"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vGjcMA&#10;AADcAAAADwAAAGRycy9kb3ducmV2LnhtbERPy2rCQBTdF/yH4QrudOKDKqmjtD7ATaFNCsXdbeaa&#10;RDN3QmY08e+dhdDl4byX685U4kaNKy0rGI8iEMSZ1SXnCn7S/XABwnlkjZVlUnAnB+tV72WJsbYt&#10;f9Mt8bkIIexiVFB4X8dSuqwgg25ka+LAnWxj0AfY5FI32IZwU8lJFL1KgyWHhgJr2hSUXZKrUZAm&#10;3bw90+fHdfeXVpa+jtvJ71GpQb97fwPhqfP/4qf7oBVMZ2FtOBOO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vGjcMAAADcAAAADwAAAAAAAAAAAAAAAACYAgAAZHJzL2Rv&#10;d25yZXYueG1sUEsFBgAAAAAEAAQA9QAAAIgDAAAAAA==&#10;" fillcolor="black">
                <v:textbox inset="0,0,0,0"/>
              </v:oval>
              <v:oval id="Oval 863" o:spid="_x0000_s1259"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jFsUA&#10;AADcAAAADwAAAGRycy9kb3ducmV2LnhtbESPT2vCQBTE74LfYXlCb7rRlqrRVfoXvBRqIoi3Z/aZ&#10;xGbfhuxq0m/fFQoeh5n5DbNcd6YSV2pcaVnBeBSBIM6sLjlXsEs/hzMQziNrrCyTgl9ysF71e0uM&#10;tW15S9fE5yJA2MWooPC+jqV0WUEG3cjWxME72cagD7LJpW6wDXBTyUkUPUuDJYeFAmt6Kyj7SS5G&#10;QZp00/ZMX6+Xj2NaWfo+vE/2B6UeBt3LAoSnzt/D/+2NVvD4NIf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2MWxQAAANwAAAAPAAAAAAAAAAAAAAAAAJgCAABkcnMv&#10;ZG93bnJldi54bWxQSwUGAAAAAAQABAD1AAAAigMAAAAA&#10;" fillcolor="black">
                <v:textbox inset="0,0,0,0"/>
              </v:oval>
              <v:oval id="Oval 864" o:spid="_x0000_s1260"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RcVsMA&#10;AADcAAAADwAAAGRycy9kb3ducmV2LnhtbERPy2rCQBTdF/yH4QrudKJildRRWh/gptAmheLuNnNN&#10;opk7ITOa+PfOQujycN7LdWcqcaPGlZYVjEcRCOLM6pJzBT/pfrgA4TyyxsoyKbiTg/Wq97LEWNuW&#10;v+mW+FyEEHYxKii8r2MpXVaQQTeyNXHgTrYx6ANscqkbbEO4qeQkil6lwZJDQ4E1bQrKLsnVKEiT&#10;bt6e6fPjuvtLK0tfx+3k96jUoN+9v4Hw1Pl/8dN90AqmszA/nA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RcVsMAAADcAAAADwAAAAAAAAAAAAAAAACYAgAAZHJzL2Rv&#10;d25yZXYueG1sUEsFBgAAAAAEAAQA9QAAAIgDAAAAAA==&#10;" fillcolor="black">
                <v:textbox inset="0,0,0,0"/>
              </v:oval>
              <v:oval id="Oval 865" o:spid="_x0000_s1261"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j5zcYA&#10;AADcAAAADwAAAGRycy9kb3ducmV2LnhtbESPW2vCQBSE34X+h+UIvpmNll6IrtKLhb4Imgji2zF7&#10;TNJmz4bsatJ/7xYEH4eZ+YaZL3tTiwu1rrKsYBLFIIhzqysuFOyyr/ErCOeRNdaWScEfOVguHgZz&#10;TLTteEuX1BciQNglqKD0vkmkdHlJBl1kG+LgnWxr0AfZFlK32AW4qeU0jp+lwYrDQokNfZSU/6Zn&#10;oyBL+5fuh9bv59Uxqy1tDp/T/UGp0bB/m4Hw1Pt7+Nb+1goenybwfy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j5zcYAAADcAAAADwAAAAAAAAAAAAAAAACYAgAAZHJz&#10;L2Rvd25yZXYueG1sUEsFBgAAAAAEAAQA9QAAAIsDAAAAAA==&#10;" fillcolor="black">
                <v:textbox inset="0,0,0,0"/>
              </v:oval>
              <v:oval id="Oval 866" o:spid="_x0000_s1262"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pnusYA&#10;AADcAAAADwAAAGRycy9kb3ducmV2LnhtbESPQWvCQBSE70L/w/IKvemmkbYSXaVqC14Emwji7TX7&#10;mqTNvg3Z1cR/7xYEj8PMfMPMFr2pxZlaV1lW8DyKQBDnVldcKNhnn8MJCOeRNdaWScGFHCzmD4MZ&#10;Jtp2/EXn1BciQNglqKD0vkmkdHlJBt3INsTB+7GtQR9kW0jdYhfgppZxFL1KgxWHhRIbWpWU/6Un&#10;oyBL+7ful7bL08d3VlvaHdfx4ajU02P/PgXhqff38K290QrGLz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IpnusYAAADcAAAADwAAAAAAAAAAAAAAAACYAgAAZHJz&#10;L2Rvd25yZXYueG1sUEsFBgAAAAAEAAQA9QAAAIsDAAAAAA==&#10;" fillcolor="black">
                <v:textbox inset="0,0,0,0"/>
              </v:oval>
            </v:group>
            <v:group id="Group 867" o:spid="_x0000_s1263" style="position:absolute;left:1585;top:6239;width:1448;height:215"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FF18UAAADcAAAADwAAAGRycy9kb3ducmV2LnhtbESPT4vCMBTE74LfITzB&#10;m6bdokjXKCK7sgcR/AOyt0fzbIvNS2mybf32G0HwOMzMb5jlujeVaKlxpWUF8TQCQZxZXXKu4HL+&#10;nixAOI+ssbJMCh7kYL0aDpaYatvxkdqTz0WAsEtRQeF9nUrpsoIMuqmtiYN3s41BH2STS91gF+Cm&#10;kh9RNJcGSw4LBda0LSi7n/6Mgl2H3SaJv9r9/bZ9/J5nh+s+JqXGo37zCcJT79/hV/tHK0hm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VhRdfFAAAA3AAA&#10;AA8AAAAAAAAAAAAAAAAAqgIAAGRycy9kb3ducmV2LnhtbFBLBQYAAAAABAAEAPoAAACcAwAAAAA=&#10;">
              <v:oval id="Oval 868" o:spid="_x0000_s1264"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9aVcUA&#10;AADcAAAADwAAAGRycy9kb3ducmV2LnhtbESPT2vCQBTE74LfYXlCb7rRtirRVfoXvBRqIoi3Z/aZ&#10;xGbfhuxq0m/fFQoeh5n5DbNcd6YSV2pcaVnBeBSBIM6sLjlXsEs/h3MQziNrrCyTgl9ysF71e0uM&#10;tW15S9fE5yJA2MWooPC+jqV0WUEG3cjWxME72cagD7LJpW6wDXBTyUkUTaXBksNCgTW9FZT9JBej&#10;IE26WXumr9fLxzGtLH0f3if7g1IPg+5lAcJT5+/h//ZGK3h8foL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L1pVxQAAANwAAAAPAAAAAAAAAAAAAAAAAJgCAABkcnMv&#10;ZG93bnJldi54bWxQSwUGAAAAAAQABAD1AAAAigMAAAAA&#10;" fillcolor="black">
                <v:textbox inset="0,0,0,0"/>
              </v:oval>
              <v:oval id="Oval 869" o:spid="_x0000_s1265"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P/zsYA&#10;AADcAAAADwAAAGRycy9kb3ducmV2LnhtbESPT2vCQBTE74V+h+UVvNWNim2JrtI/Cl4ETQTx9sw+&#10;k2j2bciuJn57t1DocZiZ3zDTeWcqcaPGlZYVDPoRCOLM6pJzBbt0+foBwnlkjZVlUnAnB/PZ89MU&#10;Y21b3tIt8bkIEHYxKii8r2MpXVaQQde3NXHwTrYx6INscqkbbAPcVHIYRW/SYMlhocCavgvKLsnV&#10;KEiT7r090/rrujimlaXN4We4PyjVe+k+JyA8df4//NdeaQWj8Rh+z4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P/zsYAAADcAAAADwAAAAAAAAAAAAAAAACYAgAAZHJz&#10;L2Rvd25yZXYueG1sUEsFBgAAAAAEAAQA9QAAAIsDAAAAAA==&#10;" fillcolor="black">
                <v:textbox inset="0,0,0,0"/>
              </v:oval>
              <v:oval id="Oval 870" o:spid="_x0000_s1266"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FhucYA&#10;AADcAAAADwAAAGRycy9kb3ducmV2LnhtbESPT2vCQBTE7wW/w/IEb3WjUpXoKv5poZdCmwji7Zl9&#10;JtHs25BdTfrtu4VCj8PM/IZZrjtTiQc1rrSsYDSMQBBnVpecKzikb89zEM4ja6wsk4JvcrBe9Z6W&#10;GGvb8hc9Ep+LAGEXo4LC+zqW0mUFGXRDWxMH72Ibgz7IJpe6wTbATSXHUTSVBksOCwXWtCsouyV3&#10;oyBNull7pY/t/fWcVpY+T/vx8aTUoN9tFiA8df4//Nd+1womL1P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7FhucYAAADcAAAADwAAAAAAAAAAAAAAAACYAgAAZHJz&#10;L2Rvd25yZXYueG1sUEsFBgAAAAAEAAQA9QAAAIsDAAAAAA==&#10;" fillcolor="black">
                <v:textbox inset="0,0,0,0"/>
              </v:oval>
              <v:oval id="Oval 871" o:spid="_x0000_s1267"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EIsYA&#10;AADcAAAADwAAAGRycy9kb3ducmV2LnhtbESPT2vCQBTE70K/w/IK3nSj0lqiq/SPQi8Fmwji7Zl9&#10;JtHs25BdTfz2bqHgcZiZ3zDzZWcqcaXGlZYVjIYRCOLM6pJzBdt0PXgD4TyyxsoyKbiRg+XiqTfH&#10;WNuWf+ma+FwECLsYFRTe17GULivIoBvamjh4R9sY9EE2udQNtgFuKjmOoldpsOSwUGBNnwVl5+Ri&#10;FKRJN21P9PNxWR3SytJm/zXe7ZXqP3fvMxCeOv8I/7e/tYLJyxT+zo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3EIsYAAADcAAAADwAAAAAAAAAAAAAAAACYAgAAZHJz&#10;L2Rvd25yZXYueG1sUEsFBgAAAAAEAAQA9QAAAIsDAAAAAA==&#10;" fillcolor="black">
                <v:textbox inset="0,0,0,0"/>
              </v:oval>
              <v:oval id="Oval 872" o:spid="_x0000_s1268"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JQUMMA&#10;AADcAAAADwAAAGRycy9kb3ducmV2LnhtbERPy2rCQBTdF/yH4QrudKJildRRWh/gptAmheLuNnNN&#10;opk7ITOa+PfOQujycN7LdWcqcaPGlZYVjEcRCOLM6pJzBT/pfrgA4TyyxsoyKbiTg/Wq97LEWNuW&#10;v+mW+FyEEHYxKii8r2MpXVaQQTeyNXHgTrYx6ANscqkbbEO4qeQkil6lwZJDQ4E1bQrKLsnVKEiT&#10;bt6e6fPjuvtLK0tfx+3k96jUoN+9v4Hw1Pl/8dN90Aqms7A2nA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JQUMMAAADcAAAADwAAAAAAAAAAAAAAAACYAgAAZHJzL2Rv&#10;d25yZXYueG1sUEsFBgAAAAAEAAQA9QAAAIgDAAAAAA==&#10;" fillcolor="black">
                <v:textbox inset="0,0,0,0"/>
              </v:oval>
              <v:oval id="Oval 873" o:spid="_x0000_s1269"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1y8UA&#10;AADcAAAADwAAAGRycy9kb3ducmV2LnhtbESPT2vCQBTE74LfYXlCb7rR0qrRVfoXvBRqIoi3Z/aZ&#10;xGbfhuxq0m/fFQoeh5n5DbNcd6YSV2pcaVnBeBSBIM6sLjlXsEs/hzMQziNrrCyTgl9ysF71e0uM&#10;tW15S9fE5yJA2MWooPC+jqV0WUEG3cjWxME72cagD7LJpW6wDXBTyUkUPUuDJYeFAmt6Kyj7SS5G&#10;QZp00/ZMX6+Xj2NaWfo+vE/2B6UeBt3LAoSnzt/D/+2NVvD4NIfb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vXLxQAAANwAAAAPAAAAAAAAAAAAAAAAAJgCAABkcnMv&#10;ZG93bnJldi54bWxQSwUGAAAAAAQABAD1AAAAigMAAAAA&#10;" fillcolor="black">
                <v:textbox inset="0,0,0,0"/>
              </v:oval>
              <v:oval id="Oval 874" o:spid="_x0000_s1270"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iW68IA&#10;AADcAAAADwAAAGRycy9kb3ducmV2LnhtbERPy2rCQBTdF/yH4Qru6kQFK6mj+AQ3Qk0Kxd1t5ppE&#10;M3dCZjTx751FocvDec+XnanEgxpXWlYwGkYgiDOrS84VfKf79xkI55E1VpZJwZMcLBe9tznG2rZ8&#10;okficxFC2MWooPC+jqV0WUEG3dDWxIG72MagD7DJpW6wDeGmkuMomkqDJYeGAmvaFJTdkrtRkCbd&#10;R3ul4/q++00rS1/n7fjnrNSg360+QXjq/L/4z33QCibTMD+cC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JbrwgAAANwAAAAPAAAAAAAAAAAAAAAAAJgCAABkcnMvZG93&#10;bnJldi54bWxQSwUGAAAAAAQABAD1AAAAhwMAAAAA&#10;" fillcolor="black">
                <v:textbox inset="0,0,0,0"/>
              </v:oval>
              <v:oval id="Oval 875" o:spid="_x0000_s1271"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QzcMUA&#10;AADcAAAADwAAAGRycy9kb3ducmV2LnhtbESPQWvCQBSE7wX/w/IEb3WjgpXoKtoqeCm0iSDentln&#10;Es2+DdnVxH/fLRR6HGbmG2ax6kwlHtS40rKC0TACQZxZXXKu4JDuXmcgnEfWWFkmBU9ysFr2XhYY&#10;a9vyNz0Sn4sAYRejgsL7OpbSZQUZdENbEwfvYhuDPsgml7rBNsBNJcdRNJUGSw4LBdb0XlB2S+5G&#10;QZp0b+2VPjf37TmtLH2dPsbHk1KDfreeg/DU+f/wX3uvFUymI/g9E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NDNwxQAAANwAAAAPAAAAAAAAAAAAAAAAAJgCAABkcnMv&#10;ZG93bnJldi54bWxQSwUGAAAAAAQABAD1AAAAigMAAAAA&#10;" fillcolor="black">
                <v:textbox inset="0,0,0,0"/>
              </v:oval>
              <v:oval id="Oval 876" o:spid="_x0000_s1272"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atB8UA&#10;AADcAAAADwAAAGRycy9kb3ducmV2LnhtbESPQWvCQBSE7wX/w/IEb3XTFFRSV6laoRehJoXi7TX7&#10;TKLZtyG7mvTfuwXB4zAz3zDzZW9qcaXWVZYVvIwjEMS51RUXCr6z7fMMhPPIGmvLpOCPHCwXg6c5&#10;Jtp2vKdr6gsRIOwSVFB63yRSurwkg25sG+LgHW1r0AfZFlK32AW4qWUcRRNpsOKwUGJD65Lyc3ox&#10;CrK0n3Yn2q0uH79ZbenrsIl/DkqNhv37GwhPvX+E7+1PreB1EsP/mXA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5q0HxQAAANwAAAAPAAAAAAAAAAAAAAAAAJgCAABkcnMv&#10;ZG93bnJldi54bWxQSwUGAAAAAAQABAD1AAAAigMAAAAA&#10;" fillcolor="black">
                <v:textbox inset="0,0,0,0"/>
              </v:oval>
              <v:oval id="Oval 877" o:spid="_x0000_s1273"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oInMYA&#10;AADcAAAADwAAAGRycy9kb3ducmV2LnhtbESPQWvCQBSE74X+h+UVequbRtCSuoa2WvAiaFIo3p7Z&#10;Z5I2+zZkVxP/vSsIHoeZ+YaZpYNpxIk6V1tW8DqKQBAXVtdcKvjJv1/eQDiPrLGxTArO5CCdPz7M&#10;MNG25y2dMl+KAGGXoILK+zaR0hUVGXQj2xIH72A7gz7IrpS6wz7ATSPjKJpIgzWHhQpb+qqo+M+O&#10;RkGeDdP+j9afx+U+byxtdov4d6fU89Pw8Q7C0+Dv4Vt7pRWMJ2O4nglH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aoInMYAAADcAAAADwAAAAAAAAAAAAAAAACYAgAAZHJz&#10;L2Rvd25yZXYueG1sUEsFBgAAAAAEAAQA9QAAAIsDAAAAAA==&#10;" fillcolor="black">
                <v:textbox inset="0,0,0,0"/>
              </v:oval>
              <v:oval id="Oval 878" o:spid="_x0000_s1274"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OQ6MYA&#10;AADcAAAADwAAAGRycy9kb3ducmV2LnhtbESPT2vCQBTE7wW/w/IEb3WjFpXoKv5poZdCmwji7Zl9&#10;JtHs25BdTfrtu4VCj8PM/IZZrjtTiQc1rrSsYDSMQBBnVpecKzikb89zEM4ja6wsk4JvcrBe9Z6W&#10;GGvb8hc9Ep+LAGEXo4LC+zqW0mUFGXRDWxMH72Ibgz7IJpe6wTbATSXHUTSVBksOCwXWtCsouyV3&#10;oyBNull7pY/t/fWcVpY+T/vx8aTUoN9tFiA8df4//Nd+1wom0xf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kOQ6MYAAADcAAAADwAAAAAAAAAAAAAAAACYAgAAZHJz&#10;L2Rvd25yZXYueG1sUEsFBgAAAAAEAAQA9QAAAIsDAAAAAA==&#10;" fillcolor="black">
                <v:textbox inset="0,0,0,0"/>
              </v:oval>
              <v:oval id="Oval 879" o:spid="_x0000_s1275"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81c8YA&#10;AADcAAAADwAAAGRycy9kb3ducmV2LnhtbESPT2vCQBTE7wW/w/IEb3WjUpXoKv5poZdCmwji7Zl9&#10;JtHs25BdTfrtu4VCj8PM/IZZrjtTiQc1rrSsYDSMQBBnVpecKzikb89zEM4ja6wsk4JvcrBe9Z6W&#10;GGvb8hc9Ep+LAGEXo4LC+zqW0mUFGXRDWxMH72Ibgz7IJpe6wTbATSXHUTSVBksOCwXWtCsouyV3&#10;oyBNull7pY/t/fWcVpY+T/vx8aTUoN9tFiA8df4//Nd+1wom0xf4PR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81c8YAAADcAAAADwAAAAAAAAAAAAAAAACYAgAAZHJz&#10;L2Rvd25yZXYueG1sUEsFBgAAAAAEAAQA9QAAAIsDAAAAAA==&#10;" fillcolor="black">
                <v:textbox inset="0,0,0,0"/>
              </v:oval>
              <v:oval id="Oval 880" o:spid="_x0000_s1276"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2rBMYA&#10;AADcAAAADwAAAGRycy9kb3ducmV2LnhtbESPQWvCQBSE74X+h+UVvDUbFdISXcW2Cl4Kmgji7Zl9&#10;TdJm34bsauK/7wqFHoeZ+YaZLwfTiCt1rrasYBzFIIgLq2suFRzyzfMrCOeRNTaWScGNHCwXjw9z&#10;TLXteU/XzJciQNilqKDyvk2ldEVFBl1kW+LgfdnOoA+yK6XusA9w08hJHCfSYM1hocKW3isqfrKL&#10;UZBnw0v/TZ9vl/U5byztTh+T40mp0dOwmoHwNPj/8F97qxVMkwTuZ8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2rBMYAAADcAAAADwAAAAAAAAAAAAAAAACYAgAAZHJz&#10;L2Rvd25yZXYueG1sUEsFBgAAAAAEAAQA9QAAAIsDAAAAAA==&#10;" fillcolor="black">
                <v:textbox inset="0,0,0,0"/>
              </v:oval>
              <v:oval id="Oval 881" o:spid="_x0000_s1277"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EOn8UA&#10;AADcAAAADwAAAGRycy9kb3ducmV2LnhtbESPT2vCQBTE70K/w/IEb7pRQSV1lfoPvBRqIhRvz+wz&#10;SZt9G7KrSb99t1DwOMzMb5jlujOVeFDjSssKxqMIBHFmdcm5gnN6GC5AOI+ssbJMCn7IwXr10lti&#10;rG3LJ3okPhcBwi5GBYX3dSylywoy6Ea2Jg7ezTYGfZBNLnWDbYCbSk6iaCYNlhwWCqxpW1D2ndyN&#10;gjTp5u0XvW/u+2taWfq47CafF6UG/e7tFYSnzj/D/+2jVjCdzeHv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kQ6fxQAAANwAAAAPAAAAAAAAAAAAAAAAAJgCAABkcnMv&#10;ZG93bnJldi54bWxQSwUGAAAAAAQABAD1AAAAigMAAAAA&#10;" fillcolor="black">
                <v:textbox inset="0,0,0,0"/>
              </v:oval>
              <v:oval id="Oval 882" o:spid="_x0000_s1278"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6a7cIA&#10;AADcAAAADwAAAGRycy9kb3ducmV2LnhtbERPy2rCQBTdF/yH4Qru6kQFK6mj+AQ3Qk0Kxd1t5ppE&#10;M3dCZjTx751FocvDec+XnanEgxpXWlYwGkYgiDOrS84VfKf79xkI55E1VpZJwZMcLBe9tznG2rZ8&#10;okficxFC2MWooPC+jqV0WUEG3dDWxIG72MagD7DJpW6wDeGmkuMomkqDJYeGAmvaFJTdkrtRkCbd&#10;R3ul4/q++00rS1/n7fjnrNSg360+QXjq/L/4z33QCibTsDacC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DprtwgAAANwAAAAPAAAAAAAAAAAAAAAAAJgCAABkcnMvZG93&#10;bnJldi54bWxQSwUGAAAAAAQABAD1AAAAhwMAAAAA&#10;" fillcolor="black">
                <v:textbox inset="0,0,0,0"/>
              </v:oval>
              <v:oval id="Oval 883" o:spid="_x0000_s1279"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dsYA&#10;AADcAAAADwAAAGRycy9kb3ducmV2LnhtbESPT2vCQBTE74V+h+UVvNWNCraNrtI/Cl4ETQTx9sw+&#10;k2j2bciuJn57t1DocZiZ3zDTeWcqcaPGlZYVDPoRCOLM6pJzBbt0+foOwnlkjZVlUnAnB/PZ89MU&#10;Y21b3tIt8bkIEHYxKii8r2MpXVaQQde3NXHwTrYx6INscqkbbAPcVHIYRWNpsOSwUGBN3wVll+Rq&#10;FKRJ99aeaf11XRzTytLm8DPcH5TqvXSfExCeOv8f/muvtILR+AN+z4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I/dsYAAADcAAAADwAAAAAAAAAAAAAAAACYAgAAZHJz&#10;L2Rvd25yZXYueG1sUEsFBgAAAAAEAAQA9QAAAIsDAAAAAA==&#10;" fillcolor="black">
                <v:textbox inset="0,0,0,0"/>
              </v:oval>
              <v:oval id="Oval 884" o:spid="_x0000_s1280"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EANsIA&#10;AADcAAAADwAAAGRycy9kb3ducmV2LnhtbERPTWvCQBC9F/wPywjedKNCldRVtFXoRdCkULxNs2MS&#10;zc6G7Griv3cPQo+P971YdaYSd2pcaVnBeBSBIM6sLjlX8JPuhnMQziNrrCyTggc5WC17bwuMtW35&#10;SPfE5yKEsItRQeF9HUvpsoIMupGtiQN3to1BH2CTS91gG8JNJSdR9C4NlhwaCqzps6DsmtyMgjTp&#10;Zu2F9pvb9i+tLB1OX5Pfk1KDfrf+AOGp8//il/tbK5jOwvxwJhw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QA2wgAAANwAAAAPAAAAAAAAAAAAAAAAAJgCAABkcnMvZG93&#10;bnJldi54bWxQSwUGAAAAAAQABAD1AAAAhwMAAAAA&#10;" fillcolor="black">
                <v:textbox inset="0,0,0,0"/>
              </v:oval>
              <v:oval id="Oval 885" o:spid="_x0000_s1281"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lrcYA&#10;AADcAAAADwAAAGRycy9kb3ducmV2LnhtbESPT2vCQBTE74LfYXlCb7qJhSrRNdh/0EvBJoJ4e2af&#10;SWz2bciuJv323YLQ4zAzv2HW6WAacaPO1ZYVxLMIBHFhdc2lgn3+Pl2CcB5ZY2OZFPyQg3QzHq0x&#10;0bbnL7plvhQBwi5BBZX3bSKlKyoy6Ga2JQ7e2XYGfZBdKXWHfYCbRs6j6EkarDksVNjSS0XFd3Y1&#10;CvJsWPQX+ny+vp3yxtLu+Do/HJV6mAzbFQhPg/8P39sfWsHjIoa/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lrcYAAADcAAAADwAAAAAAAAAAAAAAAACYAgAAZHJz&#10;L2Rvd25yZXYueG1sUEsFBgAAAAAEAAQA9QAAAIsDAAAAAA==&#10;" fillcolor="black">
                <v:textbox inset="0,0,0,0"/>
              </v:oval>
              <v:oval id="Oval 886" o:spid="_x0000_s1282"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872sYA&#10;AADcAAAADwAAAGRycy9kb3ducmV2LnhtbESPT2vCQBTE74V+h+UVvNWNEbREV7H+AS+Fmgji7Zl9&#10;TdJm34bsatJv7wqFHoeZ+Q0zX/amFjdqXWVZwWgYgSDOra64UHDMdq9vIJxH1lhbJgW/5GC5eH6a&#10;Y6Jtxwe6pb4QAcIuQQWl900ipctLMuiGtiEO3pdtDfog20LqFrsAN7WMo2giDVYcFkpsaF1S/pNe&#10;jYIs7afdN328X7eXrLb0ed7Ep7NSg5d+NQPhqff/4b/2XisYT2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872sYAAADcAAAADwAAAAAAAAAAAAAAAACYAgAAZHJz&#10;L2Rvd25yZXYueG1sUEsFBgAAAAAEAAQA9QAAAIsDAAAAAA==&#10;" fillcolor="black">
                <v:textbox inset="0,0,0,0"/>
              </v:oval>
              <v:oval id="Oval 887" o:spid="_x0000_s1283"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OeQcUA&#10;AADcAAAADwAAAGRycy9kb3ducmV2LnhtbESPT2vCQBTE74V+h+UJ3upGBZXUVeo/8CLURCjentln&#10;kjb7NmRXE799t1DwOMzMb5j5sjOVuFPjSssKhoMIBHFmdcm5glO6e5uBcB5ZY2WZFDzIwXLx+jLH&#10;WNuWj3RPfC4ChF2MCgrv61hKlxVk0A1sTRy8q20M+iCbXOoG2wA3lRxF0UQaLDksFFjTuqDsJ7kZ&#10;BWnSTdtvOqxu20taWfo8b0ZfZ6X6ve7jHYSnzj/D/+29VjCejuHvTDg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c55BxQAAANwAAAAPAAAAAAAAAAAAAAAAAJgCAABkcnMv&#10;ZG93bnJldi54bWxQSwUGAAAAAAQABAD1AAAAigMAAAAA&#10;" fillcolor="black">
                <v:textbox inset="0,0,0,0"/>
              </v:oval>
            </v:group>
            <v:rect id="Rectangle 888" o:spid="_x0000_s1284" style="position:absolute;left:1979;top:5480;width:493;height:493;rotation:-2981828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0/8cQA&#10;AADcAAAADwAAAGRycy9kb3ducmV2LnhtbESPT2sCMRTE74V+h/AK3mrWP9S6NUoRBS8Wutr7c/O6&#10;Wbp5WTbRrN/eCEKPw8z8hlmsetuIC3W+dqxgNMxAEJdO11wpOB62r+8gfEDW2DgmBVfysFo+Py0w&#10;1y7yN12KUIkEYZ+jAhNCm0vpS0MW/dC1xMn7dZ3FkGRXSd1hTHDbyHGWvUmLNacFgy2tDZV/xdkq&#10;KJo4w+kpmvnha13sdTz+jKqNUoOX/vMDRKA+/Icf7Z1WMJlN4X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NP/HEAAAA3AAAAA8AAAAAAAAAAAAAAAAAmAIAAGRycy9k&#10;b3ducmV2LnhtbFBLBQYAAAAABAAEAPUAAACJAwAAAAA=&#10;" filled="f" strokeweight="1pt">
              <v:textbox inset="0,0,0,0"/>
            </v:rect>
          </v:group>
        </w:pict>
      </w:r>
      <w:r>
        <w:rPr>
          <w:noProof/>
        </w:rPr>
        <w:pict>
          <v:shape id="Serbest Form 289" o:spid="_x0000_s1285" style="position:absolute;left:0;text-align:left;margin-left:166.9pt;margin-top:10.7pt;width:31.55pt;height:36.6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631,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" path="m157,l485,8,631,367,330,733,,377,157,xe" filled="f" strokeweight="1.25pt">
            <v:path arrowok="t" o:connecttype="custom" o:connectlocs="99695,0;307975,5080;400685,233045;209550,465455;0,239395;99695,0" o:connectangles="0,0,0,0,0,0"/>
          </v:shape>
        </w:pict>
      </w:r>
      <w:r>
        <w:rPr>
          <w:noProof/>
        </w:rPr>
        <w:pict>
          <v:group id="Grup 204" o:spid="_x0000_s1286" style="position:absolute;left:0;text-align:left;margin-left:150.3pt;margin-top:1.15pt;width:72.85pt;height:64.65pt;z-index:251665408" coordorigin="7075,3513" coordsize="3329,2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">
            <v:group id="Group 696" o:spid="_x0000_s1287" style="position:absolute;left:7075;top:3513;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oval id="Oval 697" o:spid="_x0000_s1288"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NBOcYA&#10;AADcAAAADwAAAGRycy9kb3ducmV2LnhtbESPQWvCQBSE74X+h+UVequb5pBKdA1WW+ilUBNBvD2z&#10;zySafRuyq0n/fbcgeBxm5htmno2mFVfqXWNZweskAkFcWt1wpWBbfL5MQTiPrLG1TAp+yUG2eHyY&#10;Y6rtwBu65r4SAcIuRQW1910qpStrMugmtiMO3tH2Bn2QfSV1j0OAm1bGUZRIgw2HhRo7WtVUnvOL&#10;UVDk49twou/3y8ehaC397Nfxbq/U89O4nIHwNPp7+Nb+0griKIH/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uNBOcYAAADcAAAADwAAAAAAAAAAAAAAAACYAgAAZHJz&#10;L2Rvd25yZXYueG1sUEsFBgAAAAAEAAQA9QAAAIsDAAAAAA==&#10;" fillcolor="black">
                <v:textbox inset="0,0,0,0"/>
              </v:oval>
              <v:oval id="Oval 698" o:spid="_x0000_s1289"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osUA&#10;AADcAAAADwAAAGRycy9kb3ducmV2LnhtbESPQWvCQBSE74X+h+UVvNWNOWiJrqKtghfBJoJ4e2af&#10;Sdrs25BdTfrvu4LgcZiZb5jZoje1uFHrKssKRsMIBHFudcWFgkO2ef8A4TyyxtoyKfgjB4v568sM&#10;E207/qZb6gsRIOwSVFB63yRSurwkg25oG+LgXWxr0AfZFlK32AW4qWUcRWNpsOKwUGJDnyXlv+nV&#10;KMjSftL90G51XZ+z2tL+9BUfT0oN3vrlFISn3j/Dj/ZWK4ijCdzPh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r+SixQAAANwAAAAPAAAAAAAAAAAAAAAAAJgCAABkcnMv&#10;ZG93bnJldi54bWxQSwUGAAAAAAQABAD1AAAAigMAAAAA&#10;" fillcolor="black">
                <v:textbox inset="0,0,0,0"/>
              </v:oval>
              <v:oval id="Oval 699" o:spid="_x0000_s1290"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Bw0MIA&#10;AADcAAAADwAAAGRycy9kb3ducmV2LnhtbERPTWvCQBC9C/6HZQRvujEHlegq1VbwItSkIN6m2WmS&#10;mp0N2dXEf+8eCj0+3vd625taPKh1lWUFs2kEgji3uuJCwVd2mCxBOI+ssbZMCp7kYLsZDtaYaNvx&#10;mR6pL0QIYZeggtL7JpHS5SUZdFPbEAfux7YGfYBtIXWLXQg3tYyjaC4NVhwaSmxoX1J+S+9GQZb2&#10;i+6XTrv7x3dWW/q8vseXq1LjUf+2AuGp9//iP/dRK4ijsDacC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HDQwgAAANwAAAAPAAAAAAAAAAAAAAAAAJgCAABkcnMvZG93&#10;bnJldi54bWxQSwUGAAAAAAQABAD1AAAAhwMAAAAA&#10;" fillcolor="black">
                <v:textbox inset="0,0,0,0"/>
              </v:oval>
              <v:oval id="Oval 700" o:spid="_x0000_s1291"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zVS8YA&#10;AADcAAAADwAAAGRycy9kb3ducmV2LnhtbESPQWvCQBSE70L/w/IKvZlNc6g2dZVqK3gpaFIo3p7Z&#10;Z5I2+zZkVxP/fVcQPA4z8w0zWwymEWfqXG1ZwXMUgyAurK65VPCdr8dTEM4ja2wsk4ILOVjMH0Yz&#10;TLXteUfnzJciQNilqKDyvk2ldEVFBl1kW+LgHW1n0AfZlVJ32Ae4aWQSxy/SYM1hocKWVhUVf9nJ&#10;KMizYdL/0tfy9HnIG0vb/Ufys1fq6XF4fwPhafD38K290QqS+BWuZ8IR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3zVS8YAAADcAAAADwAAAAAAAAAAAAAAAACYAgAAZHJz&#10;L2Rvd25yZXYueG1sUEsFBgAAAAAEAAQA9QAAAIsDAAAAAA==&#10;" fillcolor="black">
                <v:textbox inset="0,0,0,0"/>
              </v:oval>
              <v:oval id="Oval 701" o:spid="_x0000_s1292"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qC8MA&#10;AADcAAAADwAAAGRycy9kb3ducmV2LnhtbERPTWvCQBC9C/0PyxS8mY05VEndBFsteBFqUijeptkx&#10;SZudDdnVpP++eyh4fLzvTT6ZTtxocK1lBcsoBkFcWd1yreCjfFusQTiPrLGzTAp+yUGePcw2mGo7&#10;8oluha9FCGGXooLG+z6V0lUNGXSR7YkDd7GDQR/gUEs94BjCTSeTOH6SBlsODQ329NpQ9VNcjYKy&#10;mFbjNx1frvuvsrP0ft4ln2el5o/T9hmEp8nfxf/ug1aQLMP8cCYcAZ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qC8MAAADcAAAADwAAAAAAAAAAAAAAAACYAgAAZHJzL2Rv&#10;d25yZXYueG1sUEsFBgAAAAAEAAQA9QAAAIgDAAAAAA==&#10;" fillcolor="black">
                <v:textbox inset="0,0,0,0"/>
              </v:oval>
              <v:oval id="Oval 702" o:spid="_x0000_s1293"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NPkMUA&#10;AADcAAAADwAAAGRycy9kb3ducmV2LnhtbESPT2vCQBTE70K/w/IK3swmOaikrtJ/ghehJoXi7TX7&#10;mqTNvg3Z1cRv7xYEj8PM/IZZbUbTijP1rrGsIIliEMSl1Q1XCj6L7WwJwnlkja1lUnAhB5v1w2SF&#10;mbYDH+ic+0oECLsMFdTed5mUrqzJoItsRxy8H9sb9EH2ldQ9DgFuWpnG8VwabDgs1NjRa03lX34y&#10;Cop8XAy/tH85vX8XraWP41v6dVRq+jg+P4HwNPp7+NbeaQVpksD/mXAE5P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00+QxQAAANwAAAAPAAAAAAAAAAAAAAAAAJgCAABkcnMv&#10;ZG93bnJldi54bWxQSwUGAAAAAAQABAD1AAAAigMAAAAA&#10;" fillcolor="black">
                <v:textbox inset="0,0,0,0"/>
              </v:oval>
              <v:oval id="Oval 703" o:spid="_x0000_s1294"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HR58YA&#10;AADcAAAADwAAAGRycy9kb3ducmV2LnhtbESPQWvCQBSE70L/w/IK3nSTHKpE19BWC16EmhSKt2f2&#10;NUmbfRuyq0n/fbcgeBxm5htmnY2mFVfqXWNZQTyPQBCXVjdcKfgo3mZLEM4ja2wtk4JfcpBtHiZr&#10;TLUd+EjX3FciQNilqKD2vkuldGVNBt3cdsTB+7K9QR9kX0nd4xDgppVJFD1Jgw2HhRo7eq2p/Mkv&#10;RkGRj4vhmw4vl925aC29n7bJ50mp6eP4vALhafT38K291wqSOIH/M+EIyM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HR58YAAADcAAAADwAAAAAAAAAAAAAAAACYAgAAZHJz&#10;L2Rvd25yZXYueG1sUEsFBgAAAAAEAAQA9QAAAIsDAAAAAA==&#10;" fillcolor="black">
                <v:textbox inset="0,0,0,0"/>
              </v:oval>
              <v:oval id="Oval 704" o:spid="_x0000_s1295"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10fMUA&#10;AADcAAAADwAAAGRycy9kb3ducmV2LnhtbESPT2vCQBTE7wW/w/KE3urGFGpJXcW/4EWoSaF4e80+&#10;k2j2bciuJv32bkHocZiZ3zDTeW9qcaPWVZYVjEcRCOLc6ooLBV/Z9uUdhPPIGmvLpOCXHMxng6cp&#10;Jtp2fKBb6gsRIOwSVFB63yRSurwkg25kG+LgnWxr0AfZFlK32AW4qWUcRW/SYMVhocSGViXll/Rq&#10;FGRpP+nOtF9eNz9ZbenzuI6/j0o9D/vFBwhPvf8PP9o7rSAev8L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TXR8xQAAANwAAAAPAAAAAAAAAAAAAAAAAJgCAABkcnMv&#10;ZG93bnJldi54bWxQSwUGAAAAAAQABAD1AAAAigMAAAAA&#10;" fillcolor="black">
                <v:textbox inset="0,0,0,0"/>
              </v:oval>
              <v:oval id="Oval 705" o:spid="_x0000_s1296"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TsCMUA&#10;AADcAAAADwAAAGRycy9kb3ducmV2LnhtbESPT2vCQBTE7wW/w/KE3urGUGpJXcW/4EWoSaF4e80+&#10;k2j2bciuJv32bkHocZiZ3zDTeW9qcaPWVZYVjEcRCOLc6ooLBV/Z9uUdhPPIGmvLpOCXHMxng6cp&#10;Jtp2fKBb6gsRIOwSVFB63yRSurwkg25kG+LgnWxr0AfZFlK32AW4qWUcRW/SYMVhocSGViXll/Rq&#10;FGRpP+nOtF9eNz9ZbenzuI6/j0o9D/vFBwhPvf8PP9o7rSAev8L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pOwIxQAAANwAAAAPAAAAAAAAAAAAAAAAAJgCAABkcnMv&#10;ZG93bnJldi54bWxQSwUGAAAAAAQABAD1AAAAigMAAAAA&#10;" fillcolor="black">
                <v:textbox inset="0,0,0,0"/>
              </v:oval>
              <v:oval id="Oval 706" o:spid="_x0000_s1297"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k8UA&#10;AADcAAAADwAAAGRycy9kb3ducmV2LnhtbESPT2vCQBTE7wW/w/KE3urGQGtJXcW/4EWoSaF4e80+&#10;k2j2bciuJv32bkHocZiZ3zDTeW9qcaPWVZYVjEcRCOLc6ooLBV/Z9uUdhPPIGmvLpOCXHMxng6cp&#10;Jtp2fKBb6gsRIOwSVFB63yRSurwkg25kG+LgnWxr0AfZFlK32AW4qWUcRW/SYMVhocSGViXll/Rq&#10;FGRpP+nOtF9eNz9ZbenzuI6/j0o9D/vFBwhPvf8PP9o7rSAev8L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6EmTxQAAANwAAAAPAAAAAAAAAAAAAAAAAJgCAABkcnMv&#10;ZG93bnJldi54bWxQSwUGAAAAAAQABAD1AAAAigMAAAAA&#10;" fillcolor="black">
                <v:textbox inset="0,0,0,0"/>
              </v:oval>
              <v:oval id="Oval 707" o:spid="_x0000_s1298"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rX5MUA&#10;AADcAAAADwAAAGRycy9kb3ducmV2LnhtbESPT2vCQBTE74V+h+UVvNWNOWhJXcX6B7wINikUb8/s&#10;M4nNvg3Z1cRv7wpCj8PM/IaZzntTiyu1rrKsYDSMQBDnVldcKPjJNu8fIJxH1lhbJgU3cjCfvb5M&#10;MdG242+6pr4QAcIuQQWl900ipctLMuiGtiEO3sm2Bn2QbSF1i12Am1rGUTSWBisOCyU2tCwp/0sv&#10;RkGW9pPuTLuvy/qY1Zb2h1X8e1Bq8NYvPkF46v1/+NneagXxaAy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OtfkxQAAANwAAAAPAAAAAAAAAAAAAAAAAJgCAABkcnMv&#10;ZG93bnJldi54bWxQSwUGAAAAAAQABAD1AAAAigMAAAAA&#10;" fillcolor="black">
                <v:textbox inset="0,0,0,0"/>
              </v:oval>
              <v:oval id="Oval 708" o:spid="_x0000_s1299"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Zyf8YA&#10;AADcAAAADwAAAGRycy9kb3ducmV2LnhtbESPQWvCQBSE74X+h+UVvNWNOWhJsxGrLXgR2qRQvD2z&#10;zyQ2+zZkVxP/vVsQehxm5hsmXY6mFRfqXWNZwWwagSAurW64UvBdfDy/gHAeWWNrmRRcycEye3xI&#10;MdF24C+65L4SAcIuQQW1910ipStrMuimtiMO3tH2Bn2QfSV1j0OAm1bGUTSXBhsOCzV2tK6p/M3P&#10;RkGRj4vhRLu38/uhaC197jfxz16pydO4egXhafT/4Xt7qxXEswX8nQlHQG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Zyf8YAAADcAAAADwAAAAAAAAAAAAAAAACYAgAAZHJz&#10;L2Rvd25yZXYueG1sUEsFBgAAAAAEAAQA9QAAAIsDAAAAAA==&#10;" fillcolor="black">
                <v:textbox inset="0,0,0,0"/>
              </v:oval>
              <v:oval id="Oval 709" o:spid="_x0000_s1300"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nmDcMA&#10;AADcAAAADwAAAGRycy9kb3ducmV2LnhtbERPTWvCQBC9C/0PyxS8mY05VEndBFsteBFqUijeptkx&#10;SZudDdnVpP++eyh4fLzvTT6ZTtxocK1lBcsoBkFcWd1yreCjfFusQTiPrLGzTAp+yUGePcw2mGo7&#10;8oluha9FCGGXooLG+z6V0lUNGXSR7YkDd7GDQR/gUEs94BjCTSeTOH6SBlsODQ329NpQ9VNcjYKy&#10;mFbjNx1frvuvsrP0ft4ln2el5o/T9hmEp8nfxf/ug1aQLMPacCYcAZ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nmDcMAAADcAAAADwAAAAAAAAAAAAAAAACYAgAAZHJzL2Rv&#10;d25yZXYueG1sUEsFBgAAAAAEAAQA9QAAAIgDAAAAAA==&#10;" fillcolor="black">
                <v:textbox inset="0,0,0,0"/>
              </v:oval>
              <v:oval id="Oval 710" o:spid="_x0000_s1301"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VDlsUA&#10;AADcAAAADwAAAGRycy9kb3ducmV2LnhtbESPT2vCQBTE7wW/w/KE3urGHFqbuop/wYtQk0Lx9pp9&#10;JtHs25BdTfrt3YLQ4zAzv2Gm897U4katqywrGI8iEMS51RUXCr6y7csEhPPIGmvLpOCXHMxng6cp&#10;Jtp2fKBb6gsRIOwSVFB63yRSurwkg25kG+LgnWxr0AfZFlK32AW4qWUcRa/SYMVhocSGViXll/Rq&#10;FGRp/9adab+8bn6y2tLncR1/H5V6HvaLDxCeev8ffrR3WkE8foe/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UOWxQAAANwAAAAPAAAAAAAAAAAAAAAAAJgCAABkcnMv&#10;ZG93bnJldi54bWxQSwUGAAAAAAQABAD1AAAAigMAAAAA&#10;" fillcolor="black">
                <v:textbox inset="0,0,0,0"/>
              </v:oval>
              <v:oval id="Oval 711" o:spid="_x0000_s1302"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MgtsMA&#10;AADcAAAADwAAAGRycy9kb3ducmV2LnhtbERPTWvCQBC9F/wPywi91Y05aIlugtoKvQhtUhBvY3ZM&#10;otnZkF1N+u+7h0KPj/e9zkbTigf1rrGsYD6LQBCXVjdcKfgu9i+vIJxH1thaJgU/5CBLJ09rTLQd&#10;+Iseua9ECGGXoILa+y6R0pU1GXQz2xEH7mJ7gz7AvpK6xyGEm1bGUbSQBhsODTV2tKupvOV3o6DI&#10;x+VwpcP2/n4uWkufp7f4eFLqeTpuViA8jf5f/Of+0AriOMwPZ8IRk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MgtsMAAADcAAAADwAAAAAAAAAAAAAAAACYAgAAZHJzL2Rv&#10;d25yZXYueG1sUEsFBgAAAAAEAAQA9QAAAIgDAAAAAA==&#10;" fillcolor="black">
                <v:textbox inset="0,0,0,0"/>
              </v:oval>
              <v:oval id="Oval 712" o:spid="_x0000_s1303"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FLcYA&#10;AADcAAAADwAAAGRycy9kb3ducmV2LnhtbESPQWvCQBSE70L/w/IK3nSTHKpE19BWC16EmhSKt2f2&#10;NUmbfRuyq0n/fbcgeBxm5htmnY2mFVfqXWNZQTyPQBCXVjdcKfgo3mZLEM4ja2wtk4JfcpBtHiZr&#10;TLUd+EjX3FciQNilqKD2vkuldGVNBt3cdsTB+7K9QR9kX0nd4xDgppVJFD1Jgw2HhRo7eq2p/Mkv&#10;RkGRj4vhmw4vl925aC29n7bJ50mp6eP4vALhafT38K291wqSJIb/M+EIyM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r+FLcYAAADcAAAADwAAAAAAAAAAAAAAAACYAgAAZHJz&#10;L2Rvd25yZXYueG1sUEsFBgAAAAAEAAQA9QAAAIsDAAAAAA==&#10;" fillcolor="black">
                <v:textbox inset="0,0,0,0"/>
              </v:oval>
              <v:oval id="Oval 713" o:spid="_x0000_s1304"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0bWsUA&#10;AADcAAAADwAAAGRycy9kb3ducmV2LnhtbESPQWvCQBSE70L/w/IKvemme2gldZVaLfRS0EQo3p7Z&#10;Z5KafRuyq0n/fVcQPA4z8w0zWwy2ERfqfO1Yw/MkAUFcOFNzqWGXf46nIHxANtg4Jg1/5GExfxjN&#10;MDWu5y1dslCKCGGfooYqhDaV0hcVWfQT1xJH7+g6iyHKrpSmwz7CbSNVkrxIizXHhQpb+qioOGVn&#10;qyHPhtf+l76X5/Uhbxxt9iv1s9f66XF4fwMRaAj38K39ZTQopeB6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bRtaxQAAANwAAAAPAAAAAAAAAAAAAAAAAJgCAABkcnMv&#10;ZG93bnJldi54bWxQSwUGAAAAAAQABAD1AAAAigMAAAAA&#10;" fillcolor="black">
                <v:textbox inset="0,0,0,0"/>
              </v:oval>
              <v:oval id="Oval 714" o:spid="_x0000_s1305"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G+wcYA&#10;AADcAAAADwAAAGRycy9kb3ducmV2LnhtbESPQWvCQBSE70L/w/IKvZlNU9CSukq1FbwUNCkUb8/s&#10;M0mbfRuyq4n/visIHoeZ+YaZLQbTiDN1rras4DmKQRAXVtdcKvjO1+NXEM4ja2wsk4ILOVjMH0Yz&#10;TLXteUfnzJciQNilqKDyvk2ldEVFBl1kW+LgHW1n0AfZlVJ32Ae4aWQSxxNpsOawUGFLq4qKv+xk&#10;FOTZMO1/6Wt5+jzkjaXt/iP52Sv19Di8v4HwNPh7+NbeaAVJ8g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G+wcYAAADcAAAADwAAAAAAAAAAAAAAAACYAgAAZHJz&#10;L2Rvd25yZXYueG1sUEsFBgAAAAAEAAQA9QAAAIsDAAAAAA==&#10;" fillcolor="black">
                <v:textbox inset="0,0,0,0"/>
              </v:oval>
              <v:oval id="Oval 715" o:spid="_x0000_s1306"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gmtcYA&#10;AADcAAAADwAAAGRycy9kb3ducmV2LnhtbESPQWvCQBSE70L/w/IKvZlNQ9GSukq1FbwUNCkUb8/s&#10;M0mbfRuyq4n/visIHoeZ+YaZLQbTiDN1rras4DmKQRAXVtdcKvjO1+NXEM4ja2wsk4ILOVjMH0Yz&#10;TLXteUfnzJciQNilqKDyvk2ldEVFBl1kW+LgHW1n0AfZlVJ32Ae4aWQSxxNpsOawUGFLq4qKv+xk&#10;FOTZMO1/6Wt5+jzkjaXt/iP52Sv19Di8v4HwNPh7+NbeaAVJ8g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sgmtcYAAADcAAAADwAAAAAAAAAAAAAAAACYAgAAZHJz&#10;L2Rvd25yZXYueG1sUEsFBgAAAAAEAAQA9QAAAIsDAAAAAA==&#10;" fillcolor="black">
                <v:textbox inset="0,0,0,0"/>
              </v:oval>
              <v:oval id="Oval 716" o:spid="_x0000_s1307"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DLsYA&#10;AADcAAAADwAAAGRycy9kb3ducmV2LnhtbESPQWvCQBSE70L/w/IKvZlNA9WSukq1FbwUNCkUb8/s&#10;M0mbfRuyq4n/visIHoeZ+YaZLQbTiDN1rras4DmKQRAXVtdcKvjO1+NXEM4ja2wsk4ILOVjMH0Yz&#10;TLXteUfnzJciQNilqKDyvk2ldEVFBl1kW+LgHW1n0AfZlVJ32Ae4aWQSxxNpsOawUGFLq4qKv+xk&#10;FOTZMO1/6Wt5+jzkjaXt/iP52Sv19Di8v4HwNPh7+NbeaAVJ8g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SDLsYAAADcAAAADwAAAAAAAAAAAAAAAACYAgAAZHJz&#10;L2Rvd25yZXYueG1sUEsFBgAAAAAEAAQA9QAAAIsDAAAAAA==&#10;" fillcolor="black">
                <v:textbox inset="0,0,0,0"/>
              </v:oval>
            </v:group>
            <v:group id="Group 717" o:spid="_x0000_s1308" style="position:absolute;left:7084;top:4221;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oval id="Oval 718" o:spid="_x0000_s1309"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q4wsYA&#10;AADcAAAADwAAAGRycy9kb3ducmV2LnhtbESPT2vCQBTE70K/w/IKvemmOVSJrqF/FLwImhSKt2f2&#10;NUmbfRuyG5N++64geBxm5jfMKh1NIy7UudqygudZBIK4sLrmUsFnvp0uQDiPrLGxTAr+yEG6fpis&#10;MNF24CNdMl+KAGGXoILK+zaR0hUVGXQz2xIH79t2Bn2QXSl1h0OAm0bGUfQiDdYcFips6b2i4jfr&#10;jYI8G+fDD+3f+s05bywdTh/x10mpp8fxdQnC0+jv4Vt7pxXE8RyuZ8IRk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q4wsYAAADcAAAADwAAAAAAAAAAAAAAAACYAgAAZHJz&#10;L2Rvd25yZXYueG1sUEsFBgAAAAAEAAQA9QAAAIsDAAAAAA==&#10;" fillcolor="black">
                <v:textbox inset="0,0,0,0"/>
              </v:oval>
              <v:oval id="Oval 719" o:spid="_x0000_s1310"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UssMMA&#10;AADcAAAADwAAAGRycy9kb3ducmV2LnhtbERPTWvCQBC9F/wPywi91Y05aIlugtoKvQhtUhBvY3ZM&#10;otnZkF1N+u+7h0KPj/e9zkbTigf1rrGsYD6LQBCXVjdcKfgu9i+vIJxH1thaJgU/5CBLJ09rTLQd&#10;+Iseua9ECGGXoILa+y6R0pU1GXQz2xEH7mJ7gz7AvpK6xyGEm1bGUbSQBhsODTV2tKupvOV3o6DI&#10;x+VwpcP2/n4uWkufp7f4eFLqeTpuViA8jf5f/Of+0AriOKwNZ8IRk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UssMMAAADcAAAADwAAAAAAAAAAAAAAAACYAgAAZHJzL2Rv&#10;d25yZXYueG1sUEsFBgAAAAAEAAQA9QAAAIgDAAAAAA==&#10;" fillcolor="black">
                <v:textbox inset="0,0,0,0"/>
              </v:oval>
              <v:oval id="Oval 720" o:spid="_x0000_s1311"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mJK8YA&#10;AADcAAAADwAAAGRycy9kb3ducmV2LnhtbESPQWvCQBSE70L/w/IKvZlNc6g2dZVqK3gpaFIo3p7Z&#10;Z5I2+zZkVxP/fVcQPA4z8w0zWwymEWfqXG1ZwXMUgyAurK65VPCdr8dTEM4ja2wsk4ILOVjMH0Yz&#10;TLXteUfnzJciQNilqKDyvk2ldEVFBl1kW+LgHW1n0AfZlVJ32Ae4aWQSxy/SYM1hocKWVhUVf9nJ&#10;KMizYdL/0tfy9HnIG0vb/Ufys1fq6XF4fwPhafD38K290QqS5BWuZ8IR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MmJK8YAAADcAAAADwAAAAAAAAAAAAAAAACYAgAAZHJz&#10;L2Rvd25yZXYueG1sUEsFBgAAAAAEAAQA9QAAAIsDAAAAAA==&#10;" fillcolor="black">
                <v:textbox inset="0,0,0,0"/>
              </v:oval>
              <v:oval id="Oval 721" o:spid="_x0000_s1312"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q2a8IA&#10;AADcAAAADwAAAGRycy9kb3ducmV2LnhtbERPy4rCMBTdD/gP4QruxtQKjlSjOC+YjTC2gri7Nte2&#10;2tyUJtr692YxMMvDeS/XvanFnVpXWVYwGUcgiHOrKy4U7LPv1zkI55E11pZJwYMcrFeDlyUm2na8&#10;o3vqCxFC2CWooPS+SaR0eUkG3dg2xIE729agD7AtpG6xC+GmlnEUzaTBikNDiQ19lJRf05tRkKX9&#10;W3eh7fvt65TVln6Pn/HhqNRo2G8WIDz1/l/85/7RCuJpmB/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KrZrwgAAANwAAAAPAAAAAAAAAAAAAAAAAJgCAABkcnMvZG93&#10;bnJldi54bWxQSwUGAAAAAAQABAD1AAAAhwMAAAAA&#10;" fillcolor="black">
                <v:textbox inset="0,0,0,0"/>
              </v:oval>
              <v:oval id="Oval 722" o:spid="_x0000_s1313"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YT8MUA&#10;AADcAAAADwAAAGRycy9kb3ducmV2LnhtbESPT2vCQBTE7wW/w/KE3urGFGpJXcW/4EWoSaF4e80+&#10;k2j2bciuJv32bkHocZiZ3zDTeW9qcaPWVZYVjEcRCOLc6ooLBV/Z9uUdhPPIGmvLpOCXHMxng6cp&#10;Jtp2fKBb6gsRIOwSVFB63yRSurwkg25kG+LgnWxr0AfZFlK32AW4qWUcRW/SYMVhocSGViXll/Rq&#10;FGRpP+nOtF9eNz9ZbenzuI6/j0o9D/vFBwhPvf8PP9o7rSB+HcP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ZhPwxQAAANwAAAAPAAAAAAAAAAAAAAAAAJgCAABkcnMv&#10;ZG93bnJldi54bWxQSwUGAAAAAAQABAD1AAAAigMAAAAA&#10;" fillcolor="black">
                <v:textbox inset="0,0,0,0"/>
              </v:oval>
              <v:oval id="Oval 723" o:spid="_x0000_s1314"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SNh8YA&#10;AADcAAAADwAAAGRycy9kb3ducmV2LnhtbESPQWvCQBSE70L/w/IKvZlNU9CSukq1FbwUNCkUb8/s&#10;M0mbfRuyq4n/visIHoeZ+YaZLQbTiDN1rras4DmKQRAXVtdcKvjO1+NXEM4ja2wsk4ILOVjMH0Yz&#10;TLXteUfnzJciQNilqKDyvk2ldEVFBl1kW+LgHW1n0AfZlVJ32Ae4aWQSxxNpsOawUGFLq4qKv+xk&#10;FOTZMO1/6Wt5+jzkjaXt/iP52Sv19Di8v4HwNPh7+NbeaAXJSw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7SNh8YAAADcAAAADwAAAAAAAAAAAAAAAACYAgAAZHJz&#10;L2Rvd25yZXYueG1sUEsFBgAAAAAEAAQA9QAAAIsDAAAAAA==&#10;" fillcolor="black">
                <v:textbox inset="0,0,0,0"/>
              </v:oval>
              <v:oval id="Oval 724" o:spid="_x0000_s1315"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oHMYA&#10;AADcAAAADwAAAGRycy9kb3ducmV2LnhtbESPQWvCQBSE74X+h+UVvDUbI2hJXcWqhV4ETQrF22v2&#10;NUmbfRuyq4n/3hWEHoeZ+YaZLwfTiDN1rrasYBzFIIgLq2suFXzm788vIJxH1thYJgUXcrBcPD7M&#10;MdW25wOdM1+KAGGXooLK+zaV0hUVGXSRbYmD92M7gz7IrpS6wz7ATSOTOJ5KgzWHhQpbWldU/GUn&#10;oyDPhln/S7u30/Y7byztj5vk66jU6GlYvYLwNPj/8L39oRUkkwnczo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goHMYAAADcAAAADwAAAAAAAAAAAAAAAACYAgAAZHJz&#10;L2Rvd25yZXYueG1sUEsFBgAAAAAEAAQA9QAAAIsDAAAAAA==&#10;" fillcolor="black">
                <v:textbox inset="0,0,0,0"/>
              </v:oval>
              <v:oval id="Oval 725" o:spid="_x0000_s1316"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waMYA&#10;AADcAAAADwAAAGRycy9kb3ducmV2LnhtbESPQWvCQBSE70L/w/IKvemmsbQSXaVqC14Emwji7TX7&#10;mqTNvg3Z1cR/7xYEj8PMfMPMFr2pxZlaV1lW8DyKQBDnVldcKNhnn8MJCOeRNdaWScGFHCzmD4MZ&#10;Jtp2/EXn1BciQNglqKD0vkmkdHlJBt3INsTB+7GtQR9kW0jdYhfgppZxFL1KgxWHhRIbWpWU/6Un&#10;oyBL+7ful7bL08d3VlvaHdfx4ajU02P/PgXhqff38K290Qri8Qv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GwaMYAAADcAAAADwAAAAAAAAAAAAAAAACYAgAAZHJz&#10;L2Rvd25yZXYueG1sUEsFBgAAAAAEAAQA9QAAAIsDAAAAAA==&#10;" fillcolor="black">
                <v:textbox inset="0,0,0,0"/>
              </v:oval>
              <v:oval id="Oval 726" o:spid="_x0000_s1317"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0V88YA&#10;AADcAAAADwAAAGRycy9kb3ducmV2LnhtbESPQWvCQBSE70L/w/IKvemmkbYSXaVqC14Emwji7TX7&#10;mqTNvg3Z1cR/7xYEj8PMfMPMFr2pxZlaV1lW8DyKQBDnVldcKNhnn8MJCOeRNdaWScGFHCzmD4MZ&#10;Jtp2/EXn1BciQNglqKD0vkmkdHlJBt3INsTB+7GtQR9kW0jdYhfgppZxFL1KgxWHhRIbWpWU/6Un&#10;oyBL+7ful7bL08d3VlvaHdfx4ajU02P/PgXhqff38K290Qri8Qv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0V88YAAADcAAAADwAAAAAAAAAAAAAAAACYAgAAZHJz&#10;L2Rvd25yZXYueG1sUEsFBgAAAAAEAAQA9QAAAIsDAAAAAA==&#10;" fillcolor="black">
                <v:textbox inset="0,0,0,0"/>
              </v:oval>
              <v:oval id="Oval 727" o:spid="_x0000_s1318"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LhMUA&#10;AADcAAAADwAAAGRycy9kb3ducmV2LnhtbESPQWvCQBSE7wX/w/IEb3XTFFRSV6laoRehJoXi7TX7&#10;TKLZtyG7mvTfuwXB4zAz3zDzZW9qcaXWVZYVvIwjEMS51RUXCr6z7fMMhPPIGmvLpOCPHCwXg6c5&#10;Jtp2vKdr6gsRIOwSVFB63yRSurwkg25sG+LgHW1r0AfZFlK32AW4qWUcRRNpsOKwUGJD65Lyc3ox&#10;CrK0n3Yn2q0uH79ZbenrsIl/DkqNhv37GwhPvX+E7+1PrSB+ncD/mXA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j4uExQAAANwAAAAPAAAAAAAAAAAAAAAAAJgCAABkcnMv&#10;ZG93bnJldi54bWxQSwUGAAAAAAQABAD1AAAAigMAAAAA&#10;" fillcolor="black">
                <v:textbox inset="0,0,0,0"/>
              </v:oval>
              <v:oval id="Oval 728" o:spid="_x0000_s1319"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MuH8YA&#10;AADcAAAADwAAAGRycy9kb3ducmV2LnhtbESPT2vCQBTE74V+h+UVvNWNEbREV7H+AS+Fmgji7Zl9&#10;TdJm34bsatJv7wqFHoeZ+Q0zX/amFjdqXWVZwWgYgSDOra64UHDMdq9vIJxH1lhbJgW/5GC5eH6a&#10;Y6Jtxwe6pb4QAcIuQQWl900ipctLMuiGtiEO3pdtDfog20LqFrsAN7WMo2giDVYcFkpsaF1S/pNe&#10;jYIs7afdN328X7eXrLb0ed7Ep7NSg5d+NQPhqff/4b/2XiuIx1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MuH8YAAADcAAAADwAAAAAAAAAAAAAAAACYAgAAZHJz&#10;L2Rvd25yZXYueG1sUEsFBgAAAAAEAAQA9QAAAIsDAAAAAA==&#10;" fillcolor="black">
                <v:textbox inset="0,0,0,0"/>
              </v:oval>
              <v:oval id="Oval 729" o:spid="_x0000_s1320"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y6bcIA&#10;AADcAAAADwAAAGRycy9kb3ducmV2LnhtbERPy4rCMBTdD/gP4QruxtQKjlSjOC+YjTC2gri7Nte2&#10;2tyUJtr692YxMMvDeS/XvanFnVpXWVYwGUcgiHOrKy4U7LPv1zkI55E11pZJwYMcrFeDlyUm2na8&#10;o3vqCxFC2CWooPS+SaR0eUkG3dg2xIE729agD7AtpG6xC+GmlnEUzaTBikNDiQ19lJRf05tRkKX9&#10;W3eh7fvt65TVln6Pn/HhqNRo2G8WIDz1/l/85/7RCuJpWBv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LptwgAAANwAAAAPAAAAAAAAAAAAAAAAAJgCAABkcnMvZG93&#10;bnJldi54bWxQSwUGAAAAAAQABAD1AAAAhwMAAAAA&#10;" fillcolor="black">
                <v:textbox inset="0,0,0,0"/>
              </v:oval>
              <v:oval id="Oval 730" o:spid="_x0000_s1321"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Af9sYA&#10;AADcAAAADwAAAGRycy9kb3ducmV2LnhtbESPQWvCQBSE70L/w/IKvemmEdoaXaVqC14Emwji7TX7&#10;mqTNvg3Z1cR/7xYEj8PMfMPMFr2pxZlaV1lW8DyKQBDnVldcKNhnn8M3EM4ja6wtk4ILOVjMHwYz&#10;TLTt+IvOqS9EgLBLUEHpfZNI6fKSDLqRbYiD92Nbgz7ItpC6xS7ATS3jKHqRBisOCyU2tCop/0tP&#10;RkGW9q/dL22Xp4/vrLa0O67jw1Gpp8f+fQrCU+/v4Vt7oxXE4wn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Af9sYAAADcAAAADwAAAAAAAAAAAAAAAACYAgAAZHJz&#10;L2Rvd25yZXYueG1sUEsFBgAAAAAEAAQA9QAAAIsDAAAAAA==&#10;" fillcolor="black">
                <v:textbox inset="0,0,0,0"/>
              </v:oval>
              <v:oval id="Oval 731" o:spid="_x0000_s1322"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zFFsIA&#10;AADcAAAADwAAAGRycy9kb3ducmV2LnhtbERPy4rCMBTdD/gP4QruxtQijlSjOC+YjTC2gri7Nte2&#10;2tyUJtr692YxMMvDeS/XvanFnVpXWVYwGUcgiHOrKy4U7LPv1zkI55E11pZJwYMcrFeDlyUm2na8&#10;o3vqCxFC2CWooPS+SaR0eUkG3dg2xIE729agD7AtpG6xC+GmlnEUzaTBikNDiQ19lJRf05tRkKX9&#10;W3eh7fvt65TVln6Pn/HhqNRo2G8WIDz1/l/85/7RCuJpmB/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MUWwgAAANwAAAAPAAAAAAAAAAAAAAAAAJgCAABkcnMvZG93&#10;bnJldi54bWxQSwUGAAAAAAQABAD1AAAAhwMAAAAA&#10;" fillcolor="black">
                <v:textbox inset="0,0,0,0"/>
              </v:oval>
              <v:oval id="Oval 732" o:spid="_x0000_s1323"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BgjcUA&#10;AADcAAAADwAAAGRycy9kb3ducmV2LnhtbESPT2vCQBTE7wW/w/KE3urGUGpJXcW/4EWoSaF4e80+&#10;k2j2bciuJv32bkHocZiZ3zDTeW9qcaPWVZYVjEcRCOLc6ooLBV/Z9uUdhPPIGmvLpOCXHMxng6cp&#10;Jtp2fKBb6gsRIOwSVFB63yRSurwkg25kG+LgnWxr0AfZFlK32AW4qWUcRW/SYMVhocSGViXll/Rq&#10;FGRpP+nOtF9eNz9ZbenzuI6/j0o9D/vFBwhPvf8PP9o7rSB+HcP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YGCNxQAAANwAAAAPAAAAAAAAAAAAAAAAAJgCAABkcnMv&#10;ZG93bnJldi54bWxQSwUGAAAAAAQABAD1AAAAigMAAAAA&#10;" fillcolor="black">
                <v:textbox inset="0,0,0,0"/>
              </v:oval>
              <v:oval id="Oval 733" o:spid="_x0000_s1324"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L++sYA&#10;AADcAAAADwAAAGRycy9kb3ducmV2LnhtbESPQWvCQBSE70L/w/IKvZlNQ9GSukq1FbwUNCkUb8/s&#10;M0mbfRuyq4n/visIHoeZ+YaZLQbTiDN1rras4DmKQRAXVtdcKvjO1+NXEM4ja2wsk4ILOVjMH0Yz&#10;TLXteUfnzJciQNilqKDyvk2ldEVFBl1kW+LgHW1n0AfZlVJ32Ae4aWQSxxNpsOawUGFLq4qKv+xk&#10;FOTZMO1/6Wt5+jzkjaXt/iP52Sv19Di8v4HwNPh7+NbeaAXJSw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L++sYAAADcAAAADwAAAAAAAAAAAAAAAACYAgAAZHJz&#10;L2Rvd25yZXYueG1sUEsFBgAAAAAEAAQA9QAAAIsDAAAAAA==&#10;" fillcolor="black">
                <v:textbox inset="0,0,0,0"/>
              </v:oval>
              <v:oval id="Oval 734" o:spid="_x0000_s1325"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5bYcYA&#10;AADcAAAADwAAAGRycy9kb3ducmV2LnhtbESPQWvCQBSE70L/w/IKvemmsbQSXaVqC14Emwji7TX7&#10;mqTNvg3Z1cR/7xYEj8PMfMPMFr2pxZlaV1lW8DyKQBDnVldcKNhnn8MJCOeRNdaWScGFHCzmD4MZ&#10;Jtp2/EXn1BciQNglqKD0vkmkdHlJBt3INsTB+7GtQR9kW0jdYhfgppZxFL1KgxWHhRIbWpWU/6Un&#10;oyBL+7ful7bL08d3VlvaHdfx4ajU02P/PgXhqff38K290Qrilz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5bYcYAAADcAAAADwAAAAAAAAAAAAAAAACYAgAAZHJz&#10;L2Rvd25yZXYueG1sUEsFBgAAAAAEAAQA9QAAAIsDAAAAAA==&#10;" fillcolor="black">
                <v:textbox inset="0,0,0,0"/>
              </v:oval>
              <v:oval id="Oval 735" o:spid="_x0000_s1326"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fDFcYA&#10;AADcAAAADwAAAGRycy9kb3ducmV2LnhtbESPQWvCQBSE74X+h+UVvDUbg2hJXcWqhV4ETQrF22v2&#10;NUmbfRuyq4n/3hWEHoeZ+YaZLwfTiDN1rrasYBzFIIgLq2suFXzm788vIJxH1thYJgUXcrBcPD7M&#10;MdW25wOdM1+KAGGXooLK+zaV0hUVGXSRbYmD92M7gz7IrpS6wz7ATSOTOJ5KgzWHhQpbWldU/GUn&#10;oyDPhln/S7u30/Y7byztj5vk66jU6GlYvYLwNPj/8L39oRUkkwnczo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fDFcYAAADcAAAADwAAAAAAAAAAAAAAAACYAgAAZHJz&#10;L2Rvd25yZXYueG1sUEsFBgAAAAAEAAQA9QAAAIsDAAAAAA==&#10;" fillcolor="black">
                <v:textbox inset="0,0,0,0"/>
              </v:oval>
              <v:oval id="Oval 736" o:spid="_x0000_s1327"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tmjsYA&#10;AADcAAAADwAAAGRycy9kb3ducmV2LnhtbESPQWvCQBSE70L/w/IKvemmwbYSXaVqC14Emwji7TX7&#10;mqTNvg3Z1cR/7xYEj8PMfMPMFr2pxZlaV1lW8DyKQBDnVldcKNhnn8MJCOeRNdaWScGFHCzmD4MZ&#10;Jtp2/EXn1BciQNglqKD0vkmkdHlJBt3INsTB+7GtQR9kW0jdYhfgppZxFL1KgxWHhRIbWpWU/6Un&#10;oyBL+7ful7bL08d3VlvaHdfx4ajU02P/PgXhqff38K290Qri8Qv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tmjsYAAADcAAAADwAAAAAAAAAAAAAAAACYAgAAZHJz&#10;L2Rvd25yZXYueG1sUEsFBgAAAAAEAAQA9QAAAIsDAAAAAA==&#10;" fillcolor="black">
                <v:textbox inset="0,0,0,0"/>
              </v:oval>
              <v:oval id="Oval 737" o:spid="_x0000_s1328"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n4+cUA&#10;AADcAAAADwAAAGRycy9kb3ducmV2LnhtbESPQWvCQBSE7wX/w/IEb3XTUFRSV6laoRehJoXi7TX7&#10;TKLZtyG7mvTfuwXB4zAz3zDzZW9qcaXWVZYVvIwjEMS51RUXCr6z7fMMhPPIGmvLpOCPHCwXg6c5&#10;Jtp2vKdr6gsRIOwSVFB63yRSurwkg25sG+LgHW1r0AfZFlK32AW4qWUcRRNpsOKwUGJD65Lyc3ox&#10;CrK0n3Yn2q0uH79ZbenrsIl/DkqNhv37GwhPvX+E7+1PrSB+ncD/mXA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ifj5xQAAANwAAAAPAAAAAAAAAAAAAAAAAJgCAABkcnMv&#10;ZG93bnJldi54bWxQSwUGAAAAAAQABAD1AAAAigMAAAAA&#10;" fillcolor="black">
                <v:textbox inset="0,0,0,0"/>
              </v:oval>
            </v:group>
            <v:group id="Group 738" o:spid="_x0000_s1329" style="position:absolute;left:7094;top:4930;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oval id="Oval 739" o:spid="_x0000_s1330"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JEMIA&#10;AADcAAAADwAAAGRycy9kb3ducmV2LnhtbERPy4rCMBTdD/gP4QruxtQijlSjOC+YjTC2gri7Nte2&#10;2tyUJtr692YxMMvDeS/XvanFnVpXWVYwGUcgiHOrKy4U7LPv1zkI55E11pZJwYMcrFeDlyUm2na8&#10;o3vqCxFC2CWooPS+SaR0eUkG3dg2xIE729agD7AtpG6xC+GmlnEUzaTBikNDiQ19lJRf05tRkKX9&#10;W3eh7fvt65TVln6Pn/HhqNRo2G8WIDz1/l/85/7RCuJpWBv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WskQwgAAANwAAAAPAAAAAAAAAAAAAAAAAJgCAABkcnMvZG93&#10;bnJldi54bWxQSwUGAAAAAAQABAD1AAAAhwMAAAAA&#10;" fillcolor="black">
                <v:textbox inset="0,0,0,0"/>
              </v:oval>
              <v:oval id="Oval 740" o:spid="_x0000_s1331"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si8YA&#10;AADcAAAADwAAAGRycy9kb3ducmV2LnhtbESPQWvCQBSE70L/w/IKvemmQdoaXaVqC14Emwji7TX7&#10;mqTNvg3Z1cR/7xYEj8PMfMPMFr2pxZlaV1lW8DyKQBDnVldcKNhnn8M3EM4ja6wtk4ILOVjMHwYz&#10;TLTt+IvOqS9EgLBLUEHpfZNI6fKSDLqRbYiD92Nbgz7ItpC6xS7ATS3jKHqRBisOCyU2tCop/0tP&#10;RkGW9q/dL22Xp4/vrLa0O67jw1Gpp8f+fQrCU+/v4Vt7oxXE4wn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Zsi8YAAADcAAAADwAAAAAAAAAAAAAAAACYAgAAZHJz&#10;L2Rvd25yZXYueG1sUEsFBgAAAAAEAAQA9QAAAIsDAAAAAA==&#10;" fillcolor="black">
                <v:textbox inset="0,0,0,0"/>
              </v:oval>
              <v:oval id="Oval 741" o:spid="_x0000_s1332"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VTy8IA&#10;AADcAAAADwAAAGRycy9kb3ducmV2LnhtbERPy4rCMBTdD/gP4QruxtSCjlSjOC+YjTC2gri7Nte2&#10;2tyUJtr692YxMMvDeS/XvanFnVpXWVYwGUcgiHOrKy4U7LPv1zkI55E11pZJwYMcrFeDlyUm2na8&#10;o3vqCxFC2CWooPS+SaR0eUkG3dg2xIE729agD7AtpG6xC+GmlnEUzaTBikNDiQ19lJRf05tRkKX9&#10;W3eh7fvt65TVln6Pn/HhqNRo2G8WIDz1/l/85/7RCuJpmB/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VPLwgAAANwAAAAPAAAAAAAAAAAAAAAAAJgCAABkcnMvZG93&#10;bnJldi54bWxQSwUGAAAAAAQABAD1AAAAhwMAAAAA&#10;" fillcolor="black">
                <v:textbox inset="0,0,0,0"/>
              </v:oval>
              <v:oval id="Oval 742" o:spid="_x0000_s1333"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n2UMUA&#10;AADcAAAADwAAAGRycy9kb3ducmV2LnhtbESPT2vCQBTE7wW/w/KE3urGQGtJXcW/4EWoSaF4e80+&#10;k2j2bciuJv32bkHocZiZ3zDTeW9qcaPWVZYVjEcRCOLc6ooLBV/Z9uUdhPPIGmvLpOCXHMxng6cp&#10;Jtp2fKBb6gsRIOwSVFB63yRSurwkg25kG+LgnWxr0AfZFlK32AW4qWUcRW/SYMVhocSGViXll/Rq&#10;FGRpP+nOtF9eNz9ZbenzuI6/j0o9D/vFBwhPvf8PP9o7rSB+HcPf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ufZQxQAAANwAAAAPAAAAAAAAAAAAAAAAAJgCAABkcnMv&#10;ZG93bnJldi54bWxQSwUGAAAAAAQABAD1AAAAigMAAAAA&#10;" fillcolor="black">
                <v:textbox inset="0,0,0,0"/>
              </v:oval>
              <v:oval id="Oval 743" o:spid="_x0000_s1334"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oJ8YA&#10;AADcAAAADwAAAGRycy9kb3ducmV2LnhtbESPQWvCQBSE70L/w/IKvZlNA9WSukq1FbwUNCkUb8/s&#10;M0mbfRuyq4n/visIHoeZ+YaZLQbTiDN1rras4DmKQRAXVtdcKvjO1+NXEM4ja2wsk4ILOVjMH0Yz&#10;TLXteUfnzJciQNilqKDyvk2ldEVFBl1kW+LgHW1n0AfZlVJ32Ae4aWQSxxNpsOawUGFLq4qKv+xk&#10;FOTZMO1/6Wt5+jzkjaXt/iP52Sv19Di8v4HwNPh7+NbeaAXJSwLX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toJ8YAAADcAAAADwAAAAAAAAAAAAAAAACYAgAAZHJz&#10;L2Rvd25yZXYueG1sUEsFBgAAAAAEAAQA9QAAAIsDAAAAAA==&#10;" fillcolor="black">
                <v:textbox inset="0,0,0,0"/>
              </v:oval>
              <v:oval id="Oval 744" o:spid="_x0000_s1335"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fNvMYA&#10;AADcAAAADwAAAGRycy9kb3ducmV2LnhtbESPQWvCQBSE70L/w/IKvemmkbYSXaVqC14Emwji7TX7&#10;mqTNvg3Z1cR/7xYEj8PMfMPMFr2pxZlaV1lW8DyKQBDnVldcKNhnn8MJCOeRNdaWScGFHCzmD4MZ&#10;Jtp2/EXn1BciQNglqKD0vkmkdHlJBt3INsTB+7GtQR9kW0jdYhfgppZxFL1KgxWHhRIbWpWU/6Un&#10;oyBL+7ful7bL08d3VlvaHdfx4ajU02P/PgXhqff38K290Qrilz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fNvMYAAADcAAAADwAAAAAAAAAAAAAAAACYAgAAZHJz&#10;L2Rvd25yZXYueG1sUEsFBgAAAAAEAAQA9QAAAIsDAAAAAA==&#10;" fillcolor="black">
                <v:textbox inset="0,0,0,0"/>
              </v:oval>
              <v:oval id="Oval 745" o:spid="_x0000_s1336"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5VyMYA&#10;AADcAAAADwAAAGRycy9kb3ducmV2LnhtbESPQWvCQBSE70L/w/IKvemmwbYSXaVqC14Emwji7TX7&#10;mqTNvg3Z1cR/7xYEj8PMfMPMFr2pxZlaV1lW8DyKQBDnVldcKNhnn8MJCOeRNdaWScGFHCzmD4MZ&#10;Jtp2/EXn1BciQNglqKD0vkmkdHlJBt3INsTB+7GtQR9kW0jdYhfgppZxFL1KgxWHhRIbWpWU/6Un&#10;oyBL+7ful7bL08d3VlvaHdfx4ajU02P/PgXhqff38K290QrilzH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5VyMYAAADcAAAADwAAAAAAAAAAAAAAAACYAgAAZHJz&#10;L2Rvd25yZXYueG1sUEsFBgAAAAAEAAQA9QAAAIsDAAAAAA==&#10;" fillcolor="black">
                <v:textbox inset="0,0,0,0"/>
              </v:oval>
              <v:oval id="Oval 746" o:spid="_x0000_s1337"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LwU8YA&#10;AADcAAAADwAAAGRycy9kb3ducmV2LnhtbESPQWvCQBSE74X+h+UVvDUbA2pJXcWqhV4ETQrF22v2&#10;NUmbfRuyq4n/3hWEHoeZ+YaZLwfTiDN1rrasYBzFIIgLq2suFXzm788vIJxH1thYJgUXcrBcPD7M&#10;MdW25wOdM1+KAGGXooLK+zaV0hUVGXSRbYmD92M7gz7IrpS6wz7ATSOTOJ5KgzWHhQpbWldU/GUn&#10;oyDPhln/S7u30/Y7byztj5vk66jU6GlYvYLwNPj/8L39oRUkkwnczo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LwU8YAAADcAAAADwAAAAAAAAAAAAAAAACYAgAAZHJz&#10;L2Rvd25yZXYueG1sUEsFBgAAAAAEAAQA9QAAAIsDAAAAAA==&#10;" fillcolor="black">
                <v:textbox inset="0,0,0,0"/>
              </v:oval>
              <v:oval id="Oval 747" o:spid="_x0000_s1338"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uJMUA&#10;AADcAAAADwAAAGRycy9kb3ducmV2LnhtbESPQWvCQBSE7wX/w/IEb3XTQFVSV6laoRehJoXi7TX7&#10;TKLZtyG7mvTfuwXB4zAz3zDzZW9qcaXWVZYVvIwjEMS51RUXCr6z7fMMhPPIGmvLpOCPHCwXg6c5&#10;Jtp2vKdr6gsRIOwSVFB63yRSurwkg25sG+LgHW1r0AfZFlK32AW4qWUcRRNpsOKwUGJD65Lyc3ox&#10;CrK0n3Yn2q0uH79ZbenrsIl/DkqNhv37GwhPvX+E7+1PrSB+ncD/mXA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G4kxQAAANwAAAAPAAAAAAAAAAAAAAAAAJgCAABkcnMv&#10;ZG93bnJldi54bWxQSwUGAAAAAAQABAD1AAAAigMAAAAA&#10;" fillcolor="black">
                <v:textbox inset="0,0,0,0"/>
              </v:oval>
              <v:oval id="Oval 748" o:spid="_x0000_s1339"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zLv8YA&#10;AADcAAAADwAAAGRycy9kb3ducmV2LnhtbESPT2vCQBTE74V+h+UVvNWNAbVEV7H+AS+Fmgji7Zl9&#10;TdJm34bsatJv7wqFHoeZ+Q0zX/amFjdqXWVZwWgYgSDOra64UHDMdq9vIJxH1lhbJgW/5GC5eH6a&#10;Y6Jtxwe6pb4QAcIuQQWl900ipctLMuiGtiEO3pdtDfog20LqFrsAN7WMo2giDVYcFkpsaF1S/pNe&#10;jYIs7afdN328X7eXrLb0ed7Ep7NSg5d+NQPhqff/4b/2XiuIx1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zLv8YAAADcAAAADwAAAAAAAAAAAAAAAACYAgAAZHJz&#10;L2Rvd25yZXYueG1sUEsFBgAAAAAEAAQA9QAAAIsDAAAAAA==&#10;" fillcolor="black">
                <v:textbox inset="0,0,0,0"/>
              </v:oval>
              <v:oval id="Oval 749" o:spid="_x0000_s1340"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NfzcIA&#10;AADcAAAADwAAAGRycy9kb3ducmV2LnhtbERPy4rCMBTdD/gP4QruxtSCjlSjOC+YjTC2gri7Nte2&#10;2tyUJtr692YxMMvDeS/XvanFnVpXWVYwGUcgiHOrKy4U7LPv1zkI55E11pZJwYMcrFeDlyUm2na8&#10;o3vqCxFC2CWooPS+SaR0eUkG3dg2xIE729agD7AtpG6xC+GmlnEUzaTBikNDiQ19lJRf05tRkKX9&#10;W3eh7fvt65TVln6Pn/HhqNRo2G8WIDz1/l/85/7RCuJpWBv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g1/NwgAAANwAAAAPAAAAAAAAAAAAAAAAAJgCAABkcnMvZG93&#10;bnJldi54bWxQSwUGAAAAAAQABAD1AAAAhwMAAAAA&#10;" fillcolor="black">
                <v:textbox inset="0,0,0,0"/>
              </v:oval>
              <v:oval id="Oval 750" o:spid="_x0000_s1341"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6VsYA&#10;AADcAAAADwAAAGRycy9kb3ducmV2LnhtbESPQWvCQBSE70L/w/IKvemmAdsaXaVqC14Emwji7TX7&#10;mqTNvg3Z1cR/7xYEj8PMfMPMFr2pxZlaV1lW8DyKQBDnVldcKNhnn8M3EM4ja6wtk4ILOVjMHwYz&#10;TLTt+IvOqS9EgLBLUEHpfZNI6fKSDLqRbYiD92Nbgz7ItpC6xS7ATS3jKHqRBisOCyU2tCop/0tP&#10;RkGW9q/dL22Xp4/vrLa0O67jw1Gpp8f+fQrCU+/v4Vt7oxXE4wn8nw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6VsYAAADcAAAADwAAAAAAAAAAAAAAAACYAgAAZHJz&#10;L2Rvd25yZXYueG1sUEsFBgAAAAAEAAQA9QAAAIsDAAAAAA==&#10;" fillcolor="black">
                <v:textbox inset="0,0,0,0"/>
              </v:oval>
              <v:oval id="Oval 751" o:spid="_x0000_s1342"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mZdsMA&#10;AADcAAAADwAAAGRycy9kb3ducmV2LnhtbERPTWvCQBC9C/0PyxR6M5vmkErqKrZV6KWgSaF4m2bH&#10;JG12NmQ3Jv579yB4fLzv5XoyrThT7xrLCp6jGARxaXXDlYLvYjdfgHAeWWNrmRRcyMF69TBbYqbt&#10;yAc6574SIYRdhgpq77tMSlfWZNBFtiMO3Mn2Bn2AfSV1j2MIN61M4jiVBhsODTV29F5T+Z8PRkGR&#10;Ty/jH329DdvforW0P34kP0elnh6nzSsIT5O/i2/uT60gScP8cCYcAbm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5mZdsMAAADcAAAADwAAAAAAAAAAAAAAAACYAgAAZHJzL2Rv&#10;d25yZXYueG1sUEsFBgAAAAAEAAQA9QAAAIgDAAAAAA==&#10;" fillcolor="black">
                <v:textbox inset="0,0,0,0"/>
              </v:oval>
              <v:oval id="Oval 752" o:spid="_x0000_s1343"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U87cUA&#10;AADcAAAADwAAAGRycy9kb3ducmV2LnhtbESPT2vCQBTE74V+h+UVvNWNOWhJXcX6B7wINikUb8/s&#10;M4nNvg3Z1cRv7wpCj8PM/IaZzntTiyu1rrKsYDSMQBDnVldcKPjJNu8fIJxH1lhbJgU3cjCfvb5M&#10;MdG242+6pr4QAcIuQQWl900ipctLMuiGtiEO3sm2Bn2QbSF1i12Am1rGUTSWBisOCyU2tCwp/0sv&#10;RkGW9pPuTLuvy/qY1Zb2h1X8e1Bq8NYvPkF46v1/+NneagXxeAS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1TztxQAAANwAAAAPAAAAAAAAAAAAAAAAAJgCAABkcnMv&#10;ZG93bnJldi54bWxQSwUGAAAAAAQABAD1AAAAigMAAAAA&#10;" fillcolor="black">
                <v:textbox inset="0,0,0,0"/>
              </v:oval>
              <v:oval id="Oval 753" o:spid="_x0000_s1344"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eimsUA&#10;AADcAAAADwAAAGRycy9kb3ducmV2LnhtbESPT2vCQBTE7wW/w/IEb3VjDlqiq/inBS9Cmwji7Zl9&#10;JtHs25BdTfrtu4VCj8PM/IZZrHpTiye1rrKsYDKOQBDnVldcKDhmH69vIJxH1lhbJgXf5GC1HLws&#10;MNG24y96pr4QAcIuQQWl900ipctLMujGtiEO3tW2Bn2QbSF1i12Am1rGUTSVBisOCyU2tC0pv6cP&#10;oyBL+1l3o8Pm8X7Jakuf5118Ois1GvbrOQhPvf8P/7X3WkE8jeH3TDg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B6KaxQAAANwAAAAPAAAAAAAAAAAAAAAAAJgCAABkcnMv&#10;ZG93bnJldi54bWxQSwUGAAAAAAQABAD1AAAAigMAAAAA&#10;" fillcolor="black">
                <v:textbox inset="0,0,0,0"/>
              </v:oval>
              <v:oval id="Oval 754" o:spid="_x0000_s1345"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sHAcUA&#10;AADcAAAADwAAAGRycy9kb3ducmV2LnhtbESPQWvCQBSE7wX/w/IEb3XTFFRSV6laoRehJoXi7TX7&#10;TKLZtyG7mvTfuwXB4zAz3zDzZW9qcaXWVZYVvIwjEMS51RUXCr6z7fMMhPPIGmvLpOCPHCwXg6c5&#10;Jtp2vKdr6gsRIOwSVFB63yRSurwkg25sG+LgHW1r0AfZFlK32AW4qWUcRRNpsOKwUGJD65Lyc3ox&#10;CrK0n3Yn2q0uH79ZbenrsIl/DkqNhv37GwhPvX+E7+1PrSCevML/mXA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SwcBxQAAANwAAAAPAAAAAAAAAAAAAAAAAJgCAABkcnMv&#10;ZG93bnJldi54bWxQSwUGAAAAAAQABAD1AAAAigMAAAAA&#10;" fillcolor="black">
                <v:textbox inset="0,0,0,0"/>
              </v:oval>
              <v:oval id="Oval 755" o:spid="_x0000_s1346"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KfdcUA&#10;AADcAAAADwAAAGRycy9kb3ducmV2LnhtbESPQWvCQBSE7wX/w/IEb3XTUFRSV6laoRehJoXi7TX7&#10;TKLZtyG7mvTfuwXB4zAz3zDzZW9qcaXWVZYVvIwjEMS51RUXCr6z7fMMhPPIGmvLpOCPHCwXg6c5&#10;Jtp2vKdr6gsRIOwSVFB63yRSurwkg25sG+LgHW1r0AfZFlK32AW4qWUcRRNpsOKwUGJD65Lyc3ox&#10;CrK0n3Yn2q0uH79ZbenrsIl/DkqNhv37GwhPvX+E7+1PrSCevML/mXA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op91xQAAANwAAAAPAAAAAAAAAAAAAAAAAJgCAABkcnMv&#10;ZG93bnJldi54bWxQSwUGAAAAAAQABAD1AAAAigMAAAAA&#10;" fillcolor="black">
                <v:textbox inset="0,0,0,0"/>
              </v:oval>
              <v:oval id="Oval 756" o:spid="_x0000_s1347"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67sUA&#10;AADcAAAADwAAAGRycy9kb3ducmV2LnhtbESPQWvCQBSE7wX/w/IEb3XTQFVSV6laoRehJoXi7TX7&#10;TKLZtyG7mvTfuwXB4zAz3zDzZW9qcaXWVZYVvIwjEMS51RUXCr6z7fMMhPPIGmvLpOCPHCwXg6c5&#10;Jtp2vKdr6gsRIOwSVFB63yRSurwkg25sG+LgHW1r0AfZFlK32AW4qWUcRRNpsOKwUGJD65Lyc3ox&#10;CrK0n3Yn2q0uH79ZbenrsIl/DkqNhv37GwhPvX+E7+1PrSCevML/mXA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7jruxQAAANwAAAAPAAAAAAAAAAAAAAAAAJgCAABkcnMv&#10;ZG93bnJldi54bWxQSwUGAAAAAAQABAD1AAAAigMAAAAA&#10;" fillcolor="black">
                <v:textbox inset="0,0,0,0"/>
              </v:oval>
              <v:oval id="Oval 757" o:spid="_x0000_s1348"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ykmcUA&#10;AADcAAAADwAAAGRycy9kb3ducmV2LnhtbESPT2vCQBTE70K/w/IK3nRjDqlEV9H+AS8FTQrF2zP7&#10;TNJm34bsauK3d4VCj8PM/IZZrgfTiCt1rrasYDaNQBAXVtdcKvjKPyZzEM4ja2wsk4IbOVivnkZL&#10;TLXt+UDXzJciQNilqKDyvk2ldEVFBt3UtsTBO9vOoA+yK6XusA9w08g4ihJpsOawUGFLrxUVv9nF&#10;KMiz4aX/oc/t5f2UN5b2x7f4+6jU+HnYLEB4Gvx/+K+90wriJIHHmXA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PKSZxQAAANwAAAAPAAAAAAAAAAAAAAAAAJgCAABkcnMv&#10;ZG93bnJldi54bWxQSwUGAAAAAAQABAD1AAAAigMAAAAA&#10;" fillcolor="black">
                <v:textbox inset="0,0,0,0"/>
              </v:oval>
              <v:oval id="Oval 758" o:spid="_x0000_s1349"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BAsUA&#10;AADcAAAADwAAAGRycy9kb3ducmV2LnhtbESPQWvCQBSE7wX/w/IEb3VjDlqiq1RboZeCTQTx9pp9&#10;TVKzb0N2NfHfu4LgcZiZb5jFqje1uFDrKssKJuMIBHFudcWFgn22fX0D4TyyxtoyKbiSg9Vy8LLA&#10;RNuOf+iS+kIECLsEFZTeN4mULi/JoBvbhjh4f7Y16INsC6lb7ALc1DKOoqk0WHFYKLGhTUn5KT0b&#10;BVnaz7p/+l6fP3+z2tLu+BEfjkqNhv37HISn3j/Dj/aXVhBPZ3A/E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cAECxQAAANwAAAAPAAAAAAAAAAAAAAAAAJgCAABkcnMv&#10;ZG93bnJldi54bWxQSwUGAAAAAAQABAD1AAAAigMAAAAA&#10;" fillcolor="black">
                <v:textbox inset="0,0,0,0"/>
              </v:oval>
            </v:group>
            <v:group id="Group 759" o:spid="_x0000_s1350" style="position:absolute;left:7096;top:5631;width:3308;height:423" coordorigin="7075,3513" coordsize="330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gShsMAAADcAAAADwAAAGRycy9kb3ducmV2LnhtbERPTWvCQBC9F/oflhF6&#10;q5tYDBJdg0gtPQShKpTehuyYhGRnQ3ZN4r93D0KPj/e9ySbTioF6V1tWEM8jEMSF1TWXCi7nw/sK&#10;hPPIGlvLpOBODrLt68sGU21H/qHh5EsRQtilqKDyvkuldEVFBt3cdsSBu9reoA+wL6XucQzhppWL&#10;KEqkwZpDQ4Ud7SsqmtPNKPgacdx9xJ9D3lz397/z8vibx6TU22zarUF4mvy/+On+1goWS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SBKGwwAAANwAAAAP&#10;AAAAAAAAAAAAAAAAAKoCAABkcnMvZG93bnJldi54bWxQSwUGAAAAAAQABAD6AAAAmgMAAAAA&#10;">
              <v:oval id="Oval 760" o:spid="_x0000_s1351" style="position:absolute;left:7078;top:386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Mw68YA&#10;AADcAAAADwAAAGRycy9kb3ducmV2LnhtbESPQWvCQBSE74X+h+UVvDUbc1CbuopVC70ImhSKt9fs&#10;a5I2+zZkVxP/vSsIPQ4z8w0zXw6mEWfqXG1ZwTiKQRAXVtdcKvjM359nIJxH1thYJgUXcrBcPD7M&#10;MdW25wOdM1+KAGGXooLK+zaV0hUVGXSRbYmD92M7gz7IrpS6wz7ATSOTOJ5IgzWHhQpbWldU/GUn&#10;oyDPhmn/S7u30/Y7byztj5vk66jU6GlYvYLwNPj/8L39oRUkkxe4nQlHQC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Mw68YAAADcAAAADwAAAAAAAAAAAAAAAACYAgAAZHJz&#10;L2Rvd25yZXYueG1sUEsFBgAAAAAEAAQA9QAAAIsDAAAAAA==&#10;" fillcolor="black">
                <v:textbox inset="0,0,0,0"/>
              </v:oval>
              <v:oval id="Oval 761" o:spid="_x0000_s1352" style="position:absolute;left:7075;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Pq8MA&#10;AADcAAAADwAAAGRycy9kb3ducmV2LnhtbERPy2rCQBTdC/2H4Ra6M5NmUSV1FNsquBE0KRR3t5lr&#10;kjZzJ2Qmj/59ZyG4PJz3ajOZRgzUudqygucoBkFcWF1zqeAz38+XIJxH1thYJgV/5GCzfpitMNV2&#10;5DMNmS9FCGGXooLK+zaV0hUVGXSRbYkDd7WdQR9gV0rd4RjCTSOTOH6RBmsODRW29F5R8Zv1RkGe&#10;TYvxh45v/e47byydLh/J10Wpp8dp+wrC0+Tv4pv7oBUkizA/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APq8MAAADcAAAADwAAAAAAAAAAAAAAAACYAgAAZHJzL2Rv&#10;d25yZXYueG1sUEsFBgAAAAAEAAQA9QAAAIgDAAAAAA==&#10;" fillcolor="black">
                <v:textbox inset="0,0,0,0"/>
              </v:oval>
              <v:oval id="Oval 762" o:spid="_x0000_s1353" style="position:absolute;left:7428;top:352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yqMMYA&#10;AADcAAAADwAAAGRycy9kb3ducmV2LnhtbESPQWvCQBSE74X+h+UVvNWNOWhJsxGrLXgR2qRQvD2z&#10;zyQ2+zZkVxP/vVsQehxm5hsmXY6mFRfqXWNZwWwagSAurW64UvBdfDy/gHAeWWNrmRRcycEye3xI&#10;MdF24C+65L4SAcIuQQW1910ipStrMuimtiMO3tH2Bn2QfSV1j0OAm1bGUTSXBhsOCzV2tK6p/M3P&#10;RkGRj4vhRLu38/uhaC197jfxz16pydO4egXhafT/4Xt7qxXEixn8nQlHQG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yqMMYAAADcAAAADwAAAAAAAAAAAAAAAACYAgAAZHJz&#10;L2Rvd25yZXYueG1sUEsFBgAAAAAEAAQA9QAAAIsDAAAAAA==&#10;" fillcolor="black">
                <v:textbox inset="0,0,0,0"/>
              </v:oval>
              <v:oval id="Oval 763" o:spid="_x0000_s1354" style="position:absolute;left:7432;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40R8YA&#10;AADcAAAADwAAAGRycy9kb3ducmV2LnhtbESPT2vCQBTE70K/w/IKvemmOVSJrqF/FLwImhSKt2f2&#10;NUmbfRuyG5N++64geBxm5jfMKh1NIy7UudqygudZBIK4sLrmUsFnvp0uQDiPrLGxTAr+yEG6fpis&#10;MNF24CNdMl+KAGGXoILK+zaR0hUVGXQz2xIH79t2Bn2QXSl1h0OAm0bGUfQiDdYcFips6b2i4jfr&#10;jYI8G+fDD+3f+s05bywdTh/x10mpp8fxdQnC0+jv4Vt7pxXE8xiuZ8IRk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40R8YAAADcAAAADwAAAAAAAAAAAAAAAACYAgAAZHJz&#10;L2Rvd25yZXYueG1sUEsFBgAAAAAEAAQA9QAAAIsDAAAAAA==&#10;" fillcolor="black">
                <v:textbox inset="0,0,0,0"/>
              </v:oval>
              <v:oval id="Oval 764" o:spid="_x0000_s1355" style="position:absolute;left:7797;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KR3MYA&#10;AADcAAAADwAAAGRycy9kb3ducmV2LnhtbESPT2vCQBTE74V+h+UVvNWNEbREV7H+AS+Fmgji7Zl9&#10;TdJm34bsatJv7wqFHoeZ+Q0zX/amFjdqXWVZwWgYgSDOra64UHDMdq9vIJxH1lhbJgW/5GC5eH6a&#10;Y6Jtxwe6pb4QAcIuQQWl900ipctLMuiGtiEO3pdtDfog20LqFrsAN7WMo2giDVYcFkpsaF1S/pNe&#10;jYIs7afdN328X7eXrLb0ed7Ep7NSg5d+NQPhqff/4b/2XiuIp2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KR3MYAAADcAAAADwAAAAAAAAAAAAAAAACYAgAAZHJz&#10;L2Rvd25yZXYueG1sUEsFBgAAAAAEAAQA9QAAAIsDAAAAAA==&#10;" fillcolor="black">
                <v:textbox inset="0,0,0,0"/>
              </v:oval>
              <v:oval id="Oval 765" o:spid="_x0000_s1356" style="position:absolute;left:7794;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sJqMYA&#10;AADcAAAADwAAAGRycy9kb3ducmV2LnhtbESPT2vCQBTE74V+h+UVvNWNQbREV7H+AS+Fmgji7Zl9&#10;TdJm34bsatJv7wqFHoeZ+Q0zX/amFjdqXWVZwWgYgSDOra64UHDMdq9vIJxH1lhbJgW/5GC5eH6a&#10;Y6Jtxwe6pb4QAcIuQQWl900ipctLMuiGtiEO3pdtDfog20LqFrsAN7WMo2giDVYcFkpsaF1S/pNe&#10;jYIs7afdN328X7eXrLb0ed7Ep7NSg5d+NQPhqff/4b/2XiuIp2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sJqMYAAADcAAAADwAAAAAAAAAAAAAAAACYAgAAZHJz&#10;L2Rvd25yZXYueG1sUEsFBgAAAAAEAAQA9QAAAIsDAAAAAA==&#10;" fillcolor="black">
                <v:textbox inset="0,0,0,0"/>
              </v:oval>
              <v:oval id="Oval 766" o:spid="_x0000_s1357" style="position:absolute;left:8147;top:352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esM8YA&#10;AADcAAAADwAAAGRycy9kb3ducmV2LnhtbESPT2vCQBTE74V+h+UVvNWNAbVEV7H+AS+Fmgji7Zl9&#10;TdJm34bsatJv7wqFHoeZ+Q0zX/amFjdqXWVZwWgYgSDOra64UHDMdq9vIJxH1lhbJgW/5GC5eH6a&#10;Y6Jtxwe6pb4QAcIuQQWl900ipctLMuiGtiEO3pdtDfog20LqFrsAN7WMo2giDVYcFkpsaF1S/pNe&#10;jYIs7afdN328X7eXrLb0ed7Ep7NSg5d+NQPhqff/4b/2XiuIp2N4nA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esM8YAAADcAAAADwAAAAAAAAAAAAAAAACYAgAAZHJz&#10;L2Rvd25yZXYueG1sUEsFBgAAAAAEAAQA9QAAAIsDAAAAAA==&#10;" fillcolor="black">
                <v:textbox inset="0,0,0,0"/>
              </v:oval>
              <v:oval id="Oval 767" o:spid="_x0000_s1358" style="position:absolute;left:8151;top:387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UyRMUA&#10;AADcAAAADwAAAGRycy9kb3ducmV2LnhtbESPQWvCQBSE7wX/w/IEb3VjDlqiq1RboZeCTQTx9pp9&#10;TVKzb0N2NfHfu4LgcZiZb5jFqje1uFDrKssKJuMIBHFudcWFgn22fX0D4TyyxtoyKbiSg9Vy8LLA&#10;RNuOf+iS+kIECLsEFZTeN4mULi/JoBvbhjh4f7Y16INsC6lb7ALc1DKOoqk0WHFYKLGhTUn5KT0b&#10;BVnaz7p/+l6fP3+z2tLu+BEfjkqNhv37HISn3j/Dj/aXVhDPpnA/E4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5TJExQAAANwAAAAPAAAAAAAAAAAAAAAAAJgCAABkcnMv&#10;ZG93bnJldi54bWxQSwUGAAAAAAQABAD1AAAAigMAAAAA&#10;" fillcolor="black">
                <v:textbox inset="0,0,0,0"/>
              </v:oval>
              <v:oval id="Oval 768" o:spid="_x0000_s1359" style="position:absolute;left:8518;top:386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mX38UA&#10;AADcAAAADwAAAGRycy9kb3ducmV2LnhtbESPT2vCQBTE70K/w/IK3nRjDkaiq2j/QC8FTQrF2zP7&#10;TNJm34bsauK3d4VCj8PM/IZZbQbTiCt1rrasYDaNQBAXVtdcKvjK3ycLEM4ja2wsk4IbOdisn0Yr&#10;TLXt+UDXzJciQNilqKDyvk2ldEVFBt3UtsTBO9vOoA+yK6XusA9w08g4iubSYM1hocKWXioqfrOL&#10;UZBnQ9L/0Ofu8nbKG0v742v8fVRq/DxslyA8Df4//Nf+0AriJIHHmXAE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qZffxQAAANwAAAAPAAAAAAAAAAAAAAAAAJgCAABkcnMv&#10;ZG93bnJldi54bWxQSwUGAAAAAAQABAD1AAAAigMAAAAA&#10;" fillcolor="black">
                <v:textbox inset="0,0,0,0"/>
              </v:oval>
              <v:oval id="Oval 769" o:spid="_x0000_s1360" style="position:absolute;left:8507;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YDrcMA&#10;AADcAAAADwAAAGRycy9kb3ducmV2LnhtbERPy2rCQBTdC/2H4Ra6M5NmUSV1FNsquBE0KRR3t5lr&#10;kjZzJ2Qmj/59ZyG4PJz3ajOZRgzUudqygucoBkFcWF1zqeAz38+XIJxH1thYJgV/5GCzfpitMNV2&#10;5DMNmS9FCGGXooLK+zaV0hUVGXSRbYkDd7WdQR9gV0rd4RjCTSOTOH6RBmsODRW29F5R8Zv1RkGe&#10;TYvxh45v/e47byydLh/J10Wpp8dp+wrC0+Tv4pv7oBUki7A2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YDrcMAAADcAAAADwAAAAAAAAAAAAAAAACYAgAAZHJzL2Rv&#10;d25yZXYueG1sUEsFBgAAAAAEAAQA9QAAAIgDAAAAAA==&#10;" fillcolor="black">
                <v:textbox inset="0,0,0,0"/>
              </v:oval>
              <v:oval id="Oval 770" o:spid="_x0000_s1361" style="position:absolute;left:8868;top:352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qmNsUA&#10;AADcAAAADwAAAGRycy9kb3ducmV2LnhtbESPQWvCQBSE7wX/w/IEb3XTHKqmrlK1Qi9CTQrF22v2&#10;mUSzb0N2Nem/dwuCx2FmvmHmy97U4kqtqywreBlHIIhzqysuFHxn2+cpCOeRNdaWScEfOVguBk9z&#10;TLTteE/X1BciQNglqKD0vkmkdHlJBt3YNsTBO9rWoA+yLaRusQtwU8s4il6lwYrDQokNrUvKz+nF&#10;KMjSftKdaLe6fPxmtaWvwyb+OSg1GvbvbyA89f4Rvrc/tYJ4MoP/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eqY2xQAAANwAAAAPAAAAAAAAAAAAAAAAAJgCAABkcnMv&#10;ZG93bnJldi54bWxQSwUGAAAAAAQABAD1AAAAigMAAAAA&#10;" fillcolor="black">
                <v:textbox inset="0,0,0,0"/>
              </v:oval>
              <v:oval id="Oval 771" o:spid="_x0000_s1362" style="position:absolute;left:8872;top:387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V/jMIA&#10;AADcAAAADwAAAGRycy9kb3ducmV2LnhtbERPy2rCQBTdF/oPwy24aybNQiU6in2BG6FNCsXdNXNN&#10;opk7ITN5+PedRcHl4bzX28k0YqDO1ZYVvEQxCOLC6ppLBT/55/MShPPIGhvLpOBGDrabx4c1ptqO&#10;/E1D5ksRQtilqKDyvk2ldEVFBl1kW+LAnW1n0AfYlVJ3OIZw08gkjufSYM2hocKW3ioqrllvFOTZ&#10;tBgvdHjtP055Y+nr+J78HpWaPU27FQhPk7+L/917rSBZhvnhTDgC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X+MwgAAANwAAAAPAAAAAAAAAAAAAAAAAJgCAABkcnMvZG93&#10;bnJldi54bWxQSwUGAAAAAAQABAD1AAAAhwMAAAAA&#10;" fillcolor="black">
                <v:textbox inset="0,0,0,0"/>
              </v:oval>
              <v:oval id="Oval 772" o:spid="_x0000_s1363" style="position:absolute;left:9230;top:3521;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naF8YA&#10;AADcAAAADwAAAGRycy9kb3ducmV2LnhtbESPQWvCQBSE74X+h+UVeqsbc6iSZiO2VfAi1KRQvD2z&#10;zyQ2+zZkVxP/fVcQehxm5hsmXYymFRfqXWNZwXQSgSAurW64UvBdrF/mIJxH1thaJgVXcrDIHh9S&#10;TLQdeEeX3FciQNglqKD2vkukdGVNBt3EdsTBO9reoA+yr6TucQhw08o4il6lwYbDQo0dfdRU/uZn&#10;o6DIx9lwou37eXUoWktf+8/4Z6/U89O4fAPhafT/4Xt7oxXE8ynczoQj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naF8YAAADcAAAADwAAAAAAAAAAAAAAAACYAgAAZHJz&#10;L2Rvd25yZXYueG1sUEsFBgAAAAAEAAQA9QAAAIsDAAAAAA==&#10;" fillcolor="black">
                <v:textbox inset="0,0,0,0"/>
              </v:oval>
              <v:oval id="Oval 773" o:spid="_x0000_s1364" style="position:absolute;left:9231;top:3870;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EYMUA&#10;AADcAAAADwAAAGRycy9kb3ducmV2LnhtbESPT2vCQBTE7wW/w/IEb3VjDlaiq/inBS9Cmwji7Zl9&#10;JtHs25BdTfrtu4VCj8PM/IZZrHpTiye1rrKsYDKOQBDnVldcKDhmH68zEM4ja6wtk4JvcrBaDl4W&#10;mGjb8Rc9U1+IAGGXoILS+yaR0uUlGXRj2xAH72pbgz7ItpC6xS7ATS3jKJpKgxWHhRIb2paU39OH&#10;UZCl/Vt3o8Pm8X7Jakuf5118Ois1GvbrOQhPvf8P/7X3WkE8i+H3TDg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C0RgxQAAANwAAAAPAAAAAAAAAAAAAAAAAJgCAABkcnMv&#10;ZG93bnJldi54bWxQSwUGAAAAAAQABAD1AAAAigMAAAAA&#10;" fillcolor="black">
                <v:textbox inset="0,0,0,0"/>
              </v:oval>
              <v:oval id="Oval 774" o:spid="_x0000_s1365" style="position:absolute;left:9592;top:3517;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fh+8UA&#10;AADcAAAADwAAAGRycy9kb3ducmV2LnhtbESPQWvCQBSE74L/YXkFb7ppBCvRVdqq4KVQk4J4e2af&#10;SWr2bciuJv77bqHQ4zAz3zDLdW9qcafWVZYVPE8iEMS51RUXCr6y3XgOwnlkjbVlUvAgB+vVcLDE&#10;RNuOD3RPfSEChF2CCkrvm0RKl5dk0E1sQxy8i20N+iDbQuoWuwA3tYyjaCYNVhwWSmzovaT8mt6M&#10;giztX7pv+ni7bc9ZbenztImPJ6VGT/3rAoSn3v+H/9p7rSCeT+H3TDg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H7xQAAANwAAAAPAAAAAAAAAAAAAAAAAJgCAABkcnMv&#10;ZG93bnJldi54bWxQSwUGAAAAAAQABAD1AAAAigMAAAAA&#10;" fillcolor="black">
                <v:textbox inset="0,0,0,0"/>
              </v:oval>
              <v:oval id="Oval 775" o:spid="_x0000_s1366" style="position:absolute;left:9954;top:3513;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55j8UA&#10;AADcAAAADwAAAGRycy9kb3ducmV2LnhtbESPQWvCQBSE74L/YXkFb7ppECvRVdqq4KVQk4J4e2af&#10;SWr2bciuJv77bqHQ4zAz3zDLdW9qcafWVZYVPE8iEMS51RUXCr6y3XgOwnlkjbVlUvAgB+vVcLDE&#10;RNuOD3RPfSEChF2CCkrvm0RKl5dk0E1sQxy8i20N+iDbQuoWuwA3tYyjaCYNVhwWSmzovaT8mt6M&#10;giztX7pv+ni7bc9ZbenztImPJ6VGT/3rAoSn3v+H/9p7rSCeT+H3TDg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rnmPxQAAANwAAAAPAAAAAAAAAAAAAAAAAJgCAABkcnMv&#10;ZG93bnJldi54bWxQSwUGAAAAAAQABAD1AAAAigMAAAAA&#10;" fillcolor="black">
                <v:textbox inset="0,0,0,0"/>
              </v:oval>
              <v:oval id="Oval 776" o:spid="_x0000_s1367" style="position:absolute;left:10316;top:3516;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cFMUA&#10;AADcAAAADwAAAGRycy9kb3ducmV2LnhtbESPQWvCQBSE74L/YXkFb7ppQCvRVdqq4KVQk4J4e2af&#10;SWr2bciuJv77bqHQ4zAz3zDLdW9qcafWVZYVPE8iEMS51RUXCr6y3XgOwnlkjbVlUvAgB+vVcLDE&#10;RNuOD3RPfSEChF2CCkrvm0RKl5dk0E1sQxy8i20N+iDbQuoWuwA3tYyjaCYNVhwWSmzovaT8mt6M&#10;giztX7pv+ni7bc9ZbenztImPJ6VGT/3rAoSn3v+H/9p7rSCeT+H3TDg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4twUxQAAANwAAAAPAAAAAAAAAAAAAAAAAJgCAABkcnMv&#10;ZG93bnJldi54bWxQSwUGAAAAAAQABAD1AAAAigMAAAAA&#10;" fillcolor="black">
                <v:textbox inset="0,0,0,0"/>
              </v:oval>
              <v:oval id="Oval 777" o:spid="_x0000_s1368" style="position:absolute;left:9591;top:3865;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CY8YA&#10;AADcAAAADwAAAGRycy9kb3ducmV2LnhtbESPQWvCQBSE7wX/w/IK3uqmOaik2UhrK3gRNCkUb6/Z&#10;1yRt9m3Irib+e1cQehxm5hsmXY2mFWfqXWNZwfMsAkFcWt1wpeCz2DwtQTiPrLG1TAou5GCVTR5S&#10;TLQd+EDn3FciQNglqKD2vkukdGVNBt3MdsTB+7G9QR9kX0nd4xDgppVxFM2lwYbDQo0drWsq//KT&#10;UVDk42L4pd3b6eO7aC3tj+/x11Gp6eP4+gLC0+j/w/f2ViuIl3O4nQlHQG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BCY8YAAADcAAAADwAAAAAAAAAAAAAAAACYAgAAZHJz&#10;L2Rvd25yZXYueG1sUEsFBgAAAAAEAAQA9QAAAIsDAAAAAA==&#10;" fillcolor="black">
                <v:textbox inset="0,0,0,0"/>
              </v:oval>
              <v:oval id="Oval 778" o:spid="_x0000_s1369" style="position:absolute;left:9952;top:3869;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zn+MUA&#10;AADcAAAADwAAAGRycy9kb3ducmV2LnhtbESPT4vCMBTE78J+h/CEvWlqD6tUo+j+gb0srK0g3p7N&#10;s602L6WJtvvtN4LgcZiZ3zCLVW9qcaPWVZYVTMYRCOLc6ooLBbvsazQD4TyyxtoyKfgjB6vly2CB&#10;ibYdb+mW+kIECLsEFZTeN4mULi/JoBvbhjh4J9sa9EG2hdQtdgFuahlH0Zs0WHFYKLGh95LyS3o1&#10;CrK0n3Zn+tlcP49Zben38BHvD0q9Dvv1HISn3j/Dj/a3VhDPpnA/E4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fOf4xQAAANwAAAAPAAAAAAAAAAAAAAAAAJgCAABkcnMv&#10;ZG93bnJldi54bWxQSwUGAAAAAAQABAD1AAAAigMAAAAA&#10;" fillcolor="black">
                <v:textbox inset="0,0,0,0"/>
              </v:oval>
              <v:oval id="Oval 779" o:spid="_x0000_s1370" style="position:absolute;left:10321;top:3864;width:62;height: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zisIA&#10;AADcAAAADwAAAGRycy9kb3ducmV2LnhtbERPy2rCQBTdF/oPwy24aybNQiU6in2BG6FNCsXdNXNN&#10;opk7ITN5+PedRcHl4bzX28k0YqDO1ZYVvEQxCOLC6ppLBT/55/MShPPIGhvLpOBGDrabx4c1ptqO&#10;/E1D5ksRQtilqKDyvk2ldEVFBl1kW+LAnW1n0AfYlVJ3OIZw08gkjufSYM2hocKW3ioqrllvFOTZ&#10;tBgvdHjtP055Y+nr+J78HpWaPU27FQhPk7+L/917rSBZhrXhTDgC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43OKwgAAANwAAAAPAAAAAAAAAAAAAAAAAJgCAABkcnMvZG93&#10;bnJldi54bWxQSwUGAAAAAAQABAD1AAAAhwMAAAAA&#10;" fillcolor="black">
                <v:textbox inset="0,0,0,0"/>
              </v:oval>
            </v:group>
          </v:group>
        </w:pict>
      </w:r>
      <w:r w:rsidRPr="00643938">
        <w:rPr>
          <w:b w:val="0"/>
        </w:rPr>
        <w:t>C)</w:t>
      </w:r>
      <w:r w:rsidRPr="00643938">
        <w:rPr>
          <w:b w:val="0"/>
        </w:rPr>
        <w:tab/>
      </w:r>
      <w:r w:rsidRPr="00643938">
        <w:rPr>
          <w:b w:val="0"/>
        </w:rPr>
        <w:tab/>
        <w:t>D)</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709" w:hanging="283"/>
        <w:rPr>
          <w:b w:val="0"/>
        </w:rPr>
      </w:pPr>
    </w:p>
    <w:p w:rsidR="001C538A" w:rsidRPr="00643938" w:rsidRDefault="001C538A" w:rsidP="00925327">
      <w:pPr>
        <w:ind w:left="426" w:hanging="284"/>
        <w:rPr>
          <w:b w:val="0"/>
          <w:spacing w:val="20"/>
        </w:rPr>
      </w:pPr>
      <w:r w:rsidRPr="00643938">
        <w:rPr>
          <w:b w:val="0"/>
          <w:sz w:val="24"/>
        </w:rPr>
        <w:t>3.</w:t>
      </w:r>
      <w:r w:rsidRPr="00643938">
        <w:rPr>
          <w:b w:val="0"/>
          <w:sz w:val="24"/>
        </w:rPr>
        <w:tab/>
      </w:r>
      <w:r w:rsidRPr="00643938">
        <w:rPr>
          <w:b w:val="0"/>
          <w:spacing w:val="20"/>
        </w:rPr>
        <w:t>356a7</w:t>
      </w:r>
      <w:r w:rsidRPr="00643938">
        <w:rPr>
          <w:b w:val="0"/>
        </w:rPr>
        <w:tab/>
        <w:t xml:space="preserve">Verilen toplama işleminde a, b, c, </w:t>
      </w:r>
    </w:p>
    <w:p w:rsidR="001C538A" w:rsidRPr="00643938" w:rsidRDefault="001C538A" w:rsidP="00925327">
      <w:pPr>
        <w:ind w:left="426"/>
        <w:rPr>
          <w:b w:val="0"/>
          <w:spacing w:val="20"/>
        </w:rPr>
      </w:pPr>
      <w:r w:rsidRPr="00643938">
        <w:rPr>
          <w:b w:val="0"/>
          <w:spacing w:val="20"/>
        </w:rPr>
        <w:t>2b314</w:t>
      </w:r>
      <w:r w:rsidRPr="00643938">
        <w:rPr>
          <w:b w:val="0"/>
          <w:spacing w:val="20"/>
        </w:rPr>
        <w:tab/>
      </w:r>
      <w:r w:rsidRPr="00643938">
        <w:rPr>
          <w:b w:val="0"/>
        </w:rPr>
        <w:t>d, e yerine gelecek rakamların sayı</w:t>
      </w:r>
    </w:p>
    <w:p w:rsidR="001C538A" w:rsidRPr="00643938" w:rsidRDefault="001C538A" w:rsidP="00925327">
      <w:pPr>
        <w:ind w:left="426"/>
        <w:rPr>
          <w:b w:val="0"/>
          <w:spacing w:val="20"/>
        </w:rPr>
      </w:pPr>
      <w:r w:rsidRPr="00643938">
        <w:rPr>
          <w:b w:val="0"/>
          <w:spacing w:val="20"/>
        </w:rPr>
        <w:t>1600c</w:t>
      </w:r>
      <w:r w:rsidRPr="00643938">
        <w:rPr>
          <w:b w:val="0"/>
          <w:spacing w:val="20"/>
        </w:rPr>
        <w:tab/>
      </w:r>
      <w:r w:rsidRPr="00643938">
        <w:rPr>
          <w:b w:val="0"/>
        </w:rPr>
        <w:t>değerleri toplamı kaçtır?</w:t>
      </w:r>
    </w:p>
    <w:p w:rsidR="001C538A" w:rsidRPr="00643938" w:rsidRDefault="001C538A" w:rsidP="00925327">
      <w:pPr>
        <w:ind w:left="426"/>
        <w:rPr>
          <w:b w:val="0"/>
          <w:spacing w:val="20"/>
        </w:rPr>
      </w:pPr>
      <w:r>
        <w:rPr>
          <w:noProof/>
        </w:rPr>
        <w:pict>
          <v:group id="Grup 201" o:spid="_x0000_s1371" style="position:absolute;left:0;text-align:left;margin-left:17.45pt;margin-top:4.3pt;width:36.9pt;height:11.05pt;z-index:251659264" coordorigin="1221,5164" coordsize="1560,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">
            <v:line id="Line 509" o:spid="_x0000_s1372" style="position:absolute;visibility:visible" from="1221,5344" to="2781,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JaTsYAAADcAAAADwAAAGRycy9kb3ducmV2LnhtbESPQWvCQBSE7wX/w/IKvdVNUwiSuooo&#10;BfUgagvt8Zl9TVKzb8PuNon/3hWEHoeZ+YaZzgfTiI6cry0reBknIIgLq2suFXx+vD9PQPiArLGx&#10;TAou5GE+Gz1MMde25wN1x1CKCGGfo4IqhDaX0hcVGfRj2xJH78c6gyFKV0rtsI9w08g0STJpsOa4&#10;UGFLy4qK8/HPKNi97rNusdmuh69NdipWh9P3b++UenocFm8gAg3hP3xvr7WCNEn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CWk7GAAAA3AAAAA8AAAAAAAAA&#10;AAAAAAAAoQIAAGRycy9kb3ducmV2LnhtbFBLBQYAAAAABAAEAPkAAACUAwAAAAA=&#10;"/>
            <v:shapetype id="_x0000_t202" coordsize="21600,21600" o:spt="202" path="m,l,21600r21600,l21600,xe">
              <v:stroke joinstyle="miter"/>
              <v:path gradientshapeok="t" o:connecttype="rect"/>
            </v:shapetype>
            <v:shape id="Text Box 510" o:spid="_x0000_s1373" type="#_x0000_t202" style="position:absolute;left:1221;top:5164;width:189;height: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mu5MUA&#10;AADcAAAADwAAAGRycy9kb3ducmV2LnhtbESPQWsCMRSE7wX/Q3iCt5pUQe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a7kxQAAANwAAAAPAAAAAAAAAAAAAAAAAJgCAABkcnMv&#10;ZG93bnJldi54bWxQSwUGAAAAAAQABAD1AAAAigMAAAAA&#10;" filled="f" stroked="f">
              <v:textbox inset="0,0,0,0">
                <w:txbxContent>
                  <w:p w:rsidR="001C538A" w:rsidRPr="003F4374" w:rsidRDefault="001C538A" w:rsidP="00925327">
                    <w:pPr>
                      <w:rPr>
                        <w:sz w:val="18"/>
                        <w:szCs w:val="18"/>
                      </w:rPr>
                    </w:pPr>
                    <w:r>
                      <w:rPr>
                        <w:sz w:val="18"/>
                        <w:szCs w:val="18"/>
                      </w:rPr>
                      <w:t>+</w:t>
                    </w:r>
                  </w:p>
                </w:txbxContent>
              </v:textbox>
            </v:shape>
          </v:group>
        </w:pict>
      </w:r>
      <w:r w:rsidRPr="00643938">
        <w:rPr>
          <w:b w:val="0"/>
          <w:spacing w:val="20"/>
        </w:rPr>
        <w:t xml:space="preserve">  8d57</w:t>
      </w:r>
      <w:r w:rsidRPr="00643938">
        <w:rPr>
          <w:b w:val="0"/>
          <w:spacing w:val="20"/>
        </w:rPr>
        <w:tab/>
      </w:r>
    </w:p>
    <w:p w:rsidR="001C538A" w:rsidRPr="00643938" w:rsidRDefault="001C538A" w:rsidP="00925327">
      <w:pPr>
        <w:ind w:left="426"/>
        <w:rPr>
          <w:b w:val="0"/>
          <w:spacing w:val="20"/>
        </w:rPr>
      </w:pPr>
      <w:r w:rsidRPr="00643938">
        <w:rPr>
          <w:b w:val="0"/>
          <w:spacing w:val="20"/>
        </w:rPr>
        <w:t>e3720</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18</w:t>
      </w:r>
      <w:r w:rsidRPr="00643938">
        <w:rPr>
          <w:b w:val="0"/>
        </w:rPr>
        <w:tab/>
        <w:t>B) 20</w:t>
      </w:r>
      <w:r w:rsidRPr="00643938">
        <w:rPr>
          <w:b w:val="0"/>
        </w:rPr>
        <w:tab/>
        <w:t>C) 22</w:t>
      </w:r>
      <w:r w:rsidRPr="00643938">
        <w:rPr>
          <w:b w:val="0"/>
        </w:rPr>
        <w:tab/>
        <w:t>D) 24</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284"/>
        <w:rPr>
          <w:b w:val="0"/>
        </w:rPr>
      </w:pPr>
      <w:r>
        <w:rPr>
          <w:noProof/>
        </w:rPr>
        <w:pict>
          <v:group id="Grup 191" o:spid="_x0000_s1374" style="position:absolute;left:0;text-align:left;margin-left:45.45pt;margin-top:1.75pt;width:183.15pt;height:24pt;z-index:251660288" coordorigin="1761,6424" coordsize="3663,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">
            <v:group id="Group 512" o:spid="_x0000_s1375" style="position:absolute;left:1761;top:6424;width:480;height:480" coordorigin="2661,6424" coordsize="48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line id="Line 513" o:spid="_x0000_s1376" style="position:absolute;visibility:visible" from="2661,6424" to="2661,6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ELLsQAAADcAAAADwAAAGRycy9kb3ducmV2LnhtbERPS2vCQBC+C/6HZYTedGOFUFNXEUtB&#10;eyj1Ae1xzE6TaHY27G6T9N93C4K3+fies1j1phYtOV9ZVjCdJCCIc6srLhScjq/jJxA+IGusLZOC&#10;X/KwWg4HC8y07XhP7SEUIoawz1BBGUKTSenzkgz6iW2II/dtncEQoSukdtjFcFPLxyRJpcGKY0OJ&#10;DW1Kyq+HH6PgffaRtuvd27b/3KXn/GV//rp0TqmHUb9+BhGoD3fxzb3Vcf58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QsuxAAAANwAAAAPAAAAAAAAAAAA&#10;AAAAAKECAABkcnMvZG93bnJldi54bWxQSwUGAAAAAAQABAD5AAAAkgMAAAAA&#10;"/>
              <v:line id="Line 514" o:spid="_x0000_s1377" style="position:absolute;visibility:visible" from="2661,6661" to="3141,6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iTWsUAAADcAAAADwAAAGRycy9kb3ducmV2LnhtbERPTWvCQBC9C/6HZYTedNNWQpu6irQU&#10;tAdRW2iPY3aaRLOzYXdN0n/vCkJv83ifM1v0phYtOV9ZVnA/SUAQ51ZXXCj4+nwfP4HwAVljbZkU&#10;/JGHxXw4mGGmbcc7avehEDGEfYYKyhCaTEqfl2TQT2xDHLlf6wyGCF0htcMuhptaPiRJKg1WHBtK&#10;bOi1pPy0PxsFm8dt2i7XH6v+e50e8rfd4efYOaXuRv3yBUSgPvyLb+6VjvOfp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iTWsUAAADcAAAADwAAAAAAAAAA&#10;AAAAAAChAgAAZHJzL2Rvd25yZXYueG1sUEsFBgAAAAAEAAQA+QAAAJMDAAAAAA==&#10;"/>
            </v:group>
            <v:group id="Group 515" o:spid="_x0000_s1378" style="position:absolute;left:3465;top:6424;width:480;height:480" coordorigin="2661,6424" coordsize="48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line id="Line 516" o:spid="_x0000_s1379" style="position:absolute;visibility:visible" from="2661,6424" to="2661,6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aotsQAAADcAAAADwAAAGRycy9kb3ducmV2LnhtbERPS2vCQBC+F/oflhF6qxtbCDW6irQU&#10;1EOpD9DjmB2T2Oxs2F2T9N+7QqG3+fieM533phYtOV9ZVjAaJiCIc6srLhTsd5/PbyB8QNZYWyYF&#10;v+RhPnt8mGKmbccbarehEDGEfYYKyhCaTEqfl2TQD21DHLmzdQZDhK6Q2mEXw00tX5IklQYrjg0l&#10;NvReUv6zvRoFX6/fabtYrZf9YZWe8o/N6XjpnFJPg34xARGoD//iP/dSx/njF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qi2xAAAANwAAAAPAAAAAAAAAAAA&#10;AAAAAKECAABkcnMvZG93bnJldi54bWxQSwUGAAAAAAQABAD5AAAAkgMAAAAA&#10;"/>
              <v:line id="Line 517" o:spid="_x0000_s1380" style="position:absolute;visibility:visible" from="2661,6661" to="3141,6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oNLcUAAADcAAAADwAAAGRycy9kb3ducmV2LnhtbERPTWvCQBC9C/6HZYTedNMWYpu6irQU&#10;1IOoLbTHMTtNotnZsLsm6b/vCkJv83ifM1v0phYtOV9ZVnA/SUAQ51ZXXCj4/HgfP4HwAVljbZkU&#10;/JKHxXw4mGGmbcd7ag+hEDGEfYYKyhCaTEqfl2TQT2xDHLkf6wyGCF0htcMuhptaPiRJKg1WHBtK&#10;bOi1pPx8uBgF28dd2i7Xm1X/tU6P+dv++H3qnFJ3o375AiJQH/7FN/dKx/nPU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oNLcUAAADcAAAADwAAAAAAAAAA&#10;AAAAAAChAgAAZHJzL2Rvd25yZXYueG1sUEsFBgAAAAAEAAQA+QAAAJMDAAAAAA==&#10;"/>
            </v:group>
            <v:group id="Group 518" o:spid="_x0000_s1381" style="position:absolute;left:4944;top:6424;width:480;height:480" coordorigin="2661,6424" coordsize="48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line id="Line 519" o:spid="_x0000_s1382" style="position:absolute;visibility:visible" from="2661,6424" to="2661,69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k8xMQAAADcAAAADwAAAGRycy9kb3ducmV2LnhtbERPTWvCQBC9F/wPyxR6q5taCDV1FWkR&#10;1INULbTHMTtNUrOzYXdN4r93BcHbPN7nTGa9qUVLzleWFbwMExDEudUVFwq+94vnNxA+IGusLZOC&#10;M3mYTQcPE8y07XhL7S4UIoawz1BBGUKTSenzkgz6oW2II/dnncEQoSukdtjFcFPLUZKk0mDFsaHE&#10;hj5Kyo+7k1Gwef1K2/lqvex/Vukh/9wefv87p9TTYz9/BxGoD3fxzb3Ucf54DN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yTzExAAAANwAAAAPAAAAAAAAAAAA&#10;AAAAAKECAABkcnMvZG93bnJldi54bWxQSwUGAAAAAAQABAD5AAAAkgMAAAAA&#10;"/>
              <v:line id="Line 520" o:spid="_x0000_s1383" style="position:absolute;visibility:visible" from="2661,6661" to="3141,6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xhosUAAADcAAAADwAAAGRycy9kb3ducmV2LnhtbESPT2vCQBTE74LfYXmCN93YQiipq4gi&#10;aA+l/oF6fGafSdrs27C7Jum37xYKHoeZ+Q0zX/amFi05X1lWMJsmIIhzqysuFJxP28kLCB+QNdaW&#10;ScEPeVguhoM5Ztp2fKD2GAoRIewzVFCG0GRS+rwkg35qG+Lo3awzGKJ0hdQOuwg3tXxKklQarDgu&#10;lNjQuqT8+3g3Ct6fP9J2tX/b9Z/79JpvDtfLV+eUGo/61SuIQH14hP/bO60gEuH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xhosUAAADcAAAADwAAAAAAAAAA&#10;AAAAAAChAgAAZHJzL2Rvd25yZXYueG1sUEsFBgAAAAAEAAQA+QAAAJMDAAAAAA==&#10;"/>
            </v:group>
          </v:group>
        </w:pict>
      </w:r>
      <w:r w:rsidRPr="00643938">
        <w:rPr>
          <w:b w:val="0"/>
          <w:sz w:val="24"/>
        </w:rPr>
        <w:t>4.</w:t>
      </w:r>
      <w:r w:rsidRPr="00643938">
        <w:rPr>
          <w:b w:val="0"/>
        </w:rPr>
        <w:tab/>
        <w:t>9024  295</w:t>
      </w:r>
      <w:r w:rsidRPr="00643938">
        <w:rPr>
          <w:b w:val="0"/>
        </w:rPr>
        <w:tab/>
      </w:r>
      <w:r w:rsidRPr="00643938">
        <w:rPr>
          <w:b w:val="0"/>
        </w:rPr>
        <w:tab/>
        <w:t>7523  397</w:t>
      </w:r>
      <w:r w:rsidRPr="00643938">
        <w:rPr>
          <w:b w:val="0"/>
        </w:rPr>
        <w:tab/>
        <w:t>5923  198</w:t>
      </w:r>
    </w:p>
    <w:p w:rsidR="001C538A" w:rsidRPr="00643938" w:rsidRDefault="001C538A" w:rsidP="00925327">
      <w:pPr>
        <w:tabs>
          <w:tab w:val="left" w:pos="2694"/>
          <w:tab w:val="left" w:pos="4111"/>
        </w:tabs>
        <w:ind w:left="426"/>
        <w:rPr>
          <w:b w:val="0"/>
        </w:rPr>
      </w:pPr>
      <w:r w:rsidRPr="00643938">
        <w:rPr>
          <w:b w:val="0"/>
        </w:rPr>
        <w:t xml:space="preserve">          a0</w:t>
      </w:r>
      <w:r w:rsidRPr="00643938">
        <w:rPr>
          <w:b w:val="0"/>
        </w:rPr>
        <w:tab/>
        <w:t>b8</w:t>
      </w:r>
      <w:r w:rsidRPr="00643938">
        <w:rPr>
          <w:b w:val="0"/>
        </w:rPr>
        <w:tab/>
        <w:t xml:space="preserve"> c9</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Verilen bölme işlemlerinde a0, b8, c9 iki basamaklı doğal sayılardır. Buna göre, a, b ve c rakamlarının sayı değerleri arasındaki ilişki aşağıdakilerden hangisidir?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b &lt; c &lt; a</w:t>
      </w:r>
      <w:r w:rsidRPr="00643938">
        <w:rPr>
          <w:b w:val="0"/>
        </w:rPr>
        <w:tab/>
      </w:r>
      <w:r w:rsidRPr="00643938">
        <w:rPr>
          <w:b w:val="0"/>
        </w:rPr>
        <w:tab/>
        <w:t>B) a &lt; b &lt; c</w:t>
      </w:r>
    </w:p>
    <w:p w:rsidR="001C538A" w:rsidRPr="00643938" w:rsidRDefault="001C538A" w:rsidP="00925327">
      <w:pPr>
        <w:tabs>
          <w:tab w:val="left" w:pos="1559"/>
          <w:tab w:val="left" w:pos="2693"/>
          <w:tab w:val="left" w:pos="3827"/>
        </w:tabs>
        <w:ind w:left="426"/>
        <w:rPr>
          <w:b w:val="0"/>
        </w:rPr>
      </w:pPr>
      <w:r w:rsidRPr="00643938">
        <w:rPr>
          <w:b w:val="0"/>
        </w:rPr>
        <w:t>C) a &lt; c &lt; b</w:t>
      </w:r>
      <w:r w:rsidRPr="00643938">
        <w:rPr>
          <w:b w:val="0"/>
        </w:rPr>
        <w:tab/>
      </w:r>
      <w:r w:rsidRPr="00643938">
        <w:rPr>
          <w:b w:val="0"/>
        </w:rPr>
        <w:tab/>
        <w:t>D) b &lt; a &lt; c</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rPr>
          <w:rFonts w:cs="Arial"/>
          <w:b w:val="0"/>
          <w:bCs/>
        </w:rPr>
      </w:pPr>
      <w:r w:rsidRPr="00643938">
        <w:rPr>
          <w:b w:val="0"/>
          <w:sz w:val="24"/>
        </w:rPr>
        <w:t>5.</w:t>
      </w:r>
      <w:r w:rsidRPr="00643938">
        <w:rPr>
          <w:b w:val="0"/>
        </w:rPr>
        <w:t xml:space="preserve"> </w:t>
      </w:r>
      <w:r w:rsidRPr="00643938">
        <w:rPr>
          <w:rFonts w:cs="Arial"/>
          <w:b w:val="0"/>
          <w:bCs/>
        </w:rPr>
        <w:t xml:space="preserve">7-0-8-9-4 rakamlar ile yazılabilecek en büyük sayı ile en küçük tek doğal sayının farkı aşağıdakilerden hangisidir? </w:t>
      </w:r>
    </w:p>
    <w:p w:rsidR="001C538A" w:rsidRPr="00643938" w:rsidRDefault="001C538A" w:rsidP="00925327">
      <w:pPr>
        <w:rPr>
          <w:rFonts w:cs="Arial"/>
          <w:b w:val="0"/>
          <w:bCs/>
        </w:rPr>
      </w:pPr>
      <w:r w:rsidRPr="00643938">
        <w:rPr>
          <w:rFonts w:cs="Arial"/>
          <w:b w:val="0"/>
          <w:bCs/>
        </w:rPr>
        <w:t>A) 90 847</w:t>
      </w:r>
      <w:r w:rsidRPr="00643938">
        <w:rPr>
          <w:rFonts w:cs="Arial"/>
          <w:b w:val="0"/>
          <w:bCs/>
        </w:rPr>
        <w:tab/>
      </w:r>
      <w:r w:rsidRPr="00643938">
        <w:rPr>
          <w:rFonts w:cs="Arial"/>
          <w:b w:val="0"/>
          <w:bCs/>
        </w:rPr>
        <w:tab/>
        <w:t>B) 80 947</w:t>
      </w:r>
      <w:r w:rsidRPr="00643938">
        <w:rPr>
          <w:rFonts w:cs="Arial"/>
          <w:b w:val="0"/>
          <w:bCs/>
        </w:rPr>
        <w:tab/>
      </w:r>
    </w:p>
    <w:p w:rsidR="001C538A" w:rsidRPr="00643938" w:rsidRDefault="001C538A" w:rsidP="00925327">
      <w:pPr>
        <w:rPr>
          <w:rFonts w:cs="Arial"/>
          <w:b w:val="0"/>
          <w:bCs/>
        </w:rPr>
      </w:pPr>
      <w:r w:rsidRPr="00643938">
        <w:rPr>
          <w:rFonts w:cs="Arial"/>
          <w:b w:val="0"/>
          <w:bCs/>
        </w:rPr>
        <w:t>C) 57 951</w:t>
      </w:r>
      <w:r w:rsidRPr="00643938">
        <w:rPr>
          <w:rFonts w:cs="Arial"/>
          <w:b w:val="0"/>
          <w:bCs/>
        </w:rPr>
        <w:tab/>
      </w:r>
      <w:r w:rsidRPr="00643938">
        <w:rPr>
          <w:rFonts w:cs="Arial"/>
          <w:b w:val="0"/>
          <w:bCs/>
        </w:rPr>
        <w:tab/>
        <w:t>D) 40 879</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sz w:val="2"/>
          <w:szCs w:val="2"/>
        </w:rPr>
      </w:pPr>
      <w:r>
        <w:rPr>
          <w:b w:val="0"/>
        </w:rPr>
        <w:t xml:space="preserve">  </w:t>
      </w:r>
      <w:r w:rsidRPr="00643938">
        <w:rPr>
          <w:b w:val="0"/>
          <w:sz w:val="24"/>
        </w:rPr>
        <w:t>6.</w:t>
      </w:r>
      <w:r>
        <w:rPr>
          <w:b w:val="0"/>
        </w:rPr>
        <w:t xml:space="preserve"> </w:t>
      </w:r>
      <w:r w:rsidRPr="00643938">
        <w:rPr>
          <w:rFonts w:ascii="Arial,Bold Tur" w:hAnsi="Arial,Bold Tur" w:cs="Arial,Bold Tur"/>
          <w:b w:val="0"/>
          <w:bCs/>
        </w:rPr>
        <w:t>Çözümlenmişi,</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7</w:t>
      </w:r>
      <w:r w:rsidRPr="00643938">
        <w:rPr>
          <w:rFonts w:ascii="SymbolMT" w:eastAsia="SymbolMT" w:hAnsi="Arial,Bold" w:cs="SymbolMT" w:hint="eastAsia"/>
          <w:b w:val="0"/>
        </w:rPr>
        <w:t>×</w:t>
      </w:r>
      <w:r w:rsidRPr="00643938">
        <w:rPr>
          <w:rFonts w:ascii="Arial,Bold" w:hAnsi="Arial,Bold" w:cs="Arial,Bold"/>
          <w:b w:val="0"/>
          <w:bCs/>
        </w:rPr>
        <w:t xml:space="preserve">1 000 000 </w:t>
      </w:r>
      <w:r w:rsidRPr="00643938">
        <w:rPr>
          <w:rFonts w:ascii="SymbolMT" w:eastAsia="SymbolMT" w:hAnsi="Arial,Bold" w:cs="SymbolMT"/>
          <w:b w:val="0"/>
        </w:rPr>
        <w:t xml:space="preserve">+ </w:t>
      </w:r>
      <w:r w:rsidRPr="00643938">
        <w:rPr>
          <w:rFonts w:ascii="Arial,Bold" w:hAnsi="Arial,Bold" w:cs="Arial,Bold"/>
          <w:b w:val="0"/>
          <w:bCs/>
        </w:rPr>
        <w:t>1</w:t>
      </w:r>
      <w:r w:rsidRPr="00643938">
        <w:rPr>
          <w:rFonts w:ascii="SymbolMT" w:eastAsia="SymbolMT" w:hAnsi="Arial,Bold" w:cs="SymbolMT" w:hint="eastAsia"/>
          <w:b w:val="0"/>
        </w:rPr>
        <w:t>×</w:t>
      </w:r>
      <w:r w:rsidRPr="00643938">
        <w:rPr>
          <w:rFonts w:ascii="Arial,Bold" w:hAnsi="Arial,Bold" w:cs="Arial,Bold"/>
          <w:b w:val="0"/>
          <w:bCs/>
        </w:rPr>
        <w:t xml:space="preserve">10 000 </w:t>
      </w:r>
      <w:r w:rsidRPr="00643938">
        <w:rPr>
          <w:rFonts w:ascii="SymbolMT" w:eastAsia="SymbolMT" w:hAnsi="Arial,Bold" w:cs="SymbolMT"/>
          <w:b w:val="0"/>
        </w:rPr>
        <w:t xml:space="preserve">+ </w:t>
      </w:r>
      <w:r w:rsidRPr="00643938">
        <w:rPr>
          <w:rFonts w:ascii="Arial,Bold" w:hAnsi="Arial,Bold" w:cs="Arial,Bold"/>
          <w:b w:val="0"/>
          <w:bCs/>
        </w:rPr>
        <w:t>1</w:t>
      </w:r>
      <w:r w:rsidRPr="00643938">
        <w:rPr>
          <w:rFonts w:ascii="SymbolMT" w:eastAsia="SymbolMT" w:hAnsi="Arial,Bold" w:cs="SymbolMT" w:hint="eastAsia"/>
          <w:b w:val="0"/>
        </w:rPr>
        <w:t>×</w:t>
      </w:r>
      <w:r w:rsidRPr="00643938">
        <w:rPr>
          <w:rFonts w:ascii="Arial,Bold" w:hAnsi="Arial,Bold" w:cs="Arial,Bold"/>
          <w:b w:val="0"/>
          <w:bCs/>
        </w:rPr>
        <w:t xml:space="preserve">1000 </w:t>
      </w:r>
      <w:r w:rsidRPr="00643938">
        <w:rPr>
          <w:rFonts w:ascii="SymbolMT" w:eastAsia="SymbolMT" w:hAnsi="Arial,Bold" w:cs="SymbolMT"/>
          <w:b w:val="0"/>
        </w:rPr>
        <w:t xml:space="preserve">+ </w:t>
      </w:r>
      <w:r w:rsidRPr="00643938">
        <w:rPr>
          <w:rFonts w:ascii="Arial,Bold" w:hAnsi="Arial,Bold" w:cs="Arial,Bold"/>
          <w:b w:val="0"/>
          <w:bCs/>
        </w:rPr>
        <w:t>7</w:t>
      </w:r>
      <w:r w:rsidRPr="00643938">
        <w:rPr>
          <w:rFonts w:ascii="SymbolMT" w:eastAsia="SymbolMT" w:hAnsi="Arial,Bold" w:cs="SymbolMT" w:hint="eastAsia"/>
          <w:b w:val="0"/>
        </w:rPr>
        <w:t>×</w:t>
      </w:r>
      <w:r w:rsidRPr="00643938">
        <w:rPr>
          <w:rFonts w:ascii="Arial,Bold" w:hAnsi="Arial,Bold" w:cs="Arial,Bold"/>
          <w:b w:val="0"/>
          <w:bCs/>
        </w:rPr>
        <w:t xml:space="preserve">10 </w:t>
      </w:r>
      <w:r w:rsidRPr="00643938">
        <w:rPr>
          <w:rFonts w:ascii="SymbolMT" w:eastAsia="SymbolMT" w:hAnsi="Arial,Bold" w:cs="SymbolMT"/>
          <w:b w:val="0"/>
        </w:rPr>
        <w:t xml:space="preserve">+ </w:t>
      </w:r>
      <w:r w:rsidRPr="00643938">
        <w:rPr>
          <w:rFonts w:ascii="Arial,Bold" w:hAnsi="Arial,Bold" w:cs="Arial,Bold"/>
          <w:b w:val="0"/>
          <w:bCs/>
        </w:rPr>
        <w:t>7</w:t>
      </w:r>
      <w:r w:rsidRPr="00643938">
        <w:rPr>
          <w:rFonts w:ascii="SymbolMT" w:eastAsia="SymbolMT" w:hAnsi="Arial,Bold" w:cs="SymbolMT" w:hint="eastAsia"/>
          <w:b w:val="0"/>
        </w:rPr>
        <w:t>×</w:t>
      </w:r>
      <w:r w:rsidRPr="00643938">
        <w:rPr>
          <w:rFonts w:ascii="Arial,Bold" w:hAnsi="Arial,Bold" w:cs="Arial,Bold"/>
          <w:b w:val="0"/>
          <w:bCs/>
        </w:rPr>
        <w:t>1</w:t>
      </w: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olan doğal sayı aşağıdakilerden hangisidir?</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A) 7110770                                  B) 7011077</w:t>
      </w:r>
    </w:p>
    <w:p w:rsidR="001C538A" w:rsidRPr="00643938" w:rsidRDefault="001C538A" w:rsidP="00925327">
      <w:pPr>
        <w:tabs>
          <w:tab w:val="left" w:pos="1559"/>
          <w:tab w:val="left" w:pos="2693"/>
          <w:tab w:val="left" w:pos="3827"/>
        </w:tabs>
        <w:rPr>
          <w:b w:val="0"/>
        </w:rPr>
      </w:pPr>
      <w:r w:rsidRPr="00643938">
        <w:rPr>
          <w:rFonts w:ascii="Arial,Bold" w:hAnsi="Arial,Bold" w:cs="Arial,Bold"/>
          <w:b w:val="0"/>
          <w:bCs/>
        </w:rPr>
        <w:t>C) 710177                                    D) 711077</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overflowPunct/>
        <w:textAlignment w:val="auto"/>
        <w:rPr>
          <w:rFonts w:ascii="Arial,Bold" w:hAnsi="Arial,Bold" w:cs="Arial,Bold"/>
          <w:b w:val="0"/>
          <w:bCs/>
        </w:rPr>
      </w:pPr>
      <w:r w:rsidRPr="00643938">
        <w:rPr>
          <w:b w:val="0"/>
          <w:sz w:val="24"/>
        </w:rPr>
        <w:t>7.</w:t>
      </w:r>
      <w:r w:rsidRPr="00643938">
        <w:rPr>
          <w:b w:val="0"/>
        </w:rPr>
        <w:t xml:space="preserve"> </w:t>
      </w:r>
      <w:r w:rsidRPr="00643938">
        <w:rPr>
          <w:rFonts w:ascii="Arial,Bold Tur" w:hAnsi="Arial,Bold Tur" w:cs="Arial,Bold Tur"/>
          <w:b w:val="0"/>
          <w:bCs/>
        </w:rPr>
        <w:t>5404089 sayısının birler bölüğü ile binler bölüğündeki sayıların yerleri değiştirilirse, sayı</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ne kadar küçülür?</w:t>
      </w:r>
    </w:p>
    <w:p w:rsidR="001C538A" w:rsidRPr="00643938" w:rsidRDefault="001C538A" w:rsidP="00925327">
      <w:pPr>
        <w:tabs>
          <w:tab w:val="left" w:pos="1559"/>
          <w:tab w:val="left" w:pos="2693"/>
          <w:tab w:val="left" w:pos="3827"/>
        </w:tabs>
        <w:ind w:left="426"/>
        <w:rPr>
          <w:rFonts w:ascii="Arial,Bold" w:hAnsi="Arial,Bold" w:cs="Arial,Bold"/>
          <w:b w:val="0"/>
          <w:bCs/>
        </w:rPr>
      </w:pPr>
    </w:p>
    <w:p w:rsidR="001C538A" w:rsidRPr="00643938" w:rsidRDefault="001C538A" w:rsidP="00925327">
      <w:pPr>
        <w:tabs>
          <w:tab w:val="left" w:pos="1559"/>
          <w:tab w:val="left" w:pos="2693"/>
          <w:tab w:val="left" w:pos="3827"/>
        </w:tabs>
        <w:ind w:left="426"/>
        <w:rPr>
          <w:b w:val="0"/>
        </w:rPr>
      </w:pPr>
      <w:r w:rsidRPr="00643938">
        <w:rPr>
          <w:rFonts w:ascii="Arial,Bold" w:hAnsi="Arial,Bold" w:cs="Arial,Bold"/>
          <w:b w:val="0"/>
          <w:bCs/>
        </w:rPr>
        <w:t>A) 315      B) 3995     C) 314685       D) 315585</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rPr>
          <w:b w:val="0"/>
          <w:sz w:val="18"/>
          <w:szCs w:val="18"/>
        </w:rPr>
      </w:pPr>
      <w:r>
        <w:rPr>
          <w:noProof/>
        </w:rPr>
        <w:pict>
          <v:shape id="Metin Kutusu 190" o:spid="_x0000_s1384" type="#_x0000_t202" style="position:absolute;margin-left:87.7pt;margin-top:1.5pt;width:18pt;height: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">
            <v:textbox>
              <w:txbxContent>
                <w:p w:rsidR="001C538A" w:rsidRDefault="001C538A" w:rsidP="00925327"/>
              </w:txbxContent>
            </v:textbox>
          </v:shape>
        </w:pict>
      </w:r>
      <w:r w:rsidRPr="00643938">
        <w:rPr>
          <w:b w:val="0"/>
          <w:sz w:val="24"/>
        </w:rPr>
        <w:t>8.</w:t>
      </w:r>
      <w:r w:rsidRPr="00643938">
        <w:rPr>
          <w:b w:val="0"/>
          <w:sz w:val="18"/>
          <w:szCs w:val="18"/>
        </w:rPr>
        <w:t xml:space="preserve"> </w:t>
      </w:r>
      <w:r w:rsidRPr="00643938">
        <w:rPr>
          <w:b w:val="0"/>
          <w:i/>
          <w:sz w:val="18"/>
          <w:szCs w:val="18"/>
        </w:rPr>
        <w:t>“2 – 6 – 14 – 30 –             – 126 – 254”</w:t>
      </w:r>
      <w:r w:rsidRPr="00643938">
        <w:rPr>
          <w:b w:val="0"/>
          <w:sz w:val="18"/>
          <w:szCs w:val="18"/>
        </w:rPr>
        <w:t xml:space="preserve">  Yandaki sayı örüntüsü bir kurala göre dizilmiştir Buna göre             içine hangi sayı yazılmalıdır?</w:t>
      </w:r>
    </w:p>
    <w:p w:rsidR="001C538A" w:rsidRPr="00643938" w:rsidRDefault="001C538A" w:rsidP="00925327">
      <w:pPr>
        <w:tabs>
          <w:tab w:val="left" w:pos="360"/>
          <w:tab w:val="left" w:pos="3960"/>
          <w:tab w:val="left" w:pos="5760"/>
        </w:tabs>
        <w:rPr>
          <w:b w:val="0"/>
          <w:sz w:val="18"/>
          <w:szCs w:val="18"/>
        </w:rPr>
      </w:pPr>
      <w:r w:rsidRPr="00643938">
        <w:rPr>
          <w:b w:val="0"/>
          <w:sz w:val="18"/>
          <w:szCs w:val="18"/>
        </w:rPr>
        <w:tab/>
        <w:t>A) 48</w:t>
      </w:r>
      <w:r w:rsidRPr="00643938">
        <w:rPr>
          <w:b w:val="0"/>
          <w:sz w:val="18"/>
          <w:szCs w:val="18"/>
        </w:rPr>
        <w:tab/>
        <w:t>B) 50</w:t>
      </w:r>
    </w:p>
    <w:p w:rsidR="001C538A" w:rsidRPr="00643938" w:rsidRDefault="001C538A" w:rsidP="00925327">
      <w:pPr>
        <w:tabs>
          <w:tab w:val="left" w:pos="360"/>
          <w:tab w:val="left" w:pos="3960"/>
          <w:tab w:val="left" w:pos="5760"/>
        </w:tabs>
        <w:rPr>
          <w:b w:val="0"/>
          <w:sz w:val="18"/>
          <w:szCs w:val="18"/>
        </w:rPr>
      </w:pPr>
      <w:r w:rsidRPr="00643938">
        <w:rPr>
          <w:b w:val="0"/>
          <w:sz w:val="18"/>
          <w:szCs w:val="18"/>
        </w:rPr>
        <w:tab/>
        <w:t>C) 60</w:t>
      </w:r>
      <w:r w:rsidRPr="00643938">
        <w:rPr>
          <w:b w:val="0"/>
          <w:sz w:val="18"/>
          <w:szCs w:val="18"/>
        </w:rPr>
        <w:tab/>
        <w:t>D) 62</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rPr>
          <w:b w:val="0"/>
          <w:sz w:val="2"/>
          <w:szCs w:val="2"/>
        </w:rPr>
      </w:pPr>
      <w:r w:rsidRPr="00643938">
        <w:rPr>
          <w:b w:val="0"/>
          <w:sz w:val="24"/>
        </w:rPr>
        <w:t>9.</w:t>
      </w:r>
      <w:r w:rsidRPr="00643938">
        <w:rPr>
          <w:b w:val="0"/>
        </w:rPr>
        <w:tab/>
        <w:t xml:space="preserve"> </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110"/>
        </w:tabs>
        <w:spacing w:line="240" w:lineRule="atLeast"/>
        <w:rPr>
          <w:b w:val="0"/>
          <w:color w:val="000000"/>
          <w:sz w:val="22"/>
          <w:szCs w:val="22"/>
          <w:u w:val="single"/>
        </w:rPr>
      </w:pPr>
      <w:r w:rsidRPr="00643938">
        <w:rPr>
          <w:b w:val="0"/>
          <w:color w:val="000000"/>
          <w:sz w:val="22"/>
          <w:szCs w:val="22"/>
        </w:rPr>
        <w:t xml:space="preserve">      </w:t>
      </w:r>
      <w:r w:rsidRPr="00643938">
        <w:rPr>
          <w:b w:val="0"/>
          <w:color w:val="000000"/>
          <w:sz w:val="22"/>
          <w:szCs w:val="22"/>
          <w:u w:val="single"/>
        </w:rPr>
        <w:t xml:space="preserve"> K</w:t>
      </w:r>
      <w:r w:rsidRPr="00643938">
        <w:rPr>
          <w:b w:val="0"/>
          <w:color w:val="000000"/>
          <w:sz w:val="22"/>
          <w:szCs w:val="22"/>
        </w:rPr>
        <w:fldChar w:fldCharType="begin"/>
      </w:r>
      <w:r w:rsidRPr="00643938">
        <w:rPr>
          <w:b w:val="0"/>
          <w:color w:val="000000"/>
          <w:sz w:val="22"/>
          <w:szCs w:val="22"/>
        </w:rPr>
        <w:instrText xml:space="preserve"> INCLUDEPICTURE "https://www.sorubankam.com/qimage/tr/q46537-b0.png" \* MERGEFORMATINET </w:instrText>
      </w:r>
      <w:r w:rsidRPr="00643938">
        <w:rPr>
          <w:b w:val="0"/>
          <w:color w:val="000000"/>
          <w:sz w:val="22"/>
          <w:szCs w:val="22"/>
        </w:rPr>
        <w:fldChar w:fldCharType="end"/>
      </w:r>
      <w:r w:rsidRPr="00643938">
        <w:rPr>
          <w:b w:val="0"/>
          <w:color w:val="000000"/>
          <w:sz w:val="22"/>
          <w:szCs w:val="22"/>
        </w:rPr>
        <w:tab/>
      </w:r>
      <w:r>
        <w:rPr>
          <w:b w:val="0"/>
          <w:color w:val="000000"/>
          <w:sz w:val="22"/>
          <w:szCs w:val="22"/>
        </w:rPr>
        <w:t xml:space="preserve">  </w:t>
      </w:r>
      <w:r w:rsidRPr="00643938">
        <w:rPr>
          <w:b w:val="0"/>
          <w:color w:val="000000"/>
          <w:sz w:val="22"/>
          <w:szCs w:val="22"/>
        </w:rPr>
        <w:t xml:space="preserve">  </w:t>
      </w:r>
      <w:r w:rsidRPr="00643938">
        <w:rPr>
          <w:b w:val="0"/>
          <w:color w:val="000000"/>
          <w:sz w:val="22"/>
          <w:szCs w:val="22"/>
          <w:u w:val="single"/>
        </w:rPr>
        <w:t>L</w:t>
      </w:r>
    </w:p>
    <w:p w:rsidR="001C538A" w:rsidRPr="00643938" w:rsidRDefault="001C538A" w:rsidP="00925327">
      <w:pPr>
        <w:tabs>
          <w:tab w:val="left" w:pos="1110"/>
        </w:tabs>
        <w:spacing w:line="240" w:lineRule="atLeast"/>
        <w:rPr>
          <w:b w:val="0"/>
          <w:color w:val="000000"/>
          <w:sz w:val="22"/>
          <w:szCs w:val="22"/>
        </w:rPr>
      </w:pPr>
      <w:r>
        <w:rPr>
          <w:b w:val="0"/>
          <w:color w:val="000000"/>
          <w:sz w:val="22"/>
          <w:szCs w:val="22"/>
        </w:rPr>
        <w:t xml:space="preserve">A)   2            </w:t>
      </w:r>
      <w:r w:rsidRPr="00643938">
        <w:rPr>
          <w:b w:val="0"/>
          <w:color w:val="000000"/>
          <w:sz w:val="22"/>
          <w:szCs w:val="22"/>
        </w:rPr>
        <w:t xml:space="preserve"> 1</w:t>
      </w:r>
    </w:p>
    <w:p w:rsidR="001C538A" w:rsidRPr="00643938" w:rsidRDefault="001C538A" w:rsidP="00925327">
      <w:pPr>
        <w:tabs>
          <w:tab w:val="left" w:pos="1110"/>
        </w:tabs>
        <w:spacing w:line="240" w:lineRule="atLeast"/>
        <w:rPr>
          <w:b w:val="0"/>
          <w:color w:val="000000"/>
          <w:sz w:val="22"/>
          <w:szCs w:val="22"/>
        </w:rPr>
      </w:pPr>
      <w:r w:rsidRPr="00643938">
        <w:rPr>
          <w:b w:val="0"/>
          <w:color w:val="000000"/>
          <w:sz w:val="22"/>
          <w:szCs w:val="22"/>
        </w:rPr>
        <w:t>B)   6             2</w:t>
      </w:r>
    </w:p>
    <w:p w:rsidR="001C538A" w:rsidRPr="00643938" w:rsidRDefault="001C538A" w:rsidP="00925327">
      <w:pPr>
        <w:tabs>
          <w:tab w:val="center" w:pos="1800"/>
        </w:tabs>
        <w:spacing w:line="240" w:lineRule="atLeast"/>
        <w:rPr>
          <w:b w:val="0"/>
          <w:color w:val="000000"/>
          <w:sz w:val="22"/>
          <w:szCs w:val="22"/>
        </w:rPr>
      </w:pPr>
      <w:r w:rsidRPr="00643938">
        <w:rPr>
          <w:b w:val="0"/>
          <w:color w:val="000000"/>
          <w:sz w:val="22"/>
          <w:szCs w:val="22"/>
        </w:rPr>
        <w:t>C)   3             4</w:t>
      </w:r>
    </w:p>
    <w:p w:rsidR="001C538A" w:rsidRPr="00643938" w:rsidRDefault="001C538A" w:rsidP="00925327">
      <w:pPr>
        <w:tabs>
          <w:tab w:val="left" w:pos="1559"/>
          <w:tab w:val="left" w:pos="2693"/>
          <w:tab w:val="left" w:pos="3827"/>
        </w:tabs>
        <w:rPr>
          <w:b w:val="0"/>
        </w:rPr>
      </w:pPr>
      <w:r w:rsidRPr="00643938">
        <w:rPr>
          <w:b w:val="0"/>
          <w:color w:val="000000"/>
          <w:sz w:val="22"/>
          <w:szCs w:val="22"/>
        </w:rPr>
        <w:t>D)   1             6</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spacing w:line="240" w:lineRule="atLeast"/>
        <w:rPr>
          <w:b w:val="0"/>
          <w:color w:val="000000"/>
          <w:sz w:val="22"/>
          <w:szCs w:val="22"/>
        </w:rPr>
      </w:pPr>
      <w:r w:rsidRPr="00643938">
        <w:rPr>
          <w:b w:val="0"/>
          <w:sz w:val="24"/>
        </w:rPr>
        <w:t>10.</w:t>
      </w:r>
      <w:r w:rsidRPr="00643938">
        <w:rPr>
          <w:b w:val="0"/>
        </w:rPr>
        <w:tab/>
      </w:r>
      <w:r w:rsidRPr="004730FC">
        <w:rPr>
          <w:b w:val="0"/>
          <w:noProo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q46542-b0" style="width:250.5pt;height:30.75pt;visibility:visible">
            <v:imagedata r:id="rId11" o:title=""/>
          </v:shape>
        </w:pict>
      </w:r>
    </w:p>
    <w:p w:rsidR="001C538A" w:rsidRPr="00643938" w:rsidRDefault="001C538A" w:rsidP="00925327">
      <w:pPr>
        <w:spacing w:line="240" w:lineRule="atLeast"/>
        <w:rPr>
          <w:b w:val="0"/>
          <w:color w:val="000000"/>
          <w:sz w:val="22"/>
          <w:szCs w:val="22"/>
        </w:rPr>
      </w:pPr>
    </w:p>
    <w:p w:rsidR="001C538A" w:rsidRPr="00643938" w:rsidRDefault="001C538A" w:rsidP="00925327">
      <w:pPr>
        <w:spacing w:line="240" w:lineRule="atLeast"/>
        <w:rPr>
          <w:b w:val="0"/>
          <w:color w:val="000000"/>
          <w:sz w:val="22"/>
          <w:szCs w:val="22"/>
        </w:rPr>
      </w:pPr>
      <w:r w:rsidRPr="00643938">
        <w:rPr>
          <w:b w:val="0"/>
          <w:color w:val="000000"/>
          <w:sz w:val="22"/>
          <w:szCs w:val="22"/>
        </w:rPr>
        <w:t>A)  134  B)  140           C)  148     D)  153</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rPr>
          <w:b w:val="0"/>
          <w:bCs/>
        </w:rPr>
      </w:pPr>
      <w:r w:rsidRPr="00643938">
        <w:rPr>
          <w:b w:val="0"/>
          <w:sz w:val="24"/>
        </w:rPr>
        <w:t>11.</w:t>
      </w:r>
      <w:r w:rsidRPr="00643938">
        <w:rPr>
          <w:b w:val="0"/>
          <w:bCs/>
        </w:rPr>
        <w:t>3 öğrencinin yaşları toplamı 33'tür. 4 yıl sonra üç öğrencinin yaşlarının toplamı kaçtır?</w:t>
      </w:r>
    </w:p>
    <w:p w:rsidR="001C538A" w:rsidRPr="00643938" w:rsidRDefault="001C538A" w:rsidP="00925327">
      <w:pPr>
        <w:tabs>
          <w:tab w:val="left" w:pos="1559"/>
          <w:tab w:val="left" w:pos="2693"/>
          <w:tab w:val="left" w:pos="3827"/>
        </w:tabs>
        <w:rPr>
          <w:b w:val="0"/>
          <w:bCs/>
        </w:rPr>
      </w:pPr>
    </w:p>
    <w:p w:rsidR="001C538A" w:rsidRPr="00643938" w:rsidRDefault="001C538A" w:rsidP="00925327">
      <w:pPr>
        <w:tabs>
          <w:tab w:val="left" w:pos="1559"/>
          <w:tab w:val="left" w:pos="2693"/>
          <w:tab w:val="left" w:pos="3827"/>
        </w:tabs>
        <w:rPr>
          <w:b w:val="0"/>
        </w:rPr>
      </w:pPr>
      <w:r w:rsidRPr="00643938">
        <w:rPr>
          <w:b w:val="0"/>
        </w:rPr>
        <w:t xml:space="preserve"> A) 37      B) 41       C) 45     D) 47</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12.</w:t>
      </w:r>
      <w:r w:rsidRPr="00643938">
        <w:rPr>
          <w:b w:val="0"/>
        </w:rPr>
        <w:tab/>
        <w:t>Toplamları 10 olan iki sayma sayısı kulanı-larak kaç farklı basit kesir yazılabilir?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4</w:t>
      </w:r>
      <w:r w:rsidRPr="00643938">
        <w:rPr>
          <w:b w:val="0"/>
        </w:rPr>
        <w:tab/>
        <w:t>B) 5</w:t>
      </w:r>
      <w:r w:rsidRPr="00643938">
        <w:rPr>
          <w:b w:val="0"/>
        </w:rPr>
        <w:tab/>
        <w:t>C) 7</w:t>
      </w:r>
      <w:r w:rsidRPr="00643938">
        <w:rPr>
          <w:b w:val="0"/>
        </w:rPr>
        <w:tab/>
        <w:t>D) 10</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sz w:val="2"/>
          <w:szCs w:val="2"/>
        </w:rPr>
      </w:pPr>
      <w:r w:rsidRPr="00643938">
        <w:rPr>
          <w:b w:val="0"/>
          <w:sz w:val="24"/>
        </w:rPr>
        <w:t>13.</w:t>
      </w:r>
      <w:r w:rsidRPr="00643938">
        <w:rPr>
          <w:b w:val="0"/>
        </w:rPr>
        <w:t xml:space="preserve"> </w:t>
      </w:r>
      <w:r w:rsidRPr="00643938">
        <w:rPr>
          <w:rFonts w:ascii="Arial,Bold" w:hAnsi="Arial,Bold" w:cs="Arial,Bold"/>
          <w:b w:val="0"/>
          <w:bCs/>
        </w:rPr>
        <w:t>“Ayça, Hülya’dan 9 cm, Ezgi’den 13 cm uzundur.</w:t>
      </w: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Ayça’nın boyu Senemcan’ın boyundan 7</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cm</w:t>
      </w:r>
      <w:r w:rsidRPr="00643938">
        <w:rPr>
          <w:rFonts w:ascii="Arial,Bold Tur" w:hAnsi="Arial,Bold Tur" w:cs="Arial,Bold Tur"/>
          <w:b w:val="0"/>
          <w:bCs/>
        </w:rPr>
        <w:t xml:space="preserve"> kısadır.” Buna göre, aşağıdakilerden hangisi</w:t>
      </w: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yanlıştır?</w:t>
      </w: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A) En kısa boylu Ezgi’dir.</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B) Senemcan, Hülya’dan 16 cm uzundur.</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C) Hülya, Ezgi’den 4 cm uzundur.</w:t>
      </w:r>
    </w:p>
    <w:p w:rsidR="001C538A" w:rsidRPr="00643938" w:rsidRDefault="001C538A" w:rsidP="00925327">
      <w:pPr>
        <w:ind w:left="426" w:hanging="426"/>
        <w:rPr>
          <w:b w:val="0"/>
        </w:rPr>
      </w:pPr>
      <w:r w:rsidRPr="00643938">
        <w:rPr>
          <w:rFonts w:ascii="Arial,Bold Tur" w:hAnsi="Arial,Bold Tur" w:cs="Arial,Bold Tur"/>
          <w:b w:val="0"/>
          <w:bCs/>
        </w:rPr>
        <w:t>D) En uzun boylu Ayça’dır.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overflowPunct/>
        <w:textAlignment w:val="auto"/>
        <w:rPr>
          <w:rFonts w:ascii="Arial,Bold" w:hAnsi="Arial,Bold" w:cs="Arial,Bold"/>
          <w:b w:val="0"/>
          <w:bCs/>
        </w:rPr>
      </w:pPr>
      <w:r w:rsidRPr="00643938">
        <w:rPr>
          <w:b w:val="0"/>
          <w:sz w:val="24"/>
        </w:rPr>
        <w:t>14.</w:t>
      </w:r>
      <w:r w:rsidRPr="00643938">
        <w:rPr>
          <w:b w:val="0"/>
        </w:rPr>
        <w:t xml:space="preserve"> </w:t>
      </w:r>
      <w:r w:rsidRPr="00643938">
        <w:rPr>
          <w:rFonts w:ascii="Arial,Bold Tur" w:hAnsi="Arial,Bold Tur" w:cs="Arial,Bold Tur"/>
          <w:b w:val="0"/>
          <w:bCs/>
        </w:rPr>
        <w:t>Bir bölme işleminde bölen 9, bölüm 15 ve kalan 7 ise, bölünen sayı kaçtır?</w:t>
      </w:r>
    </w:p>
    <w:p w:rsidR="001C538A" w:rsidRPr="00643938" w:rsidRDefault="001C538A" w:rsidP="00925327">
      <w:pPr>
        <w:overflowPunct/>
        <w:textAlignment w:val="auto"/>
        <w:rPr>
          <w:rFonts w:ascii="Arial,Bold" w:hAnsi="Arial,Bold" w:cs="Arial,Bold"/>
          <w:b w:val="0"/>
          <w:bCs/>
        </w:rPr>
      </w:pPr>
    </w:p>
    <w:p w:rsidR="001C538A" w:rsidRPr="00643938" w:rsidRDefault="001C538A" w:rsidP="00925327">
      <w:pPr>
        <w:tabs>
          <w:tab w:val="left" w:pos="1559"/>
          <w:tab w:val="left" w:pos="2693"/>
          <w:tab w:val="left" w:pos="3827"/>
        </w:tabs>
        <w:rPr>
          <w:b w:val="0"/>
        </w:rPr>
      </w:pPr>
      <w:r w:rsidRPr="00643938">
        <w:rPr>
          <w:rFonts w:ascii="Arial,Bold" w:hAnsi="Arial,Bold" w:cs="Arial,Bold"/>
          <w:b w:val="0"/>
          <w:bCs/>
        </w:rPr>
        <w:t>A) 128          B) 135         C) 142        D) 149</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overflowPunct/>
        <w:textAlignment w:val="auto"/>
        <w:rPr>
          <w:rFonts w:ascii="Arial,Bold" w:hAnsi="Arial,Bold" w:cs="Arial,Bold"/>
          <w:b w:val="0"/>
          <w:bCs/>
        </w:rPr>
      </w:pPr>
      <w:r w:rsidRPr="00643938">
        <w:rPr>
          <w:b w:val="0"/>
          <w:sz w:val="24"/>
        </w:rPr>
        <w:t>15.</w:t>
      </w:r>
      <w:r w:rsidRPr="00643938">
        <w:rPr>
          <w:b w:val="0"/>
        </w:rPr>
        <w:t xml:space="preserve"> </w:t>
      </w:r>
      <w:r w:rsidRPr="00643938">
        <w:rPr>
          <w:rFonts w:ascii="Arial,Bold Tur" w:hAnsi="Arial,Bold Tur" w:cs="Arial,Bold Tur"/>
          <w:b w:val="0"/>
          <w:bCs/>
        </w:rPr>
        <w:t>İşe gitmek için sabah saat 7.15 te evden çıkan bir baba, akşam evine geldiğinde saat 8.45 i</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göstermektedir. Baba, kaç saat sonra evine geri</w:t>
      </w: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dönmüştür?</w:t>
      </w:r>
    </w:p>
    <w:p w:rsidR="001C538A" w:rsidRPr="00643938" w:rsidRDefault="001C538A" w:rsidP="00925327">
      <w:pPr>
        <w:overflowPunct/>
        <w:textAlignment w:val="auto"/>
        <w:rPr>
          <w:rFonts w:ascii="Arial,Bold" w:hAnsi="Arial,Bold" w:cs="Arial,Bold"/>
          <w:b w:val="0"/>
          <w:bCs/>
        </w:rPr>
      </w:pPr>
    </w:p>
    <w:p w:rsidR="001C538A" w:rsidRPr="00643938" w:rsidRDefault="001C538A" w:rsidP="00925327">
      <w:pPr>
        <w:tabs>
          <w:tab w:val="left" w:pos="1559"/>
          <w:tab w:val="left" w:pos="2693"/>
          <w:tab w:val="left" w:pos="3827"/>
        </w:tabs>
        <w:rPr>
          <w:rFonts w:ascii="Arial,Bold" w:hAnsi="Arial,Bold" w:cs="Arial,Bold"/>
          <w:b w:val="0"/>
          <w:bCs/>
        </w:rPr>
      </w:pPr>
      <w:r w:rsidRPr="00643938">
        <w:rPr>
          <w:rFonts w:ascii="Arial,Bold" w:hAnsi="Arial,Bold" w:cs="Arial,Bold"/>
          <w:b w:val="0"/>
          <w:bCs/>
        </w:rPr>
        <w:t>A) 8,5            B) 12           C) 13         D) 13,5</w:t>
      </w:r>
    </w:p>
    <w:p w:rsidR="001C538A" w:rsidRPr="00643938" w:rsidRDefault="001C538A" w:rsidP="00925327">
      <w:pPr>
        <w:tabs>
          <w:tab w:val="left" w:pos="1559"/>
          <w:tab w:val="left" w:pos="2693"/>
          <w:tab w:val="left" w:pos="3827"/>
        </w:tabs>
        <w:rPr>
          <w:b w:val="0"/>
        </w:rPr>
      </w:pPr>
    </w:p>
    <w:p w:rsidR="001C538A" w:rsidRPr="00643938" w:rsidRDefault="001C538A" w:rsidP="00925327">
      <w:pPr>
        <w:overflowPunct/>
        <w:textAlignment w:val="auto"/>
        <w:rPr>
          <w:rFonts w:ascii="Arial,Bold" w:hAnsi="Arial,Bold" w:cs="Arial,Bold"/>
          <w:b w:val="0"/>
          <w:bCs/>
        </w:rPr>
      </w:pPr>
      <w:r w:rsidRPr="00643938">
        <w:rPr>
          <w:b w:val="0"/>
          <w:sz w:val="24"/>
        </w:rPr>
        <w:t>16.</w:t>
      </w:r>
      <w:r w:rsidRPr="00643938">
        <w:rPr>
          <w:rFonts w:ascii="Arial,Bold Tur" w:hAnsi="Arial,Bold Tur" w:cs="Arial,Bold Tur"/>
          <w:b w:val="0"/>
          <w:bCs/>
        </w:rPr>
        <w:t xml:space="preserve"> Bir tarlanın beşte üçüne buğday, geri kalan</w:t>
      </w: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kısmına nohut ekiliyor. Nohut ekilen kısım tarlanın kaçta kaçıdır?</w:t>
      </w:r>
    </w:p>
    <w:p w:rsidR="001C538A" w:rsidRPr="00643938" w:rsidRDefault="001C538A" w:rsidP="00925327">
      <w:pPr>
        <w:overflowPunct/>
        <w:textAlignment w:val="auto"/>
        <w:rPr>
          <w:rFonts w:ascii="Arial,Bold" w:hAnsi="Arial,Bold" w:cs="Arial,Bold"/>
          <w:b w:val="0"/>
          <w:bCs/>
        </w:rPr>
      </w:pP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A) yarısı                              B) onda yedisi</w:t>
      </w:r>
    </w:p>
    <w:p w:rsidR="001C538A" w:rsidRPr="00643938" w:rsidRDefault="001C538A" w:rsidP="00925327">
      <w:pPr>
        <w:tabs>
          <w:tab w:val="left" w:pos="1559"/>
          <w:tab w:val="left" w:pos="2693"/>
          <w:tab w:val="left" w:pos="3827"/>
        </w:tabs>
        <w:rPr>
          <w:b w:val="0"/>
        </w:rPr>
      </w:pPr>
      <w:r w:rsidRPr="00643938">
        <w:rPr>
          <w:rFonts w:ascii="Arial,Bold Tur" w:hAnsi="Arial,Bold Tur" w:cs="Arial,Bold Tur"/>
          <w:b w:val="0"/>
          <w:bCs/>
        </w:rPr>
        <w:t>C) beşte ikisi                     D) dörtte biri</w:t>
      </w:r>
      <w:r w:rsidRPr="00643938">
        <w:rPr>
          <w:b w:val="0"/>
        </w:rPr>
        <w:tab/>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17.</w:t>
      </w:r>
      <w:r w:rsidRPr="00643938">
        <w:rPr>
          <w:b w:val="0"/>
        </w:rPr>
        <w:tab/>
        <w:t xml:space="preserve">0, 1, 4, 5, 7, 9 rakamları birer defa kullanılarak yazılabilecek, altı basamaklı </w:t>
      </w:r>
      <w:r w:rsidRPr="00643938">
        <w:rPr>
          <w:b w:val="0"/>
          <w:u w:val="single"/>
        </w:rPr>
        <w:t>en büyük tek</w:t>
      </w:r>
      <w:r w:rsidRPr="00643938">
        <w:rPr>
          <w:b w:val="0"/>
        </w:rPr>
        <w:t xml:space="preserve"> doğal sayı ile altı basamaklı </w:t>
      </w:r>
      <w:r w:rsidRPr="00643938">
        <w:rPr>
          <w:b w:val="0"/>
          <w:u w:val="single"/>
        </w:rPr>
        <w:t>en küçük çift</w:t>
      </w:r>
      <w:r w:rsidRPr="00643938">
        <w:rPr>
          <w:b w:val="0"/>
        </w:rPr>
        <w:t xml:space="preserve"> doğal sayının farkı kaçtır?</w:t>
      </w:r>
    </w:p>
    <w:p w:rsidR="001C538A" w:rsidRPr="00643938" w:rsidRDefault="001C538A" w:rsidP="00925327">
      <w:pPr>
        <w:ind w:left="567" w:hanging="141"/>
        <w:rPr>
          <w:b w:val="0"/>
        </w:rPr>
      </w:pPr>
    </w:p>
    <w:p w:rsidR="001C538A" w:rsidRPr="00643938" w:rsidRDefault="001C538A" w:rsidP="00925327">
      <w:pPr>
        <w:tabs>
          <w:tab w:val="left" w:pos="1559"/>
          <w:tab w:val="left" w:pos="2693"/>
          <w:tab w:val="left" w:pos="3827"/>
        </w:tabs>
        <w:ind w:left="426"/>
        <w:rPr>
          <w:b w:val="0"/>
        </w:rPr>
      </w:pPr>
      <w:r w:rsidRPr="00643938">
        <w:rPr>
          <w:b w:val="0"/>
        </w:rPr>
        <w:t>A) 869607</w:t>
      </w:r>
      <w:r w:rsidRPr="00643938">
        <w:rPr>
          <w:b w:val="0"/>
        </w:rPr>
        <w:tab/>
      </w:r>
      <w:r w:rsidRPr="00643938">
        <w:rPr>
          <w:b w:val="0"/>
        </w:rPr>
        <w:tab/>
        <w:t>B) 870822</w:t>
      </w:r>
    </w:p>
    <w:p w:rsidR="001C538A" w:rsidRPr="00643938" w:rsidRDefault="001C538A" w:rsidP="00925327">
      <w:pPr>
        <w:tabs>
          <w:tab w:val="left" w:pos="1559"/>
          <w:tab w:val="left" w:pos="2693"/>
          <w:tab w:val="left" w:pos="3827"/>
        </w:tabs>
        <w:ind w:left="426"/>
        <w:rPr>
          <w:b w:val="0"/>
        </w:rPr>
      </w:pPr>
      <w:r w:rsidRPr="00643938">
        <w:rPr>
          <w:b w:val="0"/>
        </w:rPr>
        <w:t>C) 870831</w:t>
      </w:r>
      <w:r w:rsidRPr="00643938">
        <w:rPr>
          <w:b w:val="0"/>
        </w:rPr>
        <w:tab/>
      </w:r>
      <w:r w:rsidRPr="00643938">
        <w:rPr>
          <w:b w:val="0"/>
        </w:rPr>
        <w:tab/>
        <w:t>D) 871083</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overflowPunct/>
        <w:textAlignment w:val="auto"/>
        <w:rPr>
          <w:rFonts w:ascii="Arial,Bold" w:hAnsi="Arial,Bold" w:cs="Arial,Bold"/>
          <w:b w:val="0"/>
          <w:bCs/>
        </w:rPr>
      </w:pPr>
      <w:r w:rsidRPr="00643938">
        <w:rPr>
          <w:b w:val="0"/>
          <w:sz w:val="24"/>
        </w:rPr>
        <w:t>18.</w:t>
      </w:r>
      <w:r w:rsidRPr="00643938">
        <w:rPr>
          <w:b w:val="0"/>
        </w:rPr>
        <w:t xml:space="preserve"> </w:t>
      </w:r>
      <w:r w:rsidRPr="00643938">
        <w:rPr>
          <w:rFonts w:ascii="Arial,Bold Tur" w:hAnsi="Arial,Bold Tur" w:cs="Arial,Bold Tur"/>
          <w:b w:val="0"/>
          <w:bCs/>
        </w:rPr>
        <w:t xml:space="preserve">“Hangi sayının 7 eksiğinin </w:t>
      </w:r>
      <w:r w:rsidRPr="00643938">
        <w:rPr>
          <w:rFonts w:ascii="Arial,Bold" w:hAnsi="Arial,Bold" w:cs="Arial,Bold"/>
          <w:b w:val="0"/>
          <w:bCs/>
          <w:u w:val="single"/>
        </w:rPr>
        <w:t>2</w:t>
      </w:r>
      <w:r w:rsidRPr="00643938">
        <w:rPr>
          <w:rFonts w:ascii="Arial,Bold" w:hAnsi="Arial,Bold" w:cs="Arial,Bold"/>
          <w:b w:val="0"/>
          <w:bCs/>
        </w:rPr>
        <w:t xml:space="preserve">  si 36 eder?”</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 xml:space="preserve">                                                           3</w:t>
      </w: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Bu problemin çözümü, aşağıdakilerden</w:t>
      </w: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hangisinde verilmiştir?</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 xml:space="preserve">A) 36 </w:t>
      </w:r>
      <w:r w:rsidRPr="00643938">
        <w:rPr>
          <w:rFonts w:ascii="SymbolMT" w:eastAsia="SymbolMT" w:hAnsi="Arial,Bold" w:cs="SymbolMT" w:hint="eastAsia"/>
          <w:b w:val="0"/>
        </w:rPr>
        <w:t>×</w:t>
      </w:r>
      <w:r w:rsidRPr="00643938">
        <w:rPr>
          <w:rFonts w:ascii="SymbolMT" w:eastAsia="SymbolMT" w:hAnsi="Arial,Bold" w:cs="SymbolMT"/>
          <w:b w:val="0"/>
        </w:rPr>
        <w:t xml:space="preserve"> </w:t>
      </w:r>
      <w:r w:rsidRPr="00643938">
        <w:rPr>
          <w:rFonts w:ascii="Arial,Bold" w:hAnsi="Arial,Bold" w:cs="Arial,Bold"/>
          <w:b w:val="0"/>
          <w:bCs/>
        </w:rPr>
        <w:t xml:space="preserve">2 </w:t>
      </w:r>
      <w:r w:rsidRPr="00643938">
        <w:rPr>
          <w:rFonts w:ascii="SymbolMT" w:eastAsia="SymbolMT" w:hAnsi="Arial,Bold" w:cs="SymbolMT"/>
          <w:b w:val="0"/>
        </w:rPr>
        <w:t xml:space="preserve">= </w:t>
      </w:r>
      <w:r w:rsidRPr="00643938">
        <w:rPr>
          <w:rFonts w:ascii="Arial,Bold" w:hAnsi="Arial,Bold" w:cs="Arial,Bold"/>
          <w:b w:val="0"/>
          <w:bCs/>
        </w:rPr>
        <w:t xml:space="preserve">72            B) 36 </w:t>
      </w:r>
      <w:r w:rsidRPr="00643938">
        <w:rPr>
          <w:rFonts w:ascii="SymbolMT" w:eastAsia="SymbolMT" w:hAnsi="Arial,Bold" w:cs="SymbolMT" w:hint="eastAsia"/>
          <w:b w:val="0"/>
        </w:rPr>
        <w:t>×</w:t>
      </w:r>
      <w:r w:rsidRPr="00643938">
        <w:rPr>
          <w:rFonts w:ascii="SymbolMT" w:eastAsia="SymbolMT" w:hAnsi="Arial,Bold" w:cs="SymbolMT"/>
          <w:b w:val="0"/>
        </w:rPr>
        <w:t xml:space="preserve"> </w:t>
      </w:r>
      <w:r w:rsidRPr="00643938">
        <w:rPr>
          <w:rFonts w:ascii="Arial,Bold" w:hAnsi="Arial,Bold" w:cs="Arial,Bold"/>
          <w:b w:val="0"/>
          <w:bCs/>
        </w:rPr>
        <w:t xml:space="preserve">3 </w:t>
      </w:r>
      <w:r w:rsidRPr="00643938">
        <w:rPr>
          <w:rFonts w:ascii="SymbolMT" w:eastAsia="SymbolMT" w:hAnsi="Arial,Bold" w:cs="SymbolMT"/>
          <w:b w:val="0"/>
        </w:rPr>
        <w:t xml:space="preserve">= </w:t>
      </w:r>
      <w:r w:rsidRPr="00643938">
        <w:rPr>
          <w:rFonts w:ascii="Arial,Bold" w:hAnsi="Arial,Bold" w:cs="Arial,Bold"/>
          <w:b w:val="0"/>
          <w:bCs/>
        </w:rPr>
        <w:t>108</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 xml:space="preserve">      72 : 3 </w:t>
      </w:r>
      <w:r w:rsidRPr="00643938">
        <w:rPr>
          <w:rFonts w:ascii="SymbolMT" w:eastAsia="SymbolMT" w:hAnsi="Arial,Bold" w:cs="SymbolMT"/>
          <w:b w:val="0"/>
        </w:rPr>
        <w:t xml:space="preserve">= </w:t>
      </w:r>
      <w:r w:rsidRPr="00643938">
        <w:rPr>
          <w:rFonts w:ascii="Arial,Bold" w:hAnsi="Arial,Bold" w:cs="Arial,Bold"/>
          <w:b w:val="0"/>
          <w:bCs/>
        </w:rPr>
        <w:t xml:space="preserve">24                108 : 2 </w:t>
      </w:r>
      <w:r w:rsidRPr="00643938">
        <w:rPr>
          <w:rFonts w:ascii="SymbolMT" w:eastAsia="SymbolMT" w:hAnsi="Arial,Bold" w:cs="SymbolMT"/>
          <w:b w:val="0"/>
        </w:rPr>
        <w:t xml:space="preserve">= </w:t>
      </w:r>
      <w:r w:rsidRPr="00643938">
        <w:rPr>
          <w:rFonts w:ascii="Arial,Bold" w:hAnsi="Arial,Bold" w:cs="Arial,Bold"/>
          <w:b w:val="0"/>
          <w:bCs/>
        </w:rPr>
        <w:t>54</w:t>
      </w:r>
    </w:p>
    <w:p w:rsidR="001C538A" w:rsidRPr="00643938" w:rsidRDefault="001C538A" w:rsidP="00925327">
      <w:pPr>
        <w:tabs>
          <w:tab w:val="left" w:pos="1559"/>
          <w:tab w:val="left" w:pos="2693"/>
          <w:tab w:val="left" w:pos="3827"/>
        </w:tabs>
        <w:rPr>
          <w:rFonts w:ascii="Arial,Bold" w:hAnsi="Arial,Bold" w:cs="Arial,Bold"/>
          <w:b w:val="0"/>
          <w:bCs/>
        </w:rPr>
      </w:pPr>
      <w:r w:rsidRPr="00643938">
        <w:rPr>
          <w:rFonts w:ascii="Arial,Bold" w:hAnsi="Arial,Bold" w:cs="Arial,Bold"/>
          <w:b w:val="0"/>
          <w:bCs/>
        </w:rPr>
        <w:t xml:space="preserve">      24 </w:t>
      </w:r>
      <w:r w:rsidRPr="00643938">
        <w:rPr>
          <w:rFonts w:ascii="SymbolMT" w:eastAsia="SymbolMT" w:hAnsi="Arial,Bold" w:cs="SymbolMT"/>
          <w:b w:val="0"/>
        </w:rPr>
        <w:t xml:space="preserve">+ </w:t>
      </w:r>
      <w:r w:rsidRPr="00643938">
        <w:rPr>
          <w:rFonts w:ascii="Arial,Bold" w:hAnsi="Arial,Bold" w:cs="Arial,Bold"/>
          <w:b w:val="0"/>
          <w:bCs/>
        </w:rPr>
        <w:t xml:space="preserve">7 </w:t>
      </w:r>
      <w:r w:rsidRPr="00643938">
        <w:rPr>
          <w:rFonts w:ascii="SymbolMT" w:eastAsia="SymbolMT" w:hAnsi="Arial,Bold" w:cs="SymbolMT"/>
          <w:b w:val="0"/>
        </w:rPr>
        <w:t xml:space="preserve">= </w:t>
      </w:r>
      <w:r w:rsidRPr="00643938">
        <w:rPr>
          <w:rFonts w:ascii="Arial,Bold" w:hAnsi="Arial,Bold" w:cs="Arial,Bold"/>
          <w:b w:val="0"/>
          <w:bCs/>
        </w:rPr>
        <w:t xml:space="preserve">31                54 </w:t>
      </w:r>
      <w:r w:rsidRPr="00643938">
        <w:rPr>
          <w:rFonts w:ascii="SymbolMT" w:eastAsia="SymbolMT" w:hAnsi="Arial,Bold" w:cs="SymbolMT" w:hint="eastAsia"/>
          <w:b w:val="0"/>
        </w:rPr>
        <w:t>−</w:t>
      </w:r>
      <w:r w:rsidRPr="00643938">
        <w:rPr>
          <w:rFonts w:ascii="SymbolMT" w:eastAsia="SymbolMT" w:hAnsi="Arial,Bold" w:cs="SymbolMT"/>
          <w:b w:val="0"/>
        </w:rPr>
        <w:t xml:space="preserve"> </w:t>
      </w:r>
      <w:r w:rsidRPr="00643938">
        <w:rPr>
          <w:rFonts w:ascii="Arial,Bold" w:hAnsi="Arial,Bold" w:cs="Arial,Bold"/>
          <w:b w:val="0"/>
          <w:bCs/>
        </w:rPr>
        <w:t xml:space="preserve">7 </w:t>
      </w:r>
      <w:r w:rsidRPr="00643938">
        <w:rPr>
          <w:rFonts w:ascii="SymbolMT" w:eastAsia="SymbolMT" w:hAnsi="Arial,Bold" w:cs="SymbolMT"/>
          <w:b w:val="0"/>
        </w:rPr>
        <w:t xml:space="preserve">= </w:t>
      </w:r>
      <w:r w:rsidRPr="00643938">
        <w:rPr>
          <w:rFonts w:ascii="Arial,Bold" w:hAnsi="Arial,Bold" w:cs="Arial,Bold"/>
          <w:b w:val="0"/>
          <w:bCs/>
        </w:rPr>
        <w:t>47</w:t>
      </w:r>
    </w:p>
    <w:p w:rsidR="001C538A" w:rsidRPr="00643938" w:rsidRDefault="001C538A" w:rsidP="00925327">
      <w:pPr>
        <w:tabs>
          <w:tab w:val="left" w:pos="1559"/>
          <w:tab w:val="left" w:pos="2693"/>
          <w:tab w:val="left" w:pos="3827"/>
        </w:tabs>
        <w:rPr>
          <w:rFonts w:ascii="Arial,Bold" w:hAnsi="Arial,Bold" w:cs="Arial,Bold"/>
          <w:b w:val="0"/>
          <w:bCs/>
        </w:rPr>
      </w:pPr>
    </w:p>
    <w:p w:rsidR="001C538A" w:rsidRPr="00643938" w:rsidRDefault="001C538A" w:rsidP="00925327">
      <w:pPr>
        <w:tabs>
          <w:tab w:val="left" w:pos="1559"/>
          <w:tab w:val="left" w:pos="2693"/>
          <w:tab w:val="left" w:pos="3827"/>
        </w:tabs>
        <w:rPr>
          <w:rFonts w:ascii="Arial,Bold" w:hAnsi="Arial,Bold" w:cs="Arial,Bold"/>
          <w:b w:val="0"/>
          <w:bCs/>
        </w:rPr>
      </w:pP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 xml:space="preserve"> C) 36 : 2 </w:t>
      </w:r>
      <w:r w:rsidRPr="00643938">
        <w:rPr>
          <w:rFonts w:ascii="SymbolMT" w:eastAsia="SymbolMT" w:hAnsi="Arial,Bold" w:cs="SymbolMT"/>
          <w:b w:val="0"/>
        </w:rPr>
        <w:t xml:space="preserve">= </w:t>
      </w:r>
      <w:r w:rsidRPr="00643938">
        <w:rPr>
          <w:rFonts w:ascii="Arial,Bold" w:hAnsi="Arial,Bold" w:cs="Arial,Bold"/>
          <w:b w:val="0"/>
          <w:bCs/>
        </w:rPr>
        <w:t xml:space="preserve">18            D) 36 : 3 </w:t>
      </w:r>
      <w:r w:rsidRPr="00643938">
        <w:rPr>
          <w:rFonts w:ascii="SymbolMT" w:eastAsia="SymbolMT" w:hAnsi="Arial,Bold" w:cs="SymbolMT"/>
          <w:b w:val="0"/>
        </w:rPr>
        <w:t xml:space="preserve">= </w:t>
      </w:r>
      <w:r w:rsidRPr="00643938">
        <w:rPr>
          <w:rFonts w:ascii="Arial,Bold" w:hAnsi="Arial,Bold" w:cs="Arial,Bold"/>
          <w:b w:val="0"/>
          <w:bCs/>
        </w:rPr>
        <w:t>12</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 xml:space="preserve">     18 </w:t>
      </w:r>
      <w:r w:rsidRPr="00643938">
        <w:rPr>
          <w:rFonts w:ascii="SymbolMT" w:eastAsia="SymbolMT" w:hAnsi="Arial,Bold" w:cs="SymbolMT" w:hint="eastAsia"/>
          <w:b w:val="0"/>
        </w:rPr>
        <w:t>×</w:t>
      </w:r>
      <w:r w:rsidRPr="00643938">
        <w:rPr>
          <w:rFonts w:ascii="SymbolMT" w:eastAsia="SymbolMT" w:hAnsi="Arial,Bold" w:cs="SymbolMT"/>
          <w:b w:val="0"/>
        </w:rPr>
        <w:t xml:space="preserve"> </w:t>
      </w:r>
      <w:r w:rsidRPr="00643938">
        <w:rPr>
          <w:rFonts w:ascii="Arial,Bold" w:hAnsi="Arial,Bold" w:cs="Arial,Bold"/>
          <w:b w:val="0"/>
          <w:bCs/>
        </w:rPr>
        <w:t xml:space="preserve">3 </w:t>
      </w:r>
      <w:r w:rsidRPr="00643938">
        <w:rPr>
          <w:rFonts w:ascii="SymbolMT" w:eastAsia="SymbolMT" w:hAnsi="Arial,Bold" w:cs="SymbolMT"/>
          <w:b w:val="0"/>
        </w:rPr>
        <w:t xml:space="preserve">= </w:t>
      </w:r>
      <w:r w:rsidRPr="00643938">
        <w:rPr>
          <w:rFonts w:ascii="Arial,Bold" w:hAnsi="Arial,Bold" w:cs="Arial,Bold"/>
          <w:b w:val="0"/>
          <w:bCs/>
        </w:rPr>
        <w:t xml:space="preserve">54                 12 </w:t>
      </w:r>
      <w:r w:rsidRPr="00643938">
        <w:rPr>
          <w:rFonts w:ascii="SymbolMT" w:eastAsia="SymbolMT" w:hAnsi="Arial,Bold" w:cs="SymbolMT" w:hint="eastAsia"/>
          <w:b w:val="0"/>
        </w:rPr>
        <w:t>×</w:t>
      </w:r>
      <w:r w:rsidRPr="00643938">
        <w:rPr>
          <w:rFonts w:ascii="SymbolMT" w:eastAsia="SymbolMT" w:hAnsi="Arial,Bold" w:cs="SymbolMT"/>
          <w:b w:val="0"/>
        </w:rPr>
        <w:t xml:space="preserve"> </w:t>
      </w:r>
      <w:r w:rsidRPr="00643938">
        <w:rPr>
          <w:rFonts w:ascii="Arial,Bold" w:hAnsi="Arial,Bold" w:cs="Arial,Bold"/>
          <w:b w:val="0"/>
          <w:bCs/>
        </w:rPr>
        <w:t xml:space="preserve">2 </w:t>
      </w:r>
      <w:r w:rsidRPr="00643938">
        <w:rPr>
          <w:rFonts w:ascii="SymbolMT" w:eastAsia="SymbolMT" w:hAnsi="Arial,Bold" w:cs="SymbolMT"/>
          <w:b w:val="0"/>
        </w:rPr>
        <w:t xml:space="preserve">= </w:t>
      </w:r>
      <w:r w:rsidRPr="00643938">
        <w:rPr>
          <w:rFonts w:ascii="Arial,Bold" w:hAnsi="Arial,Bold" w:cs="Arial,Bold"/>
          <w:b w:val="0"/>
          <w:bCs/>
        </w:rPr>
        <w:t>24</w:t>
      </w:r>
    </w:p>
    <w:p w:rsidR="001C538A" w:rsidRPr="00643938" w:rsidRDefault="001C538A" w:rsidP="00925327">
      <w:pPr>
        <w:tabs>
          <w:tab w:val="left" w:pos="1559"/>
          <w:tab w:val="left" w:pos="2693"/>
          <w:tab w:val="left" w:pos="3827"/>
        </w:tabs>
        <w:rPr>
          <w:b w:val="0"/>
        </w:rPr>
      </w:pPr>
      <w:r w:rsidRPr="00643938">
        <w:rPr>
          <w:rFonts w:ascii="Arial,Bold" w:hAnsi="Arial,Bold" w:cs="Arial,Bold"/>
          <w:b w:val="0"/>
          <w:bCs/>
        </w:rPr>
        <w:t xml:space="preserve">     54 </w:t>
      </w:r>
      <w:r w:rsidRPr="00643938">
        <w:rPr>
          <w:rFonts w:ascii="SymbolMT" w:eastAsia="SymbolMT" w:hAnsi="Arial,Bold" w:cs="SymbolMT"/>
          <w:b w:val="0"/>
        </w:rPr>
        <w:t xml:space="preserve">+ </w:t>
      </w:r>
      <w:r w:rsidRPr="00643938">
        <w:rPr>
          <w:rFonts w:ascii="Arial,Bold" w:hAnsi="Arial,Bold" w:cs="Arial,Bold"/>
          <w:b w:val="0"/>
          <w:bCs/>
        </w:rPr>
        <w:t xml:space="preserve">7 </w:t>
      </w:r>
      <w:r w:rsidRPr="00643938">
        <w:rPr>
          <w:rFonts w:ascii="SymbolMT" w:eastAsia="SymbolMT" w:hAnsi="Arial,Bold" w:cs="SymbolMT"/>
          <w:b w:val="0"/>
        </w:rPr>
        <w:t xml:space="preserve">= </w:t>
      </w:r>
      <w:r w:rsidRPr="00643938">
        <w:rPr>
          <w:rFonts w:ascii="Arial,Bold" w:hAnsi="Arial,Bold" w:cs="Arial,Bold"/>
          <w:b w:val="0"/>
          <w:bCs/>
        </w:rPr>
        <w:t xml:space="preserve">61                  24 </w:t>
      </w:r>
      <w:r w:rsidRPr="00643938">
        <w:rPr>
          <w:rFonts w:ascii="SymbolMT" w:eastAsia="SymbolMT" w:hAnsi="Arial,Bold" w:cs="SymbolMT" w:hint="eastAsia"/>
          <w:b w:val="0"/>
        </w:rPr>
        <w:t>−</w:t>
      </w:r>
      <w:r w:rsidRPr="00643938">
        <w:rPr>
          <w:rFonts w:ascii="SymbolMT" w:eastAsia="SymbolMT" w:hAnsi="Arial,Bold" w:cs="SymbolMT"/>
          <w:b w:val="0"/>
        </w:rPr>
        <w:t xml:space="preserve"> </w:t>
      </w:r>
      <w:r w:rsidRPr="00643938">
        <w:rPr>
          <w:rFonts w:ascii="Arial,Bold" w:hAnsi="Arial,Bold" w:cs="Arial,Bold"/>
          <w:b w:val="0"/>
          <w:bCs/>
        </w:rPr>
        <w:t xml:space="preserve">7 </w:t>
      </w:r>
      <w:r w:rsidRPr="00643938">
        <w:rPr>
          <w:rFonts w:ascii="SymbolMT" w:eastAsia="SymbolMT" w:hAnsi="Arial,Bold" w:cs="SymbolMT"/>
          <w:b w:val="0"/>
        </w:rPr>
        <w:t xml:space="preserve">= </w:t>
      </w:r>
      <w:r w:rsidRPr="00643938">
        <w:rPr>
          <w:rFonts w:ascii="Arial,Bold" w:hAnsi="Arial,Bold" w:cs="Arial,Bold"/>
          <w:b w:val="0"/>
          <w:bCs/>
        </w:rPr>
        <w:t>17</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overflowPunct/>
        <w:textAlignment w:val="auto"/>
        <w:rPr>
          <w:rFonts w:ascii="Arial-BoldMT" w:hAnsi="Arial-BoldMT" w:cs="Arial-BoldMT"/>
          <w:b w:val="0"/>
          <w:bCs/>
        </w:rPr>
      </w:pPr>
      <w:r w:rsidRPr="00643938">
        <w:rPr>
          <w:b w:val="0"/>
          <w:sz w:val="24"/>
        </w:rPr>
        <w:t>19.</w:t>
      </w:r>
      <w:r w:rsidRPr="00643938">
        <w:rPr>
          <w:rFonts w:ascii="Arial-BoldMT" w:hAnsi="Arial-BoldMT" w:cs="Arial-BoldMT"/>
          <w:b w:val="0"/>
          <w:bCs/>
        </w:rPr>
        <w:t xml:space="preserve">  4007 </w:t>
      </w:r>
      <w:r w:rsidRPr="00643938">
        <w:rPr>
          <w:rFonts w:ascii="SymbolMT" w:eastAsia="SymbolMT" w:hAnsi="Arial-BoldMT" w:cs="SymbolMT"/>
          <w:b w:val="0"/>
        </w:rPr>
        <w:t xml:space="preserve">: </w:t>
      </w:r>
      <w:r w:rsidRPr="00643938">
        <w:rPr>
          <w:rFonts w:ascii="Arial-BoldMT Tur" w:hAnsi="Arial-BoldMT Tur" w:cs="Arial-BoldMT Tur"/>
          <w:b w:val="0"/>
          <w:bCs/>
        </w:rPr>
        <w:t>20 işlemindeki bölüm ile kalanın toplamı kaçtır?</w:t>
      </w:r>
    </w:p>
    <w:p w:rsidR="001C538A" w:rsidRPr="00643938" w:rsidRDefault="001C538A" w:rsidP="00925327">
      <w:pPr>
        <w:overflowPunct/>
        <w:textAlignment w:val="auto"/>
        <w:rPr>
          <w:rFonts w:ascii="Arial-BoldMT" w:hAnsi="Arial-BoldMT" w:cs="Arial-BoldMT"/>
          <w:b w:val="0"/>
          <w:bCs/>
        </w:rPr>
      </w:pPr>
    </w:p>
    <w:p w:rsidR="001C538A" w:rsidRPr="00643938" w:rsidRDefault="001C538A" w:rsidP="00925327">
      <w:pPr>
        <w:tabs>
          <w:tab w:val="left" w:pos="1559"/>
          <w:tab w:val="left" w:pos="2693"/>
          <w:tab w:val="left" w:pos="3827"/>
        </w:tabs>
        <w:rPr>
          <w:b w:val="0"/>
        </w:rPr>
      </w:pPr>
      <w:r w:rsidRPr="00643938">
        <w:rPr>
          <w:rFonts w:ascii="Arial-BoldMT" w:hAnsi="Arial-BoldMT" w:cs="Arial-BoldMT"/>
          <w:b w:val="0"/>
          <w:bCs/>
        </w:rPr>
        <w:t>A) 9          B) 27                C) 109           D) 207</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Pr>
          <w:noProof/>
        </w:rPr>
        <w:pict>
          <v:group id="Grup 167" o:spid="_x0000_s1385" style="position:absolute;left:0;text-align:left;margin-left:29pt;margin-top:.7pt;width:179.8pt;height:144.25pt;z-index:251667456" coordorigin="1432,9907" coordsize="3596,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">
            <v:shape id="Freeform 782" o:spid="_x0000_s1386" style="position:absolute;left:1855;top:10061;width:2449;height:235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LcjsMA&#10;AADcAAAADwAAAGRycy9kb3ducmV2LnhtbESPQWvDMAyF74P9B6NBb6vTDcqa1i1lbNBbWZIfIGI1&#10;MY3lYHtt2l9fHQa7Sbyn9z5tdpMf1IVicoENLOYFKOI2WMedgab+fv0AlTKyxSEwGbhRgt32+WmD&#10;pQ1X/qFLlTslIZxKNNDnPJZap7Ynj2keRmLRTiF6zLLGTtuIVwn3g34riqX26Fgaehzps6f2XP16&#10;A8e7W+V7RYfh2NRfxXu81efGGTN7mfZrUJmm/G/+uz5YwV8KrTwjE+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LcjsMAAADcAAAADwAAAAAAAAAAAAAAAACYAgAAZHJzL2Rv&#10;d25yZXYueG1sUEsFBgAAAAAEAAQA9QAAAIgDAAAAAA==&#10;" path="m,l,19989r19992,e" filled="f">
              <v:stroke startarrow="open" startarrowwidth="narrow" startarrowlength="short" endarrow="open" endarrowwidth="narrow" endarrowlength="short"/>
              <v:path arrowok="t" o:connecttype="custom" o:connectlocs="0,0;0,2352;2448,2352" o:connectangles="0,0,0"/>
            </v:shape>
            <v:rect id="Rectangle 783" o:spid="_x0000_s1387" style="position:absolute;left:1442;top:11902;width:579;height: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ZPDcQA&#10;AADcAAAADwAAAGRycy9kb3ducmV2LnhtbERPS2vCQBC+F/wPywi9FLNpC6Kpq4hS8FJKfYDH6e6Y&#10;BLOzMbuNMb++WxB6m4/vObNFZyvRUuNLxwqekxQEsXam5FzBfvc+moDwAdlg5ZgU3MjDYj54mGFm&#10;3JW/qN2GXMQQ9hkqKEKoMym9LsiiT1xNHLmTayyGCJtcmgavMdxW8iVNx9JiybGhwJpWBenz9scq&#10;qL+Prd6s6fP1o7/c3OGpv6x1r9TjsFu+gQjUhX/x3b0xcf54Cn/PxAv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GTw3EAAAA3AAAAA8AAAAAAAAAAAAAAAAAmAIAAGRycy9k&#10;b3ducmV2LnhtbFBLBQYAAAAABAAEAPUAAACJAwAAAAA=&#10;" filled="f" stroked="f" strokeweight="1pt">
              <v:textbox inset="0,0,0,0">
                <w:txbxContent>
                  <w:p w:rsidR="001C538A" w:rsidRPr="000F1B84" w:rsidRDefault="001C538A" w:rsidP="00925327">
                    <w:pPr>
                      <w:rPr>
                        <w:sz w:val="18"/>
                        <w:szCs w:val="18"/>
                      </w:rPr>
                    </w:pPr>
                    <w:r w:rsidRPr="000F1B84">
                      <w:rPr>
                        <w:sz w:val="18"/>
                        <w:szCs w:val="18"/>
                      </w:rPr>
                      <w:t>100</w:t>
                    </w:r>
                  </w:p>
                </w:txbxContent>
              </v:textbox>
            </v:rect>
            <v:rect id="Rectangle 784" o:spid="_x0000_s1388" style="position:absolute;left:4312;top:12297;width:716;height:4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VwTccA&#10;AADcAAAADwAAAGRycy9kb3ducmV2LnhtbESPQWvCQBCF70L/wzIFL6KbKtiSukqpFLwUqW3B43R3&#10;moRmZ2N2G2N+fecg9DbDe/PeN6tN72vVURurwAbuZhkoYhtcxYWBj/eX6QOomJAd1oHJwIUibNY3&#10;oxXmLpz5jbpDKpSEcMzRQJlSk2sdbUke4yw0xKJ9h9ZjkrUttGvxLOG+1vMsW2qPFUtDiQ09l2R/&#10;Dr/eQPN17OxuS/vF63C6hM/JcNrawZjxbf/0CCpRn/7N1+udE/x7wZdnZA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lcE3HAAAA3AAAAA8AAAAAAAAAAAAAAAAAmAIAAGRy&#10;cy9kb3ducmV2LnhtbFBLBQYAAAAABAAEAPUAAACMAwAAAAA=&#10;" filled="f" stroked="f" strokeweight="1pt">
              <v:textbox inset="0,0,0,0">
                <w:txbxContent>
                  <w:p w:rsidR="001C538A" w:rsidRPr="00610B49" w:rsidRDefault="001C538A" w:rsidP="00925327">
                    <w:pPr>
                      <w:rPr>
                        <w:sz w:val="18"/>
                        <w:szCs w:val="18"/>
                      </w:rPr>
                    </w:pPr>
                    <w:r w:rsidRPr="00610B49">
                      <w:rPr>
                        <w:sz w:val="18"/>
                        <w:szCs w:val="18"/>
                      </w:rPr>
                      <w:t>Zaman (dk)</w:t>
                    </w:r>
                  </w:p>
                </w:txbxContent>
              </v:textbox>
            </v:rect>
            <v:rect id="Rectangle 785" o:spid="_x0000_s1389" style="position:absolute;left:3709;top:12412;width:289;height: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nV1sQA&#10;AADcAAAADwAAAGRycy9kb3ducmV2LnhtbERPTWvCQBC9C/0PyxR6kWZjC1qiq5RKwUsRrYUex90x&#10;CWZnY3YbY369KxS8zeN9zmzR2Uq01PjSsYJRkoIg1s6UnCvYfX8+v4HwAdlg5ZgUXMjDYv4wmGFm&#10;3Jk31G5DLmII+wwVFCHUmZReF2TRJ64mjtzBNRZDhE0uTYPnGG4r+ZKmY2mx5NhQYE0fBenj9s8q&#10;qPe/rV4taf361Z8u7mfYn5a6V+rpsXufggjUhbv4370ycf5kBLdn4gV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p1dbEAAAA3AAAAA8AAAAAAAAAAAAAAAAAmAIAAGRycy9k&#10;b3ducmV2LnhtbFBLBQYAAAAABAAEAPUAAACJAwAAAAA=&#10;" filled="f" stroked="f" strokeweight="1pt">
              <v:textbox inset="0,0,0,0">
                <w:txbxContent>
                  <w:p w:rsidR="001C538A" w:rsidRPr="00610B49" w:rsidRDefault="001C538A" w:rsidP="00925327">
                    <w:pPr>
                      <w:rPr>
                        <w:sz w:val="18"/>
                        <w:szCs w:val="18"/>
                      </w:rPr>
                    </w:pPr>
                    <w:r w:rsidRPr="00610B49">
                      <w:rPr>
                        <w:sz w:val="18"/>
                        <w:szCs w:val="18"/>
                      </w:rPr>
                      <w:t>20</w:t>
                    </w:r>
                  </w:p>
                </w:txbxContent>
              </v:textbox>
            </v:rect>
            <v:rect id="Rectangle 786" o:spid="_x0000_s1390" style="position:absolute;left:3189;top:12412;width:289;height: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tLocQA&#10;AADcAAAADwAAAGRycy9kb3ducmV2LnhtbERPTWvCQBC9C/6HZQQv0my0YEvqKqIIXorUttDjdHea&#10;hGZnY3aNMb/eLRS8zeN9zmLV2Uq01PjSsYJpkoIg1s6UnCv4eN89PIPwAdlg5ZgUXMnDajkcLDAz&#10;7sJv1B5DLmII+wwVFCHUmZReF2TRJ64mjtyPayyGCJtcmgYvMdxWcpamc2mx5NhQYE2bgvTv8WwV&#10;1N9frd5v6fD42p+u7nPSn7a6V2o86tYvIAJ14S7+d+9NnP80g79n4gV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7S6HEAAAA3AAAAA8AAAAAAAAAAAAAAAAAmAIAAGRycy9k&#10;b3ducmV2LnhtbFBLBQYAAAAABAAEAPUAAACJAwAAAAA=&#10;" filled="f" stroked="f" strokeweight="1pt">
              <v:textbox inset="0,0,0,0">
                <w:txbxContent>
                  <w:p w:rsidR="001C538A" w:rsidRPr="00610B49" w:rsidRDefault="001C538A" w:rsidP="00925327">
                    <w:pPr>
                      <w:rPr>
                        <w:sz w:val="18"/>
                        <w:szCs w:val="18"/>
                      </w:rPr>
                    </w:pPr>
                    <w:r w:rsidRPr="00610B49">
                      <w:rPr>
                        <w:sz w:val="18"/>
                        <w:szCs w:val="18"/>
                      </w:rPr>
                      <w:t>15</w:t>
                    </w:r>
                  </w:p>
                </w:txbxContent>
              </v:textbox>
            </v:rect>
            <v:rect id="Rectangle 787" o:spid="_x0000_s1391" style="position:absolute;left:2725;top:12412;width:289;height: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fuOsQA&#10;AADcAAAADwAAAGRycy9kb3ducmV2LnhtbERPTWvCQBC9C/6HZYReitm0QpXUVUQpeCmlVsHjdHdM&#10;gtnZmN3GmF/fLRS8zeN9znzZ2Uq01PjSsYKnJAVBrJ0pOVew/3obz0D4gGywckwKbuRhuRgO5pgZ&#10;d+VPanchFzGEfYYKihDqTEqvC7LoE1cTR+7kGoshwiaXpsFrDLeVfE7TF2mx5NhQYE3rgvR592MV&#10;1N/HVm839DF57y83d3jsLxvdK/Uw6lavIAJ14S7+d29NnD+dwN8z8QK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37jrEAAAA3AAAAA8AAAAAAAAAAAAAAAAAmAIAAGRycy9k&#10;b3ducmV2LnhtbFBLBQYAAAAABAAEAPUAAACJAwAAAAA=&#10;" filled="f" stroked="f" strokeweight="1pt">
              <v:textbox inset="0,0,0,0">
                <w:txbxContent>
                  <w:p w:rsidR="001C538A" w:rsidRPr="00610B49" w:rsidRDefault="001C538A" w:rsidP="00925327">
                    <w:pPr>
                      <w:rPr>
                        <w:sz w:val="18"/>
                        <w:szCs w:val="18"/>
                      </w:rPr>
                    </w:pPr>
                    <w:r w:rsidRPr="00610B49">
                      <w:rPr>
                        <w:sz w:val="18"/>
                        <w:szCs w:val="18"/>
                      </w:rPr>
                      <w:t>10</w:t>
                    </w:r>
                  </w:p>
                </w:txbxContent>
              </v:textbox>
            </v:rect>
            <v:rect id="Rectangle 788" o:spid="_x0000_s1392" style="position:absolute;left:2278;top:12412;width:289;height: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2TsUA&#10;AADcAAAADwAAAGRycy9kb3ducmV2LnhtbERPS2vCQBC+C/0PyxR6Ed20FS3RVUql4EVKfUCP4+6Y&#10;BLOzMbuNMb/eLQi9zcf3nNmitaVoqPaFYwXPwwQEsXam4EzBbvs5eAPhA7LB0jEpuJKHxfyhN8PU&#10;uAt/U7MJmYgh7FNUkIdQpVJ6nZNFP3QVceSOrrYYIqwzaWq8xHBbypckGUuLBceGHCv6yEmfNr9W&#10;QXX4afRqSV+v6+58dft+d17qTqmnx/Z9CiJQG/7Fd/fKxPmTE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3nZOxQAAANwAAAAPAAAAAAAAAAAAAAAAAJgCAABkcnMv&#10;ZG93bnJldi54bWxQSwUGAAAAAAQABAD1AAAAigMAAAAA&#10;" filled="f" stroked="f" strokeweight="1pt">
              <v:textbox inset="0,0,0,0">
                <w:txbxContent>
                  <w:p w:rsidR="001C538A" w:rsidRPr="00F67F30" w:rsidRDefault="001C538A" w:rsidP="00925327">
                    <w:pPr>
                      <w:rPr>
                        <w:sz w:val="18"/>
                        <w:szCs w:val="18"/>
                      </w:rPr>
                    </w:pPr>
                    <w:r w:rsidRPr="00F67F30">
                      <w:rPr>
                        <w:sz w:val="18"/>
                        <w:szCs w:val="18"/>
                      </w:rPr>
                      <w:t>5</w:t>
                    </w:r>
                  </w:p>
                </w:txbxContent>
              </v:textbox>
            </v:rect>
            <v:rect id="Rectangle 789" o:spid="_x0000_s1393" style="position:absolute;left:1442;top:11498;width:579;height: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T1cUA&#10;AADcAAAADwAAAGRycy9kb3ducmV2LnhtbERPS2vCQBC+C/0PyxR6Ed20RS3RVUql4EVKfUCP4+6Y&#10;BLOzMbuNMb/eLQi9zcf3nNmitaVoqPaFYwXPwwQEsXam4EzBbvs5eAPhA7LB0jEpuJKHxfyhN8PU&#10;uAt/U7MJmYgh7FNUkIdQpVJ6nZNFP3QVceSOrrYYIqwzaWq8xHBbypckGUuLBceGHCv6yEmfNr9W&#10;QXX4afRqSV+v6+58dft+d17qTqmnx/Z9CiJQG/7Fd/fKxPmTE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ktPVxQAAANwAAAAPAAAAAAAAAAAAAAAAAJgCAABkcnMv&#10;ZG93bnJldi54bWxQSwUGAAAAAAQABAD1AAAAigMAAAAA&#10;" filled="f" stroked="f" strokeweight="1pt">
              <v:textbox inset="0,0,0,0">
                <w:txbxContent>
                  <w:p w:rsidR="001C538A" w:rsidRPr="000F1B84" w:rsidRDefault="001C538A" w:rsidP="00925327">
                    <w:pPr>
                      <w:rPr>
                        <w:sz w:val="18"/>
                        <w:szCs w:val="18"/>
                      </w:rPr>
                    </w:pPr>
                    <w:r w:rsidRPr="000F1B84">
                      <w:rPr>
                        <w:sz w:val="18"/>
                        <w:szCs w:val="18"/>
                      </w:rPr>
                      <w:t>200</w:t>
                    </w:r>
                  </w:p>
                </w:txbxContent>
              </v:textbox>
            </v:rect>
            <v:rect id="Rectangle 790" o:spid="_x0000_s1394" style="position:absolute;left:1432;top:11051;width:579;height: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BNosQA&#10;AADcAAAADwAAAGRycy9kb3ducmV2LnhtbERPS2vCQBC+F/wPywi9FLNpCyqpq4hS8FJKfYDH6e6Y&#10;BLOzMbuNMb++WxB6m4/vObNFZyvRUuNLxwqekxQEsXam5FzBfvc+moLwAdlg5ZgU3MjDYj54mGFm&#10;3JW/qN2GXMQQ9hkqKEKoMym9LsiiT1xNHLmTayyGCJtcmgavMdxW8iVNx9JiybGhwJpWBenz9scq&#10;qL+Prd6s6fP1o7/c3OGpv6x1r9TjsFu+gQjUhX/x3b0xcf5kDH/PxAv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ATaLEAAAA3AAAAA8AAAAAAAAAAAAAAAAAmAIAAGRycy9k&#10;b3ducmV2LnhtbFBLBQYAAAAABAAEAPUAAACJAwAAAAA=&#10;" filled="f" stroked="f" strokeweight="1pt">
              <v:textbox inset="0,0,0,0">
                <w:txbxContent>
                  <w:p w:rsidR="001C538A" w:rsidRPr="000F1B84" w:rsidRDefault="001C538A" w:rsidP="00925327">
                    <w:pPr>
                      <w:rPr>
                        <w:sz w:val="18"/>
                        <w:szCs w:val="18"/>
                      </w:rPr>
                    </w:pPr>
                    <w:r>
                      <w:rPr>
                        <w:sz w:val="18"/>
                        <w:szCs w:val="18"/>
                      </w:rPr>
                      <w:t>3</w:t>
                    </w:r>
                    <w:r w:rsidRPr="000F1B84">
                      <w:rPr>
                        <w:sz w:val="18"/>
                        <w:szCs w:val="18"/>
                      </w:rPr>
                      <w:t>00</w:t>
                    </w:r>
                  </w:p>
                </w:txbxContent>
              </v:textbox>
            </v:rect>
            <v:shape id="Freeform 791" o:spid="_x0000_s1395" style="position:absolute;left:1841;top:12007;width:480;height:480;visibility:visible;mso-wrap-style:square;v-text-anchor:top" coordsize="480,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lfcAA&#10;AADcAAAADwAAAGRycy9kb3ducmV2LnhtbERP22rCQBB9F/oPyxT6phutrRJdgwQKPgnVfsCQHZNg&#10;djbZ3eby965Q6NscznX22Wga0ZPztWUFy0UCgriwuuZSwc/1a74F4QOyxsYyKZjIQ3Z4me0x1Xbg&#10;b+ovoRQxhH2KCqoQ2lRKX1Rk0C9sSxy5m3UGQ4SulNrhEMNNI1dJ8ikN1hwbKmwpr6i4X36NAjPl&#10;67Ieljm/0wevm3OXu2un1NvreNyBCDSGf/Gf+6Tj/M0Gns/EC+Th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ZklfcAAAADcAAAADwAAAAAAAAAAAAAAAACYAgAAZHJzL2Rvd25y&#10;ZXYueG1sUEsFBgAAAAAEAAQA9QAAAIUDAAAAAA==&#10;" path="m,l480,r,480e" filled="f">
              <v:stroke dashstyle="dash"/>
              <v:path arrowok="t" o:connecttype="custom" o:connectlocs="0,0;480,0;480,480" o:connectangles="0,0,0"/>
            </v:shape>
            <v:rect id="Rectangle 792" o:spid="_x0000_s1396" style="position:absolute;left:1447;top:10195;width:579;height: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N8S8cA&#10;AADcAAAADwAAAGRycy9kb3ducmV2LnhtbESPQWvCQBCF70L/wzIFL6KbKtiSukqpFLwUqW3B43R3&#10;moRmZ2N2G2N+fecg9DbDe/PeN6tN72vVURurwAbuZhkoYhtcxYWBj/eX6QOomJAd1oHJwIUibNY3&#10;oxXmLpz5jbpDKpSEcMzRQJlSk2sdbUke4yw0xKJ9h9ZjkrUttGvxLOG+1vMsW2qPFUtDiQ09l2R/&#10;Dr/eQPN17OxuS/vF63C6hM/JcNrawZjxbf/0CCpRn/7N1+udE/x7oZVnZA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TfEvHAAAA3AAAAA8AAAAAAAAAAAAAAAAAmAIAAGRy&#10;cy9kb3ducmV2LnhtbFBLBQYAAAAABAAEAPUAAACMAwAAAAA=&#10;" filled="f" stroked="f" strokeweight="1pt">
              <v:textbox inset="0,0,0,0">
                <w:txbxContent>
                  <w:p w:rsidR="001C538A" w:rsidRPr="000F1B84" w:rsidRDefault="001C538A" w:rsidP="00925327">
                    <w:pPr>
                      <w:rPr>
                        <w:sz w:val="18"/>
                        <w:szCs w:val="18"/>
                      </w:rPr>
                    </w:pPr>
                    <w:r>
                      <w:rPr>
                        <w:sz w:val="18"/>
                        <w:szCs w:val="18"/>
                      </w:rPr>
                      <w:t>5</w:t>
                    </w:r>
                    <w:r w:rsidRPr="000F1B84">
                      <w:rPr>
                        <w:sz w:val="18"/>
                        <w:szCs w:val="18"/>
                      </w:rPr>
                      <w:t>00</w:t>
                    </w:r>
                  </w:p>
                </w:txbxContent>
              </v:textbox>
            </v:rect>
            <v:rect id="Rectangle 793" o:spid="_x0000_s1397" style="position:absolute;left:1432;top:10660;width:579;height: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Z0MUA&#10;AADcAAAADwAAAGRycy9kb3ducmV2LnhtbERPS2vCQBC+C/0PyxR6Ed20BbXRVUql4EVKfUCP4+6Y&#10;BLOzMbuNMb/eLQi9zcf3nNmitaVoqPaFYwXPwwQEsXam4EzBbvs5mIDwAdlg6ZgUXMnDYv7Qm2Fq&#10;3IW/qdmETMQQ9ikqyEOoUim9zsmiH7qKOHJHV1sMEdaZNDVeYrgt5UuSjKTFgmNDjhV95KRPm1+r&#10;oDr8NHq1pK/XdXe+un2/Oy91p9TTY/s+BRGoDf/iu3tl4vzxG/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39nQxQAAANwAAAAPAAAAAAAAAAAAAAAAAJgCAABkcnMv&#10;ZG93bnJldi54bWxQSwUGAAAAAAQABAD1AAAAigMAAAAA&#10;" filled="f" stroked="f" strokeweight="1pt">
              <v:textbox inset="0,0,0,0">
                <w:txbxContent>
                  <w:p w:rsidR="001C538A" w:rsidRPr="000F1B84" w:rsidRDefault="001C538A" w:rsidP="00925327">
                    <w:pPr>
                      <w:rPr>
                        <w:sz w:val="18"/>
                        <w:szCs w:val="18"/>
                      </w:rPr>
                    </w:pPr>
                    <w:r>
                      <w:rPr>
                        <w:sz w:val="18"/>
                        <w:szCs w:val="18"/>
                      </w:rPr>
                      <w:t>4</w:t>
                    </w:r>
                    <w:r w:rsidRPr="000F1B84">
                      <w:rPr>
                        <w:sz w:val="18"/>
                        <w:szCs w:val="18"/>
                      </w:rPr>
                      <w:t>00</w:t>
                    </w:r>
                  </w:p>
                </w:txbxContent>
              </v:textbox>
            </v:rect>
            <v:shape id="Freeform 794" o:spid="_x0000_s1398" style="position:absolute;left:1841;top:11583;width:960;height:820;visibility:visible;mso-wrap-style:square;v-text-anchor:top" coordsize="960,8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j03sUA&#10;AADcAAAADwAAAGRycy9kb3ducmV2LnhtbESPQWvCQBCF74X+h2UKvdVNK7USXUWsgeJBqfoDhuyY&#10;BLOzYXej6b/vHARvM7w3730zXw6uVVcKsfFs4H2UgSIuvW24MnA6Fm9TUDEhW2w9k4E/irBcPD/N&#10;Mbf+xr90PaRKSQjHHA3UKXW51rGsyWEc+Y5YtLMPDpOsodI24E3CXas/smyiHTYsDTV2tK6pvBx6&#10;Z2Cz+/7c7uNXserX492m7IvxKbTGvL4MqxmoREN6mO/XP1bwp4Ivz8gEe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ePTexQAAANwAAAAPAAAAAAAAAAAAAAAAAJgCAABkcnMv&#10;ZG93bnJldi54bWxQSwUGAAAAAAQABAD1AAAAigMAAAAA&#10;" path="m,l960,r-1,820e" filled="f">
              <v:stroke dashstyle="dash"/>
              <v:path arrowok="t" o:connecttype="custom" o:connectlocs="0,0;960,0;959,820" o:connectangles="0,0,0"/>
            </v:shape>
            <v:line id="Line 795" o:spid="_x0000_s1399" style="position:absolute;flip:x y;visibility:visible" from="3281,11524" to="3281,12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Uax8QAAADcAAAADwAAAGRycy9kb3ducmV2LnhtbERP22rCQBB9F/oPyxT6UnTXlkqMrlJa&#10;Cl4fon7AkB2T2OxsyG41/XtXEHybw7nOdN7ZWpyp9ZVjDcOBAkGcO1NxoeGw/+knIHxANlg7Jg3/&#10;5GE+e+pNMTXuwhmdd6EQMYR9ihrKEJpUSp+XZNEPXEMcuaNrLYYI20KaFi8x3NbyTamRtFhxbCix&#10;oa+S8t/dn9WgsvXHJhkvv5enepGp1/XKvW9XWr88d58TEIG68BDf3QsT5ydDuD0TL5C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1RrHxAAAANwAAAAPAAAAAAAAAAAA&#10;AAAAAKECAABkcnMvZG93bnJldi54bWxQSwUGAAAAAAQABAD5AAAAkgMAAAAA&#10;">
              <v:stroke dashstyle="dash"/>
            </v:line>
            <v:shape id="Freeform 796" o:spid="_x0000_s1400" style="position:absolute;left:3766;top:10756;width:26;height:1608;visibility:visible;mso-wrap-style:square;v-text-anchor:top" coordsize="26,16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62KMEA&#10;AADcAAAADwAAAGRycy9kb3ducmV2LnhtbERPyWrDMBC9F/IPYgK9NXJyMMaNEkoWWjAE6rb3wZrK&#10;xtbIkZTE/fuoUOhtHm+d9Xayg7iSD51jBctFBoK4cbpjo+Dz4/hUgAgRWePgmBT8UIDtZvawxlK7&#10;G7/TtY5GpBAOJSpoYxxLKUPTksWwcCNx4r6dtxgT9EZqj7cUbge5yrJcWuw4NbQ40q6lpq8vVkHl&#10;Tb+TeKa8r8x+iIfs9fTVK/U4n16eQUSa4r/4z/2m0/xiBb/PpAvk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utijBAAAA3AAAAA8AAAAAAAAAAAAAAAAAmAIAAGRycy9kb3du&#10;cmV2LnhtbFBLBQYAAAAABAAEAPUAAACGAwAAAAA=&#10;" path="m26,1608l,e" filled="f">
              <v:stroke dashstyle="dash"/>
              <v:path arrowok="t" o:connecttype="custom" o:connectlocs="26,1608;0,0" o:connectangles="0,0"/>
            </v:shape>
            <v:shape id="Freeform 797" o:spid="_x0000_s1401" style="position:absolute;left:1869;top:10748;width:1890;height:1;visibility:visible;mso-wrap-style:square;v-text-anchor:top" coordsize="189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edcEA&#10;AADcAAAADwAAAGRycy9kb3ducmV2LnhtbERPS0vDQBC+C/6HZQRvdvPAkKbdlFYQvFpD6XHITpO0&#10;2dmQ3Sbx37uC4G0+vudsd4vpxUSj6ywriFcRCOLa6o4bBdXX+0sOwnlkjb1lUvBNDnbl48MWC21n&#10;/qTp6BsRQtgVqKD1fiikdHVLBt3KDsSBu9jRoA9wbKQecQ7hppdJFGXSYMehocWB3lqqb8e7UaCz&#10;NJ6T/VwNbn1+Pek+uR6yRKnnp2W/AeFp8f/iP/eHDvPzFH6fCRfI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WnnXBAAAA3AAAAA8AAAAAAAAAAAAAAAAAmAIAAGRycy9kb3du&#10;cmV2LnhtbFBLBQYAAAAABAAEAPUAAACGAwAAAAA=&#10;" path="m,l1890,e" filled="f">
              <v:stroke dashstyle="dash"/>
              <v:path arrowok="t" o:connecttype="custom" o:connectlocs="0,0;1890,0" o:connectangles="0,0"/>
            </v:shape>
            <v:shape id="Freeform 798" o:spid="_x0000_s1402" style="position:absolute;left:1860;top:10748;width:1891;height:1645;visibility:visible;mso-wrap-style:square;v-text-anchor:top" coordsize="1891,1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hwwsAA&#10;AADcAAAADwAAAGRycy9kb3ducmV2LnhtbERPTWvCQBC9F/oflil4KXXTImGJriIFoddaDx7H7DQJ&#10;Zmfj7jTGf+8WCr3N433OajP5Xo0UUxfYwuu8AEVcB9dxY+HwtXsxoJIgO+wDk4UbJdisHx9WWLlw&#10;5U8a99KoHMKpQgutyFBpneqWPKZ5GIgz9x2iR8kwNtpFvOZw3+u3oii1x45zQ4sDvbdUn/c/3sIw&#10;0bg7Feb2bMqwiOEol9KItbOnabsEJTTJv/jP/eHyfLOA32fyBXp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XhwwsAAAADcAAAADwAAAAAAAAAAAAAAAACYAgAAZHJzL2Rvd25y&#10;ZXYueG1sUEsFBgAAAAAEAAQA9QAAAIUDAAAAAA==&#10;" path="m1891,l1434,825,950,835,470,1255,,1645e" filled="f">
              <v:path arrowok="t" o:connecttype="custom" o:connectlocs="1891,0;1434,825;950,835;470,1255;0,1645" o:connectangles="0,0,0,0,0"/>
            </v:shape>
            <v:rect id="Rectangle 799" o:spid="_x0000_s1403" style="position:absolute;left:1731;top:12382;width:289;height: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ej8sQA&#10;AADcAAAADwAAAGRycy9kb3ducmV2LnhtbERPTWvCQBC9C/6HZQpeRDdtUSR1FakUvJSiVfA47k6T&#10;0OxszK4x5td3hYK3ebzPmS9bW4qGal84VvA8TkAQa2cKzhTsvz9GMxA+IBssHZOCG3lYLvq9OabG&#10;XXlLzS5kIoawT1FBHkKVSul1Thb92FXEkftxtcUQYZ1JU+M1httSviTJVFosODbkWNF7Tvp3d7EK&#10;qtOx0Zs1fb1+duebOwy781p3Sg2e2tUbiEBteIj/3RsT588mcH8mXi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Ho/LEAAAA3AAAAA8AAAAAAAAAAAAAAAAAmAIAAGRycy9k&#10;b3ducmV2LnhtbFBLBQYAAAAABAAEAPUAAACJAwAAAAA=&#10;" filled="f" stroked="f" strokeweight="1pt">
              <v:textbox inset="0,0,0,0">
                <w:txbxContent>
                  <w:p w:rsidR="001C538A" w:rsidRPr="00F67F30" w:rsidRDefault="001C538A" w:rsidP="00925327">
                    <w:pPr>
                      <w:rPr>
                        <w:sz w:val="18"/>
                        <w:szCs w:val="18"/>
                      </w:rPr>
                    </w:pPr>
                    <w:r>
                      <w:rPr>
                        <w:sz w:val="18"/>
                        <w:szCs w:val="18"/>
                      </w:rPr>
                      <w:t>0</w:t>
                    </w:r>
                  </w:p>
                </w:txbxContent>
              </v:textbox>
            </v:rect>
            <v:rect id="Rectangle 800" o:spid="_x0000_s1404" style="position:absolute;left:1621;top:9907;width:716;height:2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U9hcQA&#10;AADcAAAADwAAAGRycy9kb3ducmV2LnhtbERPS2vCQBC+F/oflil4Ed3Ugkh0lVIRvIj4KPQ47o5J&#10;aHY2ZtcY8+u7gtDbfHzPmS1aW4qGal84VvA+TEAQa2cKzhQcD6vBBIQPyAZLx6TgTh4W89eXGabG&#10;3XhHzT5kIoawT1FBHkKVSul1Thb90FXEkTu72mKIsM6kqfEWw20pR0kylhYLjg05VvSVk/7dX62C&#10;6vTT6PWSth+b7nJ33/3ustSdUr239nMKIlAb/sVP99rE+ZMxPJ6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VPYXEAAAA3AAAAA8AAAAAAAAAAAAAAAAAmAIAAGRycy9k&#10;b3ducmV2LnhtbFBLBQYAAAAABAAEAPUAAACJAwAAAAA=&#10;" filled="f" stroked="f" strokeweight="1pt">
              <v:textbox inset="0,0,0,0">
                <w:txbxContent>
                  <w:p w:rsidR="001C538A" w:rsidRPr="00610B49" w:rsidRDefault="001C538A" w:rsidP="00925327">
                    <w:pPr>
                      <w:rPr>
                        <w:sz w:val="18"/>
                        <w:szCs w:val="18"/>
                      </w:rPr>
                    </w:pPr>
                    <w:r>
                      <w:rPr>
                        <w:sz w:val="18"/>
                        <w:szCs w:val="18"/>
                      </w:rPr>
                      <w:t>Yol (m</w:t>
                    </w:r>
                    <w:r w:rsidRPr="00610B49">
                      <w:rPr>
                        <w:sz w:val="18"/>
                        <w:szCs w:val="18"/>
                      </w:rPr>
                      <w:t>)</w:t>
                    </w:r>
                  </w:p>
                </w:txbxContent>
              </v:textbox>
            </v:rect>
            <v:line id="Line 801" o:spid="_x0000_s1405" style="position:absolute;visibility:visible" from="1837,11163" to="2077,11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F7L8AAAADcAAAADwAAAGRycy9kb3ducmV2LnhtbERPPWvDMBDdC/0P4grZGrkZGseNEkoh&#10;kK3UtffDulhupZORlNj591Eh0O0e7/O2+9lZcaEQB88KXpYFCOLO64F7Bc334bkEEROyRuuZFFwp&#10;wn73+LDFSvuJv+hSp17kEI4VKjApjZWUsTPkMC79SJy5kw8OU4ahlzrglMOdlauieJUOB84NBkf6&#10;MNT91menYLLUmrCptbafm7K9nhu3+mmUWjzN728gEs3pX3x3H3WeX67h75l8gdz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yhey/AAAAA3AAAAA8AAAAAAAAAAAAAAAAA&#10;oQIAAGRycy9kb3ducmV2LnhtbFBLBQYAAAAABAAEAPkAAACOAwAAAAA=&#10;" stroked="f"/>
            <v:line id="Line 802" o:spid="_x0000_s1406" style="position:absolute;visibility:visible" from="1829,11155" to="1891,11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wPgscAAADcAAAADwAAAGRycy9kb3ducmV2LnhtbESPT0vDQBDF74LfYRnBm91UIZTYbSkV&#10;ofUg9g/Y4zQ7TaLZ2bC7JvHbOwehtxnem/d+M1+OrlU9hdh4NjCdZKCIS28brgwcD68PM1AxIVts&#10;PZOBX4qwXNzezLGwfuAd9ftUKQnhWKCBOqWu0DqWNTmME98Ri3bxwWGSNVTaBhwk3LX6Mcty7bBh&#10;aaixo3VN5ff+xxl4f/r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XA+CxwAAANwAAAAPAAAAAAAA&#10;AAAAAAAAAKECAABkcnMvZG93bnJldi54bWxQSwUGAAAAAAQABAD5AAAAlQMAAAAA&#10;"/>
            <v:line id="Line 803" o:spid="_x0000_s1407" style="position:absolute;visibility:visible" from="1829,10319" to="1891,10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CqGcQAAADcAAAADwAAAGRycy9kb3ducmV2LnhtbERPTWvCQBC9F/wPywi91Y0KQVNXkYqg&#10;PUi1hfY4ZqdJbHY27G6T9N93BcHbPN7nLFa9qUVLzleWFYxHCQji3OqKCwUf79unGQgfkDXWlknB&#10;H3lYLQcPC8y07fhI7SkUIoawz1BBGUKTSenzkgz6kW2II/dtncEQoSukdtjFcFPLSZKk0mDFsaHE&#10;hl5Kyn9Ov0bBYfqWtuv9667/3KfnfHM8f106p9TjsF8/gwjUh7v45t7pOH82h+sz8QK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EKoZxAAAANwAAAAPAAAAAAAAAAAA&#10;AAAAAKECAABkcnMvZG93bnJldi54bWxQSwUGAAAAAAQABAD5AAAAkgMAAAAA&#10;"/>
          </v:group>
        </w:pict>
      </w:r>
      <w:r w:rsidRPr="00643938">
        <w:rPr>
          <w:b w:val="0"/>
          <w:sz w:val="24"/>
        </w:rPr>
        <w:t>20.</w:t>
      </w:r>
      <w:r w:rsidRPr="00643938">
        <w:rPr>
          <w:b w:val="0"/>
        </w:rPr>
        <w:tab/>
      </w: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r w:rsidRPr="00643938">
        <w:rPr>
          <w:b w:val="0"/>
        </w:rPr>
        <w:t xml:space="preserve">Yukarıda Selen’in yürüyüşü ile ilgili zaman ve yol grafiği verilmiştir. Buna göre, Selen’in yürüyüşü ile ilgili aşağıdaki ifadelerden hangisi </w:t>
      </w:r>
      <w:r w:rsidRPr="00643938">
        <w:rPr>
          <w:b w:val="0"/>
          <w:u w:val="single"/>
        </w:rPr>
        <w:t>yanlıştır</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İlk 15 dakikada 200 m yol yürümüştür.</w:t>
      </w:r>
    </w:p>
    <w:p w:rsidR="001C538A" w:rsidRPr="00643938" w:rsidRDefault="001C538A" w:rsidP="00925327">
      <w:pPr>
        <w:tabs>
          <w:tab w:val="left" w:pos="1559"/>
          <w:tab w:val="left" w:pos="2693"/>
          <w:tab w:val="left" w:pos="3827"/>
        </w:tabs>
        <w:ind w:left="426"/>
        <w:rPr>
          <w:b w:val="0"/>
        </w:rPr>
      </w:pPr>
      <w:r w:rsidRPr="00643938">
        <w:rPr>
          <w:b w:val="0"/>
        </w:rPr>
        <w:t>B) İlk 10 dakikada yolun yarısını yürümüştür.</w:t>
      </w:r>
    </w:p>
    <w:p w:rsidR="001C538A" w:rsidRPr="00643938" w:rsidRDefault="001C538A" w:rsidP="00925327">
      <w:pPr>
        <w:tabs>
          <w:tab w:val="left" w:pos="1559"/>
          <w:tab w:val="left" w:pos="2693"/>
          <w:tab w:val="left" w:pos="3827"/>
        </w:tabs>
        <w:ind w:left="426"/>
        <w:rPr>
          <w:b w:val="0"/>
        </w:rPr>
      </w:pPr>
      <w:r w:rsidRPr="00643938">
        <w:rPr>
          <w:b w:val="0"/>
        </w:rPr>
        <w:t>C) Yürüyüşü sırasında 5 dakika dinlenmiştir.</w:t>
      </w:r>
    </w:p>
    <w:p w:rsidR="001C538A" w:rsidRPr="00643938" w:rsidRDefault="001C538A" w:rsidP="00925327">
      <w:pPr>
        <w:tabs>
          <w:tab w:val="left" w:pos="1559"/>
          <w:tab w:val="left" w:pos="2693"/>
          <w:tab w:val="left" w:pos="3827"/>
        </w:tabs>
        <w:ind w:left="709" w:hanging="283"/>
        <w:rPr>
          <w:b w:val="0"/>
        </w:rPr>
      </w:pPr>
      <w:r w:rsidRPr="00643938">
        <w:rPr>
          <w:b w:val="0"/>
        </w:rPr>
        <w:t>D) İlk 5 dakikada yürüdüğü yolun uzunluğu, son 5 dakikada yürüdüğü yolun uzunluğu ile aynıdır.</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rPr>
          <w:b w:val="0"/>
        </w:rPr>
      </w:pPr>
      <w:r w:rsidRPr="00643938">
        <w:rPr>
          <w:b w:val="0"/>
          <w:sz w:val="24"/>
        </w:rPr>
        <w:t>21.</w:t>
      </w:r>
      <w:r w:rsidRPr="00643938">
        <w:rPr>
          <w:b w:val="0"/>
        </w:rPr>
        <w:t xml:space="preserve"> 1672 doğal sayısındaki 6 rakamının basamak değeri ile sayı değeri farkı kaçtır?</w:t>
      </w:r>
    </w:p>
    <w:p w:rsidR="001C538A" w:rsidRPr="00643938" w:rsidRDefault="001C538A" w:rsidP="00925327">
      <w:pPr>
        <w:rPr>
          <w:b w:val="0"/>
        </w:rPr>
      </w:pPr>
      <w:r w:rsidRPr="00643938">
        <w:rPr>
          <w:b w:val="0"/>
        </w:rPr>
        <w:t xml:space="preserve">A)  0                  </w:t>
      </w:r>
    </w:p>
    <w:p w:rsidR="001C538A" w:rsidRPr="00643938" w:rsidRDefault="001C538A" w:rsidP="00925327">
      <w:pPr>
        <w:rPr>
          <w:b w:val="0"/>
        </w:rPr>
      </w:pPr>
      <w:r w:rsidRPr="00643938">
        <w:rPr>
          <w:b w:val="0"/>
        </w:rPr>
        <w:t xml:space="preserve">B)  600              </w:t>
      </w:r>
    </w:p>
    <w:p w:rsidR="001C538A" w:rsidRPr="00643938" w:rsidRDefault="001C538A" w:rsidP="00925327">
      <w:pPr>
        <w:rPr>
          <w:b w:val="0"/>
        </w:rPr>
      </w:pPr>
      <w:r w:rsidRPr="00643938">
        <w:rPr>
          <w:b w:val="0"/>
        </w:rPr>
        <w:t xml:space="preserve">C)  594               </w:t>
      </w:r>
    </w:p>
    <w:p w:rsidR="001C538A" w:rsidRPr="00643938" w:rsidRDefault="001C538A" w:rsidP="00925327">
      <w:pPr>
        <w:rPr>
          <w:b w:val="0"/>
        </w:rPr>
      </w:pPr>
      <w:r w:rsidRPr="00643938">
        <w:rPr>
          <w:b w:val="0"/>
        </w:rPr>
        <w:t>D)  36</w:t>
      </w:r>
    </w:p>
    <w:p w:rsidR="001C538A" w:rsidRPr="00643938" w:rsidRDefault="001C538A" w:rsidP="00925327">
      <w:pPr>
        <w:ind w:left="426" w:hanging="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sz w:val="2"/>
          <w:szCs w:val="2"/>
        </w:rPr>
      </w:pPr>
      <w:r w:rsidRPr="00643938">
        <w:rPr>
          <w:b w:val="0"/>
          <w:sz w:val="24"/>
        </w:rPr>
        <w:t xml:space="preserve">22. </w:t>
      </w:r>
      <w:r w:rsidRPr="00643938">
        <w:rPr>
          <w:rFonts w:ascii="Tahoma" w:hAnsi="Tahoma" w:cs="Tahoma"/>
          <w:b w:val="0"/>
          <w:sz w:val="22"/>
          <w:szCs w:val="22"/>
        </w:rPr>
        <w:t>Bir sınıfta 24 kız öğrenci, kız öğrencilerin çeyreğinin 10  fazlası erkek öğrenci vardır.Buna göre sınıf mevcudu kaçtır?</w:t>
      </w:r>
    </w:p>
    <w:p w:rsidR="001C538A" w:rsidRPr="00643938" w:rsidRDefault="001C538A" w:rsidP="00925327">
      <w:pPr>
        <w:tabs>
          <w:tab w:val="left" w:pos="3780"/>
        </w:tabs>
        <w:rPr>
          <w:rFonts w:ascii="Tahoma" w:hAnsi="Tahoma" w:cs="Tahoma"/>
          <w:b w:val="0"/>
          <w:sz w:val="22"/>
          <w:szCs w:val="22"/>
        </w:rPr>
      </w:pPr>
    </w:p>
    <w:p w:rsidR="001C538A" w:rsidRPr="00643938" w:rsidRDefault="001C538A" w:rsidP="00925327">
      <w:pPr>
        <w:tabs>
          <w:tab w:val="left" w:pos="3780"/>
        </w:tabs>
        <w:rPr>
          <w:rFonts w:ascii="Tahoma" w:hAnsi="Tahoma" w:cs="Tahoma"/>
          <w:b w:val="0"/>
          <w:sz w:val="22"/>
          <w:szCs w:val="22"/>
        </w:rPr>
      </w:pPr>
      <w:r w:rsidRPr="00643938">
        <w:rPr>
          <w:rFonts w:ascii="Tahoma" w:hAnsi="Tahoma" w:cs="Tahoma"/>
          <w:b w:val="0"/>
          <w:sz w:val="22"/>
          <w:szCs w:val="22"/>
        </w:rPr>
        <w:t>A.54           B.51                  C.40            D.44</w:t>
      </w:r>
    </w:p>
    <w:p w:rsidR="001C538A" w:rsidRPr="00643938" w:rsidRDefault="001C538A" w:rsidP="00925327">
      <w:pPr>
        <w:tabs>
          <w:tab w:val="left" w:pos="3780"/>
        </w:tabs>
        <w:rPr>
          <w:rFonts w:ascii="Tahoma" w:hAnsi="Tahoma" w:cs="Tahoma"/>
          <w:b w:val="0"/>
          <w:sz w:val="22"/>
          <w:szCs w:val="22"/>
        </w:rPr>
      </w:pPr>
    </w:p>
    <w:p w:rsidR="001C538A" w:rsidRPr="00643938" w:rsidRDefault="001C538A" w:rsidP="00925327">
      <w:pPr>
        <w:rPr>
          <w:rFonts w:ascii="Verdana" w:hAnsi="Verdana"/>
          <w:b w:val="0"/>
        </w:rPr>
      </w:pPr>
      <w:r w:rsidRPr="00643938">
        <w:rPr>
          <w:b w:val="0"/>
          <w:sz w:val="24"/>
        </w:rPr>
        <w:t>23.</w:t>
      </w:r>
      <w:r w:rsidRPr="00643938">
        <w:rPr>
          <w:rFonts w:ascii="Verdana" w:hAnsi="Verdana"/>
          <w:b w:val="0"/>
        </w:rPr>
        <w:t xml:space="preserve"> Okulumuzda 417 kız öğrenci vardır. Erkek öğrencilerin sayısı kız öğrencilerin sayısının 2 katından 120 az olduğuna göre,okulumuzdaki öğrenci sayısı kaçtır?</w:t>
      </w:r>
    </w:p>
    <w:p w:rsidR="001C538A" w:rsidRPr="00643938" w:rsidRDefault="001C538A" w:rsidP="00925327">
      <w:pPr>
        <w:rPr>
          <w:rFonts w:ascii="Verdana" w:hAnsi="Verdana"/>
          <w:b w:val="0"/>
        </w:rPr>
      </w:pPr>
    </w:p>
    <w:p w:rsidR="001C538A" w:rsidRPr="00643938" w:rsidRDefault="001C538A" w:rsidP="00925327">
      <w:pPr>
        <w:rPr>
          <w:rFonts w:ascii="Verdana" w:hAnsi="Verdana"/>
          <w:b w:val="0"/>
        </w:rPr>
      </w:pPr>
      <w:r w:rsidRPr="00643938">
        <w:rPr>
          <w:rFonts w:ascii="Verdana" w:hAnsi="Verdana"/>
          <w:b w:val="0"/>
        </w:rPr>
        <w:t>a)714        b)834         c)1131      d)1240</w:t>
      </w:r>
    </w:p>
    <w:p w:rsidR="001C538A" w:rsidRPr="00643938" w:rsidRDefault="001C538A" w:rsidP="00925327">
      <w:pPr>
        <w:tabs>
          <w:tab w:val="left" w:pos="1559"/>
          <w:tab w:val="left" w:pos="2693"/>
          <w:tab w:val="left" w:pos="3827"/>
        </w:tabs>
        <w:rPr>
          <w:b w:val="0"/>
        </w:rPr>
      </w:pPr>
      <w:r w:rsidRPr="00643938">
        <w:rPr>
          <w:b w:val="0"/>
        </w:rPr>
        <w:tab/>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rPr>
          <w:b w:val="0"/>
          <w:color w:val="000000"/>
          <w:sz w:val="24"/>
          <w:szCs w:val="24"/>
        </w:rPr>
      </w:pPr>
      <w:r w:rsidRPr="00643938">
        <w:rPr>
          <w:b w:val="0"/>
          <w:color w:val="000000"/>
          <w:sz w:val="24"/>
          <w:szCs w:val="24"/>
        </w:rPr>
        <w:t>24. Aşağıdakilerden hangisi basit  kesirdir?</w:t>
      </w:r>
    </w:p>
    <w:p w:rsidR="001C538A" w:rsidRPr="00643938" w:rsidRDefault="001C538A" w:rsidP="00925327">
      <w:pPr>
        <w:rPr>
          <w:b w:val="0"/>
          <w:color w:val="000000"/>
          <w:sz w:val="24"/>
          <w:szCs w:val="24"/>
        </w:rPr>
      </w:pPr>
    </w:p>
    <w:p w:rsidR="001C538A" w:rsidRPr="00643938" w:rsidRDefault="001C538A" w:rsidP="00925327">
      <w:pPr>
        <w:rPr>
          <w:b w:val="0"/>
          <w:color w:val="000000"/>
          <w:sz w:val="24"/>
          <w:szCs w:val="24"/>
          <w:u w:val="single"/>
        </w:rPr>
      </w:pPr>
      <w:r w:rsidRPr="00643938">
        <w:rPr>
          <w:b w:val="0"/>
          <w:color w:val="000000"/>
          <w:sz w:val="24"/>
          <w:szCs w:val="24"/>
        </w:rPr>
        <w:t xml:space="preserve">                                                                                                                                                                       </w:t>
      </w:r>
      <w:r w:rsidRPr="00643938">
        <w:rPr>
          <w:b w:val="0"/>
          <w:color w:val="000000"/>
          <w:sz w:val="24"/>
          <w:szCs w:val="24"/>
          <w:u w:val="single"/>
        </w:rPr>
        <w:t xml:space="preserve"> </w:t>
      </w:r>
    </w:p>
    <w:p w:rsidR="001C538A" w:rsidRPr="00643938" w:rsidRDefault="001C538A" w:rsidP="00925327">
      <w:pPr>
        <w:rPr>
          <w:b w:val="0"/>
          <w:color w:val="000000"/>
          <w:sz w:val="24"/>
          <w:szCs w:val="24"/>
        </w:rPr>
      </w:pPr>
      <w:r w:rsidRPr="00643938">
        <w:rPr>
          <w:b w:val="0"/>
          <w:color w:val="000000"/>
          <w:sz w:val="24"/>
          <w:szCs w:val="24"/>
        </w:rPr>
        <w:t xml:space="preserve"> A)   </w:t>
      </w:r>
      <w:r w:rsidRPr="00643938">
        <w:rPr>
          <w:b w:val="0"/>
          <w:color w:val="000000"/>
          <w:sz w:val="24"/>
          <w:szCs w:val="24"/>
          <w:u w:val="single"/>
        </w:rPr>
        <w:t xml:space="preserve">3  </w:t>
      </w:r>
      <w:r w:rsidRPr="00643938">
        <w:rPr>
          <w:b w:val="0"/>
          <w:color w:val="000000"/>
          <w:sz w:val="24"/>
          <w:szCs w:val="24"/>
        </w:rPr>
        <w:t xml:space="preserve">                         B) 2 </w:t>
      </w:r>
      <w:r w:rsidRPr="00643938">
        <w:rPr>
          <w:b w:val="0"/>
          <w:color w:val="000000"/>
          <w:sz w:val="24"/>
          <w:szCs w:val="24"/>
          <w:u w:val="single"/>
        </w:rPr>
        <w:t xml:space="preserve"> 6</w:t>
      </w:r>
      <w:r w:rsidRPr="00643938">
        <w:rPr>
          <w:b w:val="0"/>
          <w:color w:val="000000"/>
          <w:sz w:val="24"/>
          <w:szCs w:val="24"/>
        </w:rPr>
        <w:t xml:space="preserve">     </w:t>
      </w:r>
    </w:p>
    <w:p w:rsidR="001C538A" w:rsidRPr="00643938" w:rsidRDefault="001C538A" w:rsidP="00925327">
      <w:pPr>
        <w:rPr>
          <w:b w:val="0"/>
          <w:color w:val="000000"/>
          <w:sz w:val="24"/>
          <w:szCs w:val="24"/>
        </w:rPr>
      </w:pPr>
      <w:r w:rsidRPr="00643938">
        <w:rPr>
          <w:b w:val="0"/>
          <w:color w:val="000000"/>
          <w:sz w:val="24"/>
          <w:szCs w:val="24"/>
        </w:rPr>
        <w:t xml:space="preserve">        3                                   4</w:t>
      </w:r>
    </w:p>
    <w:p w:rsidR="001C538A" w:rsidRPr="00643938" w:rsidRDefault="001C538A" w:rsidP="00925327">
      <w:pPr>
        <w:rPr>
          <w:b w:val="0"/>
          <w:color w:val="000000"/>
          <w:sz w:val="24"/>
          <w:szCs w:val="24"/>
        </w:rPr>
      </w:pPr>
    </w:p>
    <w:p w:rsidR="001C538A" w:rsidRPr="00643938" w:rsidRDefault="001C538A" w:rsidP="00925327">
      <w:pPr>
        <w:rPr>
          <w:b w:val="0"/>
          <w:color w:val="000000"/>
          <w:sz w:val="24"/>
          <w:szCs w:val="24"/>
          <w:u w:val="single"/>
        </w:rPr>
      </w:pPr>
      <w:r w:rsidRPr="00643938">
        <w:rPr>
          <w:b w:val="0"/>
          <w:color w:val="000000"/>
          <w:sz w:val="24"/>
          <w:szCs w:val="24"/>
        </w:rPr>
        <w:t xml:space="preserve">C)   </w:t>
      </w:r>
      <w:r w:rsidRPr="00643938">
        <w:rPr>
          <w:b w:val="0"/>
          <w:color w:val="000000"/>
          <w:sz w:val="24"/>
          <w:szCs w:val="24"/>
          <w:u w:val="single"/>
        </w:rPr>
        <w:t xml:space="preserve">4  </w:t>
      </w:r>
      <w:r w:rsidRPr="00643938">
        <w:rPr>
          <w:b w:val="0"/>
          <w:color w:val="000000"/>
          <w:sz w:val="24"/>
          <w:szCs w:val="24"/>
        </w:rPr>
        <w:t xml:space="preserve">                           D)  </w:t>
      </w:r>
      <w:r w:rsidRPr="00643938">
        <w:rPr>
          <w:b w:val="0"/>
          <w:color w:val="000000"/>
          <w:sz w:val="24"/>
          <w:szCs w:val="24"/>
          <w:u w:val="single"/>
        </w:rPr>
        <w:t xml:space="preserve"> 6</w:t>
      </w:r>
      <w:r w:rsidRPr="00643938">
        <w:rPr>
          <w:b w:val="0"/>
          <w:color w:val="000000"/>
          <w:sz w:val="24"/>
          <w:szCs w:val="24"/>
        </w:rPr>
        <w:t xml:space="preserve">   </w:t>
      </w:r>
    </w:p>
    <w:p w:rsidR="001C538A" w:rsidRPr="00643938" w:rsidRDefault="001C538A" w:rsidP="00925327">
      <w:pPr>
        <w:rPr>
          <w:b w:val="0"/>
          <w:color w:val="000000"/>
          <w:sz w:val="24"/>
          <w:szCs w:val="24"/>
        </w:rPr>
      </w:pPr>
      <w:r w:rsidRPr="00643938">
        <w:rPr>
          <w:b w:val="0"/>
          <w:color w:val="000000"/>
          <w:sz w:val="24"/>
          <w:szCs w:val="24"/>
        </w:rPr>
        <w:t xml:space="preserve">       6                                   4</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sz w:val="24"/>
        </w:rPr>
      </w:pPr>
    </w:p>
    <w:p w:rsidR="001C538A" w:rsidRPr="00643938" w:rsidRDefault="001C538A" w:rsidP="00925327">
      <w:pPr>
        <w:rPr>
          <w:b w:val="0"/>
          <w:color w:val="000000"/>
          <w:sz w:val="24"/>
          <w:szCs w:val="24"/>
        </w:rPr>
      </w:pPr>
      <w:r w:rsidRPr="00643938">
        <w:rPr>
          <w:b w:val="0"/>
          <w:sz w:val="24"/>
        </w:rPr>
        <w:t xml:space="preserve">25. (40:2+5x6)-13x2=?  İşlemin </w:t>
      </w:r>
    </w:p>
    <w:p w:rsidR="001C538A" w:rsidRPr="00643938" w:rsidRDefault="001C538A" w:rsidP="00925327">
      <w:pPr>
        <w:ind w:left="426" w:hanging="426"/>
        <w:rPr>
          <w:b w:val="0"/>
        </w:rPr>
      </w:pPr>
    </w:p>
    <w:p w:rsidR="001C538A" w:rsidRPr="00643938" w:rsidRDefault="001C538A" w:rsidP="00925327">
      <w:pPr>
        <w:ind w:left="426"/>
        <w:rPr>
          <w:b w:val="0"/>
        </w:rPr>
      </w:pPr>
    </w:p>
    <w:p w:rsidR="001C538A" w:rsidRPr="00643938" w:rsidRDefault="001C538A" w:rsidP="00925327">
      <w:pPr>
        <w:tabs>
          <w:tab w:val="left" w:pos="3780"/>
        </w:tabs>
        <w:rPr>
          <w:rFonts w:ascii="Tahoma" w:hAnsi="Tahoma" w:cs="Tahoma"/>
          <w:b w:val="0"/>
          <w:sz w:val="22"/>
          <w:szCs w:val="22"/>
        </w:rPr>
      </w:pPr>
      <w:r w:rsidRPr="00643938">
        <w:rPr>
          <w:rFonts w:ascii="Tahoma" w:hAnsi="Tahoma" w:cs="Tahoma"/>
          <w:b w:val="0"/>
          <w:sz w:val="22"/>
          <w:szCs w:val="22"/>
        </w:rPr>
        <w:t>A.26           B.51                  C.24          D.44</w:t>
      </w: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r w:rsidRPr="00643938">
        <w:rPr>
          <w:b w:val="0"/>
        </w:rPr>
        <w:t>MATEMATİK TESTİ BİTTİ.</w:t>
      </w:r>
    </w:p>
    <w:p w:rsidR="001C538A" w:rsidRPr="00643938" w:rsidRDefault="001C538A" w:rsidP="00925327">
      <w:pPr>
        <w:tabs>
          <w:tab w:val="left" w:pos="1559"/>
          <w:tab w:val="left" w:pos="2693"/>
          <w:tab w:val="left" w:pos="3827"/>
        </w:tabs>
        <w:ind w:left="426"/>
        <w:rPr>
          <w:b w:val="0"/>
        </w:rPr>
      </w:pPr>
      <w:r w:rsidRPr="00643938">
        <w:rPr>
          <w:b w:val="0"/>
        </w:rPr>
        <w:t>FEN BİLGİSİ TESTİNE GEÇİNİZ.</w:t>
      </w:r>
    </w:p>
    <w:p w:rsidR="001C538A" w:rsidRPr="00643938" w:rsidRDefault="001C538A" w:rsidP="00925327">
      <w:pPr>
        <w:tabs>
          <w:tab w:val="left" w:pos="1559"/>
          <w:tab w:val="left" w:pos="2693"/>
          <w:tab w:val="left" w:pos="3827"/>
        </w:tabs>
        <w:ind w:left="426"/>
        <w:rPr>
          <w:b w:val="0"/>
        </w:rPr>
        <w:sectPr w:rsidR="001C538A" w:rsidRPr="00643938" w:rsidSect="00643938">
          <w:headerReference w:type="even" r:id="rId12"/>
          <w:headerReference w:type="default" r:id="rId13"/>
          <w:headerReference w:type="first" r:id="rId14"/>
          <w:pgSz w:w="11907" w:h="16840" w:code="9"/>
          <w:pgMar w:top="851" w:right="851" w:bottom="851" w:left="851" w:header="510" w:footer="0" w:gutter="0"/>
          <w:cols w:num="2" w:sep="1" w:space="708"/>
        </w:sectPr>
      </w:pPr>
    </w:p>
    <w:p w:rsidR="001C538A" w:rsidRPr="00643938" w:rsidRDefault="001C538A" w:rsidP="00925327">
      <w:pPr>
        <w:ind w:left="426" w:hanging="284"/>
        <w:rPr>
          <w:b w:val="0"/>
        </w:rPr>
      </w:pPr>
      <w:r>
        <w:rPr>
          <w:noProof/>
        </w:rPr>
        <w:pict>
          <v:group id="_x0000_s1408" style="position:absolute;left:0;text-align:left;margin-left:23.3pt;margin-top:.9pt;width:193.65pt;height:92.1pt;z-index:251645952" coordorigin="1318,1504" coordsize="3873,1842">
            <v:rect id="_x0000_s1409" style="position:absolute;left:1349;top:1524;width:1200;height:1440">
              <v:textbox inset="0,0,0,0"/>
            </v:rect>
            <v:rect id="_x0000_s1410" style="position:absolute;left:2660;top:1504;width:1200;height:1440">
              <v:textbox inset="0,0,0,0"/>
            </v:rect>
            <v:rect id="_x0000_s1411" style="position:absolute;left:3991;top:1504;width:1200;height:1440">
              <v:textbox inset="0,0,0,0"/>
            </v:rect>
            <v:shape id="_x0000_s1412" style="position:absolute;left:1318;top:2663;width:1216;height:299;mso-position-horizontal:absolute;mso-position-vertical:absolute" coordsize="1269,358" path="m33,199hdc37,187,56,139,63,132v6,-6,15,-4,22,-8c93,120,100,113,108,109v14,-6,30,-10,45,-15c160,92,175,87,175,87,190,77,205,67,220,57,235,47,250,12,250,12v37,11,73,1,113,7c393,30,423,40,453,49v15,-5,36,-2,45,-15c503,27,505,15,513,12,532,5,553,7,573,4,613,7,658,,693,19v9,5,51,35,67,45c768,69,783,79,783,79v61,-8,121,-13,180,8c1067,81,1138,65,1233,94v30,21,36,29,15,60c1264,207,1248,141,1248,214v,23,8,40,15,60c1257,321,1263,358,1210,342v-41,-28,-87,-20,-127,7c1031,315,1055,324,1015,312v-94,8,-95,17,-172,45c842,357,762,355,738,342,657,297,723,322,670,304v-49,11,-82,31,-127,45c472,327,530,324,423,334v-59,20,-29,17,-90,8c318,332,305,307,288,312v-30,9,-60,19,-90,30c190,339,181,339,175,334v-7,-5,-7,-18,-15,-22c146,305,130,307,115,304v-75,17,-45,7,-90,23c18,324,6,326,3,319,,312,7,304,10,297,24,267,36,234,55,207,46,168,54,169,33,199xe" fillcolor="#fc9" stroked="f">
              <v:path arrowok="t"/>
            </v:shape>
            <v:shape id="_x0000_s1413" style="position:absolute;left:1712;top:2215;width:444;height:741;mso-position-horizontal:absolute;mso-position-vertical:absolute" coordsize="1231,1755" path="m,l,,5,7r2,3l9,14r5,8l19,29r5,4l28,43r7,7l43,60r4,11l54,83r8,10l71,107r7,12l88,131r9,14l107,159r9,15l126,190r9,14l147,221r9,17l166,254r12,17l190,288r9,16l211,323r12,19l235,361r9,17l256,397r12,19l280,435r9,16l301,470r10,19l325,508r9,19l346,544r10,19l368,582r9,19l387,618r9,19l406,656r9,16l425,689r7,16l441,722r7,17l455,753r7,16l472,786r5,14l481,815r8,11l493,843r3,10l500,867r5,9l508,891r2,16l515,926r2,17l519,964r3,17l527,1000r2,19l531,1040r,17l534,1076r2,19l538,1114r,19l538,1152r3,19l541,1190r,19l541,1228r,16l541,1263r-3,17l538,1299r,19l538,1335r-2,16l536,1370r-2,17l534,1403r-3,17l529,1437r,16l527,1470r-3,14l522,1498r-3,17l519,1529r-2,12l517,1555r-2,15l512,1584r-2,12l508,1608r-3,11l505,1631r-2,10l500,1653r-2,9l498,1674r-2,10l496,1691r-3,9l491,1707r-2,7l489,1722r-3,4l486,1733r-2,8l481,1750r,2l481,1755r487,l970,769,1231,295r-159,l1070,297r-7,10l1056,311r-3,10l1046,328r-7,12l1029,349r-7,12l1015,368r-5,5l1006,380r-5,7l996,392r-7,7l984,406r-4,7l973,420r-5,8l961,435r-3,7l951,447r-7,7l939,461r-7,7l925,475r-5,7l913,489r-5,5l901,501r-7,7l887,513r-5,7l875,525r-7,7l863,537r-7,5l849,546r-5,5l837,556r-7,5l818,568r-9,7l797,580r-12,2l776,584r-10,3l757,584r-7,-2l740,577r-7,-5l728,565r-5,-7l719,551r-3,-9l712,532r-3,-9l707,511r,-10l704,489r,-12l704,466r3,-12l707,442r,-12l707,418r2,-12l709,394r3,-9l714,375r2,-7l716,356r3,-7l719,342r2,-2l723,330r3,-2l579,392,569,587,161,83,,,,xe" fillcolor="#930" stroked="f">
              <v:path arrowok="t"/>
            </v:shape>
            <v:shape id="_x0000_s1414" style="position:absolute;left:1765;top:2276;width:194;height:682;mso-position-horizontal:absolute;mso-position-vertical:absolute" coordsize="538,1615" path="m211,202r2,5l216,209r5,7l223,223r7,10l232,240r3,5l237,252r5,7l244,264r5,7l251,278r5,10l259,295r4,7l268,311r5,10l278,328r2,9l285,347r7,9l297,368r4,10l306,387r5,12l315,409r8,12l325,430r7,12l337,451r5,12l346,473r5,14l356,497r7,11l368,518r4,14l377,542r5,14l387,565r7,15l396,589r5,12l406,613r4,12l415,637r3,9l422,658r5,12l432,682r2,9l439,703r2,12l446,724r2,12l453,748r2,10l458,767r2,12l463,789r2,9l470,808r,11l472,829r5,9l479,850r3,10l484,869r2,10l489,891r2,9l493,910r3,12l498,931r3,12l501,952r4,12l505,974r3,12l510,995r2,14l512,1019r3,12l517,1043r3,11l520,1066r2,12l524,1090r3,12l527,1114r,12l529,1140r,12l531,1164r,14l534,1192r,14l534,1221r2,12l536,1249r,14l536,1278r,16l538,1308r,17l538,1339r,17l538,1373r,16l538,1406r,19l538,1441r,19l536,1477r,19l536,1515r,19l536,1553r,19l536,1593r,22l375,1615r,-3l377,1605r,-4l380,1596r2,-7l384,1584r3,-10l389,1567r2,-12l394,1546r2,-12l401,1522r2,-12l408,1498r2,-14l415,1470r3,-17l420,1439r5,-17l427,1406r5,-17l434,1373r2,-22l441,1335r3,-19l446,1297r2,-19l453,1259r2,-22l460,1218r,-21l463,1176r2,-22l465,1133r2,-24l470,1088r,-22l470,1045r,-24l470,1000r,-24l470,955r-3,-22l465,912r,-24l463,869r-3,-23l455,824r-4,-21l448,781r-7,-21l436,739r-4,-22l425,698r-7,-19l410,658r-9,-19l394,620,384,601,372,584r-9,-19l351,549,339,532,327,516,315,497,304,482,292,466,282,449r-9,-14l261,421,251,404r-9,-14l232,375r-9,-14l211,349r-7,-14l195,323r-8,-14l178,297r-7,-14l161,271r-7,-12l147,247r-7,-12l133,226r-7,-12l119,202r-5,-9l107,183r-7,-9l93,162r-3,-7l83,145r-5,-7l74,129,69,119r-7,-9l59,105,52,95,47,88,45,83,43,76,38,69,33,64,31,57,28,53,21,41,19,34,12,24,9,17,5,12,2,7,,,,,211,202r,xe" fillcolor="#999975" stroked="f">
              <v:path arrowok="t"/>
            </v:shape>
            <v:shape id="_x0000_s1415" style="position:absolute;left:1497;top:1664;width:894;height:753;mso-position-horizontal:absolute;mso-position-vertical:absolute" coordsize="2486,1781" path="m802,45r-17,7l771,59r-17,8l740,74r-17,7l709,90r-17,7l678,107r-14,7l650,124r-17,7l619,140r-14,7l590,157r-14,7l562,173r-14,10l533,192r-16,8l505,209r-14,10l477,228r-12,9l450,247r-11,9l424,266r-14,12l396,287r-12,10l372,309r-14,9l348,330r-14,10l322,349r-14,12l296,373r-12,9l273,394r-12,12l249,418r-12,12l225,442r-12,12l204,465r-12,12l180,489r-9,14l161,518r-12,12l140,544r-12,12l118,570r-9,14l97,598r-9,15l78,627r-9,14l59,655r-9,17l42,686r-9,14l23,717r-7,17l7,750,4,774,2,798,,822r,23l,867r,21l,909r2,22l2,947r2,19l9,985r3,19l16,1021r5,19l23,1057r8,16l35,1087r7,15l50,1118r7,15l64,1144r7,15l80,1171r10,14l97,1197r9,9l116,1218r12,12l137,1239r10,10l159,1258r12,10l182,1275r10,10l204,1292r14,7l230,1306r12,7l254,1318r14,7l280,1330r14,4l306,1339r14,5l334,1349r14,4l360,1356r15,4l389,1363r14,2l417,1368r12,2l443,1370r15,2l472,1375r14,2l500,1377r12,l526,1379r15,l555,1379r14,l583,1379r15,l607,1379r14,l631,1379r14,3l654,1384r12,3l676,1391r9,5l695,1398r9,8l714,1410r9,7l730,1422r10,7l747,1439r9,7l764,1453r7,10l778,1470r7,12l792,1489r7,9l806,1508r10,12l821,1529r7,10l835,1550r7,10l849,1569r9,12l866,1591r9,12l882,1612r7,10l896,1631r10,12l915,1650r10,12l934,1671r10,10l956,1690r9,10l975,1707r12,10l998,1724r12,7l1025,1738r14,7l1051,1750r14,5l1079,1759r17,7l1110,1769r17,2l1143,1776r22,2l1181,1781r19,l1221,1781r22,l1264,1781r21,-3l1309,1776r26,-2l1354,1769r24,-5l1402,1759r23,-4l1447,1750r24,-5l1497,1738r26,-5l1546,1724r27,-5l1596,1709r26,-7l1648,1695r27,-9l1701,1679r26,-10l1753,1660r26,-10l1805,1638r26,-9l1857,1617r26,-12l1909,1596r26,-12l1959,1569r26,-11l2009,1543r26,-12l2059,1517r24,-12l2106,1489r24,-12l2151,1460r24,-16l2196,1429r22,-16l2237,1396r21,-17l2277,1363r19,-17l2313,1327r19,-16l2346,1292r16,-19l2377,1254r16,-19l2405,1216r14,-19l2429,1175r12,-21l2448,1135r9,-21l2464,1092r8,-21l2476,1049r5,-21l2483,1004r,-23l2483,957r3,-21l2481,912r-2,-24l2474,862r-5,-24l2460,814r-7,-23l2443,769r-9,-21l2422,729r-12,-17l2398,696r-12,-17l2372,665r-14,-14l2344,636r-15,-9l2313,615r-17,-10l2279,596r-14,-7l2246,579r-19,-7l2211,565r-19,-5l2173,553r-19,-2l2135,546r-19,-2l2097,539r-22,-2l2056,534r-19,-2l2019,530r-19,l1981,527r-19,l1943,525r-19,-3l1905,522r-17,-2l1869,520r-17,-2l1836,518r-17,-3l1803,513r-17,-2l1772,508r-14,-2l1743,503r-14,-2l1717,499r-12,-5l1694,489r-10,-5l1672,480r-7,-7l1656,465r-8,-7l1641,451r-2,-9l1632,432r,-9l1627,411r,-12l1627,385r2,-12l1632,356r5,-14l1639,325r2,-16l1644,292r,-14l1644,264r-3,-17l1639,235r-2,-14l1632,209r-3,-14l1622,183r-7,-10l1608,162r-7,-12l1592,140r-8,-9l1573,121r-10,-9l1551,102r-12,-7l1525,86r-12,-8l1499,74r-12,-7l1471,59r-15,-7l1442,48r-17,-5l1409,36r-14,-5l1376,29r-15,-3l1342,21r-16,-4l1307,14r-19,-2l1269,7r-17,l1233,5,1217,2r-22,l1176,r-19,l1141,r-22,l1103,r-19,2l1067,2r-19,l1029,2r-19,3l994,7r-19,l956,10r-17,4l923,17r-17,2l889,21r-16,5l858,29r-16,4l828,36r-12,4l802,45r,xe" fillcolor="#6e914d" stroked="f">
              <v:path arrowok="t"/>
            </v:shape>
            <v:shape id="_x0000_s1416" style="position:absolute;left:2050;top:2342;width:108;height:616;mso-position-horizontal:absolute;mso-position-vertical:absolute" coordsize="299,1458" path="m299,r-7,5l290,14r-7,7l278,31r-3,5l271,43r-3,7l264,57r-5,7l257,71r-5,5l247,85r-5,8l238,100r-5,9l228,119r-5,7l216,135r-5,10l207,154r-5,12l197,176r-7,9l185,195r-4,9l173,216r-4,10l164,235r-7,10l152,256r-7,10l140,278r-4,9l131,297r-7,12l119,318r-5,12l109,340r-4,9l100,361r-5,9l90,380r-4,9l83,399r-4,9l74,418r-5,9l67,434r-3,10l60,451r-3,7l55,468r-5,9l50,484r-2,7l48,499r-3,4l45,513r-2,9l41,532r-3,9l38,553r-2,12l36,579r,15l34,605r,17l34,639r-3,14l31,670r,19l31,708r,16l31,743r-2,19l29,784r,18l29,821r,22l31,862r,21l31,905r,21l31,947r,19l31,988r,21l34,1030r,22l34,1071r,21l34,1111r,19l34,1151r,19l36,1189r,19l36,1225r,19l38,1263r,14l38,1294r,17l41,1327r,14l41,1353r,12l41,1379r,12l43,1403r,7l43,1422r,7l43,1436r,5l45,1448r,7l45,1458r-30,l15,1455r,-7l12,1441r,-5l12,1429r,-7l12,1410r,-9l12,1389r,-10l10,1365r,-12l10,1339r,-14l10,1311,7,1294r,-17l7,1261r,-19l5,1223r,-17l5,1187r,-19l5,1149,3,1128r,-19l3,1087r,-21l3,1047r,-21l3,1004r,-21l,959,,940,,919,,897,,876,,857,,836,,814,,793,,774,,753,,734,,715,3,698r,-19l3,662r,-16l3,627r,-17l5,596r,-14l7,570r,-14l10,544r,-15l12,520r,-10l15,501r2,-7l19,487r,-7l22,470r,-7l24,456r2,-10l29,439r5,-9l36,423r5,-10l43,406r2,-9l50,387r3,-9l57,368r5,-9l67,351r2,-11l74,332r5,-11l83,313r5,-11l93,292r5,-9l105,273r4,-9l114,254r5,-9l124,235r4,-9l136,216r4,-9l145,199r2,-9l155,180r2,-9l162,161r4,-9l171,145r5,-10l183,128r2,-9l190,112r5,-8l200,97r2,-7l207,83r4,-5l216,74r5,-15l228,50r5,-10l238,36r2,-7l245,24r2,-3l299,r,xe" fillcolor="#66664f" stroked="f">
              <v:path arrowok="t"/>
            </v:shape>
            <v:shape id="_x0000_s1417" style="position:absolute;left:1920;top:2351;width:51;height:66;mso-position-horizontal:absolute;mso-position-vertical:absolute" coordsize="140,157" path="m128,150l140,,10,10,,157r3,l7,157r8,l22,157r9,l41,157r12,l62,157r12,l83,155r12,l105,155r9,-3l121,152r7,-2l128,150xe" fillcolor="#66664f" stroked="f">
              <v:path arrowok="t"/>
            </v:shape>
            <v:shape id="_x0000_s1418" style="position:absolute;left:1597;top:1921;width:589;height:453;mso-position-horizontal:absolute;mso-position-vertical:absolute" coordsize="1637,1071" path="m529,16r-12,3l508,24r-12,2l487,31r-10,2l468,38r-12,5l446,47r-9,3l427,54r-9,5l406,64r-10,2l387,71r-10,5l370,81r-12,4l351,88r-9,4l332,97r-9,5l313,109r-9,2l297,119r-12,4l278,128r-10,5l261,138r-9,4l245,149r-10,5l228,161r-9,5l211,171r-9,7l195,185r-7,5l178,195r-7,7l164,209r-7,7l147,223r-7,7l133,235r-7,7l119,249r-7,7l105,263r-7,8l90,278r-7,7l76,294r-5,7l64,309r-7,7l52,325r-7,7l38,342r-5,7l26,358r-4,10l17,375r-7,9l5,396,3,408r,14l,437r,12l,463r,12l,487r3,11l3,510r,12l5,532r2,12l10,553r5,12l17,574r5,12l26,593r3,10l33,610r5,10l43,627r5,9l52,643r8,7l67,658r4,7l79,672r7,7l93,684r7,4l107,696r10,7l121,707r7,3l138,714r7,8l152,724r10,5l169,733r12,3l188,741r9,2l204,748r10,2l223,752r10,5l240,757r12,5l259,762r9,2l278,767r9,2l297,769r9,2l313,774r12,2l332,776r10,3l351,779r10,2l370,781r7,l387,783r12,l406,783r7,l423,783r7,3l437,788r7,2l451,795r7,3l465,802r5,3l477,809r7,5l489,819r7,5l501,831r7,5l517,847r12,12l534,866r5,8l546,878r5,7l555,893r8,7l565,907r7,7l577,921r7,7l589,935r7,10l600,950r5,7l610,964r7,7l624,976r5,7l636,990r7,7l650,1002r5,7l662,1014r10,7l679,1026r7,4l695,1037r7,5l712,1047r9,2l729,1054r9,5l750,1061r9,2l769,1066r12,2l790,1071r12,l814,1071r12,l840,1071r12,l866,1071r14,l895,1066r14,-3l923,1061r17,-2l954,1056r14,-2l985,1052r16,-3l1018,1045r17,-3l1051,1037r17,-2l1084,1030r17,-4l1120,1023r17,-2l1153,1014r17,-5l1189,1004r16,-5l1222,995r17,-7l1255,983r17,-5l1288,971r17,-5l1322,959r16,-7l1355,947r16,-7l1386,933r16,-7l1417,916r14,-7l1445,900r14,-5l1471,885r14,-9l1497,866r14,-7l1523,850r12,-10l1545,831r11,-10l1564,809r11,-9l1585,788r7,-9l1599,767r7,-12l1611,743r7,-10l1623,719r5,-12l1630,696r5,-12l1635,669r2,-11l1637,643r,-14l1635,615r,-14l1630,586r-2,-14l1623,563r-5,-8l1616,546r-5,-7l1609,529r-5,-7l1599,517r-5,-7l1590,503r-5,-7l1580,491r-5,-4l1564,475r-12,-10l1542,460r-5,-4l1530,451r-7,-2l1516,444r-7,-3l1500,437r-5,-3l1485,432r-7,-5l1469,425r-7,l1452,422r-5,-2l1438,418r-7,l1421,413r-9,l1402,411r-7,-3l1386,406r-7,l1369,403r-7,l1352,401r-9,l1333,401r-7,l1317,399r-7,-3l1300,396r-7,l1284,396r-7,l1267,394r-7,l1250,394r-7,-2l1236,392r-7,l1220,389r-7,l1205,387r-7,l1191,387r-7,-3l1177,384r-7,l1160,382r-9,-2l1144,375r-7,l1127,370r-5,-2l1115,363r-7,-2l1099,351r-10,-9l1080,332r-5,-9l1073,316r-3,-7l1068,304r,-7l1065,290r,-8l1065,278r,-7l1065,261r,-7l1068,247r,-7l1070,233r3,-8l1075,216r2,-7l1077,199r3,-9l1080,180r2,-7l1080,161r,-7l1077,147r,-7l1075,133r-5,-10l1068,116r-5,-5l1058,104r-4,-7l1049,90r-7,-2l1035,81r-8,-8l1020,69r-7,-5l1004,59,994,54r-9,-4l978,47,968,43r-9,-5l947,35r-7,-2l928,28,916,26,906,24,895,21,883,16r-12,l859,14,847,12,835,9,823,7,812,5r-12,l788,2r-14,l762,,750,,738,,726,,714,,702,,688,r-9,l665,,655,,641,,631,2r-12,l610,5r-12,l586,7r-9,l565,9r-10,l546,12r-10,2l529,16r,xe" fillcolor="#7ab045" stroked="f">
              <v:path arrowok="t"/>
            </v:shape>
            <v:shape id="_x0000_s1419" style="position:absolute;left:2243;top:1936;width:79;height:66;mso-position-horizontal:absolute;mso-position-vertical:absolute" coordsize="221,155" path="m,155r,-5l2,145r,-7l2,133r,-7l5,122,7,112r3,-7l12,98,17,88r4,-9l24,72,29,62r7,-7l40,48,48,38r7,-7l64,27r7,-8l81,15r9,-5l102,5r5,l114,3,119,r7,l133,r7,l145,r9,3l161,3r5,l176,5r9,3l192,10r10,2l211,15r10,4l218,22r-4,7l211,34r-2,7l204,48r-5,9l192,65r-5,9l178,81r-7,12l161,100r-9,10l142,117r-9,9l126,129r-7,2l114,133r-7,5l95,143r-12,5l71,150r-9,l50,152r-7,3l31,155r-7,l17,155r-5,l2,155r-2,l,155xe" fillcolor="#7ab045" stroked="f">
              <v:path arrowok="t"/>
            </v:shape>
            <v:shape id="_x0000_s1420" style="position:absolute;left:1862;top:2188;width:76;height:124;mso-position-horizontal:absolute;mso-position-vertical:absolute" coordsize="209,295" path="m206,27r-4,l197,27r-10,l178,29r-7,l166,29r-7,l152,31r-5,3l140,36r-7,2l128,43r-7,3l114,50r-7,5l102,60r-7,5l88,72r-5,7l81,88r-7,7l71,105r-5,9l64,126r-2,7l62,138r-3,7l59,152r,7l59,167r,7l59,183r,7l59,197r,5l59,209r,7l59,224r,4l59,233r,10l59,252r,10l62,269r-3,4l59,281r,2l59,288r-2,4l57,295r-2,-3l50,290r-3,-7l43,276,38,266,33,254r-2,-7l29,243r-3,-8l24,231r-5,-7l17,216r-5,-9l12,200,7,190,5,181,2,171r,-7l,155,,145r,-9l,126r,-9l,105,2,98,5,88,7,79,10,69r2,-9l17,55r2,-9l26,38r7,-7l38,27r7,-8l52,12r7,-2l71,5,81,3,93,r4,l104,r5,l116,r12,l138,r9,l157,3r9,2l173,8r7,2l190,12r5,3l199,17r3,2l206,22r3,2l206,27r,xe" fillcolor="#e64d57" stroked="f">
              <v:path arrowok="t"/>
            </v:shape>
            <v:shape id="_x0000_s1421" style="position:absolute;left:1943;top:1989;width:62;height:97;mso-position-horizontal:absolute;mso-position-vertical:absolute" coordsize="174,228" path="m119,r-2,7l117,19r-3,5l114,29r,7l114,43r-2,12l112,67r-2,9l107,83r-2,3l102,91r-2,4l100,105r,7l102,121r,10l107,143r3,7l112,162r7,9l129,181r7,9l145,197r7,5l159,207r5,2l174,214r-8,2l159,219r-7,2l145,223r-7,3l131,226r-7,2l114,228r-12,l91,226,81,221,69,219r-9,-5l50,207r-9,-7l34,193,24,185r-5,-9l12,167,8,157,3,145,,136,,124,,112,,100,,88,3,76,8,67,12,57r7,-9l24,38,34,31r7,-7l50,17,60,10,69,7,81,3,91,r11,l114,r3,l119,r,xe" fillcolor="#6e914d" stroked="f">
              <v:path arrowok="t"/>
            </v:shape>
            <v:shape id="_x0000_s1422" style="position:absolute;left:1726;top:1754;width:49;height:101;mso-position-horizontal:absolute;mso-position-vertical:absolute" coordsize="135,237" path="m26,237r-2,-5l21,228r-2,-7l16,218r-2,-7l14,204,9,197,7,190,5,180r,-9l2,161,,152r,-7l,135,,123r,-9l2,102,5,92,9,83,14,73r5,-9l26,54r7,-9l43,35r4,-4l52,28r7,-2l66,21r5,-2l78,14r7,-2l95,7r7,-2l111,2,121,r9,l130,2r,7l130,16r3,7l133,31r2,11l133,52r,9l133,73r-3,12l130,92r-2,5l128,104r-2,7l123,116r-2,7l118,130r,7l111,149r-4,12l97,171r-7,9l83,190r-7,7l69,204r-7,7l54,216r-7,5l40,225r-2,5l28,235r-2,2l26,237xe" fillcolor="#7ab045" stroked="f">
              <v:path arrowok="t"/>
            </v:shape>
            <v:shape id="_x0000_s1423" style="position:absolute;left:1594;top:1949;width:83;height:99;mso-position-horizontal:absolute;mso-position-vertical:absolute" coordsize="230,233" path="m230,119r,10l228,140r-5,10l221,162r-5,9l211,183r-7,7l197,200r-9,7l180,214r-9,2l159,224r-9,2l138,231r-12,2l116,233r-7,l102,233r-5,-2l90,231r-9,-5l69,224,59,216r-9,-2l40,207r-7,-7l24,190r-5,-7l12,171,7,162,3,150,,140,,129,,119,,105,,95,3,83,7,72,12,62r7,-9l24,43r9,-7l40,26,50,22r9,-7l69,10,81,5,90,3,97,r5,l109,r7,l126,r12,3l150,5r9,5l171,15r9,7l188,26r9,10l204,43r7,10l216,62r5,10l223,83r5,12l230,105r,14l230,119xe" fillcolor="#7ab045" stroked="f">
              <v:path arrowok="t"/>
            </v:shape>
            <v:shape id="_x0000_s1424" style="position:absolute;left:1982;top:1852;width:80;height:65;mso-position-horizontal:absolute;mso-position-vertical:absolute" coordsize="221,155" path="m,155r,-5l2,145r,-7l2,133r,-7l5,122,7,112r3,-7l12,98,17,88r4,-9l24,72,29,62r7,-7l40,48,48,38r7,-7l64,27r7,-8l81,15r9,-5l102,5r5,l114,3,119,r7,l133,r7,l145,r9,3l161,3r5,l176,5r9,3l192,10r10,2l211,15r10,4l218,22r-4,7l211,34r-2,7l204,48r-5,9l192,65r-5,9l178,81r-7,12l161,100r-9,10l142,117r-9,9l126,129r-7,2l114,133r-7,5l95,143r-12,5l71,150r-9,l50,152r-7,3l31,155r-7,l17,155r-5,l2,155r-2,l,155xe" fillcolor="#7ab045" stroked="f">
              <v:path arrowok="t"/>
            </v:shape>
            <v:group id="_x0000_s1425" style="position:absolute;left:1723;top:1764;width:182;height:233" coordorigin="47,47" coordsize="1811,2321">
              <v:shape id="_x0000_s1426" style="position:absolute;left:104;top:81;width:993;height:660" coordsize="993,660" path="m993,503l841,221,571,71,270,9,,,119,173,263,325,467,494r142,66l912,660,993,503r,xe" fillcolor="#c4e87d" stroked="f">
                <v:path arrowok="t"/>
              </v:shape>
              <v:shape id="_x0000_s1427" style="position:absolute;left:216;top:758;width:1594;height:1448" coordsize="1594,1448" path="m677,147l414,42r-135,l170,83,68,175,11,275,,574r130,439l315,1341r128,107l734,1431r159,-19l1080,1431r192,-90l1511,933r83,-463l1544,192,1428,78,1265,,1125,9,969,64,862,128r-50,64l677,147r,xe" fillcolor="#ffc2b3" stroked="f">
                <v:path arrowok="t"/>
              </v:shape>
              <v:shape id="_x0000_s1428" style="position:absolute;left:360;top:962;width:585;height:1066" coordsize="585,1066" path="m90,r12,7l109,19r3,9l116,40r-2,12l112,66r-3,7l107,78r-3,10l104,95r-7,14l90,123r-5,5l83,137r-2,8l78,152r-2,7l74,166r-3,7l71,180r-2,7l69,194r,8l71,211r-2,10l69,235r-3,14l66,263r,15l64,292r,12l64,318r,14l64,346r,12l64,373r,14l66,401r,12l69,427r,14l71,453r,15l76,482r,14l78,510r3,12l85,536r3,12l90,563r5,11l97,589r5,12l104,615r5,12l116,641r3,12l123,667r5,12l133,691r5,12l145,714r4,12l157,738r4,12l168,762r7,12l185,786r5,12l199,809r7,12l216,833r7,10l230,852r9,10l251,874r7,9l268,893r9,9l289,914r10,7l311,931r9,9l332,950r12,7l356,966r11,10l382,985r9,3l403,990r9,2l424,995r12,l448,997r12,2l472,999r12,l495,999r12,l519,1002r10,l540,1002r12,l566,1002r3,9l576,1021r2,7l581,1033r2,7l585,1047r-7,5l569,1056r-7,3l555,1064r-10,l538,1066r-9,l521,1066r-11,l500,1064r-7,l484,1064r-12,l465,1064r-10,l446,1066r-12,-2l422,1059r-10,-3l403,1056r-12,-4l382,1049r-10,-4l363,1042r-10,-5l344,1033r-12,-5l325,1026r-10,-8l306,1014r-7,-5l289,1004r-9,-7l273,990r-10,-5l256,978r-7,-9l239,964r-7,-10l225,950r-7,-10l211,933r-7,-7l197,916r-7,-7l183,900r-8,-10l171,883r-7,-9l157,864r-8,-9l145,847r-7,-11l133,826r-7,-7l123,809r-7,-11l112,788r-5,-9l102,769r-5,-9l93,750r-5,-9l83,731r-5,-9l76,712r-5,-9l66,693,64,681r-5,-9l55,662r-3,-9l50,643r-5,-9l43,624r-3,-9l38,605r-5,-9l31,589r,-10l29,570r-3,-7l24,551r-3,-7l19,532r,-7l17,515r,-7l14,496r-2,-9l12,477r,-7l10,458,7,449r,-10l7,432,5,420,3,411r,-10l3,392,,382r,-9l,361r,-7l,344r,-9l,323r,-7l,304,,294r,-9l,278,,266,,256r,-9l3,237r,-9l3,218r2,-9l5,199r,-9l7,180r3,-9l12,164r2,-10l17,145r2,-10l21,128r3,-10l26,109,29,99r4,-7l38,83r2,-7l45,69,50,59r2,-7l57,45,62,35r4,-7l71,21r7,-9l83,7,90,r,xe" stroked="f">
                <v:path arrowok="t"/>
              </v:shape>
              <v:shape id="_x0000_s1429" style="position:absolute;left:296;top:171;width:467;height:413" coordsize="467,413" path="m26,r5,7l40,14r5,10l55,31r4,9l67,50r4,9l81,69r4,9l93,90r4,10l104,109r5,10l116,128r5,12l130,150r5,9l142,169r7,9l157,188r7,9l171,207r9,7l190,223r7,7l206,237r10,8l225,254r12,5l249,266r12,5l273,275r12,8l294,290r12,4l318,302r12,4l344,311r12,2l370,321r12,2l393,328r12,4l420,337r11,5l443,349r12,7l467,366r,12l467,387r,12l467,413r-12,-2l446,408r-10,-2l429,404r-12,-3l408,401r-10,-2l391,397r-12,-5l370,389r-7,-2l353,385r-12,-5l334,378r-9,-3l315,373r-9,-7l296,363r-9,-4l277,356r-7,-7l261,347r-10,-7l244,337r-9,-7l225,325r-9,-4l209,316r-10,-7l192,304r-7,-5l176,294r-8,-9l159,280r-7,-7l145,266r-10,-7l128,254r-7,-7l116,240r-9,-7l100,223r-7,-7l88,209r-7,-7l76,195r-7,-7l64,180r-7,-9l52,164,45,154r-2,-9l36,138,31,128r-2,-9l24,112,22,102,17,93,12,85,10,76,5,66r,-9l3,47,,40,5,28,14,14,22,5,26,r,xe" stroked="f">
                <v:path arrowok="t"/>
              </v:shape>
              <v:shape id="_x0000_s1430" style="position:absolute;left:405;top:1111;width:157;height:145" coordsize="157,145" path="m107,r2,l116,5r7,2l130,17r8,5l145,29r7,5l157,41r-5,7l145,55r-7,7l130,69r-7,7l116,81r-7,7l102,95r-7,5l88,107r-10,5l74,119,59,131,48,145,33,143,21,138,10,136,,136,,124,3,114r2,-9l10,95r7,-9l21,76,31,69r7,-7l48,53r9,-8l64,38,74,29r7,-7l90,15,100,7,107,r,xe" stroked="f">
                <v:path arrowok="t"/>
              </v:shape>
              <v:shape id="_x0000_s1431" style="position:absolute;left:386;top:1211;width:228;height:211" coordsize="228,211" path="m195,r4,5l211,17r5,9l221,33r4,7l228,50r-15,7l202,67r-15,7l176,83,164,93r-12,9l140,112r-12,12l116,133r-12,10l93,152,81,164,69,176,57,188,45,200r-9,11l26,204r-7,-7l10,190,,183,3,173r2,-7l10,159r4,-7l22,138,33,124,43,112,55,100,67,88,81,78,93,67,107,57r7,-7l121,45r7,-5l135,36r7,-5l149,26r8,-5l164,17r7,-5l180,7r5,-2l195,r,xe" stroked="f">
                <v:path arrowok="t"/>
              </v:shape>
              <v:shape id="_x0000_s1432" style="position:absolute;left:422;top:1316;width:272;height:223" coordsize="272,223" path="m237,r4,2l253,16r5,7l265,30r5,10l272,47r-7,5l256,54r-10,5l239,64r-9,4l222,73r-7,5l206,83r-7,4l192,92r-7,5l175,102r-7,4l161,111r-10,5l147,123r-10,5l130,133r-7,4l113,142r-7,5l99,154r-7,5l85,168,71,178,59,192r-9,7l45,206r-7,7l31,223,21,211r-7,-7l7,197,,190,2,178,7,168r2,-9l16,152r3,-10l26,135r5,-7l40,121r5,-10l50,104r9,-7l66,92r7,-7l80,80r7,-7l97,71r9,-7l113,59r10,-5l132,49r8,-4l149,40r10,-5l166,30r9,-4l185,21r7,-2l201,14,211,9r7,-2l227,2,237,r,xe" stroked="f">
                <v:path arrowok="t"/>
              </v:shape>
              <v:shape id="_x0000_s1433" style="position:absolute;left:483;top:1446;width:223;height:233" coordsize="223,233" path="m195,r11,5l216,12r5,7l223,26r,7l221,43r-5,7l209,60r-7,7l192,74r-9,7l176,88r-12,5l154,100r-9,5l140,109r-9,8l124,124r-8,7l112,138r-7,7l100,155r-5,7l90,169r-4,7l79,183r-5,7l71,200r-7,7l60,214r-5,9l50,233,38,230r-12,l12,226,,226,,216r3,-9l3,197r4,-9l10,181r2,-10l15,162r7,-7l24,145r5,-9l36,128r5,-7l48,112r4,-7l60,98r7,-8l74,83r7,-7l88,69,98,62r7,-7l112,50r7,-7l128,38r10,-7l145,26r7,-7l161,17r8,-5l178,7,188,3,195,r,xe" stroked="f">
                <v:path arrowok="t"/>
              </v:shape>
              <v:shape id="_x0000_s1434" style="position:absolute;left:538;top:1627;width:133;height:178" coordsize="133,178" path="m104,r12,7l125,16r3,10l133,38r-5,11l125,59r-4,12l114,83r-8,12l97,106r-9,12l78,133r-9,9l61,154r-7,9l50,178r-7,-5l35,173r-4,-2l24,168,12,163,,161,2,149r3,-9l9,128r5,-10l19,106,24,95,28,85r7,-9l43,64,50,54r7,-9l66,35r7,-9l83,16,92,7,104,r,xe" stroked="f">
                <v:path arrowok="t"/>
              </v:shape>
              <v:shape id="_x0000_s1435" style="position:absolute;left:1294;top:924;width:388;height:254" coordsize="388,254" path="m99,7l111,2,125,r12,l151,r12,l177,2r12,2l203,9r12,3l227,16r12,5l253,26r12,7l277,38r9,9l298,57r10,7l317,71r7,9l334,90r9,9l350,111r7,12l365,135r4,12l374,159r2,12l381,185r3,9l386,211r,5l386,223r,7l388,240r-12,2l369,247r-12,4l348,254r-9,-12l331,232r-7,-11l320,209r-5,-15l310,185r-2,-12l303,161r-5,-12l294,137,284,126r-5,-10l270,109r-12,-7l253,97r-7,-2l239,92r-7,-2l225,85r-7,-5l211,76r-8,l194,71r-5,l180,69r-5,l166,66r-8,l151,66r-9,3l135,69r-7,2l121,71r-10,2l104,73r-7,l87,73r-7,3l73,76r-7,l59,76r-7,l45,76,35,73r-5,l23,71,12,66,,59,7,47r7,-9l21,31r9,-8l35,21,45,19r9,-5l66,12,76,9,85,7r7,l99,7r,xe" stroked="f">
                <v:path arrowok="t"/>
              </v:shape>
              <v:shape id="_x0000_s1436" style="position:absolute;left:137;top:755;width:1721;height:1499" coordsize="1721,1499" path="m505,124r-14,-3l479,116r-9,-2l458,114r-10,l439,114r-7,l422,114r-7,l408,116r-7,l394,116r-10,3l377,121r-9,3l361,126r-12,5l342,135r-15,5l316,145r-10,5l294,157r-9,7l275,173r-12,8l256,190r-12,7l237,207r-9,9l221,228r-7,12l204,252r-5,12l192,276r-7,11l178,299r-7,12l164,328r-5,9l152,354r-2,5l147,366r-2,7l143,382r-5,12l133,409r-2,7l126,423r-2,7l124,437r-5,7l119,451r-2,7l114,466r-2,7l109,482r-2,7l107,496r,-7l109,482r,-16l112,454r,-15l114,432r3,-2l117,437r,-9l119,420r,-7l121,409r3,-15l126,382r2,-14l133,356r2,-12l140,333r3,-12l147,309r3,-12l157,287r2,-11l166,266r5,-9l181,247r4,-12l190,226r9,-10l209,207r7,-10l223,188r10,-7l244,173r10,-9l266,154r12,-7l289,140r12,-9l316,126r7,-5l330,119r9,-5l346,112r7,-3l363,105r7,-3l375,100r9,-3l394,97r7,-2l408,93r9,l429,93r7,l448,93r10,l470,93r9,l489,93r11,l512,97r10,l534,100r9,2l555,107r9,2l574,114r9,2l595,124r10,4l614,135r7,8l631,150,614,124r-12,-8l593,112r-12,-7l574,102,562,97r-7,-4l543,90r-7,-2l526,83r-9,-5l507,76r-7,l491,74r-7,-3l474,71r-7,l458,69,448,67r-7,l434,67r-9,l417,67r-7,2l403,71r-9,l387,74r-7,l370,78r-7,l356,83r-7,3l342,88r-7,2l327,93r-9,4l313,100r-14,9l285,116r-14,10l256,135r-12,12l233,157r-15,12l204,181r-12,11l181,207r-12,12l154,233r-7,7l143,247r-8,10l131,264r-10,9l117,278r-5,2l112,278r,-5l117,266r2,-7l121,254r7,-9l138,233r9,-10l157,214r7,-10l173,195r10,-10l195,176r9,-14l218,150r12,-12l242,128r12,-12l266,109r12,-9l292,93r9,-7l313,78r12,-7l337,67r9,-5l358,59r12,-4l382,52r9,-4l401,48r9,-3l420,43r9,l439,43r9,l460,43r7,l477,43r9,l496,45r7,3l512,50r10,2l529,57r7,l543,59r7,3l557,67r7,4l574,74r5,4l588,83r12,5l612,97r12,8l635,112r10,7l654,126r10,5l673,138r7,2l688,143r7,4l699,147r-7,-7l685,131r-7,-7l671,116r-10,-9l657,97r-7,-7l645,83,633,76,621,71r-7,-4l605,64r-7,-2l590,59r-9,-4l571,52r-7,-2l557,48r-7,-5l543,43r-5,-5l534,38,522,33,510,31,498,26r-12,l474,24,462,22r-11,l439,22r-14,l413,22r-15,2l387,26r-12,l361,31r-12,2l337,38r-12,3l311,45r-12,5l287,55r-12,4l263,64r-9,7l242,78r-12,5l221,90r-10,7l202,105r-10,7l183,121r-7,7l169,138r-12,12l145,162r-14,11l119,185r66,-80l176,105r-5,2l164,112r-7,4l150,124r-10,7l133,140r-7,10l119,157r-10,7l102,173r-7,8l88,188r-5,7l79,202r-3,5l69,214r-7,14l57,235r-2,7l53,252r-3,12l45,271r-2,9l41,290r-3,7l36,304r-2,7l31,318r,7l26,337r-4,17l19,359r-2,9l15,373r,9l12,394,8,406,5,420r,12l3,444,,456r,12l,482r,10l,504r,14l3,530r,12l3,556r2,12l8,582r,7l10,596r2,7l15,613r,7l17,627r2,7l22,644r,9l26,660r,7l29,677r2,7l34,696r2,9l41,715r2,9l45,734r3,9l53,755r4,12l60,777r4,12l69,800,,651r,5l3,665r,7l5,679r3,10l8,696r2,7l12,710r3,7l17,724r,8l19,739r3,7l24,755r2,5l29,770r2,11l34,796r4,12l43,822r2,12l50,846r5,11l60,872r4,9l67,891r5,11l76,914r3,10l83,933r3,10l93,952r2,10l100,969r5,9l109,988r3,5l117,1002r4,7l126,1016r7,15l140,1045r5,7l150,1059r2,7l157,1073r2,8l164,1090r2,7l171,1104r2,7l176,1119r5,9l185,1135r3,7l190,1149r2,8l197,1164r2,7l202,1178r2,7l209,1192r2,7l214,1206r4,8l223,1221r3,7l228,1235r2,7l235,1249r5,14l247,1275r7,15l261,1301r7,12l275,1328r7,11l292,1351r7,12l306,1375r10,10l325,1394r10,10l344,1413r12,10l368,1432r12,7l391,1446r12,7l415,1461r12,7l439,1472r12,5l465,1482r7,2l477,1484r9,3l493,1489r7,l510,1491r7,l526,1494r10,l545,1496r10,l567,1496r12,l590,1499r12,l616,1499r8,l633,1499r10,-3l652,1496r7,l669,1494r9,l685,1494r10,-3l702,1489r7,-5l718,1484r7,-2l733,1480r9,-3l749,1475r7,-5l763,1468r7,-5l778,1461r9,-5l794,1453r7,-4l811,1446r7,-4l825,1439r9,-5l842,1430r7,-3l856,1423r9,-5l875,1415r16,8l913,1430r16,7l951,1444r16,5l986,1456r19,2l1024,1465r17,l1057,1468r17,2l1090,1472r17,l1124,1472r16,-2l1159,1470r14,-2l1187,1465r17,-4l1218,1458r15,-5l1247,1446r16,-4l1278,1434r14,-7l1306,1420r12,-7l1332,1404r12,-10l1358,1385r12,-10l1384,1366r12,-12l1408,1342r9,-12l1429,1318r12,-14l1451,1292r11,-14l1474,1263r7,-14l1493,1235r10,-17l1512,1204r7,-17l1531,1171r7,-14l1548,1140r9,-19l1564,1104r7,-19l1581,1069r5,-19l1595,1031r7,-17l1609,995r7,-19l1621,955r7,-19l1635,917r5,-19l1647,876r5,-19l1659,838r,-11l1661,817r3,-12l1666,796r2,-15l1671,770r2,-12l1678,746r,-14l1683,717r2,-12l1687,691r,-14l1690,665r5,-14l1697,639r19,-31l1716,580r5,-27l1721,527r,-23l1721,477r,-23l1716,430r-2,-24l1711,385r-5,-24l1702,340r-5,-22l1690,299r-5,-19l1676,261r-10,-19l1659,223r-9,-16l1638,190r-7,-14l1619,159r-12,-14l1595,128r-12,-12l1569,105,1557,93,1543,81,1529,71r-15,-9l1500,52r-16,-7l1467,36r-16,-7l1436,24r-19,-7l1401,12r-17,-2l1368,7,1346,3,1330,r-19,l1292,r-19,l1254,3r-19,2l1216,10r-21,2l1176,17r-19,5l1138,29r-22,7l1097,45r-21,7l1057,64r-21,10l1017,86,996,97r-19,15l958,126r-19,17l917,157r-19,21l908,190r9,-12l927,169r7,-7l943,152r10,-9l960,135r10,-7l979,121r7,-9l996,105r9,-8l1017,90r9,-7l1041,76r4,-2l1055,71r7,-4l1069,64r7,-2l1086,59r7,-4l1105,52r9,-4l1124,45r11,-4l1147,38r12,-5l1169,31r9,-5l1190,24r12,-2l1211,19r10,l1230,19r12,l1251,19r10,l1270,19r8,l1282,19r5,l1292,19r7,3l1296,24r-7,l1282,24r-7,l1268,24r-12,l1247,26r-7,l1230,26r-14,l1204,31r-14,2l1178,36r-14,5l1152,45r-12,3l1128,52r10,-2l1147,50r7,-2l1164,48r9,-3l1180,45r10,-2l1199,43r7,l1216,41r7,-3l1230,38r10,l1247,38r7,l1263,38r7,l1278,38r7,l1292,38r14,l1320,38r12,l1346,41r12,2l1370,45r12,l1391,48r12,l1413,52r9,3l1432,57r7,5l1448,64r7,3l1462,71r7,5l1477,78r11,10l1500,100r-9,-7l1484,90r-7,-4l1469,83r-9,-5l1453,76r-10,-2l1436,71r-12,-4l1415,64r-7,-2l1398,62r-11,-3l1377,59r-7,-2l1360,57r-11,l1339,55r-9,-3l1320,52r-9,l1301,52r-9,l1282,52r-9,l1266,52r-10,l1249,55r-9,l1233,57r-8,l1218,59r-14,l1192,59r-12,3l1169,64r-12,l1147,67r-12,4l1126,74r-10,2l1107,78r-7,5l1090,88r-7,2l1074,95r-7,5l1060,105r-8,4l1045,112r-9,4l1031,124r-9,4l1015,135r-8,5l1000,150r-9,4l984,162r-10,7l967,176r-9,7l951,190r-10,10l932,209r-12,-5l908,202r-12,-5l887,195r-12,-5l863,188r-12,-3l842,181r-12,-3l818,173r-12,-4l797,166r-12,-2l773,162r-12,-5l752,154r-5,l737,152r-7,-2l723,150r7,4l737,162r12,2l761,169r12,4l787,178r12,3l811,185r12,5l834,195r12,5l858,202r12,5l882,211r12,3l906,219r14,4l934,228r5,2l946,221r7,-5l960,209r10,-5l974,195r10,-5l991,185r7,-4l1012,169r14,-7l1038,152r17,-7l1064,138r15,-10l1090,124r15,-5l1116,114r12,-5l1142,105r12,-3l1166,100r14,-3l1192,93r14,l1221,90r14,l1242,90r7,l1256,90r10,l1270,88r10,l1287,88r7,l1304,88r7,l1320,88r10,l1337,88r9,l1356,88r12,2l1375,90r9,l1396,90r12,3l1410,93r5,l1422,95r7,5l1436,102r7,3l1453,109r9,5l1472,119r7,5l1486,126r10,5l1507,140r10,7l1522,150r4,7l1533,164r8,7l1543,178r5,5l1552,188r-14,-12l1524,166r-7,-4l1510,157r-7,-3l1496,150r-8,-3l1479,143r-7,-5l1465,135r-10,-4l1448,128r-9,-2l1432,124r-10,-5l1413,116r-10,-2l1396,112r-12,-3l1377,107r-9,-2l1358,102r-9,-2l1339,100r-9,-3l1320,97r-9,l1304,97r-12,l1285,97r-12,-2l1266,95r-12,l1244,95r-9,l1228,95r-12,2l1209,97r-10,l1190,100r-10,l1171,102r-10,3l1152,107r-7,2l1138,114r-10,l1119,116r-7,5l1102,124r-7,2l1088,131r-9,4l1074,140r-10,3l1057,147r-7,5l1045,157r-14,12l1022,181r-10,7l1005,195r-9,9l986,216r-12,7l967,233r-12,9l946,252r-12,-5l924,245r-9,-3l908,240r-7,-5l894,235r-7,-2l877,230r-7,-2l863,228r-12,-2l842,226r-5,l839,228r3,2l849,233r21,12l951,271r7,-7l967,257r7,-8l981,242r7,-7l996,230r7,-4l1010,219r12,-12l1033,200r12,-10l1057,185r10,-9l1076,169r10,-5l1095,159r7,-5l1112,152r9,-5l1131,147r7,-4l1147,140r10,-2l1166,138r10,l1187,135r12,l1214,135r11,l1240,135r7,l1254,135r9,l1270,138r10,l1287,138r9,l1306,138r9,l1325,138r12,l1349,138r21,l1389,140r19,3l1427,147r14,3l1460,157r14,7l1488,173r12,8l1514,190r10,12l1536,214r9,12l1555,238r7,14l1571,266r7,14l1583,297r7,14l1595,330r2,17l1600,363r5,19l1607,401r,19l1607,439r,22l1609,482r-2,19l1607,523r,21l1605,565r-5,22l1597,608r-2,21l1590,651r-4,21l1581,694r-5,23l1571,739r-4,21l1559,781r-4,22l1548,824r-7,22l1536,864r-7,22l1522,907r-8,19l1507,945r-7,19l1493,986r-7,16l1477,1019r-8,16l1462,1054r-7,15l1448,1083r-9,14l1434,1111r-10,15l1417,1138r-4,11l1408,1161r-10,10l1394,1178r-7,9l1382,1197r-7,9l1370,1214r-7,7l1358,1230r-7,7l1346,1244r-4,8l1337,1259r-12,12l1318,1285r-12,9l1296,1304r-11,9l1275,1323r-12,7l1254,1339r-12,5l1230,1351r-12,3l1209,1358r-10,3l1192,1363r-9,3l1176,1368r-10,l1161,1370r-9,l1145,1373r-7,l1131,1375r-10,l1109,1375r-12,-5l1088,1370r-12,-2l1069,1366r-7,-5l1055,1358r-10,-2l1038,1354r-12,-5l1017,1344r-12,-2l996,1339r-12,-4l974,1330r-9,-2l953,1325r-12,-5l929,1316r-9,-3l908,1309r-12,-5l889,1299r-12,-5l868,1290r-7,4l851,1299r-7,2l837,1306r-10,5l820,1313r-9,5l804,1323r-10,2l785,1330r-10,5l768,1337r-9,2l749,1344r-7,5l733,1351r-10,3l714,1356r-10,2l695,1361r-10,2l678,1363r-12,3l659,1368r-12,-2l640,1366r-9,l621,1366r-7,l605,1363r-10,l588,1361r-9,-5l571,1356r-7,-5l557,1351r-12,-7l536,1342r-12,-5l512,1330r-9,-5l496,1320r-10,-4l477,1311r-7,-7l462,1299r-14,-12l436,1275r-4,-9l425,1259r-5,-7l415,1244r-5,-7l406,1228r-5,-7l396,1214r-5,-10l387,1195r-5,-10l375,1178r-5,-10l365,1159r-4,-10l356,1142r-12,-21l332,1102r-12,-19l311,1064r-12,-19l289,1026r-9,-19l273,988,263,969r-9,-19l247,931r-7,-19l233,893r-7,-19l218,857r-4,-19l204,819r-5,-16l195,784r-5,-17l185,748r-4,-16l176,713r-3,-17l169,679r-5,-19l162,644r-3,-17l157,610r,-16l154,580r,-17l152,546r,-16l152,515r,-16l152,485r2,-17l157,454r2,-15l159,425r3,-14l164,397r5,-12l171,371r5,-15l181,344r4,-11l190,321r5,-12l199,297r10,-12l214,276r7,-12l228,254r9,-9l244,233r10,-10l263,214r10,-7l280,197r12,-7l304,181r12,-5l323,169r9,-5l342,157r7,-3l358,150r10,-3l377,143r10,-3l396,138r10,-3l413,133r9,l432,131r7,l448,131r10,l465,128r7,l479,128r7,l498,128r12,3l505,124r,xe" fillcolor="black" stroked="f">
                <v:path arrowok="t"/>
              </v:shape>
              <v:shape id="_x0000_s1437" style="position:absolute;left:495;top:1988;width:616;height:192" coordsize="616,192" path="m510,87r-12,8l488,102r-12,4l467,116r-12,5l443,128r-12,7l420,142r-15,5l391,152r-14,4l365,161r-7,l351,163r-10,l337,168r-10,l322,168r-9,3l308,171r-9,l289,171r-7,l275,171r-9,l258,168r-9,l242,168r-10,-5l225,163r-9,-2l209,159r-10,-3l192,152r-9,-3l176,147r-12,-5l154,137r-9,-4l138,130r-12,-7l119,118r-12,-7l100,106,90,99,81,92,71,83,62,78,50,68,40,59,33,52,24,42,17,30,12,21,5,9,,,,7,,9,3,19r4,7l12,33r2,9l22,52r7,7l38,71,48,83r11,9l64,97r7,7l78,109r10,7l95,121r9,4l114,130r12,5l133,137r12,7l154,149r10,5l173,159r10,2l192,166r12,5l211,173r12,2l232,180r12,2l254,185r9,l273,187r12,3l294,190r9,l313,190r12,2l334,187r10,l353,185r10,-3l372,180r12,-5l391,171r12,-3l405,163r7,-2l417,156r10,-4l431,147r10,-5l450,135r8,-5l467,123r7,-5l481,114r10,-5l503,102r7,-3l521,104r12,5l545,116r14,5l571,128r12,5l595,135r12,5l614,142r2,-5l612,135r-5,-2l595,125r-12,-4l571,114r-12,-5l545,102,533,97,521,92,510,87r,xe" stroked="f">
                <v:path arrowok="t"/>
              </v:shape>
              <v:shape id="_x0000_s1438" style="position:absolute;left:1118;top:2135;width:48;height:14" coordsize="48,14" path="m,l10,5r14,7l36,14r12,l36,9,24,5,12,,,,,xe" stroked="f">
                <v:path arrowok="t"/>
              </v:shape>
              <v:shape id="_x0000_s1439" style="position:absolute;left:1616;top:1308;width:173;height:539" coordsize="173,539" path="m173,r,10l171,17r,10l171,36r-3,7l168,53r-2,9l166,72r-3,7l163,86r-2,9l159,105r-3,7l156,122r-2,9l154,141r-2,7l147,157r-3,7l144,174r-2,7l140,190r-3,10l135,209r-5,8l128,226r-2,7l123,243r-5,7l118,259r-4,10l114,278r-5,7l107,295r-5,7l99,311r-2,8l92,328r-2,7l88,345r-5,7l78,361r-2,7l73,378r-4,7l66,395r-4,7l59,411r-5,10l52,428r-5,7l43,442r-3,10l35,459r-2,7l28,475r-2,7l21,492r-4,7l14,506r-2,10l7,523r-5,7l,539r2,-9l7,520r2,-7l12,504r2,-7l19,487r5,-9l26,471r2,-10l33,454r5,-7l40,437r5,-9l50,421r2,-7l57,404r2,-7l64,387r2,-9l69,371r4,-10l76,354r4,-9l83,338r5,-10l90,319r2,-10l97,302r2,-9l102,285r2,-9l109,269r,-10l111,252r3,-7l116,238r,-7l118,224r,-7l121,209r2,-7l126,193r,-7l128,181r2,-10l133,164r,-7l137,152r,-9l140,136r,-7l142,122r,-8l144,107r3,-7l149,93r,-7l152,76r,-4l154,65r2,-10l159,48r,-7l163,36,173,r,xe" stroked="f">
                <v:path arrowok="t"/>
              </v:shape>
              <v:shape id="_x0000_s1440" style="position:absolute;left:1779;top:1168;width:5;height:88" coordsize="5,88" path="m,34l3,57r2,l5,64r,8l3,79r,4l5,88r,-9l5,69r,-9l5,53,5,41r,-7l5,24r,-9l3,5,,,,3,,5,,22r3,2l3,19r,-4l5,26,3,34r,l,31r,3l,34xe" stroked="f">
                <v:path arrowok="t"/>
              </v:shape>
              <v:shape id="_x0000_s1441" style="position:absolute;left:519;top:2137;width:95;height:52" coordsize="95,52" path="m16,l12,,7,,2,,,,2,7r7,5l16,17r10,5l33,26r7,5l47,33r3,3l76,50r12,2l95,50,88,43,78,36,69,31,57,24,47,19,35,12,24,7,16,r,xe" stroked="f">
                <v:path arrowok="t"/>
              </v:shape>
              <v:shape id="_x0000_s1442" style="position:absolute;left:161;top:971;width:78;height:299" coordsize="78,299" path="m2,299l31,176r2,-10l33,157r3,-14l38,131r2,-12l40,112r3,-7l45,105,78,,69,7,59,19r-4,5l52,31,48,41r-5,9l40,60r-4,9l31,79,29,90r-5,12l21,114r-2,12l19,138r-5,9l12,159r-2,12l10,183,7,195,5,207r,12l5,231r-3,7l2,250r,9l2,269,,276r,9l2,292r,7l2,299xe" stroked="f">
                <v:path arrowok="t"/>
              </v:shape>
              <v:shape id="_x0000_s1443" style="position:absolute;left:389;top:1928;width:116;height:185" coordsize="116,185" path="m116,185r-10,-7l99,169r-7,-7l87,155,80,145r-5,-7l71,131r-5,-7l61,114r-5,-9l52,98,47,88,42,79,37,69,33,62,28,52,21,38,11,26,4,12,,,4,5r10,9l21,24r7,12l35,45r7,15l49,71r7,15l64,100r4,12l75,126r8,14l90,152r7,12l106,174r10,11l116,185xe" stroked="f">
                <v:path arrowok="t"/>
              </v:shape>
              <v:shape id="_x0000_s1444" style="position:absolute;left:1137;top:2225;width:285;height:48" coordsize="285,48" path="m,14r7,3l15,19r7,2l31,24r7,2l48,29r9,4l67,36r7,2l86,38r9,2l105,43r11,l126,45r12,l150,48r7,-5l166,43r10,-3l185,40r7,-4l204,33r7,-2l221,29r9,-5l240,21r7,-4l256,14r7,-4l270,7r8,-5l285,r-7,l268,5r-7,2l254,10r-10,2l235,14r-10,l218,19r-12,l199,21r-12,l180,24r-11,l161,24r-11,2l142,26r-11,l121,26r-9,l102,26r-9,l83,26r-9,l67,26,57,24r-9,l41,21r-8,l24,19r-7,l10,14,,14r,xe" fillcolor="black" stroked="f">
                <v:path arrowok="t"/>
              </v:shape>
              <v:shape id="_x0000_s1445" style="position:absolute;left:1479;top:2109;width:80;height:76" coordsize="80,76" path="m9,73l21,66r9,-5l40,54r5,-4l49,47r5,-7l59,33r4,-7l68,16,71,9,75,2,78,r2,l68,12,56,23,47,35,35,47,26,57,14,66,,76,9,73r,xe" fillcolor="black" stroked="f">
                <v:path arrowok="t"/>
              </v:shape>
              <v:shape id="_x0000_s1446" style="position:absolute;left:1566;top:2059;width:31;height:45" coordsize="31,45" path="m,45l19,28,31,,22,9,12,21,5,33,,45r,xe" fillcolor="black" stroked="f">
                <v:path arrowok="t"/>
              </v:shape>
              <v:shape id="_x0000_s1447" style="position:absolute;left:1602;top:2011;width:28;height:48" coordsize="28,48" path="m,48l21,29,28,,21,10,12,22,9,26,4,34,,41r,7l,48xe" fillcolor="black" stroked="f">
                <v:path arrowok="t"/>
              </v:shape>
              <v:shape id="_x0000_s1448" style="position:absolute;left:1659;top:1923;width:26;height:48" coordsize="26,48" path="m,48l7,36r4,-9l26,,16,8,9,19,4,27,2,31,,41r,7l,48xe" fillcolor="black" stroked="f">
                <v:path arrowok="t"/>
              </v:shape>
              <v:shape id="_x0000_s1449" style="position:absolute;left:1746;top:1605;width:57;height:157" coordsize="57,157" path="m,157r3,-7l7,140r5,-9l22,105,26,93,33,81,38,67,43,55,48,41,50,31,52,19r3,-7l57,3,57,,,157r,xe" fillcolor="black" stroked="f">
                <v:path arrowok="t"/>
              </v:shape>
              <v:shape id="_x0000_s1450" style="position:absolute;left:827;top:480;width:377;height:546" coordsize="377,546" path="m320,204r2,-7l329,190r7,-10l346,168r7,-12l360,145r5,-12l370,128r2,-10l374,107r3,-10l377,90r-5,7l370,109r-3,7l365,126r-7,7l355,140r-2,5l348,147r-2,7l343,164r-2,7l336,178r-9,l329,171r5,-5l339,147r2,-5l346,135r2,-7l351,118r2,-11l353,99r2,-9l358,88r,-8l362,76r3,-29l353,50r-2,4l348,64r-2,7l346,78,336,90r-4,14l327,116r-10,12l317,121r,-7l320,104r2,-7l325,90r4,-7l329,76r,-7l329,61r,-7l329,45r3,-7l334,31r7,-5l339,7,334,r-2,l329,4r-2,8l322,21r-2,7l317,35r,3l306,47,296,57r2,7l291,66r,-24l280,42r-3,10l272,61r-4,8l265,78r-2,10l258,97r-5,7l251,116r-5,10l227,147r-9,l242,99r2,-14l249,76r2,-12l253,54r-7,l244,61r-5,10l234,80r-2,3l225,95r-5,12l213,118r-5,12l201,142r-7,10l187,164r-7,9l173,183r-7,11l159,204r-7,12l144,225r-9,12l130,249r-7,12l121,259r,2l118,266r,2l111,275r-4,7l99,287r-4,10l85,306r-7,10l71,325r-9,9l54,344r-7,9l43,365r-3,12l35,380r-4,11l26,399r-5,7l17,415r-3,12l9,437,5,448,2,460r,12l,484r2,12l2,508r5,12l14,517r3,-7l17,501r2,-12l19,477r,-10l21,460r10,3l28,472r,12l35,484,33,456,45,441r2,7l47,451r,9l47,467r,3l40,498r,3l43,508r2,9l52,527r2,7l59,543r3,3l69,546r4,-43l78,501r5,-19l78,465,88,441r4,l97,441r,3l102,453r-5,10l92,470r-4,9l88,489r-3,7l88,508r,9l92,529r3,3l102,534r7,-2l109,527r-2,-29l123,491r,-12l126,467r,-9l126,451r2,-10l130,432r5,-10l137,415r5,-12l147,396r2,-9l156,380r3,l163,370r8,-9l175,353r10,-7l189,339r8,-7l201,325r5,-7l216,304r9,-12l234,280r5,-12l239,275r5,l249,270r7,-4l263,259r7,-5l277,244r7,-9l291,228r7,-7l310,209r10,-5l320,204xe" fillcolor="black" stroked="f">
                <v:path arrowok="t"/>
              </v:shape>
              <v:shape id="_x0000_s1451" style="position:absolute;left:1026;top:696;width:52;height:69" coordsize="52,69" path="m,62r5,7l19,45r-2,2l24,38,43,16r2,-4l50,7,52,2,50,,47,,40,7r-5,7l28,19r-4,7l17,33r-5,7l7,38r2,5l,62r,xe" stroked="f">
                <v:path arrowok="t"/>
              </v:shape>
              <v:shape id="_x0000_s1452" style="position:absolute;left:931;top:822;width:38;height:54" coordsize="38,54" path="m,54l3,45,7,35r3,-7l17,21,19,11,29,7,33,r5,l33,7r-4,4l24,21r-5,7l14,35r-4,7l10,47,,54r,xe" stroked="f">
                <v:path arrowok="t"/>
              </v:shape>
              <v:shape id="_x0000_s1453" style="position:absolute;left:1104;top:549;width:17;height:45" coordsize="17,45" path="m,45l3,38,7,33r5,-7l14,26,17,7,14,,12,4r,5l12,14,,23,,45r,xe" stroked="f">
                <v:path arrowok="t"/>
              </v:shape>
              <v:shape id="_x0000_s1454" style="position:absolute;left:604;top:902;width:616;height:259" coordsize="616,259" path="m569,209r7,-9l588,190r7,-9l604,171r-49,36l552,205r3,-5l562,195r7,-7l576,178r7,-7l562,188r54,-69l595,107r-12,12l569,133r-14,12l543,159r23,-9l557,171r-14,10l540,174r-2,-7l531,159r,-7l588,83r2,-7l593,69r-3,-7l590,55r-9,5l574,69r-8,12l562,91r-7,-3l548,93r-8,2l538,102r-12,8l517,121r4,-9l526,105r5,-10l533,88r-7,-2l519,88r-7,5l505,95r-7,12l503,107r4,7l500,121r-9,10l481,138r-9,7l462,148r-9,2l441,152r-10,5l434,152r5,-2l448,143r9,-5l467,131r7,-7l481,117r3,-3l462,110r-5,7l450,129r-4,2l441,138r-7,5l424,148r-12,2l401,152r-7,l386,155r-7,l372,157r-12,-2l353,152r-12,l332,150r-12,-2l308,145r-12,-2l285,138r-15,-5l258,129r-9,-8l237,117,225,107r-12,-7l202,93,192,88r-7,-5l178,79r-5,-7l168,67r3,-7l166,55r-7,-7l149,43r-7,-5l135,31r-7,-5l121,22r-9,-5l104,10,97,5,88,,83,10r,7l85,22r5,4l95,34r5,9l95,36,85,29,81,26r-3,3l76,31r5,10l107,67,95,57,83,48,74,38,67,31,59,29r-4,l45,26r-9,l29,24,19,22r-7,l10,26r9,5l29,41r7,4l45,55r3,12l50,72r9,7l67,83r7,3l88,100r,17l76,114r-5,-7l67,100,59,93,52,86,45,79,36,72,31,67r-5,l17,64,7,64r-4,l,67r3,2l7,79r3,2l17,83r7,3l33,95r,17l40,121r8,8l57,136r12,9l81,152r9,10l104,169r15,7l133,183r14,7l152,193r7,4l166,200r10,5l187,209r15,7l209,219r7,2l223,224r7,4l242,231r9,4l263,238r10,2l282,243r12,2l303,247r12,3l322,250r10,2l341,252r12,2l360,254r10,l379,257r10,2l398,257r10,l415,257r9,l431,254r8,l448,254r9,l462,252r10,l479,250r7,l493,247r7,l507,243r7,l526,240r12,-5l550,233r9,-5l569,224r9,-3l588,216r7,-4l607,205r9,-5l569,209r,xe" fillcolor="black" stroked="f">
                <v:path arrowok="t"/>
              </v:shape>
              <v:shape id="_x0000_s1455" style="position:absolute;left:900;top:1118;width:121;height:17" coordsize="121,17" path="m67,15l26,8,19,,10,,,5r,5l3,12r12,3l22,15r7,2l38,17r10,l55,17r9,l71,17r8,l86,17r7,l98,17r4,l105,17r7,-2l116,12r5,-2l107,10r-9,l86,10r-10,l67,15r,xe" stroked="f">
                <v:path arrowok="t"/>
              </v:shape>
              <v:shape id="_x0000_s1456" style="position:absolute;left:744;top:1033;width:64;height:45" coordsize="64,45" path="m,l7,2,17,7r7,7l33,19r7,2l50,28r7,8l64,45,57,40,50,33,43,31,36,26,28,21,21,19,14,17,9,14,,,,xe" stroked="f">
                <v:path arrowok="t"/>
              </v:shape>
              <v:shape id="_x0000_s1457" style="position:absolute;left:76;top:64;width:1019;height:667" coordsize="1019,667" path="m910,656r-7,-3l895,653r-9,-2l877,651r-12,-3l858,646r-8,l850,646r-14,-5l822,637r-14,-3l796,632r-14,-5l768,625r-12,-3l741,622r-4,-2l727,620r-7,l715,620r-2,-10l711,608r7,l730,610r7,l744,613r9,2l760,618r8,l777,620r5,l791,620r7,l803,615r-5,l794,613r-10,-3l772,608r-7,-2l758,603r-5,-2l746,599r-7,-3l730,596r-8,-2l715,591r-9,-4l699,587r-10,-3l682,582r-7,-2l666,580r-5,-5l654,575r-12,-5l635,570r-5,-2l628,568r16,l737,594r12,l765,596r5,3l779,599r5,2l794,603r11,3l820,608r14,2l848,613r12,2l874,615r14,3l903,620r11,2l929,622r9,l945,622r7,l962,625r12,l985,625r8,l1000,625r7,l1014,625r5,-3l1016,618r-4,-3l1002,613r-9,l981,610r-7,l967,610r-3,l955,608r-7,l940,606r-9,l924,601r-7,l910,599r-10,l893,596r-7,l877,594r-8,-3l862,589r-9,-2l846,587r-7,-3l831,582r-7,-2l817,577r-9,-2l801,572r-7,l784,570r-7,-2l770,565r-10,-2l753,561r-7,l739,558r-9,l722,556r-7,l704,553r-12,-4l680,544r-12,-2l656,534r-12,-4l632,525r-9,-2l616,518r-5,-3l604,511r-2,-3l599,504r3,-5l611,501r12,3l632,506r12,5l654,515r12,3l677,523r12,4l701,530r12,4l725,537r12,5l749,546r11,3l772,553r12,5l737,515r-17,-7l708,504r-14,-5l682,494r-14,-5l656,485r-12,-5l635,475r-14,-5l609,466r-12,-8l587,456r-11,-5l566,447r-9,-5l547,437r-12,-5l526,428r-12,-8l507,416r-10,-5l488,406r-10,-5l471,397r-9,-7l452,387r-7,-7l436,375r-7,-7l422,363r-8,-4l405,354r-7,-7l391,340r-10,-5l374,328r-7,-5l360,316r-10,-7l346,304r-10,-7l329,290r-7,-10l315,276,301,261,287,247r-8,-9l272,230r-9,-7l258,214r-9,-7l242,197r-8,-7l227,183r-7,-12l211,164r-7,-10l196,145r-9,-10l180,126r-7,-10l166,107r14,l196,109r17,l232,109r14,l263,112r14,l294,114r14,l322,114r14,2l353,116r12,l379,119r14,l407,121r12,l433,121r12,3l459,124r12,l483,128r12,l507,133r12,l531,135r9,3l552,143r12,2l576,147r9,5l597,157r9,5l618,166r10,3l640,173r9,5l659,185r9,5l680,197r9,7l699,211r9,8l718,228r9,7l739,245r7,9l758,266r7,10l777,287r7,12l796,311r7,12l813,337r9,12l834,366r9,14l853,394r9,19l872,430r9,17l891,466r9,19l912,506r,-5l910,496r-3,-7l907,482r-4,-9l898,463r-3,-12l891,439r-5,-11l881,416r-4,-12l872,394r-3,-12l865,375r-5,-7l860,366r-7,-12l846,344r-7,-7l834,330r-7,-9l822,314r-7,-8l810,302,798,287,786,276,775,261,765,249r17,l794,261r11,12l817,285r12,14l839,311r11,14l853,333r7,7l865,347r4,7l874,361r3,7l881,375r5,7l888,392r5,7l898,406r2,10l903,423r4,7l912,439r2,8l917,454r5,9l926,470r3,10l929,482r28,64l957,537r,-7l957,523r,-8l955,506r-3,-10l950,487r,-10l945,468r-5,-12l938,447r-5,-10l929,423r-5,-10l917,401r-3,-9l907,380r-4,-12l895,356r-4,-9l884,335r-5,-10l872,316r-3,-7l862,297r-4,-10l850,280r-2,-7l843,266r-7,-7l834,254r-3,-5l836,254r7,5l850,261r8,5l865,273r7,7l877,290r9,9l891,309r7,9l905,330r7,12l917,352r7,9l929,373r7,9l938,394r5,10l950,416r5,9l955,428r2,7l957,442r5,9l967,461r2,12l974,485r4,14l981,508r4,12l990,530r5,12l1000,546r4,7l1009,556r5,2l1014,549r-2,-15l1009,520r-5,-14l1000,494,943,302,922,266r2,-2l929,268r4,5l938,278r19,33l959,304r3,-5l962,292r,-7l957,278r-2,-7l950,264r-5,-7l938,249r-7,-9l924,233r-10,-7l905,219,895,209r-9,-7l877,195,865,185r-10,-9l843,169r-9,-7l822,154r-12,-7l801,143r-10,-8l782,131r-10,-7l763,121r-7,-5l749,112r-8,-3l737,107r-5,l720,105r-9,-5l699,95,687,93,673,90,661,88,644,83r-12,l618,78,604,76,590,71,578,69,568,67,557,64,547,59r-9,-2l550,57r9,l571,57r12,2l595,59r9,3l616,64r12,3l640,67r11,2l663,71r12,5l687,78r12,3l711,83r11,5l734,90r12,5l758,97r12,5l779,107r12,5l803,116r10,5l822,126r12,5l843,135r12,8l865,147r9,7l884,159r11,7l888,157r-4,-7l879,143r-5,-8l860,128r-12,-4l834,119r-12,-5l808,109r-12,-4l782,102,770,97,756,93,744,88,730,83,718,81,704,76,689,74,677,69,663,67,649,64,637,59,623,57,609,55,595,50,583,48,568,45,554,43,540,38r-14,l512,33r-12,l486,31,471,29,457,26r-12,l429,24,417,21,403,19,388,17,374,14r-14,l346,12r-12,l317,10,303,7r-14,l277,7,263,5r-14,l234,5r-11,l206,2r-12,l178,,166,,151,,137,,121,,109,,95,,80,,66,,54,,40,,26,,12,,,,45,71r-3,3l47,81r3,9l54,97r5,10l64,116r5,8l73,133r5,10l80,150r7,7l92,166r5,7l102,181r4,7l111,197r5,10l121,211r4,10l130,226r7,9l140,240r4,9l151,257r5,7l166,278r12,14l182,299r5,7l194,314r5,7l211,333r12,11l234,356r12,15l258,382r12,12l282,406r14,12l305,428r12,11l332,449r14,12l360,470r14,10l379,485r7,4l393,494r10,5l412,506r10,5l433,518r12,7l455,530r12,4l474,542r12,4l495,551r12,5l514,561r12,4l535,570r12,2l557,577r11,5l576,584r11,5l597,594r9,2l616,601r12,5l637,608r12,5l659,615r9,5l680,622r12,3l704,629r11,5l727,637r12,4l749,644r11,2l772,648r10,3l791,653r12,3l810,658r10,2l827,660r7,3l843,663r7,2l862,665r15,2l886,667r9,l903,667r9,l917,665r7,l929,665r7,2l910,656r,xe" fillcolor="black" stroked="f">
                <v:path arrowok="t"/>
              </v:shape>
              <v:shape id="_x0000_s1458" style="position:absolute;left:149;top:135;width:370;height:38" coordsize="370,38" path="m5,12l280,31r7,l308,34r7,l323,36r9,l339,38r7,l353,38r7,l368,38r2,l368,38r-8,-2l353,34r-9,-3l337,31r-7,-2l323,26r-8,l308,26r-7,-2l292,24,282,22r-7,l266,22,256,19r-7,l240,19,230,17r-7,-2l211,12r-7,l195,12r-10,l178,12r-7,l159,12r-12,l135,10r-12,l112,7,100,5,88,5,78,3,69,,62,,55,,48,,41,,31,3r-7,l17,5r-7,l5,10,,10r5,2l5,12xe" stroked="f">
                <v:path arrowok="t"/>
              </v:shape>
              <v:shape id="_x0000_s1459" style="position:absolute;left:325;top:337;width:184;height:159" coordsize="184,159" path="m182,159r-9,-7l163,145,151,133r-12,-9l130,117r-7,-8l116,102,106,95,99,88,90,81,83,74,75,67,66,60,56,52,49,43,40,38,33,29,26,24,19,17,14,12,,,4,r7,5l21,14r12,8l42,31r12,7l64,48r11,7l87,64r10,7l104,81r7,7l118,95r10,10l137,117r10,9l158,136r12,7l180,152r4,7l182,159r,xe" stroked="f">
                <v:path arrowok="t"/>
              </v:shape>
              <v:shape id="_x0000_s1460" style="position:absolute;left:528;top:506;width:38;height:21" coordsize="38,21" path="m29,12l15,5,12,7,5,,,,17,14r5,l29,19r5,2l38,21,31,16,26,14r,-2l29,12r,xe" stroked="f">
                <v:path arrowok="t"/>
              </v:shape>
              <v:shape id="_x0000_s1461" style="position:absolute;left:396;top:90;width:45;height:12" coordsize="45,12" path="m42,12l45,5,38,3,30,,26,,19,,14,3,7,3,2,3,,3r,l4,5r8,2l21,10r9,2l38,12r4,l42,12xe" stroked="f">
                <v:path arrowok="t"/>
              </v:shape>
              <v:shape id="_x0000_s1462" style="position:absolute;left:872;top:230;width:114;height:95" coordsize="114,95" path="m,l5,3r9,7l26,17r12,9l50,34r12,9l66,53r5,7l114,95,104,79,99,74,90,67,85,60,78,55,69,48,64,43,54,34,47,29,38,22,28,17,21,10,14,5,7,3,,,,xe" stroked="f">
                <v:path arrowok="t"/>
              </v:shape>
              <v:shape id="_x0000_s1463" style="position:absolute;left:469;top:102;width:93;height:14" coordsize="93,14" path="m,l14,,26,2,40,5r12,l66,7r12,3l93,14r-8,l76,14r-10,l62,12,52,10r-7,l36,7,26,5,19,2r-7,l,,,xe" stroked="f">
                <v:path arrowok="t"/>
              </v:shape>
              <v:shape id="_x0000_s1464" style="position:absolute;left:47;top:47;width:79;height:155" coordsize="79,155" path="m38,l,,5,10r2,9l15,29r4,9l22,48r7,12l34,69r4,12l43,88r5,12l53,110r4,9l62,129r5,9l71,148r8,7l19,10,38,r,xe" fillcolor="black" stroked="f">
                <v:path arrowok="t"/>
              </v:shape>
              <v:shape id="_x0000_s1465" style="position:absolute;left:872;top:2130;width:258;height:238" coordsize="258,238" path="m149,l19,69r7,5l31,78r7,8l43,93r4,4l54,105r8,7l66,119r-2,2l59,124r-5,2l52,126,43,112,33,105r-7,-5l17,95r-8,l,105r7,l14,107r7,5l26,116r12,8l45,135r5,10l54,159r,7l54,173r,10l57,192r21,l76,197r5,l85,197r5,l99,204r,l104,209r7,2l118,219r8,2l133,226r2,2l140,230r-7,5l142,235r10,l159,235r9,3l173,235r9,l189,235r8,l211,233r12,-3l235,228r11,-2l249,221r,-7l249,209r-3,l235,216r-8,3l218,223r-10,3l206,219r14,-10l225,202r-5,-2l204,209r-7,-7l199,200r7,-5l218,190r12,-7l244,176r7,-10l258,157r-9,l242,157r-7,-3l230,154r-7,-2l218,154r-7,3l206,162r-7,l197,157r2,-7l204,145r31,-2l246,124r-2,-8l230,124r-5,-8l223,109r-3,-2l218,109r-2,3l211,119r-17,l168,86,163,76r,-7l149,r,xe" fillcolor="black" stroked="f">
                <v:path arrowok="t"/>
              </v:shape>
              <v:shape id="_x0000_s1466" style="position:absolute;left:998;top:2208;width:16;height:34" coordsize="16,34" path="m16,22l9,19r,-9l9,3,7,,2,3r,5l4,15,2,24r,3l,31r,l2,34,4,31r3,l9,27r7,-5l16,22xe" stroked="f">
                <v:path arrowok="t"/>
              </v:shape>
              <v:shape id="_x0000_s1467" style="position:absolute;left:1021;top:2263;width:22;height:26" coordsize="22,26" path="m22,26l10,19,,10,3,r,2l7,7r5,3l19,10r3,16l22,26xe" stroked="f">
                <v:path arrowok="t"/>
              </v:shape>
              <v:shape id="_x0000_s1468" style="position:absolute;left:1211;top:1111;width:438;height:839" coordsize="438,839" path="m429,254r,-11l431,233r,-12l433,212r,-10l433,195r3,-12l438,176r,-9l438,157r,-9l438,138r,-9l438,119r,-9l438,100,433,86r,-10l431,64,429,53r-3,-5l424,43r-5,-5l417,34r-3,-3l412,34r10,21l422,62r,7l426,74r3,7l429,95r,3l429,102r,5l429,110r,9l429,129r,4l429,143r2,12l431,167r,14l426,186r3,-3l426,181r,-7l426,169r3,l424,157r-2,-9l419,136r,-10l417,114r,-9l414,93,412,83r-5,-7l403,72r-5,-8l400,55,393,38r,-2l379,7r-7,15l374,31r3,14l377,50r2,7l379,64r2,8l384,83r2,15l391,107r2,7l388,145r-9,-14l381,131r-2,-12l377,107r,-12l377,83r-5,-4l367,72,362,62r-4,-9l350,41,348,31r-5,-7l346,17,336,7,327,r-5,3l320,7r4,10l327,29r4,9l334,48r5,5l336,62r,10l336,83r,12l334,100r,2l329,100r-2,-5l324,91r-2,-8l310,93r3,12l315,119r,12l317,145r,12l317,171r5,12l327,197r,10l327,214r-3,7l324,231r,7l322,247r,7l324,264r-9,9l313,264r-3,-12l308,240r,-9l308,219r,-12l308,195r,-9l305,174r-2,-7l301,155r-3,-10l298,143r-4,-14l286,133r-4,5l282,143r2,12l286,159r3,8l289,174r5,7l294,188r,7l296,200r,9l296,219r,7l296,235r2,12l298,257r3,12l301,276r2,9l303,295r,7l303,316r,14l301,342r-3,15l296,368r-5,12l286,392r-4,14l277,414r-2,7l272,428r-2,9l265,444r-2,12l260,466r-2,12l256,482r-5,10l244,501r-5,7l232,518r-10,12l213,537r-7,12l196,561r-11,9l173,582r-10,12l151,603r-11,12l128,627r-10,12l106,649r-11,9l83,670r-12,9l59,689r-9,9l40,708r-7,9l26,725r-10,9l12,739r-5,9l,760r,7l14,763,26,746r-3,l57,717r,-9l59,708r5,l68,710,50,732r-3,4l50,739r2,l61,736r5,-7l73,722r5,-7l80,710,97,698r,-2l97,703r-7,7l80,722r-4,7l78,732r-10,7l64,744r-7,7l52,760r-7,5l40,774r-7,8l28,791r-5,12l21,817r-2,3l19,822r,5l21,829r5,-7l33,817r7,-9l50,803r7,-10l66,784,76,774r11,-7l95,755r9,-7l111,739r7,-5l125,725r5,-3l135,717r5,l142,720r-2,12l132,739r-7,9l118,755r-7,12l102,777r-10,9l85,793r-7,10l68,810r-4,7l61,822r,5l61,839r15,-8l83,820r9,-8l99,803r7,-10l125,791r5,-2l135,784r7,-5l151,772r8,-9l168,755r12,-11l192,736r9,-14l213,710r5,-9l225,696r7,-9l239,679r5,-7l251,663r7,-7l263,649r7,-10l277,630r7,-10l291,613r5,-12l303,594r7,-12l315,573r7,-10l327,554r7,-12l341,532r5,-12l350,511r5,-10l362,490r5,-12l374,468r3,-12l384,444r4,-11l391,421r4,-10l400,399r3,-12l407,376r5,-12l414,352r3,-14l419,326r,-12l422,302r2,-12l426,278r,-12l429,254r,xe" fillcolor="black" stroked="f">
                <v:path arrowok="t"/>
              </v:shape>
              <v:shape id="_x0000_s1469" style="position:absolute;left:1552;top:1437;width:45;height:142" coordsize="45,142" path="m,140r7,2l7,133r5,-7l14,114,19,99r,-7l21,85r3,-7l24,69,28,54r,-7l33,40r,-5l36,28r2,-7l43,16,45,,40,9,28,45,26,61,21,78r-4,7l14,90r-2,9l12,107r-7,7l,140r,xe" stroked="f">
                <v:path arrowok="t"/>
              </v:shape>
              <v:shape id="_x0000_s1470" style="position:absolute;left:1405;top:1705;width:83;height:76" coordsize="83,76" path="m,71l10,64r9,-9l28,43,40,33,50,21r9,-9l71,5,83,,78,5r-7,9l59,24,50,38,36,47,24,59,14,69r-4,7l,71r,xe" stroked="f">
                <v:path arrowok="t"/>
              </v:shape>
              <v:shape id="_x0000_s1471" style="position:absolute;left:1547;top:1223;width:12;height:57" coordsize="12,57" path="m10,57l12,33r,-2l12,28r,-7l12,21,10,12,5,2,3,r,2l3,7,,14r,7l,28r,5l10,57r,xe" stroked="f">
                <v:path arrowok="t"/>
              </v:shape>
              <v:shape id="_x0000_s1472" style="position:absolute;left:1524;top:1408;width:14;height:38" coordsize="14,38" path="m4,38l2,33,,29,2,24,4,17,7,7,9,r2,3l14,7,11,17r,12l9,33r,5l7,38r-3,l4,38xe" stroked="f">
                <v:path arrowok="t"/>
              </v:shape>
              <v:shape id="_x0000_s1473" style="position:absolute;left:1436;top:1563;width:26;height:47" coordsize="26,47" path="m26,l21,2,19,7r-5,7l14,19,5,28,,47,7,40r5,-5l26,r,xe" fillcolor="black" stroked="f">
                <v:path arrowok="t"/>
              </v:shape>
              <v:shape id="_x0000_s1474" style="position:absolute;left:469;top:228;width:602;height:451" coordsize="602,451" path="m375,387r4,l389,394r9,7l403,406r,5l424,420r5,3l438,427r8,5l455,435r10,2l472,442r9,2l491,446r7,l507,449r10,2l524,451r12,-5l536,446r-34,-2l493,437r-5,5l488,435r-7,l474,432r-7,-2l465,430r-10,-5l446,423r-10,-3l431,418r,-7l431,413r10,3l462,418r5,2l474,423r7,l493,425r9,l514,425r7,l531,430r2,-3l538,427r5,l545,430r26,l566,416r-9,l550,413r-7,-2l538,411r-5,-3l531,408r-7,-4l519,401r2,-4l524,394r9,l540,394r12,l562,394r9,l581,394r4,5l600,397r2,-5l595,385r-10,-5l578,378r-7,-3l566,375r-4,-7l557,366r-10,-7l543,359r-10,2l531,356r2,-2l552,351r,-16l540,335r-9,-3l519,330r-9,-2l500,323r-9,-2l479,321r-10,l467,313r-2,l460,313r,3l431,299r-2,-14l472,304r4,l481,304r7,2l491,309r4,l507,311r7,2l519,316r17,-3l533,304r,-5l502,299r-4,l495,299r-2,-2l491,294r-12,l465,292r-12,-5l441,283r-14,-8l415,268r-12,-9l391,252,379,242r-12,-9l358,223r-10,-9l337,202,327,192r-12,-7l308,178r3,-2l301,173,287,161,275,150,263,135,249,123,237,112,223,100,211,85,199,74r24,l213,66r-9,-9l192,50r-9,-5l171,36,159,31,147,26r-9,-5l126,17,114,12,102,9,90,7,76,5,64,2,52,,40,,33,2r3,10l55,12r7,l71,12r7,2l85,17r5,l97,19r3,5l100,31,97,28,93,26,85,24,78,21r-4,l69,21r-3,5l71,33r14,3l100,40r12,5l126,47r-5,l116,55,50,38r-5,l40,38r-7,2l26,43r-9,2l10,47,3,50,,55r3,2l14,57r12,5l40,66r15,3l66,74r15,4l88,81r9,2l102,83r10,2l116,100r,2l112,102r-10,-2l95,97,85,95,76,90,69,88,66,85,21,88r-7,l14,95r,5l21,102r34,5l64,109r10,3l85,119r12,7l107,135r12,10l130,152r12,12l152,176r12,9l175,197r12,12l197,218r12,12l220,240r12,12l235,252r7,4l249,266r9,9l266,283r7,9l277,299r3,5l289,311r12,10l313,332r12,12l337,354r11,12l360,378r15,9l375,387xe" fillcolor="black" stroked="f">
                <v:path arrowok="t"/>
              </v:shape>
              <v:shape id="_x0000_s1475" style="position:absolute;left:749;top:487;width:80;height:69" coordsize="80,69" path="m,5l7,9r7,10l21,24r10,7l40,38r7,7l54,52r10,7l76,69r4,l76,59,71,57,59,45,47,33,35,21,23,14,21,9,7,,,5r,xe" stroked="f">
                <v:path arrowok="t"/>
              </v:shape>
              <v:shape id="_x0000_s1476" style="position:absolute;left:635;top:351;width:38;height:43" coordsize="38,43" path="m,l7,8r7,7l19,19r7,8l31,31r7,7l38,43,31,36,19,29,12,22,5,15,2,12,,,,xe" stroked="f">
                <v:path arrowok="t"/>
              </v:shape>
              <v:shape id="_x0000_s1477" style="position:absolute;left:948;top:572;width:42;height:15" coordsize="42,15" path="m,3r9,l14,7r2,3l19,12r2,l26,15r5,l42,15r,-5l40,7r-2,l35,10,23,,,3r,xe" stroked="f">
                <v:path arrowok="t"/>
              </v:shape>
            </v:group>
            <v:group id="_x0000_s1478" style="position:absolute;left:2047;top:1904;width:182;height:233" coordorigin="47,47" coordsize="1811,2321">
              <v:shape id="_x0000_s1479" style="position:absolute;left:104;top:81;width:993;height:660" coordsize="993,660" path="m993,503l841,221,571,71,270,9,,,119,173,263,325,467,494r142,66l912,660,993,503r,xe" fillcolor="#c4e87d" stroked="f">
                <v:path arrowok="t"/>
              </v:shape>
              <v:shape id="_x0000_s1480" style="position:absolute;left:216;top:758;width:1594;height:1448" coordsize="1594,1448" path="m677,147l414,42r-135,l170,83,68,175,11,275,,574r130,439l315,1341r128,107l734,1431r159,-19l1080,1431r192,-90l1511,933r83,-463l1544,192,1428,78,1265,,1125,9,969,64,862,128r-50,64l677,147r,xe" fillcolor="#ffc2b3" stroked="f">
                <v:path arrowok="t"/>
              </v:shape>
              <v:shape id="_x0000_s1481" style="position:absolute;left:360;top:962;width:585;height:1066" coordsize="585,1066" path="m90,r12,7l109,19r3,9l116,40r-2,12l112,66r-3,7l107,78r-3,10l104,95r-7,14l90,123r-5,5l83,137r-2,8l78,152r-2,7l74,166r-3,7l71,180r-2,7l69,194r,8l71,211r-2,10l69,235r-3,14l66,263r,15l64,292r,12l64,318r,14l64,346r,12l64,373r,14l66,401r,12l69,427r,14l71,453r,15l76,482r,14l78,510r3,12l85,536r3,12l90,563r5,11l97,589r5,12l104,615r5,12l116,641r3,12l123,667r5,12l133,691r5,12l145,714r4,12l157,738r4,12l168,762r7,12l185,786r5,12l199,809r7,12l216,833r7,10l230,852r9,10l251,874r7,9l268,893r9,9l289,914r10,7l311,931r9,9l332,950r12,7l356,966r11,10l382,985r9,3l403,990r9,2l424,995r12,l448,997r12,2l472,999r12,l495,999r12,l519,1002r10,l540,1002r12,l566,1002r3,9l576,1021r2,7l581,1033r2,7l585,1047r-7,5l569,1056r-7,3l555,1064r-10,l538,1066r-9,l521,1066r-11,l500,1064r-7,l484,1064r-12,l465,1064r-10,l446,1066r-12,-2l422,1059r-10,-3l403,1056r-12,-4l382,1049r-10,-4l363,1042r-10,-5l344,1033r-12,-5l325,1026r-10,-8l306,1014r-7,-5l289,1004r-9,-7l273,990r-10,-5l256,978r-7,-9l239,964r-7,-10l225,950r-7,-10l211,933r-7,-7l197,916r-7,-7l183,900r-8,-10l171,883r-7,-9l157,864r-8,-9l145,847r-7,-11l133,826r-7,-7l123,809r-7,-11l112,788r-5,-9l102,769r-5,-9l93,750r-5,-9l83,731r-5,-9l76,712r-5,-9l66,693,64,681r-5,-9l55,662r-3,-9l50,643r-5,-9l43,624r-3,-9l38,605r-5,-9l31,589r,-10l29,570r-3,-7l24,551r-3,-7l19,532r,-7l17,515r,-7l14,496r-2,-9l12,477r,-7l10,458,7,449r,-10l7,432,5,420,3,411r,-10l3,392,,382r,-9l,361r,-7l,344r,-9l,323r,-7l,304,,294r,-9l,278,,266,,256r,-9l3,237r,-9l3,218r2,-9l5,199r,-9l7,180r3,-9l12,164r2,-10l17,145r2,-10l21,128r3,-10l26,109,29,99r4,-7l38,83r2,-7l45,69,50,59r2,-7l57,45,62,35r4,-7l71,21r7,-9l83,7,90,r,xe" stroked="f">
                <v:path arrowok="t"/>
              </v:shape>
              <v:shape id="_x0000_s1482" style="position:absolute;left:296;top:171;width:467;height:413" coordsize="467,413" path="m26,r5,7l40,14r5,10l55,31r4,9l67,50r4,9l81,69r4,9l93,90r4,10l104,109r5,10l116,128r5,12l130,150r5,9l142,169r7,9l157,188r7,9l171,207r9,7l190,223r7,7l206,237r10,8l225,254r12,5l249,266r12,5l273,275r12,8l294,290r12,4l318,302r12,4l344,311r12,2l370,321r12,2l393,328r12,4l420,337r11,5l443,349r12,7l467,366r,12l467,387r,12l467,413r-12,-2l446,408r-10,-2l429,404r-12,-3l408,401r-10,-2l391,397r-12,-5l370,389r-7,-2l353,385r-12,-5l334,378r-9,-3l315,373r-9,-7l296,363r-9,-4l277,356r-7,-7l261,347r-10,-7l244,337r-9,-7l225,325r-9,-4l209,316r-10,-7l192,304r-7,-5l176,294r-8,-9l159,280r-7,-7l145,266r-10,-7l128,254r-7,-7l116,240r-9,-7l100,223r-7,-7l88,209r-7,-7l76,195r-7,-7l64,180r-7,-9l52,164,45,154r-2,-9l36,138,31,128r-2,-9l24,112,22,102,17,93,12,85,10,76,5,66r,-9l3,47,,40,5,28,14,14,22,5,26,r,xe" stroked="f">
                <v:path arrowok="t"/>
              </v:shape>
              <v:shape id="_x0000_s1483" style="position:absolute;left:405;top:1111;width:157;height:145" coordsize="157,145" path="m107,r2,l116,5r7,2l130,17r8,5l145,29r7,5l157,41r-5,7l145,55r-7,7l130,69r-7,7l116,81r-7,7l102,95r-7,5l88,107r-10,5l74,119,59,131,48,145,33,143,21,138,10,136,,136,,124,3,114r2,-9l10,95r7,-9l21,76,31,69r7,-7l48,53r9,-8l64,38,74,29r7,-7l90,15,100,7,107,r,xe" stroked="f">
                <v:path arrowok="t"/>
              </v:shape>
              <v:shape id="_x0000_s1484" style="position:absolute;left:386;top:1211;width:228;height:211" coordsize="228,211" path="m195,r4,5l211,17r5,9l221,33r4,7l228,50r-15,7l202,67r-15,7l176,83,164,93r-12,9l140,112r-12,12l116,133r-12,10l93,152,81,164,69,176,57,188,45,200r-9,11l26,204r-7,-7l10,190,,183,3,173r2,-7l10,159r4,-7l22,138,33,124,43,112,55,100,67,88,81,78,93,67,107,57r7,-7l121,45r7,-5l135,36r7,-5l149,26r8,-5l164,17r7,-5l180,7r5,-2l195,r,xe" stroked="f">
                <v:path arrowok="t"/>
              </v:shape>
              <v:shape id="_x0000_s1485" style="position:absolute;left:422;top:1316;width:272;height:223" coordsize="272,223" path="m237,r4,2l253,16r5,7l265,30r5,10l272,47r-7,5l256,54r-10,5l239,64r-9,4l222,73r-7,5l206,83r-7,4l192,92r-7,5l175,102r-7,4l161,111r-10,5l147,123r-10,5l130,133r-7,4l113,142r-7,5l99,154r-7,5l85,168,71,178,59,192r-9,7l45,206r-7,7l31,223,21,211r-7,-7l7,197,,190,2,178,7,168r2,-9l16,152r3,-10l26,135r5,-7l40,121r5,-10l50,104r9,-7l66,92r7,-7l80,80r7,-7l97,71r9,-7l113,59r10,-5l132,49r8,-4l149,40r10,-5l166,30r9,-4l185,21r7,-2l201,14,211,9r7,-2l227,2,237,r,xe" stroked="f">
                <v:path arrowok="t"/>
              </v:shape>
              <v:shape id="_x0000_s1486" style="position:absolute;left:483;top:1446;width:223;height:233" coordsize="223,233" path="m195,r11,5l216,12r5,7l223,26r,7l221,43r-5,7l209,60r-7,7l192,74r-9,7l176,88r-12,5l154,100r-9,5l140,109r-9,8l124,124r-8,7l112,138r-7,7l100,155r-5,7l90,169r-4,7l79,183r-5,7l71,200r-7,7l60,214r-5,9l50,233,38,230r-12,l12,226,,226,,216r3,-9l3,197r4,-9l10,181r2,-10l15,162r7,-7l24,145r5,-9l36,128r5,-7l48,112r4,-7l60,98r7,-8l74,83r7,-7l88,69,98,62r7,-7l112,50r7,-7l128,38r10,-7l145,26r7,-7l161,17r8,-5l178,7,188,3,195,r,xe" stroked="f">
                <v:path arrowok="t"/>
              </v:shape>
              <v:shape id="_x0000_s1487" style="position:absolute;left:538;top:1627;width:133;height:178" coordsize="133,178" path="m104,r12,7l125,16r3,10l133,38r-5,11l125,59r-4,12l114,83r-8,12l97,106r-9,12l78,133r-9,9l61,154r-7,9l50,178r-7,-5l35,173r-4,-2l24,168,12,163,,161,2,149r3,-9l9,128r5,-10l19,106,24,95,28,85r7,-9l43,64,50,54r7,-9l66,35r7,-9l83,16,92,7,104,r,xe" stroked="f">
                <v:path arrowok="t"/>
              </v:shape>
              <v:shape id="_x0000_s1488" style="position:absolute;left:1294;top:924;width:388;height:254" coordsize="388,254" path="m99,7l111,2,125,r12,l151,r12,l177,2r12,2l203,9r12,3l227,16r12,5l253,26r12,7l277,38r9,9l298,57r10,7l317,71r7,9l334,90r9,9l350,111r7,12l365,135r4,12l374,159r2,12l381,185r3,9l386,211r,5l386,223r,7l388,240r-12,2l369,247r-12,4l348,254r-9,-12l331,232r-7,-11l320,209r-5,-15l310,185r-2,-12l303,161r-5,-12l294,137,284,126r-5,-10l270,109r-12,-7l253,97r-7,-2l239,92r-7,-2l225,85r-7,-5l211,76r-8,l194,71r-5,l180,69r-5,l166,66r-8,l151,66r-9,3l135,69r-7,2l121,71r-10,2l104,73r-7,l87,73r-7,3l73,76r-7,l59,76r-7,l45,76,35,73r-5,l23,71,12,66,,59,7,47r7,-9l21,31r9,-8l35,21,45,19r9,-5l66,12,76,9,85,7r7,l99,7r,xe" stroked="f">
                <v:path arrowok="t"/>
              </v:shape>
              <v:shape id="_x0000_s1489" style="position:absolute;left:137;top:755;width:1721;height:1499" coordsize="1721,1499" path="m505,124r-14,-3l479,116r-9,-2l458,114r-10,l439,114r-7,l422,114r-7,l408,116r-7,l394,116r-10,3l377,121r-9,3l361,126r-12,5l342,135r-15,5l316,145r-10,5l294,157r-9,7l275,173r-12,8l256,190r-12,7l237,207r-9,9l221,228r-7,12l204,252r-5,12l192,276r-7,11l178,299r-7,12l164,328r-5,9l152,354r-2,5l147,366r-2,7l143,382r-5,12l133,409r-2,7l126,423r-2,7l124,437r-5,7l119,451r-2,7l114,466r-2,7l109,482r-2,7l107,496r,-7l109,482r,-16l112,454r,-15l114,432r3,-2l117,437r,-9l119,420r,-7l121,409r3,-15l126,382r2,-14l133,356r2,-12l140,333r3,-12l147,309r3,-12l157,287r2,-11l166,266r5,-9l181,247r4,-12l190,226r9,-10l209,207r7,-10l223,188r10,-7l244,173r10,-9l266,154r12,-7l289,140r12,-9l316,126r7,-5l330,119r9,-5l346,112r7,-3l363,105r7,-3l375,100r9,-3l394,97r7,-2l408,93r9,l429,93r7,l448,93r10,l470,93r9,l489,93r11,l512,97r10,l534,100r9,2l555,107r9,2l574,114r9,2l595,124r10,4l614,135r7,8l631,150,614,124r-12,-8l593,112r-12,-7l574,102,562,97r-7,-4l543,90r-7,-2l526,83r-9,-5l507,76r-7,l491,74r-7,-3l474,71r-7,l458,69,448,67r-7,l434,67r-9,l417,67r-7,2l403,71r-9,l387,74r-7,l370,78r-7,l356,83r-7,3l342,88r-7,2l327,93r-9,4l313,100r-14,9l285,116r-14,10l256,135r-12,12l233,157r-15,12l204,181r-12,11l181,207r-12,12l154,233r-7,7l143,247r-8,10l131,264r-10,9l117,278r-5,2l112,278r,-5l117,266r2,-7l121,254r7,-9l138,233r9,-10l157,214r7,-10l173,195r10,-10l195,176r9,-14l218,150r12,-12l242,128r12,-12l266,109r12,-9l292,93r9,-7l313,78r12,-7l337,67r9,-5l358,59r12,-4l382,52r9,-4l401,48r9,-3l420,43r9,l439,43r9,l460,43r7,l477,43r9,l496,45r7,3l512,50r10,2l529,57r7,l543,59r7,3l557,67r7,4l574,74r5,4l588,83r12,5l612,97r12,8l635,112r10,7l654,126r10,5l673,138r7,2l688,143r7,4l699,147r-7,-7l685,131r-7,-7l671,116r-10,-9l657,97r-7,-7l645,83,633,76,621,71r-7,-4l605,64r-7,-2l590,59r-9,-4l571,52r-7,-2l557,48r-7,-5l543,43r-5,-5l534,38,522,33,510,31,498,26r-12,l474,24,462,22r-11,l439,22r-14,l413,22r-15,2l387,26r-12,l361,31r-12,2l337,38r-12,3l311,45r-12,5l287,55r-12,4l263,64r-9,7l242,78r-12,5l221,90r-10,7l202,105r-10,7l183,121r-7,7l169,138r-12,12l145,162r-14,11l119,185r66,-80l176,105r-5,2l164,112r-7,4l150,124r-10,7l133,140r-7,10l119,157r-10,7l102,173r-7,8l88,188r-5,7l79,202r-3,5l69,214r-7,14l57,235r-2,7l53,252r-3,12l45,271r-2,9l41,290r-3,7l36,304r-2,7l31,318r,7l26,337r-4,17l19,359r-2,9l15,373r,9l12,394,8,406,5,420r,12l3,444,,456r,12l,482r,10l,504r,14l3,530r,12l3,556r2,12l8,582r,7l10,596r2,7l15,613r,7l17,627r2,7l22,644r,9l26,660r,7l29,677r2,7l34,696r2,9l41,715r2,9l45,734r3,9l53,755r4,12l60,777r4,12l69,800,,651r,5l3,665r,7l5,679r3,10l8,696r2,7l12,710r3,7l17,724r,8l19,739r3,7l24,755r2,5l29,770r2,11l34,796r4,12l43,822r2,12l50,846r5,11l60,872r4,9l67,891r5,11l76,914r3,10l83,933r3,10l93,952r2,10l100,969r5,9l109,988r3,5l117,1002r4,7l126,1016r7,15l140,1045r5,7l150,1059r2,7l157,1073r2,8l164,1090r2,7l171,1104r2,7l176,1119r5,9l185,1135r3,7l190,1149r2,8l197,1164r2,7l202,1178r2,7l209,1192r2,7l214,1206r4,8l223,1221r3,7l228,1235r2,7l235,1249r5,14l247,1275r7,15l261,1301r7,12l275,1328r7,11l292,1351r7,12l306,1375r10,10l325,1394r10,10l344,1413r12,10l368,1432r12,7l391,1446r12,7l415,1461r12,7l439,1472r12,5l465,1482r7,2l477,1484r9,3l493,1489r7,l510,1491r7,l526,1494r10,l545,1496r10,l567,1496r12,l590,1499r12,l616,1499r8,l633,1499r10,-3l652,1496r7,l669,1494r9,l685,1494r10,-3l702,1489r7,-5l718,1484r7,-2l733,1480r9,-3l749,1475r7,-5l763,1468r7,-5l778,1461r9,-5l794,1453r7,-4l811,1446r7,-4l825,1439r9,-5l842,1430r7,-3l856,1423r9,-5l875,1415r16,8l913,1430r16,7l951,1444r16,5l986,1456r19,2l1024,1465r17,l1057,1468r17,2l1090,1472r17,l1124,1472r16,-2l1159,1470r14,-2l1187,1465r17,-4l1218,1458r15,-5l1247,1446r16,-4l1278,1434r14,-7l1306,1420r12,-7l1332,1404r12,-10l1358,1385r12,-10l1384,1366r12,-12l1408,1342r9,-12l1429,1318r12,-14l1451,1292r11,-14l1474,1263r7,-14l1493,1235r10,-17l1512,1204r7,-17l1531,1171r7,-14l1548,1140r9,-19l1564,1104r7,-19l1581,1069r5,-19l1595,1031r7,-17l1609,995r7,-19l1621,955r7,-19l1635,917r5,-19l1647,876r5,-19l1659,838r,-11l1661,817r3,-12l1666,796r2,-15l1671,770r2,-12l1678,746r,-14l1683,717r2,-12l1687,691r,-14l1690,665r5,-14l1697,639r19,-31l1716,580r5,-27l1721,527r,-23l1721,477r,-23l1716,430r-2,-24l1711,385r-5,-24l1702,340r-5,-22l1690,299r-5,-19l1676,261r-10,-19l1659,223r-9,-16l1638,190r-7,-14l1619,159r-12,-14l1595,128r-12,-12l1569,105,1557,93,1543,81,1529,71r-15,-9l1500,52r-16,-7l1467,36r-16,-7l1436,24r-19,-7l1401,12r-17,-2l1368,7,1346,3,1330,r-19,l1292,r-19,l1254,3r-19,2l1216,10r-21,2l1176,17r-19,5l1138,29r-22,7l1097,45r-21,7l1057,64r-21,10l1017,86,996,97r-19,15l958,126r-19,17l917,157r-19,21l908,190r9,-12l927,169r7,-7l943,152r10,-9l960,135r10,-7l979,121r7,-9l996,105r9,-8l1017,90r9,-7l1041,76r4,-2l1055,71r7,-4l1069,64r7,-2l1086,59r7,-4l1105,52r9,-4l1124,45r11,-4l1147,38r12,-5l1169,31r9,-5l1190,24r12,-2l1211,19r10,l1230,19r12,l1251,19r10,l1270,19r8,l1282,19r5,l1292,19r7,3l1296,24r-7,l1282,24r-7,l1268,24r-12,l1247,26r-7,l1230,26r-14,l1204,31r-14,2l1178,36r-14,5l1152,45r-12,3l1128,52r10,-2l1147,50r7,-2l1164,48r9,-3l1180,45r10,-2l1199,43r7,l1216,41r7,-3l1230,38r10,l1247,38r7,l1263,38r7,l1278,38r7,l1292,38r14,l1320,38r12,l1346,41r12,2l1370,45r12,l1391,48r12,l1413,52r9,3l1432,57r7,5l1448,64r7,3l1462,71r7,5l1477,78r11,10l1500,100r-9,-7l1484,90r-7,-4l1469,83r-9,-5l1453,76r-10,-2l1436,71r-12,-4l1415,64r-7,-2l1398,62r-11,-3l1377,59r-7,-2l1360,57r-11,l1339,55r-9,-3l1320,52r-9,l1301,52r-9,l1282,52r-9,l1266,52r-10,l1249,55r-9,l1233,57r-8,l1218,59r-14,l1192,59r-12,3l1169,64r-12,l1147,67r-12,4l1126,74r-10,2l1107,78r-7,5l1090,88r-7,2l1074,95r-7,5l1060,105r-8,4l1045,112r-9,4l1031,124r-9,4l1015,135r-8,5l1000,150r-9,4l984,162r-10,7l967,176r-9,7l951,190r-10,10l932,209r-12,-5l908,202r-12,-5l887,195r-12,-5l863,188r-12,-3l842,181r-12,-3l818,173r-12,-4l797,166r-12,-2l773,162r-12,-5l752,154r-5,l737,152r-7,-2l723,150r7,4l737,162r12,2l761,169r12,4l787,178r12,3l811,185r12,5l834,195r12,5l858,202r12,5l882,211r12,3l906,219r14,4l934,228r5,2l946,221r7,-5l960,209r10,-5l974,195r10,-5l991,185r7,-4l1012,169r14,-7l1038,152r17,-7l1064,138r15,-10l1090,124r15,-5l1116,114r12,-5l1142,105r12,-3l1166,100r14,-3l1192,93r14,l1221,90r14,l1242,90r7,l1256,90r10,l1270,88r10,l1287,88r7,l1304,88r7,l1320,88r10,l1337,88r9,l1356,88r12,2l1375,90r9,l1396,90r12,3l1410,93r5,l1422,95r7,5l1436,102r7,3l1453,109r9,5l1472,119r7,5l1486,126r10,5l1507,140r10,7l1522,150r4,7l1533,164r8,7l1543,178r5,5l1552,188r-14,-12l1524,166r-7,-4l1510,157r-7,-3l1496,150r-8,-3l1479,143r-7,-5l1465,135r-10,-4l1448,128r-9,-2l1432,124r-10,-5l1413,116r-10,-2l1396,112r-12,-3l1377,107r-9,-2l1358,102r-9,-2l1339,100r-9,-3l1320,97r-9,l1304,97r-12,l1285,97r-12,-2l1266,95r-12,l1244,95r-9,l1228,95r-12,2l1209,97r-10,l1190,100r-10,l1171,102r-10,3l1152,107r-7,2l1138,114r-10,l1119,116r-7,5l1102,124r-7,2l1088,131r-9,4l1074,140r-10,3l1057,147r-7,5l1045,157r-14,12l1022,181r-10,7l1005,195r-9,9l986,216r-12,7l967,233r-12,9l946,252r-12,-5l924,245r-9,-3l908,240r-7,-5l894,235r-7,-2l877,230r-7,-2l863,228r-12,-2l842,226r-5,l839,228r3,2l849,233r21,12l951,271r7,-7l967,257r7,-8l981,242r7,-7l996,230r7,-4l1010,219r12,-12l1033,200r12,-10l1057,185r10,-9l1076,169r10,-5l1095,159r7,-5l1112,152r9,-5l1131,147r7,-4l1147,140r10,-2l1166,138r10,l1187,135r12,l1214,135r11,l1240,135r7,l1254,135r9,l1270,138r10,l1287,138r9,l1306,138r9,l1325,138r12,l1349,138r21,l1389,140r19,3l1427,147r14,3l1460,157r14,7l1488,173r12,8l1514,190r10,12l1536,214r9,12l1555,238r7,14l1571,266r7,14l1583,297r7,14l1595,330r2,17l1600,363r5,19l1607,401r,19l1607,439r,22l1609,482r-2,19l1607,523r,21l1605,565r-5,22l1597,608r-2,21l1590,651r-4,21l1581,694r-5,23l1571,739r-4,21l1559,781r-4,22l1548,824r-7,22l1536,864r-7,22l1522,907r-8,19l1507,945r-7,19l1493,986r-7,16l1477,1019r-8,16l1462,1054r-7,15l1448,1083r-9,14l1434,1111r-10,15l1417,1138r-4,11l1408,1161r-10,10l1394,1178r-7,9l1382,1197r-7,9l1370,1214r-7,7l1358,1230r-7,7l1346,1244r-4,8l1337,1259r-12,12l1318,1285r-12,9l1296,1304r-11,9l1275,1323r-12,7l1254,1339r-12,5l1230,1351r-12,3l1209,1358r-10,3l1192,1363r-9,3l1176,1368r-10,l1161,1370r-9,l1145,1373r-7,l1131,1375r-10,l1109,1375r-12,-5l1088,1370r-12,-2l1069,1366r-7,-5l1055,1358r-10,-2l1038,1354r-12,-5l1017,1344r-12,-2l996,1339r-12,-4l974,1330r-9,-2l953,1325r-12,-5l929,1316r-9,-3l908,1309r-12,-5l889,1299r-12,-5l868,1290r-7,4l851,1299r-7,2l837,1306r-10,5l820,1313r-9,5l804,1323r-10,2l785,1330r-10,5l768,1337r-9,2l749,1344r-7,5l733,1351r-10,3l714,1356r-10,2l695,1361r-10,2l678,1363r-12,3l659,1368r-12,-2l640,1366r-9,l621,1366r-7,l605,1363r-10,l588,1361r-9,-5l571,1356r-7,-5l557,1351r-12,-7l536,1342r-12,-5l512,1330r-9,-5l496,1320r-10,-4l477,1311r-7,-7l462,1299r-14,-12l436,1275r-4,-9l425,1259r-5,-7l415,1244r-5,-7l406,1228r-5,-7l396,1214r-5,-10l387,1195r-5,-10l375,1178r-5,-10l365,1159r-4,-10l356,1142r-12,-21l332,1102r-12,-19l311,1064r-12,-19l289,1026r-9,-19l273,988,263,969r-9,-19l247,931r-7,-19l233,893r-7,-19l218,857r-4,-19l204,819r-5,-16l195,784r-5,-17l185,748r-4,-16l176,713r-3,-17l169,679r-5,-19l162,644r-3,-17l157,610r,-16l154,580r,-17l152,546r,-16l152,515r,-16l152,485r2,-17l157,454r2,-15l159,425r3,-14l164,397r5,-12l171,371r5,-15l181,344r4,-11l190,321r5,-12l199,297r10,-12l214,276r7,-12l228,254r9,-9l244,233r10,-10l263,214r10,-7l280,197r12,-7l304,181r12,-5l323,169r9,-5l342,157r7,-3l358,150r10,-3l377,143r10,-3l396,138r10,-3l413,133r9,l432,131r7,l448,131r10,l465,128r7,l479,128r7,l498,128r12,3l505,124r,xe" fillcolor="black" stroked="f">
                <v:path arrowok="t"/>
              </v:shape>
              <v:shape id="_x0000_s1490" style="position:absolute;left:495;top:1988;width:616;height:192" coordsize="616,192" path="m510,87r-12,8l488,102r-12,4l467,116r-12,5l443,128r-12,7l420,142r-15,5l391,152r-14,4l365,161r-7,l351,163r-10,l337,168r-10,l322,168r-9,3l308,171r-9,l289,171r-7,l275,171r-9,l258,168r-9,l242,168r-10,-5l225,163r-9,-2l209,159r-10,-3l192,152r-9,-3l176,147r-12,-5l154,137r-9,-4l138,130r-12,-7l119,118r-12,-7l100,106,90,99,81,92,71,83,62,78,50,68,40,59,33,52,24,42,17,30,12,21,5,9,,,,7,,9,3,19r4,7l12,33r2,9l22,52r7,7l38,71,48,83r11,9l64,97r7,7l78,109r10,7l95,121r9,4l114,130r12,5l133,137r12,7l154,149r10,5l173,159r10,2l192,166r12,5l211,173r12,2l232,180r12,2l254,185r9,l273,187r12,3l294,190r9,l313,190r12,2l334,187r10,l353,185r10,-3l372,180r12,-5l391,171r12,-3l405,163r7,-2l417,156r10,-4l431,147r10,-5l450,135r8,-5l467,123r7,-5l481,114r10,-5l503,102r7,-3l521,104r12,5l545,116r14,5l571,128r12,5l595,135r12,5l614,142r2,-5l612,135r-5,-2l595,125r-12,-4l571,114r-12,-5l545,102,533,97,521,92,510,87r,xe" stroked="f">
                <v:path arrowok="t"/>
              </v:shape>
              <v:shape id="_x0000_s1491" style="position:absolute;left:1118;top:2135;width:48;height:14" coordsize="48,14" path="m,l10,5r14,7l36,14r12,l36,9,24,5,12,,,,,xe" stroked="f">
                <v:path arrowok="t"/>
              </v:shape>
              <v:shape id="_x0000_s1492" style="position:absolute;left:1616;top:1308;width:173;height:539" coordsize="173,539" path="m173,r,10l171,17r,10l171,36r-3,7l168,53r-2,9l166,72r-3,7l163,86r-2,9l159,105r-3,7l156,122r-2,9l154,141r-2,7l147,157r-3,7l144,174r-2,7l140,190r-3,10l135,209r-5,8l128,226r-2,7l123,243r-5,7l118,259r-4,10l114,278r-5,7l107,295r-5,7l99,311r-2,8l92,328r-2,7l88,345r-5,7l78,361r-2,7l73,378r-4,7l66,395r-4,7l59,411r-5,10l52,428r-5,7l43,442r-3,10l35,459r-2,7l28,475r-2,7l21,492r-4,7l14,506r-2,10l7,523r-5,7l,539r2,-9l7,520r2,-7l12,504r2,-7l19,487r5,-9l26,471r2,-10l33,454r5,-7l40,437r5,-9l50,421r2,-7l57,404r2,-7l64,387r2,-9l69,371r4,-10l76,354r4,-9l83,338r5,-10l90,319r2,-10l97,302r2,-9l102,285r2,-9l109,269r,-10l111,252r3,-7l116,238r,-7l118,224r,-7l121,209r2,-7l126,193r,-7l128,181r2,-10l133,164r,-7l137,152r,-9l140,136r,-7l142,122r,-8l144,107r3,-7l149,93r,-7l152,76r,-4l154,65r2,-10l159,48r,-7l163,36,173,r,xe" stroked="f">
                <v:path arrowok="t"/>
              </v:shape>
              <v:shape id="_x0000_s1493" style="position:absolute;left:1779;top:1168;width:5;height:88" coordsize="5,88" path="m,34l3,57r2,l5,64r,8l3,79r,4l5,88r,-9l5,69r,-9l5,53,5,41r,-7l5,24r,-9l3,5,,,,3,,5,,22r3,2l3,19r,-4l5,26,3,34r,l,31r,3l,34xe" stroked="f">
                <v:path arrowok="t"/>
              </v:shape>
              <v:shape id="_x0000_s1494" style="position:absolute;left:519;top:2137;width:95;height:52" coordsize="95,52" path="m16,l12,,7,,2,,,,2,7r7,5l16,17r10,5l33,26r7,5l47,33r3,3l76,50r12,2l95,50,88,43,78,36,69,31,57,24,47,19,35,12,24,7,16,r,xe" stroked="f">
                <v:path arrowok="t"/>
              </v:shape>
              <v:shape id="_x0000_s1495" style="position:absolute;left:161;top:971;width:78;height:299" coordsize="78,299" path="m2,299l31,176r2,-10l33,157r3,-14l38,131r2,-12l40,112r3,-7l45,105,78,,69,7,59,19r-4,5l52,31,48,41r-5,9l40,60r-4,9l31,79,29,90r-5,12l21,114r-2,12l19,138r-5,9l12,159r-2,12l10,183,7,195,5,207r,12l5,231r-3,7l2,250r,9l2,269,,276r,9l2,292r,7l2,299xe" stroked="f">
                <v:path arrowok="t"/>
              </v:shape>
              <v:shape id="_x0000_s1496" style="position:absolute;left:389;top:1928;width:116;height:185" coordsize="116,185" path="m116,185r-10,-7l99,169r-7,-7l87,155,80,145r-5,-7l71,131r-5,-7l61,114r-5,-9l52,98,47,88,42,79,37,69,33,62,28,52,21,38,11,26,4,12,,,4,5r10,9l21,24r7,12l35,45r7,15l49,71r7,15l64,100r4,12l75,126r8,14l90,152r7,12l106,174r10,11l116,185xe" stroked="f">
                <v:path arrowok="t"/>
              </v:shape>
              <v:shape id="_x0000_s1497" style="position:absolute;left:1137;top:2225;width:285;height:48" coordsize="285,48" path="m,14r7,3l15,19r7,2l31,24r7,2l48,29r9,4l67,36r7,2l86,38r9,2l105,43r11,l126,45r12,l150,48r7,-5l166,43r10,-3l185,40r7,-4l204,33r7,-2l221,29r9,-5l240,21r7,-4l256,14r7,-4l270,7r8,-5l285,r-7,l268,5r-7,2l254,10r-10,2l235,14r-10,l218,19r-12,l199,21r-12,l180,24r-11,l161,24r-11,2l142,26r-11,l121,26r-9,l102,26r-9,l83,26r-9,l67,26,57,24r-9,l41,21r-8,l24,19r-7,l10,14,,14r,xe" fillcolor="black" stroked="f">
                <v:path arrowok="t"/>
              </v:shape>
              <v:shape id="_x0000_s1498" style="position:absolute;left:1479;top:2109;width:80;height:76" coordsize="80,76" path="m9,73l21,66r9,-5l40,54r5,-4l49,47r5,-7l59,33r4,-7l68,16,71,9,75,2,78,r2,l68,12,56,23,47,35,35,47,26,57,14,66,,76,9,73r,xe" fillcolor="black" stroked="f">
                <v:path arrowok="t"/>
              </v:shape>
              <v:shape id="_x0000_s1499" style="position:absolute;left:1566;top:2059;width:31;height:45" coordsize="31,45" path="m,45l19,28,31,,22,9,12,21,5,33,,45r,xe" fillcolor="black" stroked="f">
                <v:path arrowok="t"/>
              </v:shape>
              <v:shape id="_x0000_s1500" style="position:absolute;left:1602;top:2011;width:28;height:48" coordsize="28,48" path="m,48l21,29,28,,21,10,12,22,9,26,4,34,,41r,7l,48xe" fillcolor="black" stroked="f">
                <v:path arrowok="t"/>
              </v:shape>
              <v:shape id="_x0000_s1501" style="position:absolute;left:1659;top:1923;width:26;height:48" coordsize="26,48" path="m,48l7,36r4,-9l26,,16,8,9,19,4,27,2,31,,41r,7l,48xe" fillcolor="black" stroked="f">
                <v:path arrowok="t"/>
              </v:shape>
              <v:shape id="_x0000_s1502" style="position:absolute;left:1746;top:1605;width:57;height:157" coordsize="57,157" path="m,157r3,-7l7,140r5,-9l22,105,26,93,33,81,38,67,43,55,48,41,50,31,52,19r3,-7l57,3,57,,,157r,xe" fillcolor="black" stroked="f">
                <v:path arrowok="t"/>
              </v:shape>
              <v:shape id="_x0000_s1503" style="position:absolute;left:827;top:480;width:377;height:546" coordsize="377,546" path="m320,204r2,-7l329,190r7,-10l346,168r7,-12l360,145r5,-12l370,128r2,-10l374,107r3,-10l377,90r-5,7l370,109r-3,7l365,126r-7,7l355,140r-2,5l348,147r-2,7l343,164r-2,7l336,178r-9,l329,171r5,-5l339,147r2,-5l346,135r2,-7l351,118r2,-11l353,99r2,-9l358,88r,-8l362,76r3,-29l353,50r-2,4l348,64r-2,7l346,78,336,90r-4,14l327,116r-10,12l317,121r,-7l320,104r2,-7l325,90r4,-7l329,76r,-7l329,61r,-7l329,45r3,-7l334,31r7,-5l339,7,334,r-2,l329,4r-2,8l322,21r-2,7l317,35r,3l306,47,296,57r2,7l291,66r,-24l280,42r-3,10l272,61r-4,8l265,78r-2,10l258,97r-5,7l251,116r-5,10l227,147r-9,l242,99r2,-14l249,76r2,-12l253,54r-7,l244,61r-5,10l234,80r-2,3l225,95r-5,12l213,118r-5,12l201,142r-7,10l187,164r-7,9l173,183r-7,11l159,204r-7,12l144,225r-9,12l130,249r-7,12l121,259r,2l118,266r,2l111,275r-4,7l99,287r-4,10l85,306r-7,10l71,325r-9,9l54,344r-7,9l43,365r-3,12l35,380r-4,11l26,399r-5,7l17,415r-3,12l9,437,5,448,2,460r,12l,484r2,12l2,508r5,12l14,517r3,-7l17,501r2,-12l19,477r,-10l21,460r10,3l28,472r,12l35,484,33,456,45,441r2,7l47,451r,9l47,467r,3l40,498r,3l43,508r2,9l52,527r2,7l59,543r3,3l69,546r4,-43l78,501r5,-19l78,465,88,441r4,l97,441r,3l102,453r-5,10l92,470r-4,9l88,489r-3,7l88,508r,9l92,529r3,3l102,534r7,-2l109,527r-2,-29l123,491r,-12l126,467r,-9l126,451r2,-10l130,432r5,-10l137,415r5,-12l147,396r2,-9l156,380r3,l163,370r8,-9l175,353r10,-7l189,339r8,-7l201,325r5,-7l216,304r9,-12l234,280r5,-12l239,275r5,l249,270r7,-4l263,259r7,-5l277,244r7,-9l291,228r7,-7l310,209r10,-5l320,204xe" fillcolor="black" stroked="f">
                <v:path arrowok="t"/>
              </v:shape>
              <v:shape id="_x0000_s1504" style="position:absolute;left:1026;top:696;width:52;height:69" coordsize="52,69" path="m,62r5,7l19,45r-2,2l24,38,43,16r2,-4l50,7,52,2,50,,47,,40,7r-5,7l28,19r-4,7l17,33r-5,7l7,38r2,5l,62r,xe" stroked="f">
                <v:path arrowok="t"/>
              </v:shape>
              <v:shape id="_x0000_s1505" style="position:absolute;left:931;top:822;width:38;height:54" coordsize="38,54" path="m,54l3,45,7,35r3,-7l17,21,19,11,29,7,33,r5,l33,7r-4,4l24,21r-5,7l14,35r-4,7l10,47,,54r,xe" stroked="f">
                <v:path arrowok="t"/>
              </v:shape>
              <v:shape id="_x0000_s1506" style="position:absolute;left:1104;top:549;width:17;height:45" coordsize="17,45" path="m,45l3,38,7,33r5,-7l14,26,17,7,14,,12,4r,5l12,14,,23,,45r,xe" stroked="f">
                <v:path arrowok="t"/>
              </v:shape>
              <v:shape id="_x0000_s1507" style="position:absolute;left:604;top:902;width:616;height:259" coordsize="616,259" path="m569,209r7,-9l588,190r7,-9l604,171r-49,36l552,205r3,-5l562,195r7,-7l576,178r7,-7l562,188r54,-69l595,107r-12,12l569,133r-14,12l543,159r23,-9l557,171r-14,10l540,174r-2,-7l531,159r,-7l588,83r2,-7l593,69r-3,-7l590,55r-9,5l574,69r-8,12l562,91r-7,-3l548,93r-8,2l538,102r-12,8l517,121r4,-9l526,105r5,-10l533,88r-7,-2l519,88r-7,5l505,95r-7,12l503,107r4,7l500,121r-9,10l481,138r-9,7l462,148r-9,2l441,152r-10,5l434,152r5,-2l448,143r9,-5l467,131r7,-7l481,117r3,-3l462,110r-5,7l450,129r-4,2l441,138r-7,5l424,148r-12,2l401,152r-7,l386,155r-7,l372,157r-12,-2l353,152r-12,l332,150r-12,-2l308,145r-12,-2l285,138r-15,-5l258,129r-9,-8l237,117,225,107r-12,-7l202,93,192,88r-7,-5l178,79r-5,-7l168,67r3,-7l166,55r-7,-7l149,43r-7,-5l135,31r-7,-5l121,22r-9,-5l104,10,97,5,88,,83,10r,7l85,22r5,4l95,34r5,9l95,36,85,29,81,26r-3,3l76,31r5,10l107,67,95,57,83,48,74,38,67,31,59,29r-4,l45,26r-9,l29,24,19,22r-7,l10,26r9,5l29,41r7,4l45,55r3,12l50,72r9,7l67,83r7,3l88,100r,17l76,114r-5,-7l67,100,59,93,52,86,45,79,36,72,31,67r-5,l17,64,7,64r-4,l,67r3,2l7,79r3,2l17,83r7,3l33,95r,17l40,121r8,8l57,136r12,9l81,152r9,10l104,169r15,7l133,183r14,7l152,193r7,4l166,200r10,5l187,209r15,7l209,219r7,2l223,224r7,4l242,231r9,4l263,238r10,2l282,243r12,2l303,247r12,3l322,250r10,2l341,252r12,2l360,254r10,l379,257r10,2l398,257r10,l415,257r9,l431,254r8,l448,254r9,l462,252r10,l479,250r7,l493,247r7,l507,243r7,l526,240r12,-5l550,233r9,-5l569,224r9,-3l588,216r7,-4l607,205r9,-5l569,209r,xe" fillcolor="black" stroked="f">
                <v:path arrowok="t"/>
              </v:shape>
              <v:shape id="_x0000_s1508" style="position:absolute;left:900;top:1118;width:121;height:17" coordsize="121,17" path="m67,15l26,8,19,,10,,,5r,5l3,12r12,3l22,15r7,2l38,17r10,l55,17r9,l71,17r8,l86,17r7,l98,17r4,l105,17r7,-2l116,12r5,-2l107,10r-9,l86,10r-10,l67,15r,xe" stroked="f">
                <v:path arrowok="t"/>
              </v:shape>
              <v:shape id="_x0000_s1509" style="position:absolute;left:744;top:1033;width:64;height:45" coordsize="64,45" path="m,l7,2,17,7r7,7l33,19r7,2l50,28r7,8l64,45,57,40,50,33,43,31,36,26,28,21,21,19,14,17,9,14,,,,xe" stroked="f">
                <v:path arrowok="t"/>
              </v:shape>
              <v:shape id="_x0000_s1510" style="position:absolute;left:76;top:64;width:1019;height:667" coordsize="1019,667" path="m910,656r-7,-3l895,653r-9,-2l877,651r-12,-3l858,646r-8,l850,646r-14,-5l822,637r-14,-3l796,632r-14,-5l768,625r-12,-3l741,622r-4,-2l727,620r-7,l715,620r-2,-10l711,608r7,l730,610r7,l744,613r9,2l760,618r8,l777,620r5,l791,620r7,l803,615r-5,l794,613r-10,-3l772,608r-7,-2l758,603r-5,-2l746,599r-7,-3l730,596r-8,-2l715,591r-9,-4l699,587r-10,-3l682,582r-7,-2l666,580r-5,-5l654,575r-12,-5l635,570r-5,-2l628,568r16,l737,594r12,l765,596r5,3l779,599r5,2l794,603r11,3l820,608r14,2l848,613r12,2l874,615r14,3l903,620r11,2l929,622r9,l945,622r7,l962,625r12,l985,625r8,l1000,625r7,l1014,625r5,-3l1016,618r-4,-3l1002,613r-9,l981,610r-7,l967,610r-3,l955,608r-7,l940,606r-9,l924,601r-7,l910,599r-10,l893,596r-7,l877,594r-8,-3l862,589r-9,-2l846,587r-7,-3l831,582r-7,-2l817,577r-9,-2l801,572r-7,l784,570r-7,-2l770,565r-10,-2l753,561r-7,l739,558r-9,l722,556r-7,l704,553r-12,-4l680,544r-12,-2l656,534r-12,-4l632,525r-9,-2l616,518r-5,-3l604,511r-2,-3l599,504r3,-5l611,501r12,3l632,506r12,5l654,515r12,3l677,523r12,4l701,530r12,4l725,537r12,5l749,546r11,3l772,553r12,5l737,515r-17,-7l708,504r-14,-5l682,494r-14,-5l656,485r-12,-5l635,475r-14,-5l609,466r-12,-8l587,456r-11,-5l566,447r-9,-5l547,437r-12,-5l526,428r-12,-8l507,416r-10,-5l488,406r-10,-5l471,397r-9,-7l452,387r-7,-7l436,375r-7,-7l422,363r-8,-4l405,354r-7,-7l391,340r-10,-5l374,328r-7,-5l360,316r-10,-7l346,304r-10,-7l329,290r-7,-10l315,276,301,261,287,247r-8,-9l272,230r-9,-7l258,214r-9,-7l242,197r-8,-7l227,183r-7,-12l211,164r-7,-10l196,145r-9,-10l180,126r-7,-10l166,107r14,l196,109r17,l232,109r14,l263,112r14,l294,114r14,l322,114r14,2l353,116r12,l379,119r14,l407,121r12,l433,121r12,3l459,124r12,l483,128r12,l507,133r12,l531,135r9,3l552,143r12,2l576,147r9,5l597,157r9,5l618,166r10,3l640,173r9,5l659,185r9,5l680,197r9,7l699,211r9,8l718,228r9,7l739,245r7,9l758,266r7,10l777,287r7,12l796,311r7,12l813,337r9,12l834,366r9,14l853,394r9,19l872,430r9,17l891,466r9,19l912,506r,-5l910,496r-3,-7l907,482r-4,-9l898,463r-3,-12l891,439r-5,-11l881,416r-4,-12l872,394r-3,-12l865,375r-5,-7l860,366r-7,-12l846,344r-7,-7l834,330r-7,-9l822,314r-7,-8l810,302,798,287,786,276,775,261,765,249r17,l794,261r11,12l817,285r12,14l839,311r11,14l853,333r7,7l865,347r4,7l874,361r3,7l881,375r5,7l888,392r5,7l898,406r2,10l903,423r4,7l912,439r2,8l917,454r5,9l926,470r3,10l929,482r28,64l957,537r,-7l957,523r,-8l955,506r-3,-10l950,487r,-10l945,468r-5,-12l938,447r-5,-10l929,423r-5,-10l917,401r-3,-9l907,380r-4,-12l895,356r-4,-9l884,335r-5,-10l872,316r-3,-7l862,297r-4,-10l850,280r-2,-7l843,266r-7,-7l834,254r-3,-5l836,254r7,5l850,261r8,5l865,273r7,7l877,290r9,9l891,309r7,9l905,330r7,12l917,352r7,9l929,373r7,9l938,394r5,10l950,416r5,9l955,428r2,7l957,442r5,9l967,461r2,12l974,485r4,14l981,508r4,12l990,530r5,12l1000,546r4,7l1009,556r5,2l1014,549r-2,-15l1009,520r-5,-14l1000,494,943,302,922,266r2,-2l929,268r4,5l938,278r19,33l959,304r3,-5l962,292r,-7l957,278r-2,-7l950,264r-5,-7l938,249r-7,-9l924,233r-10,-7l905,219,895,209r-9,-7l877,195,865,185r-10,-9l843,169r-9,-7l822,154r-12,-7l801,143r-10,-8l782,131r-10,-7l763,121r-7,-5l749,112r-8,-3l737,107r-5,l720,105r-9,-5l699,95,687,93,673,90,661,88,644,83r-12,l618,78,604,76,590,71,578,69,568,67,557,64,547,59r-9,-2l550,57r9,l571,57r12,2l595,59r9,3l616,64r12,3l640,67r11,2l663,71r12,5l687,78r12,3l711,83r11,5l734,90r12,5l758,97r12,5l779,107r12,5l803,116r10,5l822,126r12,5l843,135r12,8l865,147r9,7l884,159r11,7l888,157r-4,-7l879,143r-5,-8l860,128r-12,-4l834,119r-12,-5l808,109r-12,-4l782,102,770,97,756,93,744,88,730,83,718,81,704,76,689,74,677,69,663,67,649,64,637,59,623,57,609,55,595,50,583,48,568,45,554,43,540,38r-14,l512,33r-12,l486,31,471,29,457,26r-12,l429,24,417,21,403,19,388,17,374,14r-14,l346,12r-12,l317,10,303,7r-14,l277,7,263,5r-14,l234,5r-11,l206,2r-12,l178,,166,,151,,137,,121,,109,,95,,80,,66,,54,,40,,26,,12,,,,45,71r-3,3l47,81r3,9l54,97r5,10l64,116r5,8l73,133r5,10l80,150r7,7l92,166r5,7l102,181r4,7l111,197r5,10l121,211r4,10l130,226r7,9l140,240r4,9l151,257r5,7l166,278r12,14l182,299r5,7l194,314r5,7l211,333r12,11l234,356r12,15l258,382r12,12l282,406r14,12l305,428r12,11l332,449r14,12l360,470r14,10l379,485r7,4l393,494r10,5l412,506r10,5l433,518r12,7l455,530r12,4l474,542r12,4l495,551r12,5l514,561r12,4l535,570r12,2l557,577r11,5l576,584r11,5l597,594r9,2l616,601r12,5l637,608r12,5l659,615r9,5l680,622r12,3l704,629r11,5l727,637r12,4l749,644r11,2l772,648r10,3l791,653r12,3l810,658r10,2l827,660r7,3l843,663r7,2l862,665r15,2l886,667r9,l903,667r9,l917,665r7,l929,665r7,2l910,656r,xe" fillcolor="black" stroked="f">
                <v:path arrowok="t"/>
              </v:shape>
              <v:shape id="_x0000_s1511" style="position:absolute;left:149;top:135;width:370;height:38" coordsize="370,38" path="m5,12l280,31r7,l308,34r7,l323,36r9,l339,38r7,l353,38r7,l368,38r2,l368,38r-8,-2l353,34r-9,-3l337,31r-7,-2l323,26r-8,l308,26r-7,-2l292,24,282,22r-7,l266,22,256,19r-7,l240,19,230,17r-7,-2l211,12r-7,l195,12r-10,l178,12r-7,l159,12r-12,l135,10r-12,l112,7,100,5,88,5,78,3,69,,62,,55,,48,,41,,31,3r-7,l17,5r-7,l5,10,,10r5,2l5,12xe" stroked="f">
                <v:path arrowok="t"/>
              </v:shape>
              <v:shape id="_x0000_s1512" style="position:absolute;left:325;top:337;width:184;height:159" coordsize="184,159" path="m182,159r-9,-7l163,145,151,133r-12,-9l130,117r-7,-8l116,102,106,95,99,88,90,81,83,74,75,67,66,60,56,52,49,43,40,38,33,29,26,24,19,17,14,12,,,4,r7,5l21,14r12,8l42,31r12,7l64,48r11,7l87,64r10,7l104,81r7,7l118,95r10,10l137,117r10,9l158,136r12,7l180,152r4,7l182,159r,xe" stroked="f">
                <v:path arrowok="t"/>
              </v:shape>
              <v:shape id="_x0000_s1513" style="position:absolute;left:528;top:506;width:38;height:21" coordsize="38,21" path="m29,12l15,5,12,7,5,,,,17,14r5,l29,19r5,2l38,21,31,16,26,14r,-2l29,12r,xe" stroked="f">
                <v:path arrowok="t"/>
              </v:shape>
              <v:shape id="_x0000_s1514" style="position:absolute;left:396;top:90;width:45;height:12" coordsize="45,12" path="m42,12l45,5,38,3,30,,26,,19,,14,3,7,3,2,3,,3r,l4,5r8,2l21,10r9,2l38,12r4,l42,12xe" stroked="f">
                <v:path arrowok="t"/>
              </v:shape>
              <v:shape id="_x0000_s1515" style="position:absolute;left:872;top:230;width:114;height:95" coordsize="114,95" path="m,l5,3r9,7l26,17r12,9l50,34r12,9l66,53r5,7l114,95,104,79,99,74,90,67,85,60,78,55,69,48,64,43,54,34,47,29,38,22,28,17,21,10,14,5,7,3,,,,xe" stroked="f">
                <v:path arrowok="t"/>
              </v:shape>
              <v:shape id="_x0000_s1516" style="position:absolute;left:469;top:102;width:93;height:14" coordsize="93,14" path="m,l14,,26,2,40,5r12,l66,7r12,3l93,14r-8,l76,14r-10,l62,12,52,10r-7,l36,7,26,5,19,2r-7,l,,,xe" stroked="f">
                <v:path arrowok="t"/>
              </v:shape>
              <v:shape id="_x0000_s1517" style="position:absolute;left:47;top:47;width:79;height:155" coordsize="79,155" path="m38,l,,5,10r2,9l15,29r4,9l22,48r7,12l34,69r4,12l43,88r5,12l53,110r4,9l62,129r5,9l71,148r8,7l19,10,38,r,xe" fillcolor="black" stroked="f">
                <v:path arrowok="t"/>
              </v:shape>
              <v:shape id="_x0000_s1518" style="position:absolute;left:872;top:2130;width:258;height:238" coordsize="258,238" path="m149,l19,69r7,5l31,78r7,8l43,93r4,4l54,105r8,7l66,119r-2,2l59,124r-5,2l52,126,43,112,33,105r-7,-5l17,95r-8,l,105r7,l14,107r7,5l26,116r12,8l45,135r5,10l54,159r,7l54,173r,10l57,192r21,l76,197r5,l85,197r5,l99,204r,l104,209r7,2l118,219r8,2l133,226r2,2l140,230r-7,5l142,235r10,l159,235r9,3l173,235r9,l189,235r8,l211,233r12,-3l235,228r11,-2l249,221r,-7l249,209r-3,l235,216r-8,3l218,223r-10,3l206,219r14,-10l225,202r-5,-2l204,209r-7,-7l199,200r7,-5l218,190r12,-7l244,176r7,-10l258,157r-9,l242,157r-7,-3l230,154r-7,-2l218,154r-7,3l206,162r-7,l197,157r2,-7l204,145r31,-2l246,124r-2,-8l230,124r-5,-8l223,109r-3,-2l218,109r-2,3l211,119r-17,l168,86,163,76r,-7l149,r,xe" fillcolor="black" stroked="f">
                <v:path arrowok="t"/>
              </v:shape>
              <v:shape id="_x0000_s1519" style="position:absolute;left:998;top:2208;width:16;height:34" coordsize="16,34" path="m16,22l9,19r,-9l9,3,7,,2,3r,5l4,15,2,24r,3l,31r,l2,34,4,31r3,l9,27r7,-5l16,22xe" stroked="f">
                <v:path arrowok="t"/>
              </v:shape>
              <v:shape id="_x0000_s1520" style="position:absolute;left:1021;top:2263;width:22;height:26" coordsize="22,26" path="m22,26l10,19,,10,3,r,2l7,7r5,3l19,10r3,16l22,26xe" stroked="f">
                <v:path arrowok="t"/>
              </v:shape>
              <v:shape id="_x0000_s1521" style="position:absolute;left:1211;top:1111;width:438;height:839" coordsize="438,839" path="m429,254r,-11l431,233r,-12l433,212r,-10l433,195r3,-12l438,176r,-9l438,157r,-9l438,138r,-9l438,119r,-9l438,100,433,86r,-10l431,64,429,53r-3,-5l424,43r-5,-5l417,34r-3,-3l412,34r10,21l422,62r,7l426,74r3,7l429,95r,3l429,102r,5l429,110r,9l429,129r,4l429,143r2,12l431,167r,14l426,186r3,-3l426,181r,-7l426,169r3,l424,157r-2,-9l419,136r,-10l417,114r,-9l414,93,412,83r-5,-7l403,72r-5,-8l400,55,393,38r,-2l379,7r-7,15l374,31r3,14l377,50r2,7l379,64r2,8l384,83r2,15l391,107r2,7l388,145r-9,-14l381,131r-2,-12l377,107r,-12l377,83r-5,-4l367,72,362,62r-4,-9l350,41,348,31r-5,-7l346,17,336,7,327,r-5,3l320,7r4,10l327,29r4,9l334,48r5,5l336,62r,10l336,83r,12l334,100r,2l329,100r-2,-5l324,91r-2,-8l310,93r3,12l315,119r,12l317,145r,12l317,171r5,12l327,197r,10l327,214r-3,7l324,231r,7l322,247r,7l324,264r-9,9l313,264r-3,-12l308,240r,-9l308,219r,-12l308,195r,-9l305,174r-2,-7l301,155r-3,-10l298,143r-4,-14l286,133r-4,5l282,143r2,12l286,159r3,8l289,174r5,7l294,188r,7l296,200r,9l296,219r,7l296,235r2,12l298,257r3,12l301,276r2,9l303,295r,7l303,316r,14l301,342r-3,15l296,368r-5,12l286,392r-4,14l277,414r-2,7l272,428r-2,9l265,444r-2,12l260,466r-2,12l256,482r-5,10l244,501r-5,7l232,518r-10,12l213,537r-7,12l196,561r-11,9l173,582r-10,12l151,603r-11,12l128,627r-10,12l106,649r-11,9l83,670r-12,9l59,689r-9,9l40,708r-7,9l26,725r-10,9l12,739r-5,9l,760r,7l14,763,26,746r-3,l57,717r,-9l59,708r5,l68,710,50,732r-3,4l50,739r2,l61,736r5,-7l73,722r5,-7l80,710,97,698r,-2l97,703r-7,7l80,722r-4,7l78,732r-10,7l64,744r-7,7l52,760r-7,5l40,774r-7,8l28,791r-5,12l21,817r-2,3l19,822r,5l21,829r5,-7l33,817r7,-9l50,803r7,-10l66,784,76,774r11,-7l95,755r9,-7l111,739r7,-5l125,725r5,-3l135,717r5,l142,720r-2,12l132,739r-7,9l118,755r-7,12l102,777r-10,9l85,793r-7,10l68,810r-4,7l61,822r,5l61,839r15,-8l83,820r9,-8l99,803r7,-10l125,791r5,-2l135,784r7,-5l151,772r8,-9l168,755r12,-11l192,736r9,-14l213,710r5,-9l225,696r7,-9l239,679r5,-7l251,663r7,-7l263,649r7,-10l277,630r7,-10l291,613r5,-12l303,594r7,-12l315,573r7,-10l327,554r7,-12l341,532r5,-12l350,511r5,-10l362,490r5,-12l374,468r3,-12l384,444r4,-11l391,421r4,-10l400,399r3,-12l407,376r5,-12l414,352r3,-14l419,326r,-12l422,302r2,-12l426,278r,-12l429,254r,xe" fillcolor="black" stroked="f">
                <v:path arrowok="t"/>
              </v:shape>
              <v:shape id="_x0000_s1522" style="position:absolute;left:1552;top:1437;width:45;height:142" coordsize="45,142" path="m,140r7,2l7,133r5,-7l14,114,19,99r,-7l21,85r3,-7l24,69,28,54r,-7l33,40r,-5l36,28r2,-7l43,16,45,,40,9,28,45,26,61,21,78r-4,7l14,90r-2,9l12,107r-7,7l,140r,xe" stroked="f">
                <v:path arrowok="t"/>
              </v:shape>
              <v:shape id="_x0000_s1523" style="position:absolute;left:1405;top:1705;width:83;height:76" coordsize="83,76" path="m,71l10,64r9,-9l28,43,40,33,50,21r9,-9l71,5,83,,78,5r-7,9l59,24,50,38,36,47,24,59,14,69r-4,7l,71r,xe" stroked="f">
                <v:path arrowok="t"/>
              </v:shape>
              <v:shape id="_x0000_s1524" style="position:absolute;left:1547;top:1223;width:12;height:57" coordsize="12,57" path="m10,57l12,33r,-2l12,28r,-7l12,21,10,12,5,2,3,r,2l3,7,,14r,7l,28r,5l10,57r,xe" stroked="f">
                <v:path arrowok="t"/>
              </v:shape>
              <v:shape id="_x0000_s1525" style="position:absolute;left:1524;top:1408;width:14;height:38" coordsize="14,38" path="m4,38l2,33,,29,2,24,4,17,7,7,9,r2,3l14,7,11,17r,12l9,33r,5l7,38r-3,l4,38xe" stroked="f">
                <v:path arrowok="t"/>
              </v:shape>
              <v:shape id="_x0000_s1526" style="position:absolute;left:1436;top:1563;width:26;height:47" coordsize="26,47" path="m26,l21,2,19,7r-5,7l14,19,5,28,,47,7,40r5,-5l26,r,xe" fillcolor="black" stroked="f">
                <v:path arrowok="t"/>
              </v:shape>
              <v:shape id="_x0000_s1527" style="position:absolute;left:469;top:228;width:602;height:451" coordsize="602,451" path="m375,387r4,l389,394r9,7l403,406r,5l424,420r5,3l438,427r8,5l455,435r10,2l472,442r9,2l491,446r7,l507,449r10,2l524,451r12,-5l536,446r-34,-2l493,437r-5,5l488,435r-7,l474,432r-7,-2l465,430r-10,-5l446,423r-10,-3l431,418r,-7l431,413r10,3l462,418r5,2l474,423r7,l493,425r9,l514,425r7,l531,430r2,-3l538,427r5,l545,430r26,l566,416r-9,l550,413r-7,-2l538,411r-5,-3l531,408r-7,-4l519,401r2,-4l524,394r9,l540,394r12,l562,394r9,l581,394r4,5l600,397r2,-5l595,385r-10,-5l578,378r-7,-3l566,375r-4,-7l557,366r-10,-7l543,359r-10,2l531,356r2,-2l552,351r,-16l540,335r-9,-3l519,330r-9,-2l500,323r-9,-2l479,321r-10,l467,313r-2,l460,313r,3l431,299r-2,-14l472,304r4,l481,304r7,2l491,309r4,l507,311r7,2l519,316r17,-3l533,304r,-5l502,299r-4,l495,299r-2,-2l491,294r-12,l465,292r-12,-5l441,283r-14,-8l415,268r-12,-9l391,252,379,242r-12,-9l358,223r-10,-9l337,202,327,192r-12,-7l308,178r3,-2l301,173,287,161,275,150,263,135,249,123,237,112,223,100,211,85,199,74r24,l213,66r-9,-9l192,50r-9,-5l171,36,159,31,147,26r-9,-5l126,17,114,12,102,9,90,7,76,5,64,2,52,,40,,33,2r3,10l55,12r7,l71,12r7,2l85,17r5,l97,19r3,5l100,31,97,28,93,26,85,24,78,21r-4,l69,21r-3,5l71,33r14,3l100,40r12,5l126,47r-5,l116,55,50,38r-5,l40,38r-7,2l26,43r-9,2l10,47,3,50,,55r3,2l14,57r12,5l40,66r15,3l66,74r15,4l88,81r9,2l102,83r10,2l116,100r,2l112,102r-10,-2l95,97,85,95,76,90,69,88,66,85,21,88r-7,l14,95r,5l21,102r34,5l64,109r10,3l85,119r12,7l107,135r12,10l130,152r12,12l152,176r12,9l175,197r12,12l197,218r12,12l220,240r12,12l235,252r7,4l249,266r9,9l266,283r7,9l277,299r3,5l289,311r12,10l313,332r12,12l337,354r11,12l360,378r15,9l375,387xe" fillcolor="black" stroked="f">
                <v:path arrowok="t"/>
              </v:shape>
              <v:shape id="_x0000_s1528" style="position:absolute;left:749;top:487;width:80;height:69" coordsize="80,69" path="m,5l7,9r7,10l21,24r10,7l40,38r7,7l54,52r10,7l76,69r4,l76,59,71,57,59,45,47,33,35,21,23,14,21,9,7,,,5r,xe" stroked="f">
                <v:path arrowok="t"/>
              </v:shape>
              <v:shape id="_x0000_s1529" style="position:absolute;left:635;top:351;width:38;height:43" coordsize="38,43" path="m,l7,8r7,7l19,19r7,8l31,31r7,7l38,43,31,36,19,29,12,22,5,15,2,12,,,,xe" stroked="f">
                <v:path arrowok="t"/>
              </v:shape>
              <v:shape id="_x0000_s1530" style="position:absolute;left:948;top:572;width:42;height:15" coordsize="42,15" path="m,3r9,l14,7r2,3l19,12r2,l26,15r5,l42,15r,-5l40,7r-2,l35,10,23,,,3r,xe" stroked="f">
                <v:path arrowok="t"/>
              </v:shape>
            </v:group>
            <v:group id="_x0000_s1531" style="position:absolute;left:1863;top:2117;width:182;height:233" coordorigin="47,47" coordsize="1811,2321">
              <v:shape id="_x0000_s1532" style="position:absolute;left:104;top:81;width:993;height:660" coordsize="993,660" path="m993,503l841,221,571,71,270,9,,,119,173,263,325,467,494r142,66l912,660,993,503r,xe" fillcolor="#c4e87d" stroked="f">
                <v:path arrowok="t"/>
              </v:shape>
              <v:shape id="_x0000_s1533" style="position:absolute;left:216;top:758;width:1594;height:1448" coordsize="1594,1448" path="m677,147l414,42r-135,l170,83,68,175,11,275,,574r130,439l315,1341r128,107l734,1431r159,-19l1080,1431r192,-90l1511,933r83,-463l1544,192,1428,78,1265,,1125,9,969,64,862,128r-50,64l677,147r,xe" fillcolor="#ffc2b3" stroked="f">
                <v:path arrowok="t"/>
              </v:shape>
              <v:shape id="_x0000_s1534" style="position:absolute;left:360;top:962;width:585;height:1066" coordsize="585,1066" path="m90,r12,7l109,19r3,9l116,40r-2,12l112,66r-3,7l107,78r-3,10l104,95r-7,14l90,123r-5,5l83,137r-2,8l78,152r-2,7l74,166r-3,7l71,180r-2,7l69,194r,8l71,211r-2,10l69,235r-3,14l66,263r,15l64,292r,12l64,318r,14l64,346r,12l64,373r,14l66,401r,12l69,427r,14l71,453r,15l76,482r,14l78,510r3,12l85,536r3,12l90,563r5,11l97,589r5,12l104,615r5,12l116,641r3,12l123,667r5,12l133,691r5,12l145,714r4,12l157,738r4,12l168,762r7,12l185,786r5,12l199,809r7,12l216,833r7,10l230,852r9,10l251,874r7,9l268,893r9,9l289,914r10,7l311,931r9,9l332,950r12,7l356,966r11,10l382,985r9,3l403,990r9,2l424,995r12,l448,997r12,2l472,999r12,l495,999r12,l519,1002r10,l540,1002r12,l566,1002r3,9l576,1021r2,7l581,1033r2,7l585,1047r-7,5l569,1056r-7,3l555,1064r-10,l538,1066r-9,l521,1066r-11,l500,1064r-7,l484,1064r-12,l465,1064r-10,l446,1066r-12,-2l422,1059r-10,-3l403,1056r-12,-4l382,1049r-10,-4l363,1042r-10,-5l344,1033r-12,-5l325,1026r-10,-8l306,1014r-7,-5l289,1004r-9,-7l273,990r-10,-5l256,978r-7,-9l239,964r-7,-10l225,950r-7,-10l211,933r-7,-7l197,916r-7,-7l183,900r-8,-10l171,883r-7,-9l157,864r-8,-9l145,847r-7,-11l133,826r-7,-7l123,809r-7,-11l112,788r-5,-9l102,769r-5,-9l93,750r-5,-9l83,731r-5,-9l76,712r-5,-9l66,693,64,681r-5,-9l55,662r-3,-9l50,643r-5,-9l43,624r-3,-9l38,605r-5,-9l31,589r,-10l29,570r-3,-7l24,551r-3,-7l19,532r,-7l17,515r,-7l14,496r-2,-9l12,477r,-7l10,458,7,449r,-10l7,432,5,420,3,411r,-10l3,392,,382r,-9l,361r,-7l,344r,-9l,323r,-7l,304,,294r,-9l,278,,266,,256r,-9l3,237r,-9l3,218r2,-9l5,199r,-9l7,180r3,-9l12,164r2,-10l17,145r2,-10l21,128r3,-10l26,109,29,99r4,-7l38,83r2,-7l45,69,50,59r2,-7l57,45,62,35r4,-7l71,21r7,-9l83,7,90,r,xe" stroked="f">
                <v:path arrowok="t"/>
              </v:shape>
              <v:shape id="_x0000_s1535" style="position:absolute;left:296;top:171;width:467;height:413" coordsize="467,413" path="m26,r5,7l40,14r5,10l55,31r4,9l67,50r4,9l81,69r4,9l93,90r4,10l104,109r5,10l116,128r5,12l130,150r5,9l142,169r7,9l157,188r7,9l171,207r9,7l190,223r7,7l206,237r10,8l225,254r12,5l249,266r12,5l273,275r12,8l294,290r12,4l318,302r12,4l344,311r12,2l370,321r12,2l393,328r12,4l420,337r11,5l443,349r12,7l467,366r,12l467,387r,12l467,413r-12,-2l446,408r-10,-2l429,404r-12,-3l408,401r-10,-2l391,397r-12,-5l370,389r-7,-2l353,385r-12,-5l334,378r-9,-3l315,373r-9,-7l296,363r-9,-4l277,356r-7,-7l261,347r-10,-7l244,337r-9,-7l225,325r-9,-4l209,316r-10,-7l192,304r-7,-5l176,294r-8,-9l159,280r-7,-7l145,266r-10,-7l128,254r-7,-7l116,240r-9,-7l100,223r-7,-7l88,209r-7,-7l76,195r-7,-7l64,180r-7,-9l52,164,45,154r-2,-9l36,138,31,128r-2,-9l24,112,22,102,17,93,12,85,10,76,5,66r,-9l3,47,,40,5,28,14,14,22,5,26,r,xe" stroked="f">
                <v:path arrowok="t"/>
              </v:shape>
              <v:shape id="_x0000_s1536" style="position:absolute;left:405;top:1111;width:157;height:145" coordsize="157,145" path="m107,r2,l116,5r7,2l130,17r8,5l145,29r7,5l157,41r-5,7l145,55r-7,7l130,69r-7,7l116,81r-7,7l102,95r-7,5l88,107r-10,5l74,119,59,131,48,145,33,143,21,138,10,136,,136,,124,3,114r2,-9l10,95r7,-9l21,76,31,69r7,-7l48,53r9,-8l64,38,74,29r7,-7l90,15,100,7,107,r,xe" stroked="f">
                <v:path arrowok="t"/>
              </v:shape>
              <v:shape id="_x0000_s1537" style="position:absolute;left:386;top:1211;width:228;height:211" coordsize="228,211" path="m195,r4,5l211,17r5,9l221,33r4,7l228,50r-15,7l202,67r-15,7l176,83,164,93r-12,9l140,112r-12,12l116,133r-12,10l93,152,81,164,69,176,57,188,45,200r-9,11l26,204r-7,-7l10,190,,183,3,173r2,-7l10,159r4,-7l22,138,33,124,43,112,55,100,67,88,81,78,93,67,107,57r7,-7l121,45r7,-5l135,36r7,-5l149,26r8,-5l164,17r7,-5l180,7r5,-2l195,r,xe" stroked="f">
                <v:path arrowok="t"/>
              </v:shape>
              <v:shape id="_x0000_s1538" style="position:absolute;left:422;top:1316;width:272;height:223" coordsize="272,223" path="m237,r4,2l253,16r5,7l265,30r5,10l272,47r-7,5l256,54r-10,5l239,64r-9,4l222,73r-7,5l206,83r-7,4l192,92r-7,5l175,102r-7,4l161,111r-10,5l147,123r-10,5l130,133r-7,4l113,142r-7,5l99,154r-7,5l85,168,71,178,59,192r-9,7l45,206r-7,7l31,223,21,211r-7,-7l7,197,,190,2,178,7,168r2,-9l16,152r3,-10l26,135r5,-7l40,121r5,-10l50,104r9,-7l66,92r7,-7l80,80r7,-7l97,71r9,-7l113,59r10,-5l132,49r8,-4l149,40r10,-5l166,30r9,-4l185,21r7,-2l201,14,211,9r7,-2l227,2,237,r,xe" stroked="f">
                <v:path arrowok="t"/>
              </v:shape>
              <v:shape id="_x0000_s1539" style="position:absolute;left:483;top:1446;width:223;height:233" coordsize="223,233" path="m195,r11,5l216,12r5,7l223,26r,7l221,43r-5,7l209,60r-7,7l192,74r-9,7l176,88r-12,5l154,100r-9,5l140,109r-9,8l124,124r-8,7l112,138r-7,7l100,155r-5,7l90,169r-4,7l79,183r-5,7l71,200r-7,7l60,214r-5,9l50,233,38,230r-12,l12,226,,226,,216r3,-9l3,197r4,-9l10,181r2,-10l15,162r7,-7l24,145r5,-9l36,128r5,-7l48,112r4,-7l60,98r7,-8l74,83r7,-7l88,69,98,62r7,-7l112,50r7,-7l128,38r10,-7l145,26r7,-7l161,17r8,-5l178,7,188,3,195,r,xe" stroked="f">
                <v:path arrowok="t"/>
              </v:shape>
              <v:shape id="_x0000_s1540" style="position:absolute;left:538;top:1627;width:133;height:178" coordsize="133,178" path="m104,r12,7l125,16r3,10l133,38r-5,11l125,59r-4,12l114,83r-8,12l97,106r-9,12l78,133r-9,9l61,154r-7,9l50,178r-7,-5l35,173r-4,-2l24,168,12,163,,161,2,149r3,-9l9,128r5,-10l19,106,24,95,28,85r7,-9l43,64,50,54r7,-9l66,35r7,-9l83,16,92,7,104,r,xe" stroked="f">
                <v:path arrowok="t"/>
              </v:shape>
              <v:shape id="_x0000_s1541" style="position:absolute;left:1294;top:924;width:388;height:254" coordsize="388,254" path="m99,7l111,2,125,r12,l151,r12,l177,2r12,2l203,9r12,3l227,16r12,5l253,26r12,7l277,38r9,9l298,57r10,7l317,71r7,9l334,90r9,9l350,111r7,12l365,135r4,12l374,159r2,12l381,185r3,9l386,211r,5l386,223r,7l388,240r-12,2l369,247r-12,4l348,254r-9,-12l331,232r-7,-11l320,209r-5,-15l310,185r-2,-12l303,161r-5,-12l294,137,284,126r-5,-10l270,109r-12,-7l253,97r-7,-2l239,92r-7,-2l225,85r-7,-5l211,76r-8,l194,71r-5,l180,69r-5,l166,66r-8,l151,66r-9,3l135,69r-7,2l121,71r-10,2l104,73r-7,l87,73r-7,3l73,76r-7,l59,76r-7,l45,76,35,73r-5,l23,71,12,66,,59,7,47r7,-9l21,31r9,-8l35,21,45,19r9,-5l66,12,76,9,85,7r7,l99,7r,xe" stroked="f">
                <v:path arrowok="t"/>
              </v:shape>
              <v:shape id="_x0000_s1542" style="position:absolute;left:137;top:755;width:1721;height:1499" coordsize="1721,1499" path="m505,124r-14,-3l479,116r-9,-2l458,114r-10,l439,114r-7,l422,114r-7,l408,116r-7,l394,116r-10,3l377,121r-9,3l361,126r-12,5l342,135r-15,5l316,145r-10,5l294,157r-9,7l275,173r-12,8l256,190r-12,7l237,207r-9,9l221,228r-7,12l204,252r-5,12l192,276r-7,11l178,299r-7,12l164,328r-5,9l152,354r-2,5l147,366r-2,7l143,382r-5,12l133,409r-2,7l126,423r-2,7l124,437r-5,7l119,451r-2,7l114,466r-2,7l109,482r-2,7l107,496r,-7l109,482r,-16l112,454r,-15l114,432r3,-2l117,437r,-9l119,420r,-7l121,409r3,-15l126,382r2,-14l133,356r2,-12l140,333r3,-12l147,309r3,-12l157,287r2,-11l166,266r5,-9l181,247r4,-12l190,226r9,-10l209,207r7,-10l223,188r10,-7l244,173r10,-9l266,154r12,-7l289,140r12,-9l316,126r7,-5l330,119r9,-5l346,112r7,-3l363,105r7,-3l375,100r9,-3l394,97r7,-2l408,93r9,l429,93r7,l448,93r10,l470,93r9,l489,93r11,l512,97r10,l534,100r9,2l555,107r9,2l574,114r9,2l595,124r10,4l614,135r7,8l631,150,614,124r-12,-8l593,112r-12,-7l574,102,562,97r-7,-4l543,90r-7,-2l526,83r-9,-5l507,76r-7,l491,74r-7,-3l474,71r-7,l458,69,448,67r-7,l434,67r-9,l417,67r-7,2l403,71r-9,l387,74r-7,l370,78r-7,l356,83r-7,3l342,88r-7,2l327,93r-9,4l313,100r-14,9l285,116r-14,10l256,135r-12,12l233,157r-15,12l204,181r-12,11l181,207r-12,12l154,233r-7,7l143,247r-8,10l131,264r-10,9l117,278r-5,2l112,278r,-5l117,266r2,-7l121,254r7,-9l138,233r9,-10l157,214r7,-10l173,195r10,-10l195,176r9,-14l218,150r12,-12l242,128r12,-12l266,109r12,-9l292,93r9,-7l313,78r12,-7l337,67r9,-5l358,59r12,-4l382,52r9,-4l401,48r9,-3l420,43r9,l439,43r9,l460,43r7,l477,43r9,l496,45r7,3l512,50r10,2l529,57r7,l543,59r7,3l557,67r7,4l574,74r5,4l588,83r12,5l612,97r12,8l635,112r10,7l654,126r10,5l673,138r7,2l688,143r7,4l699,147r-7,-7l685,131r-7,-7l671,116r-10,-9l657,97r-7,-7l645,83,633,76,621,71r-7,-4l605,64r-7,-2l590,59r-9,-4l571,52r-7,-2l557,48r-7,-5l543,43r-5,-5l534,38,522,33,510,31,498,26r-12,l474,24,462,22r-11,l439,22r-14,l413,22r-15,2l387,26r-12,l361,31r-12,2l337,38r-12,3l311,45r-12,5l287,55r-12,4l263,64r-9,7l242,78r-12,5l221,90r-10,7l202,105r-10,7l183,121r-7,7l169,138r-12,12l145,162r-14,11l119,185r66,-80l176,105r-5,2l164,112r-7,4l150,124r-10,7l133,140r-7,10l119,157r-10,7l102,173r-7,8l88,188r-5,7l79,202r-3,5l69,214r-7,14l57,235r-2,7l53,252r-3,12l45,271r-2,9l41,290r-3,7l36,304r-2,7l31,318r,7l26,337r-4,17l19,359r-2,9l15,373r,9l12,394,8,406,5,420r,12l3,444,,456r,12l,482r,10l,504r,14l3,530r,12l3,556r2,12l8,582r,7l10,596r2,7l15,613r,7l17,627r2,7l22,644r,9l26,660r,7l29,677r2,7l34,696r2,9l41,715r2,9l45,734r3,9l53,755r4,12l60,777r4,12l69,800,,651r,5l3,665r,7l5,679r3,10l8,696r2,7l12,710r3,7l17,724r,8l19,739r3,7l24,755r2,5l29,770r2,11l34,796r4,12l43,822r2,12l50,846r5,11l60,872r4,9l67,891r5,11l76,914r3,10l83,933r3,10l93,952r2,10l100,969r5,9l109,988r3,5l117,1002r4,7l126,1016r7,15l140,1045r5,7l150,1059r2,7l157,1073r2,8l164,1090r2,7l171,1104r2,7l176,1119r5,9l185,1135r3,7l190,1149r2,8l197,1164r2,7l202,1178r2,7l209,1192r2,7l214,1206r4,8l223,1221r3,7l228,1235r2,7l235,1249r5,14l247,1275r7,15l261,1301r7,12l275,1328r7,11l292,1351r7,12l306,1375r10,10l325,1394r10,10l344,1413r12,10l368,1432r12,7l391,1446r12,7l415,1461r12,7l439,1472r12,5l465,1482r7,2l477,1484r9,3l493,1489r7,l510,1491r7,l526,1494r10,l545,1496r10,l567,1496r12,l590,1499r12,l616,1499r8,l633,1499r10,-3l652,1496r7,l669,1494r9,l685,1494r10,-3l702,1489r7,-5l718,1484r7,-2l733,1480r9,-3l749,1475r7,-5l763,1468r7,-5l778,1461r9,-5l794,1453r7,-4l811,1446r7,-4l825,1439r9,-5l842,1430r7,-3l856,1423r9,-5l875,1415r16,8l913,1430r16,7l951,1444r16,5l986,1456r19,2l1024,1465r17,l1057,1468r17,2l1090,1472r17,l1124,1472r16,-2l1159,1470r14,-2l1187,1465r17,-4l1218,1458r15,-5l1247,1446r16,-4l1278,1434r14,-7l1306,1420r12,-7l1332,1404r12,-10l1358,1385r12,-10l1384,1366r12,-12l1408,1342r9,-12l1429,1318r12,-14l1451,1292r11,-14l1474,1263r7,-14l1493,1235r10,-17l1512,1204r7,-17l1531,1171r7,-14l1548,1140r9,-19l1564,1104r7,-19l1581,1069r5,-19l1595,1031r7,-17l1609,995r7,-19l1621,955r7,-19l1635,917r5,-19l1647,876r5,-19l1659,838r,-11l1661,817r3,-12l1666,796r2,-15l1671,770r2,-12l1678,746r,-14l1683,717r2,-12l1687,691r,-14l1690,665r5,-14l1697,639r19,-31l1716,580r5,-27l1721,527r,-23l1721,477r,-23l1716,430r-2,-24l1711,385r-5,-24l1702,340r-5,-22l1690,299r-5,-19l1676,261r-10,-19l1659,223r-9,-16l1638,190r-7,-14l1619,159r-12,-14l1595,128r-12,-12l1569,105,1557,93,1543,81,1529,71r-15,-9l1500,52r-16,-7l1467,36r-16,-7l1436,24r-19,-7l1401,12r-17,-2l1368,7,1346,3,1330,r-19,l1292,r-19,l1254,3r-19,2l1216,10r-21,2l1176,17r-19,5l1138,29r-22,7l1097,45r-21,7l1057,64r-21,10l1017,86,996,97r-19,15l958,126r-19,17l917,157r-19,21l908,190r9,-12l927,169r7,-7l943,152r10,-9l960,135r10,-7l979,121r7,-9l996,105r9,-8l1017,90r9,-7l1041,76r4,-2l1055,71r7,-4l1069,64r7,-2l1086,59r7,-4l1105,52r9,-4l1124,45r11,-4l1147,38r12,-5l1169,31r9,-5l1190,24r12,-2l1211,19r10,l1230,19r12,l1251,19r10,l1270,19r8,l1282,19r5,l1292,19r7,3l1296,24r-7,l1282,24r-7,l1268,24r-12,l1247,26r-7,l1230,26r-14,l1204,31r-14,2l1178,36r-14,5l1152,45r-12,3l1128,52r10,-2l1147,50r7,-2l1164,48r9,-3l1180,45r10,-2l1199,43r7,l1216,41r7,-3l1230,38r10,l1247,38r7,l1263,38r7,l1278,38r7,l1292,38r14,l1320,38r12,l1346,41r12,2l1370,45r12,l1391,48r12,l1413,52r9,3l1432,57r7,5l1448,64r7,3l1462,71r7,5l1477,78r11,10l1500,100r-9,-7l1484,90r-7,-4l1469,83r-9,-5l1453,76r-10,-2l1436,71r-12,-4l1415,64r-7,-2l1398,62r-11,-3l1377,59r-7,-2l1360,57r-11,l1339,55r-9,-3l1320,52r-9,l1301,52r-9,l1282,52r-9,l1266,52r-10,l1249,55r-9,l1233,57r-8,l1218,59r-14,l1192,59r-12,3l1169,64r-12,l1147,67r-12,4l1126,74r-10,2l1107,78r-7,5l1090,88r-7,2l1074,95r-7,5l1060,105r-8,4l1045,112r-9,4l1031,124r-9,4l1015,135r-8,5l1000,150r-9,4l984,162r-10,7l967,176r-9,7l951,190r-10,10l932,209r-12,-5l908,202r-12,-5l887,195r-12,-5l863,188r-12,-3l842,181r-12,-3l818,173r-12,-4l797,166r-12,-2l773,162r-12,-5l752,154r-5,l737,152r-7,-2l723,150r7,4l737,162r12,2l761,169r12,4l787,178r12,3l811,185r12,5l834,195r12,5l858,202r12,5l882,211r12,3l906,219r14,4l934,228r5,2l946,221r7,-5l960,209r10,-5l974,195r10,-5l991,185r7,-4l1012,169r14,-7l1038,152r17,-7l1064,138r15,-10l1090,124r15,-5l1116,114r12,-5l1142,105r12,-3l1166,100r14,-3l1192,93r14,l1221,90r14,l1242,90r7,l1256,90r10,l1270,88r10,l1287,88r7,l1304,88r7,l1320,88r10,l1337,88r9,l1356,88r12,2l1375,90r9,l1396,90r12,3l1410,93r5,l1422,95r7,5l1436,102r7,3l1453,109r9,5l1472,119r7,5l1486,126r10,5l1507,140r10,7l1522,150r4,7l1533,164r8,7l1543,178r5,5l1552,188r-14,-12l1524,166r-7,-4l1510,157r-7,-3l1496,150r-8,-3l1479,143r-7,-5l1465,135r-10,-4l1448,128r-9,-2l1432,124r-10,-5l1413,116r-10,-2l1396,112r-12,-3l1377,107r-9,-2l1358,102r-9,-2l1339,100r-9,-3l1320,97r-9,l1304,97r-12,l1285,97r-12,-2l1266,95r-12,l1244,95r-9,l1228,95r-12,2l1209,97r-10,l1190,100r-10,l1171,102r-10,3l1152,107r-7,2l1138,114r-10,l1119,116r-7,5l1102,124r-7,2l1088,131r-9,4l1074,140r-10,3l1057,147r-7,5l1045,157r-14,12l1022,181r-10,7l1005,195r-9,9l986,216r-12,7l967,233r-12,9l946,252r-12,-5l924,245r-9,-3l908,240r-7,-5l894,235r-7,-2l877,230r-7,-2l863,228r-12,-2l842,226r-5,l839,228r3,2l849,233r21,12l951,271r7,-7l967,257r7,-8l981,242r7,-7l996,230r7,-4l1010,219r12,-12l1033,200r12,-10l1057,185r10,-9l1076,169r10,-5l1095,159r7,-5l1112,152r9,-5l1131,147r7,-4l1147,140r10,-2l1166,138r10,l1187,135r12,l1214,135r11,l1240,135r7,l1254,135r9,l1270,138r10,l1287,138r9,l1306,138r9,l1325,138r12,l1349,138r21,l1389,140r19,3l1427,147r14,3l1460,157r14,7l1488,173r12,8l1514,190r10,12l1536,214r9,12l1555,238r7,14l1571,266r7,14l1583,297r7,14l1595,330r2,17l1600,363r5,19l1607,401r,19l1607,439r,22l1609,482r-2,19l1607,523r,21l1605,565r-5,22l1597,608r-2,21l1590,651r-4,21l1581,694r-5,23l1571,739r-4,21l1559,781r-4,22l1548,824r-7,22l1536,864r-7,22l1522,907r-8,19l1507,945r-7,19l1493,986r-7,16l1477,1019r-8,16l1462,1054r-7,15l1448,1083r-9,14l1434,1111r-10,15l1417,1138r-4,11l1408,1161r-10,10l1394,1178r-7,9l1382,1197r-7,9l1370,1214r-7,7l1358,1230r-7,7l1346,1244r-4,8l1337,1259r-12,12l1318,1285r-12,9l1296,1304r-11,9l1275,1323r-12,7l1254,1339r-12,5l1230,1351r-12,3l1209,1358r-10,3l1192,1363r-9,3l1176,1368r-10,l1161,1370r-9,l1145,1373r-7,l1131,1375r-10,l1109,1375r-12,-5l1088,1370r-12,-2l1069,1366r-7,-5l1055,1358r-10,-2l1038,1354r-12,-5l1017,1344r-12,-2l996,1339r-12,-4l974,1330r-9,-2l953,1325r-12,-5l929,1316r-9,-3l908,1309r-12,-5l889,1299r-12,-5l868,1290r-7,4l851,1299r-7,2l837,1306r-10,5l820,1313r-9,5l804,1323r-10,2l785,1330r-10,5l768,1337r-9,2l749,1344r-7,5l733,1351r-10,3l714,1356r-10,2l695,1361r-10,2l678,1363r-12,3l659,1368r-12,-2l640,1366r-9,l621,1366r-7,l605,1363r-10,l588,1361r-9,-5l571,1356r-7,-5l557,1351r-12,-7l536,1342r-12,-5l512,1330r-9,-5l496,1320r-10,-4l477,1311r-7,-7l462,1299r-14,-12l436,1275r-4,-9l425,1259r-5,-7l415,1244r-5,-7l406,1228r-5,-7l396,1214r-5,-10l387,1195r-5,-10l375,1178r-5,-10l365,1159r-4,-10l356,1142r-12,-21l332,1102r-12,-19l311,1064r-12,-19l289,1026r-9,-19l273,988,263,969r-9,-19l247,931r-7,-19l233,893r-7,-19l218,857r-4,-19l204,819r-5,-16l195,784r-5,-17l185,748r-4,-16l176,713r-3,-17l169,679r-5,-19l162,644r-3,-17l157,610r,-16l154,580r,-17l152,546r,-16l152,515r,-16l152,485r2,-17l157,454r2,-15l159,425r3,-14l164,397r5,-12l171,371r5,-15l181,344r4,-11l190,321r5,-12l199,297r10,-12l214,276r7,-12l228,254r9,-9l244,233r10,-10l263,214r10,-7l280,197r12,-7l304,181r12,-5l323,169r9,-5l342,157r7,-3l358,150r10,-3l377,143r10,-3l396,138r10,-3l413,133r9,l432,131r7,l448,131r10,l465,128r7,l479,128r7,l498,128r12,3l505,124r,xe" fillcolor="black" stroked="f">
                <v:path arrowok="t"/>
              </v:shape>
              <v:shape id="_x0000_s1543" style="position:absolute;left:495;top:1988;width:616;height:192" coordsize="616,192" path="m510,87r-12,8l488,102r-12,4l467,116r-12,5l443,128r-12,7l420,142r-15,5l391,152r-14,4l365,161r-7,l351,163r-10,l337,168r-10,l322,168r-9,3l308,171r-9,l289,171r-7,l275,171r-9,l258,168r-9,l242,168r-10,-5l225,163r-9,-2l209,159r-10,-3l192,152r-9,-3l176,147r-12,-5l154,137r-9,-4l138,130r-12,-7l119,118r-12,-7l100,106,90,99,81,92,71,83,62,78,50,68,40,59,33,52,24,42,17,30,12,21,5,9,,,,7,,9,3,19r4,7l12,33r2,9l22,52r7,7l38,71,48,83r11,9l64,97r7,7l78,109r10,7l95,121r9,4l114,130r12,5l133,137r12,7l154,149r10,5l173,159r10,2l192,166r12,5l211,173r12,2l232,180r12,2l254,185r9,l273,187r12,3l294,190r9,l313,190r12,2l334,187r10,l353,185r10,-3l372,180r12,-5l391,171r12,-3l405,163r7,-2l417,156r10,-4l431,147r10,-5l450,135r8,-5l467,123r7,-5l481,114r10,-5l503,102r7,-3l521,104r12,5l545,116r14,5l571,128r12,5l595,135r12,5l614,142r2,-5l612,135r-5,-2l595,125r-12,-4l571,114r-12,-5l545,102,533,97,521,92,510,87r,xe" stroked="f">
                <v:path arrowok="t"/>
              </v:shape>
              <v:shape id="_x0000_s1544" style="position:absolute;left:1118;top:2135;width:48;height:14" coordsize="48,14" path="m,l10,5r14,7l36,14r12,l36,9,24,5,12,,,,,xe" stroked="f">
                <v:path arrowok="t"/>
              </v:shape>
              <v:shape id="_x0000_s1545" style="position:absolute;left:1616;top:1308;width:173;height:539" coordsize="173,539" path="m173,r,10l171,17r,10l171,36r-3,7l168,53r-2,9l166,72r-3,7l163,86r-2,9l159,105r-3,7l156,122r-2,9l154,141r-2,7l147,157r-3,7l144,174r-2,7l140,190r-3,10l135,209r-5,8l128,226r-2,7l123,243r-5,7l118,259r-4,10l114,278r-5,7l107,295r-5,7l99,311r-2,8l92,328r-2,7l88,345r-5,7l78,361r-2,7l73,378r-4,7l66,395r-4,7l59,411r-5,10l52,428r-5,7l43,442r-3,10l35,459r-2,7l28,475r-2,7l21,492r-4,7l14,506r-2,10l7,523r-5,7l,539r2,-9l7,520r2,-7l12,504r2,-7l19,487r5,-9l26,471r2,-10l33,454r5,-7l40,437r5,-9l50,421r2,-7l57,404r2,-7l64,387r2,-9l69,371r4,-10l76,354r4,-9l83,338r5,-10l90,319r2,-10l97,302r2,-9l102,285r2,-9l109,269r,-10l111,252r3,-7l116,238r,-7l118,224r,-7l121,209r2,-7l126,193r,-7l128,181r2,-10l133,164r,-7l137,152r,-9l140,136r,-7l142,122r,-8l144,107r3,-7l149,93r,-7l152,76r,-4l154,65r2,-10l159,48r,-7l163,36,173,r,xe" stroked="f">
                <v:path arrowok="t"/>
              </v:shape>
              <v:shape id="_x0000_s1546" style="position:absolute;left:1779;top:1168;width:5;height:88" coordsize="5,88" path="m,34l3,57r2,l5,64r,8l3,79r,4l5,88r,-9l5,69r,-9l5,53,5,41r,-7l5,24r,-9l3,5,,,,3,,5,,22r3,2l3,19r,-4l5,26,3,34r,l,31r,3l,34xe" stroked="f">
                <v:path arrowok="t"/>
              </v:shape>
              <v:shape id="_x0000_s1547" style="position:absolute;left:519;top:2137;width:95;height:52" coordsize="95,52" path="m16,l12,,7,,2,,,,2,7r7,5l16,17r10,5l33,26r7,5l47,33r3,3l76,50r12,2l95,50,88,43,78,36,69,31,57,24,47,19,35,12,24,7,16,r,xe" stroked="f">
                <v:path arrowok="t"/>
              </v:shape>
              <v:shape id="_x0000_s1548" style="position:absolute;left:161;top:971;width:78;height:299" coordsize="78,299" path="m2,299l31,176r2,-10l33,157r3,-14l38,131r2,-12l40,112r3,-7l45,105,78,,69,7,59,19r-4,5l52,31,48,41r-5,9l40,60r-4,9l31,79,29,90r-5,12l21,114r-2,12l19,138r-5,9l12,159r-2,12l10,183,7,195,5,207r,12l5,231r-3,7l2,250r,9l2,269,,276r,9l2,292r,7l2,299xe" stroked="f">
                <v:path arrowok="t"/>
              </v:shape>
              <v:shape id="_x0000_s1549" style="position:absolute;left:389;top:1928;width:116;height:185" coordsize="116,185" path="m116,185r-10,-7l99,169r-7,-7l87,155,80,145r-5,-7l71,131r-5,-7l61,114r-5,-9l52,98,47,88,42,79,37,69,33,62,28,52,21,38,11,26,4,12,,,4,5r10,9l21,24r7,12l35,45r7,15l49,71r7,15l64,100r4,12l75,126r8,14l90,152r7,12l106,174r10,11l116,185xe" stroked="f">
                <v:path arrowok="t"/>
              </v:shape>
              <v:shape id="_x0000_s1550" style="position:absolute;left:1137;top:2225;width:285;height:48" coordsize="285,48" path="m,14r7,3l15,19r7,2l31,24r7,2l48,29r9,4l67,36r7,2l86,38r9,2l105,43r11,l126,45r12,l150,48r7,-5l166,43r10,-3l185,40r7,-4l204,33r7,-2l221,29r9,-5l240,21r7,-4l256,14r7,-4l270,7r8,-5l285,r-7,l268,5r-7,2l254,10r-10,2l235,14r-10,l218,19r-12,l199,21r-12,l180,24r-11,l161,24r-11,2l142,26r-11,l121,26r-9,l102,26r-9,l83,26r-9,l67,26,57,24r-9,l41,21r-8,l24,19r-7,l10,14,,14r,xe" fillcolor="black" stroked="f">
                <v:path arrowok="t"/>
              </v:shape>
              <v:shape id="_x0000_s1551" style="position:absolute;left:1479;top:2109;width:80;height:76" coordsize="80,76" path="m9,73l21,66r9,-5l40,54r5,-4l49,47r5,-7l59,33r4,-7l68,16,71,9,75,2,78,r2,l68,12,56,23,47,35,35,47,26,57,14,66,,76,9,73r,xe" fillcolor="black" stroked="f">
                <v:path arrowok="t"/>
              </v:shape>
              <v:shape id="_x0000_s1552" style="position:absolute;left:1566;top:2059;width:31;height:45" coordsize="31,45" path="m,45l19,28,31,,22,9,12,21,5,33,,45r,xe" fillcolor="black" stroked="f">
                <v:path arrowok="t"/>
              </v:shape>
              <v:shape id="_x0000_s1553" style="position:absolute;left:1602;top:2011;width:28;height:48" coordsize="28,48" path="m,48l21,29,28,,21,10,12,22,9,26,4,34,,41r,7l,48xe" fillcolor="black" stroked="f">
                <v:path arrowok="t"/>
              </v:shape>
              <v:shape id="_x0000_s1554" style="position:absolute;left:1659;top:1923;width:26;height:48" coordsize="26,48" path="m,48l7,36r4,-9l26,,16,8,9,19,4,27,2,31,,41r,7l,48xe" fillcolor="black" stroked="f">
                <v:path arrowok="t"/>
              </v:shape>
              <v:shape id="_x0000_s1555" style="position:absolute;left:1746;top:1605;width:57;height:157" coordsize="57,157" path="m,157r3,-7l7,140r5,-9l22,105,26,93,33,81,38,67,43,55,48,41,50,31,52,19r3,-7l57,3,57,,,157r,xe" fillcolor="black" stroked="f">
                <v:path arrowok="t"/>
              </v:shape>
              <v:shape id="_x0000_s1556" style="position:absolute;left:827;top:480;width:377;height:546" coordsize="377,546" path="m320,204r2,-7l329,190r7,-10l346,168r7,-12l360,145r5,-12l370,128r2,-10l374,107r3,-10l377,90r-5,7l370,109r-3,7l365,126r-7,7l355,140r-2,5l348,147r-2,7l343,164r-2,7l336,178r-9,l329,171r5,-5l339,147r2,-5l346,135r2,-7l351,118r2,-11l353,99r2,-9l358,88r,-8l362,76r3,-29l353,50r-2,4l348,64r-2,7l346,78,336,90r-4,14l327,116r-10,12l317,121r,-7l320,104r2,-7l325,90r4,-7l329,76r,-7l329,61r,-7l329,45r3,-7l334,31r7,-5l339,7,334,r-2,l329,4r-2,8l322,21r-2,7l317,35r,3l306,47,296,57r2,7l291,66r,-24l280,42r-3,10l272,61r-4,8l265,78r-2,10l258,97r-5,7l251,116r-5,10l227,147r-9,l242,99r2,-14l249,76r2,-12l253,54r-7,l244,61r-5,10l234,80r-2,3l225,95r-5,12l213,118r-5,12l201,142r-7,10l187,164r-7,9l173,183r-7,11l159,204r-7,12l144,225r-9,12l130,249r-7,12l121,259r,2l118,266r,2l111,275r-4,7l99,287r-4,10l85,306r-7,10l71,325r-9,9l54,344r-7,9l43,365r-3,12l35,380r-4,11l26,399r-5,7l17,415r-3,12l9,437,5,448,2,460r,12l,484r2,12l2,508r5,12l14,517r3,-7l17,501r2,-12l19,477r,-10l21,460r10,3l28,472r,12l35,484,33,456,45,441r2,7l47,451r,9l47,467r,3l40,498r,3l43,508r2,9l52,527r2,7l59,543r3,3l69,546r4,-43l78,501r5,-19l78,465,88,441r4,l97,441r,3l102,453r-5,10l92,470r-4,9l88,489r-3,7l88,508r,9l92,529r3,3l102,534r7,-2l109,527r-2,-29l123,491r,-12l126,467r,-9l126,451r2,-10l130,432r5,-10l137,415r5,-12l147,396r2,-9l156,380r3,l163,370r8,-9l175,353r10,-7l189,339r8,-7l201,325r5,-7l216,304r9,-12l234,280r5,-12l239,275r5,l249,270r7,-4l263,259r7,-5l277,244r7,-9l291,228r7,-7l310,209r10,-5l320,204xe" fillcolor="black" stroked="f">
                <v:path arrowok="t"/>
              </v:shape>
              <v:shape id="_x0000_s1557" style="position:absolute;left:1026;top:696;width:52;height:69" coordsize="52,69" path="m,62r5,7l19,45r-2,2l24,38,43,16r2,-4l50,7,52,2,50,,47,,40,7r-5,7l28,19r-4,7l17,33r-5,7l7,38r2,5l,62r,xe" stroked="f">
                <v:path arrowok="t"/>
              </v:shape>
              <v:shape id="_x0000_s1558" style="position:absolute;left:931;top:822;width:38;height:54" coordsize="38,54" path="m,54l3,45,7,35r3,-7l17,21,19,11,29,7,33,r5,l33,7r-4,4l24,21r-5,7l14,35r-4,7l10,47,,54r,xe" stroked="f">
                <v:path arrowok="t"/>
              </v:shape>
              <v:shape id="_x0000_s1559" style="position:absolute;left:1104;top:549;width:17;height:45" coordsize="17,45" path="m,45l3,38,7,33r5,-7l14,26,17,7,14,,12,4r,5l12,14,,23,,45r,xe" stroked="f">
                <v:path arrowok="t"/>
              </v:shape>
              <v:shape id="_x0000_s1560" style="position:absolute;left:604;top:902;width:616;height:259" coordsize="616,259" path="m569,209r7,-9l588,190r7,-9l604,171r-49,36l552,205r3,-5l562,195r7,-7l576,178r7,-7l562,188r54,-69l595,107r-12,12l569,133r-14,12l543,159r23,-9l557,171r-14,10l540,174r-2,-7l531,159r,-7l588,83r2,-7l593,69r-3,-7l590,55r-9,5l574,69r-8,12l562,91r-7,-3l548,93r-8,2l538,102r-12,8l517,121r4,-9l526,105r5,-10l533,88r-7,-2l519,88r-7,5l505,95r-7,12l503,107r4,7l500,121r-9,10l481,138r-9,7l462,148r-9,2l441,152r-10,5l434,152r5,-2l448,143r9,-5l467,131r7,-7l481,117r3,-3l462,110r-5,7l450,129r-4,2l441,138r-7,5l424,148r-12,2l401,152r-7,l386,155r-7,l372,157r-12,-2l353,152r-12,l332,150r-12,-2l308,145r-12,-2l285,138r-15,-5l258,129r-9,-8l237,117,225,107r-12,-7l202,93,192,88r-7,-5l178,79r-5,-7l168,67r3,-7l166,55r-7,-7l149,43r-7,-5l135,31r-7,-5l121,22r-9,-5l104,10,97,5,88,,83,10r,7l85,22r5,4l95,34r5,9l95,36,85,29,81,26r-3,3l76,31r5,10l107,67,95,57,83,48,74,38,67,31,59,29r-4,l45,26r-9,l29,24,19,22r-7,l10,26r9,5l29,41r7,4l45,55r3,12l50,72r9,7l67,83r7,3l88,100r,17l76,114r-5,-7l67,100,59,93,52,86,45,79,36,72,31,67r-5,l17,64,7,64r-4,l,67r3,2l7,79r3,2l17,83r7,3l33,95r,17l40,121r8,8l57,136r12,9l81,152r9,10l104,169r15,7l133,183r14,7l152,193r7,4l166,200r10,5l187,209r15,7l209,219r7,2l223,224r7,4l242,231r9,4l263,238r10,2l282,243r12,2l303,247r12,3l322,250r10,2l341,252r12,2l360,254r10,l379,257r10,2l398,257r10,l415,257r9,l431,254r8,l448,254r9,l462,252r10,l479,250r7,l493,247r7,l507,243r7,l526,240r12,-5l550,233r9,-5l569,224r9,-3l588,216r7,-4l607,205r9,-5l569,209r,xe" fillcolor="black" stroked="f">
                <v:path arrowok="t"/>
              </v:shape>
              <v:shape id="_x0000_s1561" style="position:absolute;left:900;top:1118;width:121;height:17" coordsize="121,17" path="m67,15l26,8,19,,10,,,5r,5l3,12r12,3l22,15r7,2l38,17r10,l55,17r9,l71,17r8,l86,17r7,l98,17r4,l105,17r7,-2l116,12r5,-2l107,10r-9,l86,10r-10,l67,15r,xe" stroked="f">
                <v:path arrowok="t"/>
              </v:shape>
              <v:shape id="_x0000_s1562" style="position:absolute;left:744;top:1033;width:64;height:45" coordsize="64,45" path="m,l7,2,17,7r7,7l33,19r7,2l50,28r7,8l64,45,57,40,50,33,43,31,36,26,28,21,21,19,14,17,9,14,,,,xe" stroked="f">
                <v:path arrowok="t"/>
              </v:shape>
              <v:shape id="_x0000_s1563" style="position:absolute;left:76;top:64;width:1019;height:667" coordsize="1019,667" path="m910,656r-7,-3l895,653r-9,-2l877,651r-12,-3l858,646r-8,l850,646r-14,-5l822,637r-14,-3l796,632r-14,-5l768,625r-12,-3l741,622r-4,-2l727,620r-7,l715,620r-2,-10l711,608r7,l730,610r7,l744,613r9,2l760,618r8,l777,620r5,l791,620r7,l803,615r-5,l794,613r-10,-3l772,608r-7,-2l758,603r-5,-2l746,599r-7,-3l730,596r-8,-2l715,591r-9,-4l699,587r-10,-3l682,582r-7,-2l666,580r-5,-5l654,575r-12,-5l635,570r-5,-2l628,568r16,l737,594r12,l765,596r5,3l779,599r5,2l794,603r11,3l820,608r14,2l848,613r12,2l874,615r14,3l903,620r11,2l929,622r9,l945,622r7,l962,625r12,l985,625r8,l1000,625r7,l1014,625r5,-3l1016,618r-4,-3l1002,613r-9,l981,610r-7,l967,610r-3,l955,608r-7,l940,606r-9,l924,601r-7,l910,599r-10,l893,596r-7,l877,594r-8,-3l862,589r-9,-2l846,587r-7,-3l831,582r-7,-2l817,577r-9,-2l801,572r-7,l784,570r-7,-2l770,565r-10,-2l753,561r-7,l739,558r-9,l722,556r-7,l704,553r-12,-4l680,544r-12,-2l656,534r-12,-4l632,525r-9,-2l616,518r-5,-3l604,511r-2,-3l599,504r3,-5l611,501r12,3l632,506r12,5l654,515r12,3l677,523r12,4l701,530r12,4l725,537r12,5l749,546r11,3l772,553r12,5l737,515r-17,-7l708,504r-14,-5l682,494r-14,-5l656,485r-12,-5l635,475r-14,-5l609,466r-12,-8l587,456r-11,-5l566,447r-9,-5l547,437r-12,-5l526,428r-12,-8l507,416r-10,-5l488,406r-10,-5l471,397r-9,-7l452,387r-7,-7l436,375r-7,-7l422,363r-8,-4l405,354r-7,-7l391,340r-10,-5l374,328r-7,-5l360,316r-10,-7l346,304r-10,-7l329,290r-7,-10l315,276,301,261,287,247r-8,-9l272,230r-9,-7l258,214r-9,-7l242,197r-8,-7l227,183r-7,-12l211,164r-7,-10l196,145r-9,-10l180,126r-7,-10l166,107r14,l196,109r17,l232,109r14,l263,112r14,l294,114r14,l322,114r14,2l353,116r12,l379,119r14,l407,121r12,l433,121r12,3l459,124r12,l483,128r12,l507,133r12,l531,135r9,3l552,143r12,2l576,147r9,5l597,157r9,5l618,166r10,3l640,173r9,5l659,185r9,5l680,197r9,7l699,211r9,8l718,228r9,7l739,245r7,9l758,266r7,10l777,287r7,12l796,311r7,12l813,337r9,12l834,366r9,14l853,394r9,19l872,430r9,17l891,466r9,19l912,506r,-5l910,496r-3,-7l907,482r-4,-9l898,463r-3,-12l891,439r-5,-11l881,416r-4,-12l872,394r-3,-12l865,375r-5,-7l860,366r-7,-12l846,344r-7,-7l834,330r-7,-9l822,314r-7,-8l810,302,798,287,786,276,775,261,765,249r17,l794,261r11,12l817,285r12,14l839,311r11,14l853,333r7,7l865,347r4,7l874,361r3,7l881,375r5,7l888,392r5,7l898,406r2,10l903,423r4,7l912,439r2,8l917,454r5,9l926,470r3,10l929,482r28,64l957,537r,-7l957,523r,-8l955,506r-3,-10l950,487r,-10l945,468r-5,-12l938,447r-5,-10l929,423r-5,-10l917,401r-3,-9l907,380r-4,-12l895,356r-4,-9l884,335r-5,-10l872,316r-3,-7l862,297r-4,-10l850,280r-2,-7l843,266r-7,-7l834,254r-3,-5l836,254r7,5l850,261r8,5l865,273r7,7l877,290r9,9l891,309r7,9l905,330r7,12l917,352r7,9l929,373r7,9l938,394r5,10l950,416r5,9l955,428r2,7l957,442r5,9l967,461r2,12l974,485r4,14l981,508r4,12l990,530r5,12l1000,546r4,7l1009,556r5,2l1014,549r-2,-15l1009,520r-5,-14l1000,494,943,302,922,266r2,-2l929,268r4,5l938,278r19,33l959,304r3,-5l962,292r,-7l957,278r-2,-7l950,264r-5,-7l938,249r-7,-9l924,233r-10,-7l905,219,895,209r-9,-7l877,195,865,185r-10,-9l843,169r-9,-7l822,154r-12,-7l801,143r-10,-8l782,131r-10,-7l763,121r-7,-5l749,112r-8,-3l737,107r-5,l720,105r-9,-5l699,95,687,93,673,90,661,88,644,83r-12,l618,78,604,76,590,71,578,69,568,67,557,64,547,59r-9,-2l550,57r9,l571,57r12,2l595,59r9,3l616,64r12,3l640,67r11,2l663,71r12,5l687,78r12,3l711,83r11,5l734,90r12,5l758,97r12,5l779,107r12,5l803,116r10,5l822,126r12,5l843,135r12,8l865,147r9,7l884,159r11,7l888,157r-4,-7l879,143r-5,-8l860,128r-12,-4l834,119r-12,-5l808,109r-12,-4l782,102,770,97,756,93,744,88,730,83,718,81,704,76,689,74,677,69,663,67,649,64,637,59,623,57,609,55,595,50,583,48,568,45,554,43,540,38r-14,l512,33r-12,l486,31,471,29,457,26r-12,l429,24,417,21,403,19,388,17,374,14r-14,l346,12r-12,l317,10,303,7r-14,l277,7,263,5r-14,l234,5r-11,l206,2r-12,l178,,166,,151,,137,,121,,109,,95,,80,,66,,54,,40,,26,,12,,,,45,71r-3,3l47,81r3,9l54,97r5,10l64,116r5,8l73,133r5,10l80,150r7,7l92,166r5,7l102,181r4,7l111,197r5,10l121,211r4,10l130,226r7,9l140,240r4,9l151,257r5,7l166,278r12,14l182,299r5,7l194,314r5,7l211,333r12,11l234,356r12,15l258,382r12,12l282,406r14,12l305,428r12,11l332,449r14,12l360,470r14,10l379,485r7,4l393,494r10,5l412,506r10,5l433,518r12,7l455,530r12,4l474,542r12,4l495,551r12,5l514,561r12,4l535,570r12,2l557,577r11,5l576,584r11,5l597,594r9,2l616,601r12,5l637,608r12,5l659,615r9,5l680,622r12,3l704,629r11,5l727,637r12,4l749,644r11,2l772,648r10,3l791,653r12,3l810,658r10,2l827,660r7,3l843,663r7,2l862,665r15,2l886,667r9,l903,667r9,l917,665r7,l929,665r7,2l910,656r,xe" fillcolor="black" stroked="f">
                <v:path arrowok="t"/>
              </v:shape>
              <v:shape id="_x0000_s1564" style="position:absolute;left:149;top:135;width:370;height:38" coordsize="370,38" path="m5,12l280,31r7,l308,34r7,l323,36r9,l339,38r7,l353,38r7,l368,38r2,l368,38r-8,-2l353,34r-9,-3l337,31r-7,-2l323,26r-8,l308,26r-7,-2l292,24,282,22r-7,l266,22,256,19r-7,l240,19,230,17r-7,-2l211,12r-7,l195,12r-10,l178,12r-7,l159,12r-12,l135,10r-12,l112,7,100,5,88,5,78,3,69,,62,,55,,48,,41,,31,3r-7,l17,5r-7,l5,10,,10r5,2l5,12xe" stroked="f">
                <v:path arrowok="t"/>
              </v:shape>
              <v:shape id="_x0000_s1565" style="position:absolute;left:325;top:337;width:184;height:159" coordsize="184,159" path="m182,159r-9,-7l163,145,151,133r-12,-9l130,117r-7,-8l116,102,106,95,99,88,90,81,83,74,75,67,66,60,56,52,49,43,40,38,33,29,26,24,19,17,14,12,,,4,r7,5l21,14r12,8l42,31r12,7l64,48r11,7l87,64r10,7l104,81r7,7l118,95r10,10l137,117r10,9l158,136r12,7l180,152r4,7l182,159r,xe" stroked="f">
                <v:path arrowok="t"/>
              </v:shape>
              <v:shape id="_x0000_s1566" style="position:absolute;left:528;top:506;width:38;height:21" coordsize="38,21" path="m29,12l15,5,12,7,5,,,,17,14r5,l29,19r5,2l38,21,31,16,26,14r,-2l29,12r,xe" stroked="f">
                <v:path arrowok="t"/>
              </v:shape>
              <v:shape id="_x0000_s1567" style="position:absolute;left:396;top:90;width:45;height:12" coordsize="45,12" path="m42,12l45,5,38,3,30,,26,,19,,14,3,7,3,2,3,,3r,l4,5r8,2l21,10r9,2l38,12r4,l42,12xe" stroked="f">
                <v:path arrowok="t"/>
              </v:shape>
              <v:shape id="_x0000_s1568" style="position:absolute;left:872;top:230;width:114;height:95" coordsize="114,95" path="m,l5,3r9,7l26,17r12,9l50,34r12,9l66,53r5,7l114,95,104,79,99,74,90,67,85,60,78,55,69,48,64,43,54,34,47,29,38,22,28,17,21,10,14,5,7,3,,,,xe" stroked="f">
                <v:path arrowok="t"/>
              </v:shape>
              <v:shape id="_x0000_s1569" style="position:absolute;left:469;top:102;width:93;height:14" coordsize="93,14" path="m,l14,,26,2,40,5r12,l66,7r12,3l93,14r-8,l76,14r-10,l62,12,52,10r-7,l36,7,26,5,19,2r-7,l,,,xe" stroked="f">
                <v:path arrowok="t"/>
              </v:shape>
              <v:shape id="_x0000_s1570" style="position:absolute;left:47;top:47;width:79;height:155" coordsize="79,155" path="m38,l,,5,10r2,9l15,29r4,9l22,48r7,12l34,69r4,12l43,88r5,12l53,110r4,9l62,129r5,9l71,148r8,7l19,10,38,r,xe" fillcolor="black" stroked="f">
                <v:path arrowok="t"/>
              </v:shape>
              <v:shape id="_x0000_s1571" style="position:absolute;left:872;top:2130;width:258;height:238" coordsize="258,238" path="m149,l19,69r7,5l31,78r7,8l43,93r4,4l54,105r8,7l66,119r-2,2l59,124r-5,2l52,126,43,112,33,105r-7,-5l17,95r-8,l,105r7,l14,107r7,5l26,116r12,8l45,135r5,10l54,159r,7l54,173r,10l57,192r21,l76,197r5,l85,197r5,l99,204r,l104,209r7,2l118,219r8,2l133,226r2,2l140,230r-7,5l142,235r10,l159,235r9,3l173,235r9,l189,235r8,l211,233r12,-3l235,228r11,-2l249,221r,-7l249,209r-3,l235,216r-8,3l218,223r-10,3l206,219r14,-10l225,202r-5,-2l204,209r-7,-7l199,200r7,-5l218,190r12,-7l244,176r7,-10l258,157r-9,l242,157r-7,-3l230,154r-7,-2l218,154r-7,3l206,162r-7,l197,157r2,-7l204,145r31,-2l246,124r-2,-8l230,124r-5,-8l223,109r-3,-2l218,109r-2,3l211,119r-17,l168,86,163,76r,-7l149,r,xe" fillcolor="black" stroked="f">
                <v:path arrowok="t"/>
              </v:shape>
              <v:shape id="_x0000_s1572" style="position:absolute;left:998;top:2208;width:16;height:34" coordsize="16,34" path="m16,22l9,19r,-9l9,3,7,,2,3r,5l4,15,2,24r,3l,31r,l2,34,4,31r3,l9,27r7,-5l16,22xe" stroked="f">
                <v:path arrowok="t"/>
              </v:shape>
              <v:shape id="_x0000_s1573" style="position:absolute;left:1021;top:2263;width:22;height:26" coordsize="22,26" path="m22,26l10,19,,10,3,r,2l7,7r5,3l19,10r3,16l22,26xe" stroked="f">
                <v:path arrowok="t"/>
              </v:shape>
              <v:shape id="_x0000_s1574" style="position:absolute;left:1211;top:1111;width:438;height:839" coordsize="438,839" path="m429,254r,-11l431,233r,-12l433,212r,-10l433,195r3,-12l438,176r,-9l438,157r,-9l438,138r,-9l438,119r,-9l438,100,433,86r,-10l431,64,429,53r-3,-5l424,43r-5,-5l417,34r-3,-3l412,34r10,21l422,62r,7l426,74r3,7l429,95r,3l429,102r,5l429,110r,9l429,129r,4l429,143r2,12l431,167r,14l426,186r3,-3l426,181r,-7l426,169r3,l424,157r-2,-9l419,136r,-10l417,114r,-9l414,93,412,83r-5,-7l403,72r-5,-8l400,55,393,38r,-2l379,7r-7,15l374,31r3,14l377,50r2,7l379,64r2,8l384,83r2,15l391,107r2,7l388,145r-9,-14l381,131r-2,-12l377,107r,-12l377,83r-5,-4l367,72,362,62r-4,-9l350,41,348,31r-5,-7l346,17,336,7,327,r-5,3l320,7r4,10l327,29r4,9l334,48r5,5l336,62r,10l336,83r,12l334,100r,2l329,100r-2,-5l324,91r-2,-8l310,93r3,12l315,119r,12l317,145r,12l317,171r5,12l327,197r,10l327,214r-3,7l324,231r,7l322,247r,7l324,264r-9,9l313,264r-3,-12l308,240r,-9l308,219r,-12l308,195r,-9l305,174r-2,-7l301,155r-3,-10l298,143r-4,-14l286,133r-4,5l282,143r2,12l286,159r3,8l289,174r5,7l294,188r,7l296,200r,9l296,219r,7l296,235r2,12l298,257r3,12l301,276r2,9l303,295r,7l303,316r,14l301,342r-3,15l296,368r-5,12l286,392r-4,14l277,414r-2,7l272,428r-2,9l265,444r-2,12l260,466r-2,12l256,482r-5,10l244,501r-5,7l232,518r-10,12l213,537r-7,12l196,561r-11,9l173,582r-10,12l151,603r-11,12l128,627r-10,12l106,649r-11,9l83,670r-12,9l59,689r-9,9l40,708r-7,9l26,725r-10,9l12,739r-5,9l,760r,7l14,763,26,746r-3,l57,717r,-9l59,708r5,l68,710,50,732r-3,4l50,739r2,l61,736r5,-7l73,722r5,-7l80,710,97,698r,-2l97,703r-7,7l80,722r-4,7l78,732r-10,7l64,744r-7,7l52,760r-7,5l40,774r-7,8l28,791r-5,12l21,817r-2,3l19,822r,5l21,829r5,-7l33,817r7,-9l50,803r7,-10l66,784,76,774r11,-7l95,755r9,-7l111,739r7,-5l125,725r5,-3l135,717r5,l142,720r-2,12l132,739r-7,9l118,755r-7,12l102,777r-10,9l85,793r-7,10l68,810r-4,7l61,822r,5l61,839r15,-8l83,820r9,-8l99,803r7,-10l125,791r5,-2l135,784r7,-5l151,772r8,-9l168,755r12,-11l192,736r9,-14l213,710r5,-9l225,696r7,-9l239,679r5,-7l251,663r7,-7l263,649r7,-10l277,630r7,-10l291,613r5,-12l303,594r7,-12l315,573r7,-10l327,554r7,-12l341,532r5,-12l350,511r5,-10l362,490r5,-12l374,468r3,-12l384,444r4,-11l391,421r4,-10l400,399r3,-12l407,376r5,-12l414,352r3,-14l419,326r,-12l422,302r2,-12l426,278r,-12l429,254r,xe" fillcolor="black" stroked="f">
                <v:path arrowok="t"/>
              </v:shape>
              <v:shape id="_x0000_s1575" style="position:absolute;left:1552;top:1437;width:45;height:142" coordsize="45,142" path="m,140r7,2l7,133r5,-7l14,114,19,99r,-7l21,85r3,-7l24,69,28,54r,-7l33,40r,-5l36,28r2,-7l43,16,45,,40,9,28,45,26,61,21,78r-4,7l14,90r-2,9l12,107r-7,7l,140r,xe" stroked="f">
                <v:path arrowok="t"/>
              </v:shape>
              <v:shape id="_x0000_s1576" style="position:absolute;left:1405;top:1705;width:83;height:76" coordsize="83,76" path="m,71l10,64r9,-9l28,43,40,33,50,21r9,-9l71,5,83,,78,5r-7,9l59,24,50,38,36,47,24,59,14,69r-4,7l,71r,xe" stroked="f">
                <v:path arrowok="t"/>
              </v:shape>
              <v:shape id="_x0000_s1577" style="position:absolute;left:1547;top:1223;width:12;height:57" coordsize="12,57" path="m10,57l12,33r,-2l12,28r,-7l12,21,10,12,5,2,3,r,2l3,7,,14r,7l,28r,5l10,57r,xe" stroked="f">
                <v:path arrowok="t"/>
              </v:shape>
              <v:shape id="_x0000_s1578" style="position:absolute;left:1524;top:1408;width:14;height:38" coordsize="14,38" path="m4,38l2,33,,29,2,24,4,17,7,7,9,r2,3l14,7,11,17r,12l9,33r,5l7,38r-3,l4,38xe" stroked="f">
                <v:path arrowok="t"/>
              </v:shape>
              <v:shape id="_x0000_s1579" style="position:absolute;left:1436;top:1563;width:26;height:47" coordsize="26,47" path="m26,l21,2,19,7r-5,7l14,19,5,28,,47,7,40r5,-5l26,r,xe" fillcolor="black" stroked="f">
                <v:path arrowok="t"/>
              </v:shape>
              <v:shape id="_x0000_s1580" style="position:absolute;left:469;top:228;width:602;height:451" coordsize="602,451" path="m375,387r4,l389,394r9,7l403,406r,5l424,420r5,3l438,427r8,5l455,435r10,2l472,442r9,2l491,446r7,l507,449r10,2l524,451r12,-5l536,446r-34,-2l493,437r-5,5l488,435r-7,l474,432r-7,-2l465,430r-10,-5l446,423r-10,-3l431,418r,-7l431,413r10,3l462,418r5,2l474,423r7,l493,425r9,l514,425r7,l531,430r2,-3l538,427r5,l545,430r26,l566,416r-9,l550,413r-7,-2l538,411r-5,-3l531,408r-7,-4l519,401r2,-4l524,394r9,l540,394r12,l562,394r9,l581,394r4,5l600,397r2,-5l595,385r-10,-5l578,378r-7,-3l566,375r-4,-7l557,366r-10,-7l543,359r-10,2l531,356r2,-2l552,351r,-16l540,335r-9,-3l519,330r-9,-2l500,323r-9,-2l479,321r-10,l467,313r-2,l460,313r,3l431,299r-2,-14l472,304r4,l481,304r7,2l491,309r4,l507,311r7,2l519,316r17,-3l533,304r,-5l502,299r-4,l495,299r-2,-2l491,294r-12,l465,292r-12,-5l441,283r-14,-8l415,268r-12,-9l391,252,379,242r-12,-9l358,223r-10,-9l337,202,327,192r-12,-7l308,178r3,-2l301,173,287,161,275,150,263,135,249,123,237,112,223,100,211,85,199,74r24,l213,66r-9,-9l192,50r-9,-5l171,36,159,31,147,26r-9,-5l126,17,114,12,102,9,90,7,76,5,64,2,52,,40,,33,2r3,10l55,12r7,l71,12r7,2l85,17r5,l97,19r3,5l100,31,97,28,93,26,85,24,78,21r-4,l69,21r-3,5l71,33r14,3l100,40r12,5l126,47r-5,l116,55,50,38r-5,l40,38r-7,2l26,43r-9,2l10,47,3,50,,55r3,2l14,57r12,5l40,66r15,3l66,74r15,4l88,81r9,2l102,83r10,2l116,100r,2l112,102r-10,-2l95,97,85,95,76,90,69,88,66,85,21,88r-7,l14,95r,5l21,102r34,5l64,109r10,3l85,119r12,7l107,135r12,10l130,152r12,12l152,176r12,9l175,197r12,12l197,218r12,12l220,240r12,12l235,252r7,4l249,266r9,9l266,283r7,9l277,299r3,5l289,311r12,10l313,332r12,12l337,354r11,12l360,378r15,9l375,387xe" fillcolor="black" stroked="f">
                <v:path arrowok="t"/>
              </v:shape>
              <v:shape id="_x0000_s1581" style="position:absolute;left:749;top:487;width:80;height:69" coordsize="80,69" path="m,5l7,9r7,10l21,24r10,7l40,38r7,7l54,52r10,7l76,69r4,l76,59,71,57,59,45,47,33,35,21,23,14,21,9,7,,,5r,xe" stroked="f">
                <v:path arrowok="t"/>
              </v:shape>
              <v:shape id="_x0000_s1582" style="position:absolute;left:635;top:351;width:38;height:43" coordsize="38,43" path="m,l7,8r7,7l19,19r7,8l31,31r7,7l38,43,31,36,19,29,12,22,5,15,2,12,,,,xe" stroked="f">
                <v:path arrowok="t"/>
              </v:shape>
              <v:shape id="_x0000_s1583" style="position:absolute;left:948;top:572;width:42;height:15" coordsize="42,15" path="m,3r9,l14,7r2,3l19,12r2,l26,15r5,l42,15r,-5l40,7r-2,l35,10,23,,,3r,xe" stroked="f">
                <v:path arrowok="t"/>
              </v:shape>
            </v:group>
            <v:group id="_x0000_s1584" style="position:absolute;left:2233;top:2296;width:182;height:233" coordorigin="47,47" coordsize="1811,2321">
              <v:shape id="_x0000_s1585" style="position:absolute;left:104;top:81;width:993;height:660" coordsize="993,660" path="m993,503l841,221,571,71,270,9,,,119,173,263,325,467,494r142,66l912,660,993,503r,xe" fillcolor="#c4e87d" stroked="f">
                <v:path arrowok="t"/>
              </v:shape>
              <v:shape id="_x0000_s1586" style="position:absolute;left:216;top:758;width:1594;height:1448" coordsize="1594,1448" path="m677,147l414,42r-135,l170,83,68,175,11,275,,574r130,439l315,1341r128,107l734,1431r159,-19l1080,1431r192,-90l1511,933r83,-463l1544,192,1428,78,1265,,1125,9,969,64,862,128r-50,64l677,147r,xe" fillcolor="#ffc2b3" stroked="f">
                <v:path arrowok="t"/>
              </v:shape>
              <v:shape id="_x0000_s1587" style="position:absolute;left:360;top:962;width:585;height:1066" coordsize="585,1066" path="m90,r12,7l109,19r3,9l116,40r-2,12l112,66r-3,7l107,78r-3,10l104,95r-7,14l90,123r-5,5l83,137r-2,8l78,152r-2,7l74,166r-3,7l71,180r-2,7l69,194r,8l71,211r-2,10l69,235r-3,14l66,263r,15l64,292r,12l64,318r,14l64,346r,12l64,373r,14l66,401r,12l69,427r,14l71,453r,15l76,482r,14l78,510r3,12l85,536r3,12l90,563r5,11l97,589r5,12l104,615r5,12l116,641r3,12l123,667r5,12l133,691r5,12l145,714r4,12l157,738r4,12l168,762r7,12l185,786r5,12l199,809r7,12l216,833r7,10l230,852r9,10l251,874r7,9l268,893r9,9l289,914r10,7l311,931r9,9l332,950r12,7l356,966r11,10l382,985r9,3l403,990r9,2l424,995r12,l448,997r12,2l472,999r12,l495,999r12,l519,1002r10,l540,1002r12,l566,1002r3,9l576,1021r2,7l581,1033r2,7l585,1047r-7,5l569,1056r-7,3l555,1064r-10,l538,1066r-9,l521,1066r-11,l500,1064r-7,l484,1064r-12,l465,1064r-10,l446,1066r-12,-2l422,1059r-10,-3l403,1056r-12,-4l382,1049r-10,-4l363,1042r-10,-5l344,1033r-12,-5l325,1026r-10,-8l306,1014r-7,-5l289,1004r-9,-7l273,990r-10,-5l256,978r-7,-9l239,964r-7,-10l225,950r-7,-10l211,933r-7,-7l197,916r-7,-7l183,900r-8,-10l171,883r-7,-9l157,864r-8,-9l145,847r-7,-11l133,826r-7,-7l123,809r-7,-11l112,788r-5,-9l102,769r-5,-9l93,750r-5,-9l83,731r-5,-9l76,712r-5,-9l66,693,64,681r-5,-9l55,662r-3,-9l50,643r-5,-9l43,624r-3,-9l38,605r-5,-9l31,589r,-10l29,570r-3,-7l24,551r-3,-7l19,532r,-7l17,515r,-7l14,496r-2,-9l12,477r,-7l10,458,7,449r,-10l7,432,5,420,3,411r,-10l3,392,,382r,-9l,361r,-7l,344r,-9l,323r,-7l,304,,294r,-9l,278,,266,,256r,-9l3,237r,-9l3,218r2,-9l5,199r,-9l7,180r3,-9l12,164r2,-10l17,145r2,-10l21,128r3,-10l26,109,29,99r4,-7l38,83r2,-7l45,69,50,59r2,-7l57,45,62,35r4,-7l71,21r7,-9l83,7,90,r,xe" stroked="f">
                <v:path arrowok="t"/>
              </v:shape>
              <v:shape id="_x0000_s1588" style="position:absolute;left:296;top:171;width:467;height:413" coordsize="467,413" path="m26,r5,7l40,14r5,10l55,31r4,9l67,50r4,9l81,69r4,9l93,90r4,10l104,109r5,10l116,128r5,12l130,150r5,9l142,169r7,9l157,188r7,9l171,207r9,7l190,223r7,7l206,237r10,8l225,254r12,5l249,266r12,5l273,275r12,8l294,290r12,4l318,302r12,4l344,311r12,2l370,321r12,2l393,328r12,4l420,337r11,5l443,349r12,7l467,366r,12l467,387r,12l467,413r-12,-2l446,408r-10,-2l429,404r-12,-3l408,401r-10,-2l391,397r-12,-5l370,389r-7,-2l353,385r-12,-5l334,378r-9,-3l315,373r-9,-7l296,363r-9,-4l277,356r-7,-7l261,347r-10,-7l244,337r-9,-7l225,325r-9,-4l209,316r-10,-7l192,304r-7,-5l176,294r-8,-9l159,280r-7,-7l145,266r-10,-7l128,254r-7,-7l116,240r-9,-7l100,223r-7,-7l88,209r-7,-7l76,195r-7,-7l64,180r-7,-9l52,164,45,154r-2,-9l36,138,31,128r-2,-9l24,112,22,102,17,93,12,85,10,76,5,66r,-9l3,47,,40,5,28,14,14,22,5,26,r,xe" stroked="f">
                <v:path arrowok="t"/>
              </v:shape>
              <v:shape id="_x0000_s1589" style="position:absolute;left:405;top:1111;width:157;height:145" coordsize="157,145" path="m107,r2,l116,5r7,2l130,17r8,5l145,29r7,5l157,41r-5,7l145,55r-7,7l130,69r-7,7l116,81r-7,7l102,95r-7,5l88,107r-10,5l74,119,59,131,48,145,33,143,21,138,10,136,,136,,124,3,114r2,-9l10,95r7,-9l21,76,31,69r7,-7l48,53r9,-8l64,38,74,29r7,-7l90,15,100,7,107,r,xe" stroked="f">
                <v:path arrowok="t"/>
              </v:shape>
              <v:shape id="_x0000_s1590" style="position:absolute;left:386;top:1211;width:228;height:211" coordsize="228,211" path="m195,r4,5l211,17r5,9l221,33r4,7l228,50r-15,7l202,67r-15,7l176,83,164,93r-12,9l140,112r-12,12l116,133r-12,10l93,152,81,164,69,176,57,188,45,200r-9,11l26,204r-7,-7l10,190,,183,3,173r2,-7l10,159r4,-7l22,138,33,124,43,112,55,100,67,88,81,78,93,67,107,57r7,-7l121,45r7,-5l135,36r7,-5l149,26r8,-5l164,17r7,-5l180,7r5,-2l195,r,xe" stroked="f">
                <v:path arrowok="t"/>
              </v:shape>
              <v:shape id="_x0000_s1591" style="position:absolute;left:422;top:1316;width:272;height:223" coordsize="272,223" path="m237,r4,2l253,16r5,7l265,30r5,10l272,47r-7,5l256,54r-10,5l239,64r-9,4l222,73r-7,5l206,83r-7,4l192,92r-7,5l175,102r-7,4l161,111r-10,5l147,123r-10,5l130,133r-7,4l113,142r-7,5l99,154r-7,5l85,168,71,178,59,192r-9,7l45,206r-7,7l31,223,21,211r-7,-7l7,197,,190,2,178,7,168r2,-9l16,152r3,-10l26,135r5,-7l40,121r5,-10l50,104r9,-7l66,92r7,-7l80,80r7,-7l97,71r9,-7l113,59r10,-5l132,49r8,-4l149,40r10,-5l166,30r9,-4l185,21r7,-2l201,14,211,9r7,-2l227,2,237,r,xe" stroked="f">
                <v:path arrowok="t"/>
              </v:shape>
              <v:shape id="_x0000_s1592" style="position:absolute;left:483;top:1446;width:223;height:233" coordsize="223,233" path="m195,r11,5l216,12r5,7l223,26r,7l221,43r-5,7l209,60r-7,7l192,74r-9,7l176,88r-12,5l154,100r-9,5l140,109r-9,8l124,124r-8,7l112,138r-7,7l100,155r-5,7l90,169r-4,7l79,183r-5,7l71,200r-7,7l60,214r-5,9l50,233,38,230r-12,l12,226,,226,,216r3,-9l3,197r4,-9l10,181r2,-10l15,162r7,-7l24,145r5,-9l36,128r5,-7l48,112r4,-7l60,98r7,-8l74,83r7,-7l88,69,98,62r7,-7l112,50r7,-7l128,38r10,-7l145,26r7,-7l161,17r8,-5l178,7,188,3,195,r,xe" stroked="f">
                <v:path arrowok="t"/>
              </v:shape>
              <v:shape id="_x0000_s1593" style="position:absolute;left:538;top:1627;width:133;height:178" coordsize="133,178" path="m104,r12,7l125,16r3,10l133,38r-5,11l125,59r-4,12l114,83r-8,12l97,106r-9,12l78,133r-9,9l61,154r-7,9l50,178r-7,-5l35,173r-4,-2l24,168,12,163,,161,2,149r3,-9l9,128r5,-10l19,106,24,95,28,85r7,-9l43,64,50,54r7,-9l66,35r7,-9l83,16,92,7,104,r,xe" stroked="f">
                <v:path arrowok="t"/>
              </v:shape>
              <v:shape id="_x0000_s1594" style="position:absolute;left:1294;top:924;width:388;height:254" coordsize="388,254" path="m99,7l111,2,125,r12,l151,r12,l177,2r12,2l203,9r12,3l227,16r12,5l253,26r12,7l277,38r9,9l298,57r10,7l317,71r7,9l334,90r9,9l350,111r7,12l365,135r4,12l374,159r2,12l381,185r3,9l386,211r,5l386,223r,7l388,240r-12,2l369,247r-12,4l348,254r-9,-12l331,232r-7,-11l320,209r-5,-15l310,185r-2,-12l303,161r-5,-12l294,137,284,126r-5,-10l270,109r-12,-7l253,97r-7,-2l239,92r-7,-2l225,85r-7,-5l211,76r-8,l194,71r-5,l180,69r-5,l166,66r-8,l151,66r-9,3l135,69r-7,2l121,71r-10,2l104,73r-7,l87,73r-7,3l73,76r-7,l59,76r-7,l45,76,35,73r-5,l23,71,12,66,,59,7,47r7,-9l21,31r9,-8l35,21,45,19r9,-5l66,12,76,9,85,7r7,l99,7r,xe" stroked="f">
                <v:path arrowok="t"/>
              </v:shape>
              <v:shape id="_x0000_s1595" style="position:absolute;left:137;top:755;width:1721;height:1499" coordsize="1721,1499" path="m505,124r-14,-3l479,116r-9,-2l458,114r-10,l439,114r-7,l422,114r-7,l408,116r-7,l394,116r-10,3l377,121r-9,3l361,126r-12,5l342,135r-15,5l316,145r-10,5l294,157r-9,7l275,173r-12,8l256,190r-12,7l237,207r-9,9l221,228r-7,12l204,252r-5,12l192,276r-7,11l178,299r-7,12l164,328r-5,9l152,354r-2,5l147,366r-2,7l143,382r-5,12l133,409r-2,7l126,423r-2,7l124,437r-5,7l119,451r-2,7l114,466r-2,7l109,482r-2,7l107,496r,-7l109,482r,-16l112,454r,-15l114,432r3,-2l117,437r,-9l119,420r,-7l121,409r3,-15l126,382r2,-14l133,356r2,-12l140,333r3,-12l147,309r3,-12l157,287r2,-11l166,266r5,-9l181,247r4,-12l190,226r9,-10l209,207r7,-10l223,188r10,-7l244,173r10,-9l266,154r12,-7l289,140r12,-9l316,126r7,-5l330,119r9,-5l346,112r7,-3l363,105r7,-3l375,100r9,-3l394,97r7,-2l408,93r9,l429,93r7,l448,93r10,l470,93r9,l489,93r11,l512,97r10,l534,100r9,2l555,107r9,2l574,114r9,2l595,124r10,4l614,135r7,8l631,150,614,124r-12,-8l593,112r-12,-7l574,102,562,97r-7,-4l543,90r-7,-2l526,83r-9,-5l507,76r-7,l491,74r-7,-3l474,71r-7,l458,69,448,67r-7,l434,67r-9,l417,67r-7,2l403,71r-9,l387,74r-7,l370,78r-7,l356,83r-7,3l342,88r-7,2l327,93r-9,4l313,100r-14,9l285,116r-14,10l256,135r-12,12l233,157r-15,12l204,181r-12,11l181,207r-12,12l154,233r-7,7l143,247r-8,10l131,264r-10,9l117,278r-5,2l112,278r,-5l117,266r2,-7l121,254r7,-9l138,233r9,-10l157,214r7,-10l173,195r10,-10l195,176r9,-14l218,150r12,-12l242,128r12,-12l266,109r12,-9l292,93r9,-7l313,78r12,-7l337,67r9,-5l358,59r12,-4l382,52r9,-4l401,48r9,-3l420,43r9,l439,43r9,l460,43r7,l477,43r9,l496,45r7,3l512,50r10,2l529,57r7,l543,59r7,3l557,67r7,4l574,74r5,4l588,83r12,5l612,97r12,8l635,112r10,7l654,126r10,5l673,138r7,2l688,143r7,4l699,147r-7,-7l685,131r-7,-7l671,116r-10,-9l657,97r-7,-7l645,83,633,76,621,71r-7,-4l605,64r-7,-2l590,59r-9,-4l571,52r-7,-2l557,48r-7,-5l543,43r-5,-5l534,38,522,33,510,31,498,26r-12,l474,24,462,22r-11,l439,22r-14,l413,22r-15,2l387,26r-12,l361,31r-12,2l337,38r-12,3l311,45r-12,5l287,55r-12,4l263,64r-9,7l242,78r-12,5l221,90r-10,7l202,105r-10,7l183,121r-7,7l169,138r-12,12l145,162r-14,11l119,185r66,-80l176,105r-5,2l164,112r-7,4l150,124r-10,7l133,140r-7,10l119,157r-10,7l102,173r-7,8l88,188r-5,7l79,202r-3,5l69,214r-7,14l57,235r-2,7l53,252r-3,12l45,271r-2,9l41,290r-3,7l36,304r-2,7l31,318r,7l26,337r-4,17l19,359r-2,9l15,373r,9l12,394,8,406,5,420r,12l3,444,,456r,12l,482r,10l,504r,14l3,530r,12l3,556r2,12l8,582r,7l10,596r2,7l15,613r,7l17,627r2,7l22,644r,9l26,660r,7l29,677r2,7l34,696r2,9l41,715r2,9l45,734r3,9l53,755r4,12l60,777r4,12l69,800,,651r,5l3,665r,7l5,679r3,10l8,696r2,7l12,710r3,7l17,724r,8l19,739r3,7l24,755r2,5l29,770r2,11l34,796r4,12l43,822r2,12l50,846r5,11l60,872r4,9l67,891r5,11l76,914r3,10l83,933r3,10l93,952r2,10l100,969r5,9l109,988r3,5l117,1002r4,7l126,1016r7,15l140,1045r5,7l150,1059r2,7l157,1073r2,8l164,1090r2,7l171,1104r2,7l176,1119r5,9l185,1135r3,7l190,1149r2,8l197,1164r2,7l202,1178r2,7l209,1192r2,7l214,1206r4,8l223,1221r3,7l228,1235r2,7l235,1249r5,14l247,1275r7,15l261,1301r7,12l275,1328r7,11l292,1351r7,12l306,1375r10,10l325,1394r10,10l344,1413r12,10l368,1432r12,7l391,1446r12,7l415,1461r12,7l439,1472r12,5l465,1482r7,2l477,1484r9,3l493,1489r7,l510,1491r7,l526,1494r10,l545,1496r10,l567,1496r12,l590,1499r12,l616,1499r8,l633,1499r10,-3l652,1496r7,l669,1494r9,l685,1494r10,-3l702,1489r7,-5l718,1484r7,-2l733,1480r9,-3l749,1475r7,-5l763,1468r7,-5l778,1461r9,-5l794,1453r7,-4l811,1446r7,-4l825,1439r9,-5l842,1430r7,-3l856,1423r9,-5l875,1415r16,8l913,1430r16,7l951,1444r16,5l986,1456r19,2l1024,1465r17,l1057,1468r17,2l1090,1472r17,l1124,1472r16,-2l1159,1470r14,-2l1187,1465r17,-4l1218,1458r15,-5l1247,1446r16,-4l1278,1434r14,-7l1306,1420r12,-7l1332,1404r12,-10l1358,1385r12,-10l1384,1366r12,-12l1408,1342r9,-12l1429,1318r12,-14l1451,1292r11,-14l1474,1263r7,-14l1493,1235r10,-17l1512,1204r7,-17l1531,1171r7,-14l1548,1140r9,-19l1564,1104r7,-19l1581,1069r5,-19l1595,1031r7,-17l1609,995r7,-19l1621,955r7,-19l1635,917r5,-19l1647,876r5,-19l1659,838r,-11l1661,817r3,-12l1666,796r2,-15l1671,770r2,-12l1678,746r,-14l1683,717r2,-12l1687,691r,-14l1690,665r5,-14l1697,639r19,-31l1716,580r5,-27l1721,527r,-23l1721,477r,-23l1716,430r-2,-24l1711,385r-5,-24l1702,340r-5,-22l1690,299r-5,-19l1676,261r-10,-19l1659,223r-9,-16l1638,190r-7,-14l1619,159r-12,-14l1595,128r-12,-12l1569,105,1557,93,1543,81,1529,71r-15,-9l1500,52r-16,-7l1467,36r-16,-7l1436,24r-19,-7l1401,12r-17,-2l1368,7,1346,3,1330,r-19,l1292,r-19,l1254,3r-19,2l1216,10r-21,2l1176,17r-19,5l1138,29r-22,7l1097,45r-21,7l1057,64r-21,10l1017,86,996,97r-19,15l958,126r-19,17l917,157r-19,21l908,190r9,-12l927,169r7,-7l943,152r10,-9l960,135r10,-7l979,121r7,-9l996,105r9,-8l1017,90r9,-7l1041,76r4,-2l1055,71r7,-4l1069,64r7,-2l1086,59r7,-4l1105,52r9,-4l1124,45r11,-4l1147,38r12,-5l1169,31r9,-5l1190,24r12,-2l1211,19r10,l1230,19r12,l1251,19r10,l1270,19r8,l1282,19r5,l1292,19r7,3l1296,24r-7,l1282,24r-7,l1268,24r-12,l1247,26r-7,l1230,26r-14,l1204,31r-14,2l1178,36r-14,5l1152,45r-12,3l1128,52r10,-2l1147,50r7,-2l1164,48r9,-3l1180,45r10,-2l1199,43r7,l1216,41r7,-3l1230,38r10,l1247,38r7,l1263,38r7,l1278,38r7,l1292,38r14,l1320,38r12,l1346,41r12,2l1370,45r12,l1391,48r12,l1413,52r9,3l1432,57r7,5l1448,64r7,3l1462,71r7,5l1477,78r11,10l1500,100r-9,-7l1484,90r-7,-4l1469,83r-9,-5l1453,76r-10,-2l1436,71r-12,-4l1415,64r-7,-2l1398,62r-11,-3l1377,59r-7,-2l1360,57r-11,l1339,55r-9,-3l1320,52r-9,l1301,52r-9,l1282,52r-9,l1266,52r-10,l1249,55r-9,l1233,57r-8,l1218,59r-14,l1192,59r-12,3l1169,64r-12,l1147,67r-12,4l1126,74r-10,2l1107,78r-7,5l1090,88r-7,2l1074,95r-7,5l1060,105r-8,4l1045,112r-9,4l1031,124r-9,4l1015,135r-8,5l1000,150r-9,4l984,162r-10,7l967,176r-9,7l951,190r-10,10l932,209r-12,-5l908,202r-12,-5l887,195r-12,-5l863,188r-12,-3l842,181r-12,-3l818,173r-12,-4l797,166r-12,-2l773,162r-12,-5l752,154r-5,l737,152r-7,-2l723,150r7,4l737,162r12,2l761,169r12,4l787,178r12,3l811,185r12,5l834,195r12,5l858,202r12,5l882,211r12,3l906,219r14,4l934,228r5,2l946,221r7,-5l960,209r10,-5l974,195r10,-5l991,185r7,-4l1012,169r14,-7l1038,152r17,-7l1064,138r15,-10l1090,124r15,-5l1116,114r12,-5l1142,105r12,-3l1166,100r14,-3l1192,93r14,l1221,90r14,l1242,90r7,l1256,90r10,l1270,88r10,l1287,88r7,l1304,88r7,l1320,88r10,l1337,88r9,l1356,88r12,2l1375,90r9,l1396,90r12,3l1410,93r5,l1422,95r7,5l1436,102r7,3l1453,109r9,5l1472,119r7,5l1486,126r10,5l1507,140r10,7l1522,150r4,7l1533,164r8,7l1543,178r5,5l1552,188r-14,-12l1524,166r-7,-4l1510,157r-7,-3l1496,150r-8,-3l1479,143r-7,-5l1465,135r-10,-4l1448,128r-9,-2l1432,124r-10,-5l1413,116r-10,-2l1396,112r-12,-3l1377,107r-9,-2l1358,102r-9,-2l1339,100r-9,-3l1320,97r-9,l1304,97r-12,l1285,97r-12,-2l1266,95r-12,l1244,95r-9,l1228,95r-12,2l1209,97r-10,l1190,100r-10,l1171,102r-10,3l1152,107r-7,2l1138,114r-10,l1119,116r-7,5l1102,124r-7,2l1088,131r-9,4l1074,140r-10,3l1057,147r-7,5l1045,157r-14,12l1022,181r-10,7l1005,195r-9,9l986,216r-12,7l967,233r-12,9l946,252r-12,-5l924,245r-9,-3l908,240r-7,-5l894,235r-7,-2l877,230r-7,-2l863,228r-12,-2l842,226r-5,l839,228r3,2l849,233r21,12l951,271r7,-7l967,257r7,-8l981,242r7,-7l996,230r7,-4l1010,219r12,-12l1033,200r12,-10l1057,185r10,-9l1076,169r10,-5l1095,159r7,-5l1112,152r9,-5l1131,147r7,-4l1147,140r10,-2l1166,138r10,l1187,135r12,l1214,135r11,l1240,135r7,l1254,135r9,l1270,138r10,l1287,138r9,l1306,138r9,l1325,138r12,l1349,138r21,l1389,140r19,3l1427,147r14,3l1460,157r14,7l1488,173r12,8l1514,190r10,12l1536,214r9,12l1555,238r7,14l1571,266r7,14l1583,297r7,14l1595,330r2,17l1600,363r5,19l1607,401r,19l1607,439r,22l1609,482r-2,19l1607,523r,21l1605,565r-5,22l1597,608r-2,21l1590,651r-4,21l1581,694r-5,23l1571,739r-4,21l1559,781r-4,22l1548,824r-7,22l1536,864r-7,22l1522,907r-8,19l1507,945r-7,19l1493,986r-7,16l1477,1019r-8,16l1462,1054r-7,15l1448,1083r-9,14l1434,1111r-10,15l1417,1138r-4,11l1408,1161r-10,10l1394,1178r-7,9l1382,1197r-7,9l1370,1214r-7,7l1358,1230r-7,7l1346,1244r-4,8l1337,1259r-12,12l1318,1285r-12,9l1296,1304r-11,9l1275,1323r-12,7l1254,1339r-12,5l1230,1351r-12,3l1209,1358r-10,3l1192,1363r-9,3l1176,1368r-10,l1161,1370r-9,l1145,1373r-7,l1131,1375r-10,l1109,1375r-12,-5l1088,1370r-12,-2l1069,1366r-7,-5l1055,1358r-10,-2l1038,1354r-12,-5l1017,1344r-12,-2l996,1339r-12,-4l974,1330r-9,-2l953,1325r-12,-5l929,1316r-9,-3l908,1309r-12,-5l889,1299r-12,-5l868,1290r-7,4l851,1299r-7,2l837,1306r-10,5l820,1313r-9,5l804,1323r-10,2l785,1330r-10,5l768,1337r-9,2l749,1344r-7,5l733,1351r-10,3l714,1356r-10,2l695,1361r-10,2l678,1363r-12,3l659,1368r-12,-2l640,1366r-9,l621,1366r-7,l605,1363r-10,l588,1361r-9,-5l571,1356r-7,-5l557,1351r-12,-7l536,1342r-12,-5l512,1330r-9,-5l496,1320r-10,-4l477,1311r-7,-7l462,1299r-14,-12l436,1275r-4,-9l425,1259r-5,-7l415,1244r-5,-7l406,1228r-5,-7l396,1214r-5,-10l387,1195r-5,-10l375,1178r-5,-10l365,1159r-4,-10l356,1142r-12,-21l332,1102r-12,-19l311,1064r-12,-19l289,1026r-9,-19l273,988,263,969r-9,-19l247,931r-7,-19l233,893r-7,-19l218,857r-4,-19l204,819r-5,-16l195,784r-5,-17l185,748r-4,-16l176,713r-3,-17l169,679r-5,-19l162,644r-3,-17l157,610r,-16l154,580r,-17l152,546r,-16l152,515r,-16l152,485r2,-17l157,454r2,-15l159,425r3,-14l164,397r5,-12l171,371r5,-15l181,344r4,-11l190,321r5,-12l199,297r10,-12l214,276r7,-12l228,254r9,-9l244,233r10,-10l263,214r10,-7l280,197r12,-7l304,181r12,-5l323,169r9,-5l342,157r7,-3l358,150r10,-3l377,143r10,-3l396,138r10,-3l413,133r9,l432,131r7,l448,131r10,l465,128r7,l479,128r7,l498,128r12,3l505,124r,xe" fillcolor="black" stroked="f">
                <v:path arrowok="t"/>
              </v:shape>
              <v:shape id="_x0000_s1596" style="position:absolute;left:495;top:1988;width:616;height:192" coordsize="616,192" path="m510,87r-12,8l488,102r-12,4l467,116r-12,5l443,128r-12,7l420,142r-15,5l391,152r-14,4l365,161r-7,l351,163r-10,l337,168r-10,l322,168r-9,3l308,171r-9,l289,171r-7,l275,171r-9,l258,168r-9,l242,168r-10,-5l225,163r-9,-2l209,159r-10,-3l192,152r-9,-3l176,147r-12,-5l154,137r-9,-4l138,130r-12,-7l119,118r-12,-7l100,106,90,99,81,92,71,83,62,78,50,68,40,59,33,52,24,42,17,30,12,21,5,9,,,,7,,9,3,19r4,7l12,33r2,9l22,52r7,7l38,71,48,83r11,9l64,97r7,7l78,109r10,7l95,121r9,4l114,130r12,5l133,137r12,7l154,149r10,5l173,159r10,2l192,166r12,5l211,173r12,2l232,180r12,2l254,185r9,l273,187r12,3l294,190r9,l313,190r12,2l334,187r10,l353,185r10,-3l372,180r12,-5l391,171r12,-3l405,163r7,-2l417,156r10,-4l431,147r10,-5l450,135r8,-5l467,123r7,-5l481,114r10,-5l503,102r7,-3l521,104r12,5l545,116r14,5l571,128r12,5l595,135r12,5l614,142r2,-5l612,135r-5,-2l595,125r-12,-4l571,114r-12,-5l545,102,533,97,521,92,510,87r,xe" stroked="f">
                <v:path arrowok="t"/>
              </v:shape>
              <v:shape id="_x0000_s1597" style="position:absolute;left:1118;top:2135;width:48;height:14" coordsize="48,14" path="m,l10,5r14,7l36,14r12,l36,9,24,5,12,,,,,xe" stroked="f">
                <v:path arrowok="t"/>
              </v:shape>
              <v:shape id="_x0000_s1598" style="position:absolute;left:1616;top:1308;width:173;height:539" coordsize="173,539" path="m173,r,10l171,17r,10l171,36r-3,7l168,53r-2,9l166,72r-3,7l163,86r-2,9l159,105r-3,7l156,122r-2,9l154,141r-2,7l147,157r-3,7l144,174r-2,7l140,190r-3,10l135,209r-5,8l128,226r-2,7l123,243r-5,7l118,259r-4,10l114,278r-5,7l107,295r-5,7l99,311r-2,8l92,328r-2,7l88,345r-5,7l78,361r-2,7l73,378r-4,7l66,395r-4,7l59,411r-5,10l52,428r-5,7l43,442r-3,10l35,459r-2,7l28,475r-2,7l21,492r-4,7l14,506r-2,10l7,523r-5,7l,539r2,-9l7,520r2,-7l12,504r2,-7l19,487r5,-9l26,471r2,-10l33,454r5,-7l40,437r5,-9l50,421r2,-7l57,404r2,-7l64,387r2,-9l69,371r4,-10l76,354r4,-9l83,338r5,-10l90,319r2,-10l97,302r2,-9l102,285r2,-9l109,269r,-10l111,252r3,-7l116,238r,-7l118,224r,-7l121,209r2,-7l126,193r,-7l128,181r2,-10l133,164r,-7l137,152r,-9l140,136r,-7l142,122r,-8l144,107r3,-7l149,93r,-7l152,76r,-4l154,65r2,-10l159,48r,-7l163,36,173,r,xe" stroked="f">
                <v:path arrowok="t"/>
              </v:shape>
              <v:shape id="_x0000_s1599" style="position:absolute;left:1779;top:1168;width:5;height:88" coordsize="5,88" path="m,34l3,57r2,l5,64r,8l3,79r,4l5,88r,-9l5,69r,-9l5,53,5,41r,-7l5,24r,-9l3,5,,,,3,,5,,22r3,2l3,19r,-4l5,26,3,34r,l,31r,3l,34xe" stroked="f">
                <v:path arrowok="t"/>
              </v:shape>
              <v:shape id="_x0000_s1600" style="position:absolute;left:519;top:2137;width:95;height:52" coordsize="95,52" path="m16,l12,,7,,2,,,,2,7r7,5l16,17r10,5l33,26r7,5l47,33r3,3l76,50r12,2l95,50,88,43,78,36,69,31,57,24,47,19,35,12,24,7,16,r,xe" stroked="f">
                <v:path arrowok="t"/>
              </v:shape>
              <v:shape id="_x0000_s1601" style="position:absolute;left:161;top:971;width:78;height:299" coordsize="78,299" path="m2,299l31,176r2,-10l33,157r3,-14l38,131r2,-12l40,112r3,-7l45,105,78,,69,7,59,19r-4,5l52,31,48,41r-5,9l40,60r-4,9l31,79,29,90r-5,12l21,114r-2,12l19,138r-5,9l12,159r-2,12l10,183,7,195,5,207r,12l5,231r-3,7l2,250r,9l2,269,,276r,9l2,292r,7l2,299xe" stroked="f">
                <v:path arrowok="t"/>
              </v:shape>
              <v:shape id="_x0000_s1602" style="position:absolute;left:389;top:1928;width:116;height:185" coordsize="116,185" path="m116,185r-10,-7l99,169r-7,-7l87,155,80,145r-5,-7l71,131r-5,-7l61,114r-5,-9l52,98,47,88,42,79,37,69,33,62,28,52,21,38,11,26,4,12,,,4,5r10,9l21,24r7,12l35,45r7,15l49,71r7,15l64,100r4,12l75,126r8,14l90,152r7,12l106,174r10,11l116,185xe" stroked="f">
                <v:path arrowok="t"/>
              </v:shape>
              <v:shape id="_x0000_s1603" style="position:absolute;left:1137;top:2225;width:285;height:48" coordsize="285,48" path="m,14r7,3l15,19r7,2l31,24r7,2l48,29r9,4l67,36r7,2l86,38r9,2l105,43r11,l126,45r12,l150,48r7,-5l166,43r10,-3l185,40r7,-4l204,33r7,-2l221,29r9,-5l240,21r7,-4l256,14r7,-4l270,7r8,-5l285,r-7,l268,5r-7,2l254,10r-10,2l235,14r-10,l218,19r-12,l199,21r-12,l180,24r-11,l161,24r-11,2l142,26r-11,l121,26r-9,l102,26r-9,l83,26r-9,l67,26,57,24r-9,l41,21r-8,l24,19r-7,l10,14,,14r,xe" fillcolor="black" stroked="f">
                <v:path arrowok="t"/>
              </v:shape>
              <v:shape id="_x0000_s1604" style="position:absolute;left:1479;top:2109;width:80;height:76" coordsize="80,76" path="m9,73l21,66r9,-5l40,54r5,-4l49,47r5,-7l59,33r4,-7l68,16,71,9,75,2,78,r2,l68,12,56,23,47,35,35,47,26,57,14,66,,76,9,73r,xe" fillcolor="black" stroked="f">
                <v:path arrowok="t"/>
              </v:shape>
              <v:shape id="_x0000_s1605" style="position:absolute;left:1566;top:2059;width:31;height:45" coordsize="31,45" path="m,45l19,28,31,,22,9,12,21,5,33,,45r,xe" fillcolor="black" stroked="f">
                <v:path arrowok="t"/>
              </v:shape>
              <v:shape id="_x0000_s1606" style="position:absolute;left:1602;top:2011;width:28;height:48" coordsize="28,48" path="m,48l21,29,28,,21,10,12,22,9,26,4,34,,41r,7l,48xe" fillcolor="black" stroked="f">
                <v:path arrowok="t"/>
              </v:shape>
              <v:shape id="_x0000_s1607" style="position:absolute;left:1659;top:1923;width:26;height:48" coordsize="26,48" path="m,48l7,36r4,-9l26,,16,8,9,19,4,27,2,31,,41r,7l,48xe" fillcolor="black" stroked="f">
                <v:path arrowok="t"/>
              </v:shape>
              <v:shape id="_x0000_s1608" style="position:absolute;left:1746;top:1605;width:57;height:157" coordsize="57,157" path="m,157r3,-7l7,140r5,-9l22,105,26,93,33,81,38,67,43,55,48,41,50,31,52,19r3,-7l57,3,57,,,157r,xe" fillcolor="black" stroked="f">
                <v:path arrowok="t"/>
              </v:shape>
              <v:shape id="_x0000_s1609" style="position:absolute;left:827;top:480;width:377;height:546" coordsize="377,546" path="m320,204r2,-7l329,190r7,-10l346,168r7,-12l360,145r5,-12l370,128r2,-10l374,107r3,-10l377,90r-5,7l370,109r-3,7l365,126r-7,7l355,140r-2,5l348,147r-2,7l343,164r-2,7l336,178r-9,l329,171r5,-5l339,147r2,-5l346,135r2,-7l351,118r2,-11l353,99r2,-9l358,88r,-8l362,76r3,-29l353,50r-2,4l348,64r-2,7l346,78,336,90r-4,14l327,116r-10,12l317,121r,-7l320,104r2,-7l325,90r4,-7l329,76r,-7l329,61r,-7l329,45r3,-7l334,31r7,-5l339,7,334,r-2,l329,4r-2,8l322,21r-2,7l317,35r,3l306,47,296,57r2,7l291,66r,-24l280,42r-3,10l272,61r-4,8l265,78r-2,10l258,97r-5,7l251,116r-5,10l227,147r-9,l242,99r2,-14l249,76r2,-12l253,54r-7,l244,61r-5,10l234,80r-2,3l225,95r-5,12l213,118r-5,12l201,142r-7,10l187,164r-7,9l173,183r-7,11l159,204r-7,12l144,225r-9,12l130,249r-7,12l121,259r,2l118,266r,2l111,275r-4,7l99,287r-4,10l85,306r-7,10l71,325r-9,9l54,344r-7,9l43,365r-3,12l35,380r-4,11l26,399r-5,7l17,415r-3,12l9,437,5,448,2,460r,12l,484r2,12l2,508r5,12l14,517r3,-7l17,501r2,-12l19,477r,-10l21,460r10,3l28,472r,12l35,484,33,456,45,441r2,7l47,451r,9l47,467r,3l40,498r,3l43,508r2,9l52,527r2,7l59,543r3,3l69,546r4,-43l78,501r5,-19l78,465,88,441r4,l97,441r,3l102,453r-5,10l92,470r-4,9l88,489r-3,7l88,508r,9l92,529r3,3l102,534r7,-2l109,527r-2,-29l123,491r,-12l126,467r,-9l126,451r2,-10l130,432r5,-10l137,415r5,-12l147,396r2,-9l156,380r3,l163,370r8,-9l175,353r10,-7l189,339r8,-7l201,325r5,-7l216,304r9,-12l234,280r5,-12l239,275r5,l249,270r7,-4l263,259r7,-5l277,244r7,-9l291,228r7,-7l310,209r10,-5l320,204xe" fillcolor="black" stroked="f">
                <v:path arrowok="t"/>
              </v:shape>
              <v:shape id="_x0000_s1610" style="position:absolute;left:1026;top:696;width:52;height:69" coordsize="52,69" path="m,62r5,7l19,45r-2,2l24,38,43,16r2,-4l50,7,52,2,50,,47,,40,7r-5,7l28,19r-4,7l17,33r-5,7l7,38r2,5l,62r,xe" stroked="f">
                <v:path arrowok="t"/>
              </v:shape>
              <v:shape id="_x0000_s1611" style="position:absolute;left:931;top:822;width:38;height:54" coordsize="38,54" path="m,54l3,45,7,35r3,-7l17,21,19,11,29,7,33,r5,l33,7r-4,4l24,21r-5,7l14,35r-4,7l10,47,,54r,xe" stroked="f">
                <v:path arrowok="t"/>
              </v:shape>
              <v:shape id="_x0000_s1612" style="position:absolute;left:1104;top:549;width:17;height:45" coordsize="17,45" path="m,45l3,38,7,33r5,-7l14,26,17,7,14,,12,4r,5l12,14,,23,,45r,xe" stroked="f">
                <v:path arrowok="t"/>
              </v:shape>
              <v:shape id="_x0000_s1613" style="position:absolute;left:604;top:902;width:616;height:259" coordsize="616,259" path="m569,209r7,-9l588,190r7,-9l604,171r-49,36l552,205r3,-5l562,195r7,-7l576,178r7,-7l562,188r54,-69l595,107r-12,12l569,133r-14,12l543,159r23,-9l557,171r-14,10l540,174r-2,-7l531,159r,-7l588,83r2,-7l593,69r-3,-7l590,55r-9,5l574,69r-8,12l562,91r-7,-3l548,93r-8,2l538,102r-12,8l517,121r4,-9l526,105r5,-10l533,88r-7,-2l519,88r-7,5l505,95r-7,12l503,107r4,7l500,121r-9,10l481,138r-9,7l462,148r-9,2l441,152r-10,5l434,152r5,-2l448,143r9,-5l467,131r7,-7l481,117r3,-3l462,110r-5,7l450,129r-4,2l441,138r-7,5l424,148r-12,2l401,152r-7,l386,155r-7,l372,157r-12,-2l353,152r-12,l332,150r-12,-2l308,145r-12,-2l285,138r-15,-5l258,129r-9,-8l237,117,225,107r-12,-7l202,93,192,88r-7,-5l178,79r-5,-7l168,67r3,-7l166,55r-7,-7l149,43r-7,-5l135,31r-7,-5l121,22r-9,-5l104,10,97,5,88,,83,10r,7l85,22r5,4l95,34r5,9l95,36,85,29,81,26r-3,3l76,31r5,10l107,67,95,57,83,48,74,38,67,31,59,29r-4,l45,26r-9,l29,24,19,22r-7,l10,26r9,5l29,41r7,4l45,55r3,12l50,72r9,7l67,83r7,3l88,100r,17l76,114r-5,-7l67,100,59,93,52,86,45,79,36,72,31,67r-5,l17,64,7,64r-4,l,67r3,2l7,79r3,2l17,83r7,3l33,95r,17l40,121r8,8l57,136r12,9l81,152r9,10l104,169r15,7l133,183r14,7l152,193r7,4l166,200r10,5l187,209r15,7l209,219r7,2l223,224r7,4l242,231r9,4l263,238r10,2l282,243r12,2l303,247r12,3l322,250r10,2l341,252r12,2l360,254r10,l379,257r10,2l398,257r10,l415,257r9,l431,254r8,l448,254r9,l462,252r10,l479,250r7,l493,247r7,l507,243r7,l526,240r12,-5l550,233r9,-5l569,224r9,-3l588,216r7,-4l607,205r9,-5l569,209r,xe" fillcolor="black" stroked="f">
                <v:path arrowok="t"/>
              </v:shape>
              <v:shape id="_x0000_s1614" style="position:absolute;left:900;top:1118;width:121;height:17" coordsize="121,17" path="m67,15l26,8,19,,10,,,5r,5l3,12r12,3l22,15r7,2l38,17r10,l55,17r9,l71,17r8,l86,17r7,l98,17r4,l105,17r7,-2l116,12r5,-2l107,10r-9,l86,10r-10,l67,15r,xe" stroked="f">
                <v:path arrowok="t"/>
              </v:shape>
              <v:shape id="_x0000_s1615" style="position:absolute;left:744;top:1033;width:64;height:45" coordsize="64,45" path="m,l7,2,17,7r7,7l33,19r7,2l50,28r7,8l64,45,57,40,50,33,43,31,36,26,28,21,21,19,14,17,9,14,,,,xe" stroked="f">
                <v:path arrowok="t"/>
              </v:shape>
              <v:shape id="_x0000_s1616" style="position:absolute;left:76;top:64;width:1019;height:667" coordsize="1019,667" path="m910,656r-7,-3l895,653r-9,-2l877,651r-12,-3l858,646r-8,l850,646r-14,-5l822,637r-14,-3l796,632r-14,-5l768,625r-12,-3l741,622r-4,-2l727,620r-7,l715,620r-2,-10l711,608r7,l730,610r7,l744,613r9,2l760,618r8,l777,620r5,l791,620r7,l803,615r-5,l794,613r-10,-3l772,608r-7,-2l758,603r-5,-2l746,599r-7,-3l730,596r-8,-2l715,591r-9,-4l699,587r-10,-3l682,582r-7,-2l666,580r-5,-5l654,575r-12,-5l635,570r-5,-2l628,568r16,l737,594r12,l765,596r5,3l779,599r5,2l794,603r11,3l820,608r14,2l848,613r12,2l874,615r14,3l903,620r11,2l929,622r9,l945,622r7,l962,625r12,l985,625r8,l1000,625r7,l1014,625r5,-3l1016,618r-4,-3l1002,613r-9,l981,610r-7,l967,610r-3,l955,608r-7,l940,606r-9,l924,601r-7,l910,599r-10,l893,596r-7,l877,594r-8,-3l862,589r-9,-2l846,587r-7,-3l831,582r-7,-2l817,577r-9,-2l801,572r-7,l784,570r-7,-2l770,565r-10,-2l753,561r-7,l739,558r-9,l722,556r-7,l704,553r-12,-4l680,544r-12,-2l656,534r-12,-4l632,525r-9,-2l616,518r-5,-3l604,511r-2,-3l599,504r3,-5l611,501r12,3l632,506r12,5l654,515r12,3l677,523r12,4l701,530r12,4l725,537r12,5l749,546r11,3l772,553r12,5l737,515r-17,-7l708,504r-14,-5l682,494r-14,-5l656,485r-12,-5l635,475r-14,-5l609,466r-12,-8l587,456r-11,-5l566,447r-9,-5l547,437r-12,-5l526,428r-12,-8l507,416r-10,-5l488,406r-10,-5l471,397r-9,-7l452,387r-7,-7l436,375r-7,-7l422,363r-8,-4l405,354r-7,-7l391,340r-10,-5l374,328r-7,-5l360,316r-10,-7l346,304r-10,-7l329,290r-7,-10l315,276,301,261,287,247r-8,-9l272,230r-9,-7l258,214r-9,-7l242,197r-8,-7l227,183r-7,-12l211,164r-7,-10l196,145r-9,-10l180,126r-7,-10l166,107r14,l196,109r17,l232,109r14,l263,112r14,l294,114r14,l322,114r14,2l353,116r12,l379,119r14,l407,121r12,l433,121r12,3l459,124r12,l483,128r12,l507,133r12,l531,135r9,3l552,143r12,2l576,147r9,5l597,157r9,5l618,166r10,3l640,173r9,5l659,185r9,5l680,197r9,7l699,211r9,8l718,228r9,7l739,245r7,9l758,266r7,10l777,287r7,12l796,311r7,12l813,337r9,12l834,366r9,14l853,394r9,19l872,430r9,17l891,466r9,19l912,506r,-5l910,496r-3,-7l907,482r-4,-9l898,463r-3,-12l891,439r-5,-11l881,416r-4,-12l872,394r-3,-12l865,375r-5,-7l860,366r-7,-12l846,344r-7,-7l834,330r-7,-9l822,314r-7,-8l810,302,798,287,786,276,775,261,765,249r17,l794,261r11,12l817,285r12,14l839,311r11,14l853,333r7,7l865,347r4,7l874,361r3,7l881,375r5,7l888,392r5,7l898,406r2,10l903,423r4,7l912,439r2,8l917,454r5,9l926,470r3,10l929,482r28,64l957,537r,-7l957,523r,-8l955,506r-3,-10l950,487r,-10l945,468r-5,-12l938,447r-5,-10l929,423r-5,-10l917,401r-3,-9l907,380r-4,-12l895,356r-4,-9l884,335r-5,-10l872,316r-3,-7l862,297r-4,-10l850,280r-2,-7l843,266r-7,-7l834,254r-3,-5l836,254r7,5l850,261r8,5l865,273r7,7l877,290r9,9l891,309r7,9l905,330r7,12l917,352r7,9l929,373r7,9l938,394r5,10l950,416r5,9l955,428r2,7l957,442r5,9l967,461r2,12l974,485r4,14l981,508r4,12l990,530r5,12l1000,546r4,7l1009,556r5,2l1014,549r-2,-15l1009,520r-5,-14l1000,494,943,302,922,266r2,-2l929,268r4,5l938,278r19,33l959,304r3,-5l962,292r,-7l957,278r-2,-7l950,264r-5,-7l938,249r-7,-9l924,233r-10,-7l905,219,895,209r-9,-7l877,195,865,185r-10,-9l843,169r-9,-7l822,154r-12,-7l801,143r-10,-8l782,131r-10,-7l763,121r-7,-5l749,112r-8,-3l737,107r-5,l720,105r-9,-5l699,95,687,93,673,90,661,88,644,83r-12,l618,78,604,76,590,71,578,69,568,67,557,64,547,59r-9,-2l550,57r9,l571,57r12,2l595,59r9,3l616,64r12,3l640,67r11,2l663,71r12,5l687,78r12,3l711,83r11,5l734,90r12,5l758,97r12,5l779,107r12,5l803,116r10,5l822,126r12,5l843,135r12,8l865,147r9,7l884,159r11,7l888,157r-4,-7l879,143r-5,-8l860,128r-12,-4l834,119r-12,-5l808,109r-12,-4l782,102,770,97,756,93,744,88,730,83,718,81,704,76,689,74,677,69,663,67,649,64,637,59,623,57,609,55,595,50,583,48,568,45,554,43,540,38r-14,l512,33r-12,l486,31,471,29,457,26r-12,l429,24,417,21,403,19,388,17,374,14r-14,l346,12r-12,l317,10,303,7r-14,l277,7,263,5r-14,l234,5r-11,l206,2r-12,l178,,166,,151,,137,,121,,109,,95,,80,,66,,54,,40,,26,,12,,,,45,71r-3,3l47,81r3,9l54,97r5,10l64,116r5,8l73,133r5,10l80,150r7,7l92,166r5,7l102,181r4,7l111,197r5,10l121,211r4,10l130,226r7,9l140,240r4,9l151,257r5,7l166,278r12,14l182,299r5,7l194,314r5,7l211,333r12,11l234,356r12,15l258,382r12,12l282,406r14,12l305,428r12,11l332,449r14,12l360,470r14,10l379,485r7,4l393,494r10,5l412,506r10,5l433,518r12,7l455,530r12,4l474,542r12,4l495,551r12,5l514,561r12,4l535,570r12,2l557,577r11,5l576,584r11,5l597,594r9,2l616,601r12,5l637,608r12,5l659,615r9,5l680,622r12,3l704,629r11,5l727,637r12,4l749,644r11,2l772,648r10,3l791,653r12,3l810,658r10,2l827,660r7,3l843,663r7,2l862,665r15,2l886,667r9,l903,667r9,l917,665r7,l929,665r7,2l910,656r,xe" fillcolor="black" stroked="f">
                <v:path arrowok="t"/>
              </v:shape>
              <v:shape id="_x0000_s1617" style="position:absolute;left:149;top:135;width:370;height:38" coordsize="370,38" path="m5,12l280,31r7,l308,34r7,l323,36r9,l339,38r7,l353,38r7,l368,38r2,l368,38r-8,-2l353,34r-9,-3l337,31r-7,-2l323,26r-8,l308,26r-7,-2l292,24,282,22r-7,l266,22,256,19r-7,l240,19,230,17r-7,-2l211,12r-7,l195,12r-10,l178,12r-7,l159,12r-12,l135,10r-12,l112,7,100,5,88,5,78,3,69,,62,,55,,48,,41,,31,3r-7,l17,5r-7,l5,10,,10r5,2l5,12xe" stroked="f">
                <v:path arrowok="t"/>
              </v:shape>
              <v:shape id="_x0000_s1618" style="position:absolute;left:325;top:337;width:184;height:159" coordsize="184,159" path="m182,159r-9,-7l163,145,151,133r-12,-9l130,117r-7,-8l116,102,106,95,99,88,90,81,83,74,75,67,66,60,56,52,49,43,40,38,33,29,26,24,19,17,14,12,,,4,r7,5l21,14r12,8l42,31r12,7l64,48r11,7l87,64r10,7l104,81r7,7l118,95r10,10l137,117r10,9l158,136r12,7l180,152r4,7l182,159r,xe" stroked="f">
                <v:path arrowok="t"/>
              </v:shape>
              <v:shape id="_x0000_s1619" style="position:absolute;left:528;top:506;width:38;height:21" coordsize="38,21" path="m29,12l15,5,12,7,5,,,,17,14r5,l29,19r5,2l38,21,31,16,26,14r,-2l29,12r,xe" stroked="f">
                <v:path arrowok="t"/>
              </v:shape>
              <v:shape id="_x0000_s1620" style="position:absolute;left:396;top:90;width:45;height:12" coordsize="45,12" path="m42,12l45,5,38,3,30,,26,,19,,14,3,7,3,2,3,,3r,l4,5r8,2l21,10r9,2l38,12r4,l42,12xe" stroked="f">
                <v:path arrowok="t"/>
              </v:shape>
              <v:shape id="_x0000_s1621" style="position:absolute;left:872;top:230;width:114;height:95" coordsize="114,95" path="m,l5,3r9,7l26,17r12,9l50,34r12,9l66,53r5,7l114,95,104,79,99,74,90,67,85,60,78,55,69,48,64,43,54,34,47,29,38,22,28,17,21,10,14,5,7,3,,,,xe" stroked="f">
                <v:path arrowok="t"/>
              </v:shape>
              <v:shape id="_x0000_s1622" style="position:absolute;left:469;top:102;width:93;height:14" coordsize="93,14" path="m,l14,,26,2,40,5r12,l66,7r12,3l93,14r-8,l76,14r-10,l62,12,52,10r-7,l36,7,26,5,19,2r-7,l,,,xe" stroked="f">
                <v:path arrowok="t"/>
              </v:shape>
              <v:shape id="_x0000_s1623" style="position:absolute;left:47;top:47;width:79;height:155" coordsize="79,155" path="m38,l,,5,10r2,9l15,29r4,9l22,48r7,12l34,69r4,12l43,88r5,12l53,110r4,9l62,129r5,9l71,148r8,7l19,10,38,r,xe" fillcolor="black" stroked="f">
                <v:path arrowok="t"/>
              </v:shape>
              <v:shape id="_x0000_s1624" style="position:absolute;left:872;top:2130;width:258;height:238" coordsize="258,238" path="m149,l19,69r7,5l31,78r7,8l43,93r4,4l54,105r8,7l66,119r-2,2l59,124r-5,2l52,126,43,112,33,105r-7,-5l17,95r-8,l,105r7,l14,107r7,5l26,116r12,8l45,135r5,10l54,159r,7l54,173r,10l57,192r21,l76,197r5,l85,197r5,l99,204r,l104,209r7,2l118,219r8,2l133,226r2,2l140,230r-7,5l142,235r10,l159,235r9,3l173,235r9,l189,235r8,l211,233r12,-3l235,228r11,-2l249,221r,-7l249,209r-3,l235,216r-8,3l218,223r-10,3l206,219r14,-10l225,202r-5,-2l204,209r-7,-7l199,200r7,-5l218,190r12,-7l244,176r7,-10l258,157r-9,l242,157r-7,-3l230,154r-7,-2l218,154r-7,3l206,162r-7,l197,157r2,-7l204,145r31,-2l246,124r-2,-8l230,124r-5,-8l223,109r-3,-2l218,109r-2,3l211,119r-17,l168,86,163,76r,-7l149,r,xe" fillcolor="black" stroked="f">
                <v:path arrowok="t"/>
              </v:shape>
              <v:shape id="_x0000_s1625" style="position:absolute;left:998;top:2208;width:16;height:34" coordsize="16,34" path="m16,22l9,19r,-9l9,3,7,,2,3r,5l4,15,2,24r,3l,31r,l2,34,4,31r3,l9,27r7,-5l16,22xe" stroked="f">
                <v:path arrowok="t"/>
              </v:shape>
              <v:shape id="_x0000_s1626" style="position:absolute;left:1021;top:2263;width:22;height:26" coordsize="22,26" path="m22,26l10,19,,10,3,r,2l7,7r5,3l19,10r3,16l22,26xe" stroked="f">
                <v:path arrowok="t"/>
              </v:shape>
              <v:shape id="_x0000_s1627" style="position:absolute;left:1211;top:1111;width:438;height:839" coordsize="438,839" path="m429,254r,-11l431,233r,-12l433,212r,-10l433,195r3,-12l438,176r,-9l438,157r,-9l438,138r,-9l438,119r,-9l438,100,433,86r,-10l431,64,429,53r-3,-5l424,43r-5,-5l417,34r-3,-3l412,34r10,21l422,62r,7l426,74r3,7l429,95r,3l429,102r,5l429,110r,9l429,129r,4l429,143r2,12l431,167r,14l426,186r3,-3l426,181r,-7l426,169r3,l424,157r-2,-9l419,136r,-10l417,114r,-9l414,93,412,83r-5,-7l403,72r-5,-8l400,55,393,38r,-2l379,7r-7,15l374,31r3,14l377,50r2,7l379,64r2,8l384,83r2,15l391,107r2,7l388,145r-9,-14l381,131r-2,-12l377,107r,-12l377,83r-5,-4l367,72,362,62r-4,-9l350,41,348,31r-5,-7l346,17,336,7,327,r-5,3l320,7r4,10l327,29r4,9l334,48r5,5l336,62r,10l336,83r,12l334,100r,2l329,100r-2,-5l324,91r-2,-8l310,93r3,12l315,119r,12l317,145r,12l317,171r5,12l327,197r,10l327,214r-3,7l324,231r,7l322,247r,7l324,264r-9,9l313,264r-3,-12l308,240r,-9l308,219r,-12l308,195r,-9l305,174r-2,-7l301,155r-3,-10l298,143r-4,-14l286,133r-4,5l282,143r2,12l286,159r3,8l289,174r5,7l294,188r,7l296,200r,9l296,219r,7l296,235r2,12l298,257r3,12l301,276r2,9l303,295r,7l303,316r,14l301,342r-3,15l296,368r-5,12l286,392r-4,14l277,414r-2,7l272,428r-2,9l265,444r-2,12l260,466r-2,12l256,482r-5,10l244,501r-5,7l232,518r-10,12l213,537r-7,12l196,561r-11,9l173,582r-10,12l151,603r-11,12l128,627r-10,12l106,649r-11,9l83,670r-12,9l59,689r-9,9l40,708r-7,9l26,725r-10,9l12,739r-5,9l,760r,7l14,763,26,746r-3,l57,717r,-9l59,708r5,l68,710,50,732r-3,4l50,739r2,l61,736r5,-7l73,722r5,-7l80,710,97,698r,-2l97,703r-7,7l80,722r-4,7l78,732r-10,7l64,744r-7,7l52,760r-7,5l40,774r-7,8l28,791r-5,12l21,817r-2,3l19,822r,5l21,829r5,-7l33,817r7,-9l50,803r7,-10l66,784,76,774r11,-7l95,755r9,-7l111,739r7,-5l125,725r5,-3l135,717r5,l142,720r-2,12l132,739r-7,9l118,755r-7,12l102,777r-10,9l85,793r-7,10l68,810r-4,7l61,822r,5l61,839r15,-8l83,820r9,-8l99,803r7,-10l125,791r5,-2l135,784r7,-5l151,772r8,-9l168,755r12,-11l192,736r9,-14l213,710r5,-9l225,696r7,-9l239,679r5,-7l251,663r7,-7l263,649r7,-10l277,630r7,-10l291,613r5,-12l303,594r7,-12l315,573r7,-10l327,554r7,-12l341,532r5,-12l350,511r5,-10l362,490r5,-12l374,468r3,-12l384,444r4,-11l391,421r4,-10l400,399r3,-12l407,376r5,-12l414,352r3,-14l419,326r,-12l422,302r2,-12l426,278r,-12l429,254r,xe" fillcolor="black" stroked="f">
                <v:path arrowok="t"/>
              </v:shape>
              <v:shape id="_x0000_s1628" style="position:absolute;left:1552;top:1437;width:45;height:142" coordsize="45,142" path="m,140r7,2l7,133r5,-7l14,114,19,99r,-7l21,85r3,-7l24,69,28,54r,-7l33,40r,-5l36,28r2,-7l43,16,45,,40,9,28,45,26,61,21,78r-4,7l14,90r-2,9l12,107r-7,7l,140r,xe" stroked="f">
                <v:path arrowok="t"/>
              </v:shape>
              <v:shape id="_x0000_s1629" style="position:absolute;left:1405;top:1705;width:83;height:76" coordsize="83,76" path="m,71l10,64r9,-9l28,43,40,33,50,21r9,-9l71,5,83,,78,5r-7,9l59,24,50,38,36,47,24,59,14,69r-4,7l,71r,xe" stroked="f">
                <v:path arrowok="t"/>
              </v:shape>
              <v:shape id="_x0000_s1630" style="position:absolute;left:1547;top:1223;width:12;height:57" coordsize="12,57" path="m10,57l12,33r,-2l12,28r,-7l12,21,10,12,5,2,3,r,2l3,7,,14r,7l,28r,5l10,57r,xe" stroked="f">
                <v:path arrowok="t"/>
              </v:shape>
              <v:shape id="_x0000_s1631" style="position:absolute;left:1524;top:1408;width:14;height:38" coordsize="14,38" path="m4,38l2,33,,29,2,24,4,17,7,7,9,r2,3l14,7,11,17r,12l9,33r,5l7,38r-3,l4,38xe" stroked="f">
                <v:path arrowok="t"/>
              </v:shape>
              <v:shape id="_x0000_s1632" style="position:absolute;left:1436;top:1563;width:26;height:47" coordsize="26,47" path="m26,l21,2,19,7r-5,7l14,19,5,28,,47,7,40r5,-5l26,r,xe" fillcolor="black" stroked="f">
                <v:path arrowok="t"/>
              </v:shape>
              <v:shape id="_x0000_s1633" style="position:absolute;left:469;top:228;width:602;height:451" coordsize="602,451" path="m375,387r4,l389,394r9,7l403,406r,5l424,420r5,3l438,427r8,5l455,435r10,2l472,442r9,2l491,446r7,l507,449r10,2l524,451r12,-5l536,446r-34,-2l493,437r-5,5l488,435r-7,l474,432r-7,-2l465,430r-10,-5l446,423r-10,-3l431,418r,-7l431,413r10,3l462,418r5,2l474,423r7,l493,425r9,l514,425r7,l531,430r2,-3l538,427r5,l545,430r26,l566,416r-9,l550,413r-7,-2l538,411r-5,-3l531,408r-7,-4l519,401r2,-4l524,394r9,l540,394r12,l562,394r9,l581,394r4,5l600,397r2,-5l595,385r-10,-5l578,378r-7,-3l566,375r-4,-7l557,366r-10,-7l543,359r-10,2l531,356r2,-2l552,351r,-16l540,335r-9,-3l519,330r-9,-2l500,323r-9,-2l479,321r-10,l467,313r-2,l460,313r,3l431,299r-2,-14l472,304r4,l481,304r7,2l491,309r4,l507,311r7,2l519,316r17,-3l533,304r,-5l502,299r-4,l495,299r-2,-2l491,294r-12,l465,292r-12,-5l441,283r-14,-8l415,268r-12,-9l391,252,379,242r-12,-9l358,223r-10,-9l337,202,327,192r-12,-7l308,178r3,-2l301,173,287,161,275,150,263,135,249,123,237,112,223,100,211,85,199,74r24,l213,66r-9,-9l192,50r-9,-5l171,36,159,31,147,26r-9,-5l126,17,114,12,102,9,90,7,76,5,64,2,52,,40,,33,2r3,10l55,12r7,l71,12r7,2l85,17r5,l97,19r3,5l100,31,97,28,93,26,85,24,78,21r-4,l69,21r-3,5l71,33r14,3l100,40r12,5l126,47r-5,l116,55,50,38r-5,l40,38r-7,2l26,43r-9,2l10,47,3,50,,55r3,2l14,57r12,5l40,66r15,3l66,74r15,4l88,81r9,2l102,83r10,2l116,100r,2l112,102r-10,-2l95,97,85,95,76,90,69,88,66,85,21,88r-7,l14,95r,5l21,102r34,5l64,109r10,3l85,119r12,7l107,135r12,10l130,152r12,12l152,176r12,9l175,197r12,12l197,218r12,12l220,240r12,12l235,252r7,4l249,266r9,9l266,283r7,9l277,299r3,5l289,311r12,10l313,332r12,12l337,354r11,12l360,378r15,9l375,387xe" fillcolor="black" stroked="f">
                <v:path arrowok="t"/>
              </v:shape>
              <v:shape id="_x0000_s1634" style="position:absolute;left:749;top:487;width:80;height:69" coordsize="80,69" path="m,5l7,9r7,10l21,24r10,7l40,38r7,7l54,52r10,7l76,69r4,l76,59,71,57,59,45,47,33,35,21,23,14,21,9,7,,,5r,xe" stroked="f">
                <v:path arrowok="t"/>
              </v:shape>
              <v:shape id="_x0000_s1635" style="position:absolute;left:635;top:351;width:38;height:43" coordsize="38,43" path="m,l7,8r7,7l19,19r7,8l31,31r7,7l38,43,31,36,19,29,12,22,5,15,2,12,,,,xe" stroked="f">
                <v:path arrowok="t"/>
              </v:shape>
              <v:shape id="_x0000_s1636" style="position:absolute;left:948;top:572;width:42;height:15" coordsize="42,15" path="m,3r9,l14,7r2,3l19,12r2,l26,15r5,l42,15r,-5l40,7r-2,l35,10,23,,,3r,xe" stroked="f">
                <v:path arrowok="t"/>
              </v:shape>
            </v:group>
            <v:group id="_x0000_s1637" style="position:absolute;left:1630;top:1957;width:182;height:233" coordorigin="47,47" coordsize="1811,2321">
              <v:shape id="_x0000_s1638" style="position:absolute;left:104;top:81;width:993;height:660" coordsize="993,660" path="m993,503l841,221,571,71,270,9,,,119,173,263,325,467,494r142,66l912,660,993,503r,xe" fillcolor="#c4e87d" stroked="f">
                <v:path arrowok="t"/>
              </v:shape>
              <v:shape id="_x0000_s1639" style="position:absolute;left:216;top:758;width:1594;height:1448" coordsize="1594,1448" path="m677,147l414,42r-135,l170,83,68,175,11,275,,574r130,439l315,1341r128,107l734,1431r159,-19l1080,1431r192,-90l1511,933r83,-463l1544,192,1428,78,1265,,1125,9,969,64,862,128r-50,64l677,147r,xe" fillcolor="#ffc2b3" stroked="f">
                <v:path arrowok="t"/>
              </v:shape>
              <v:shape id="_x0000_s1640" style="position:absolute;left:360;top:962;width:585;height:1066" coordsize="585,1066" path="m90,r12,7l109,19r3,9l116,40r-2,12l112,66r-3,7l107,78r-3,10l104,95r-7,14l90,123r-5,5l83,137r-2,8l78,152r-2,7l74,166r-3,7l71,180r-2,7l69,194r,8l71,211r-2,10l69,235r-3,14l66,263r,15l64,292r,12l64,318r,14l64,346r,12l64,373r,14l66,401r,12l69,427r,14l71,453r,15l76,482r,14l78,510r3,12l85,536r3,12l90,563r5,11l97,589r5,12l104,615r5,12l116,641r3,12l123,667r5,12l133,691r5,12l145,714r4,12l157,738r4,12l168,762r7,12l185,786r5,12l199,809r7,12l216,833r7,10l230,852r9,10l251,874r7,9l268,893r9,9l289,914r10,7l311,931r9,9l332,950r12,7l356,966r11,10l382,985r9,3l403,990r9,2l424,995r12,l448,997r12,2l472,999r12,l495,999r12,l519,1002r10,l540,1002r12,l566,1002r3,9l576,1021r2,7l581,1033r2,7l585,1047r-7,5l569,1056r-7,3l555,1064r-10,l538,1066r-9,l521,1066r-11,l500,1064r-7,l484,1064r-12,l465,1064r-10,l446,1066r-12,-2l422,1059r-10,-3l403,1056r-12,-4l382,1049r-10,-4l363,1042r-10,-5l344,1033r-12,-5l325,1026r-10,-8l306,1014r-7,-5l289,1004r-9,-7l273,990r-10,-5l256,978r-7,-9l239,964r-7,-10l225,950r-7,-10l211,933r-7,-7l197,916r-7,-7l183,900r-8,-10l171,883r-7,-9l157,864r-8,-9l145,847r-7,-11l133,826r-7,-7l123,809r-7,-11l112,788r-5,-9l102,769r-5,-9l93,750r-5,-9l83,731r-5,-9l76,712r-5,-9l66,693,64,681r-5,-9l55,662r-3,-9l50,643r-5,-9l43,624r-3,-9l38,605r-5,-9l31,589r,-10l29,570r-3,-7l24,551r-3,-7l19,532r,-7l17,515r,-7l14,496r-2,-9l12,477r,-7l10,458,7,449r,-10l7,432,5,420,3,411r,-10l3,392,,382r,-9l,361r,-7l,344r,-9l,323r,-7l,304,,294r,-9l,278,,266,,256r,-9l3,237r,-9l3,218r2,-9l5,199r,-9l7,180r3,-9l12,164r2,-10l17,145r2,-10l21,128r3,-10l26,109,29,99r4,-7l38,83r2,-7l45,69,50,59r2,-7l57,45,62,35r4,-7l71,21r7,-9l83,7,90,r,xe" stroked="f">
                <v:path arrowok="t"/>
              </v:shape>
              <v:shape id="_x0000_s1641" style="position:absolute;left:296;top:171;width:467;height:413" coordsize="467,413" path="m26,r5,7l40,14r5,10l55,31r4,9l67,50r4,9l81,69r4,9l93,90r4,10l104,109r5,10l116,128r5,12l130,150r5,9l142,169r7,9l157,188r7,9l171,207r9,7l190,223r7,7l206,237r10,8l225,254r12,5l249,266r12,5l273,275r12,8l294,290r12,4l318,302r12,4l344,311r12,2l370,321r12,2l393,328r12,4l420,337r11,5l443,349r12,7l467,366r,12l467,387r,12l467,413r-12,-2l446,408r-10,-2l429,404r-12,-3l408,401r-10,-2l391,397r-12,-5l370,389r-7,-2l353,385r-12,-5l334,378r-9,-3l315,373r-9,-7l296,363r-9,-4l277,356r-7,-7l261,347r-10,-7l244,337r-9,-7l225,325r-9,-4l209,316r-10,-7l192,304r-7,-5l176,294r-8,-9l159,280r-7,-7l145,266r-10,-7l128,254r-7,-7l116,240r-9,-7l100,223r-7,-7l88,209r-7,-7l76,195r-7,-7l64,180r-7,-9l52,164,45,154r-2,-9l36,138,31,128r-2,-9l24,112,22,102,17,93,12,85,10,76,5,66r,-9l3,47,,40,5,28,14,14,22,5,26,r,xe" stroked="f">
                <v:path arrowok="t"/>
              </v:shape>
              <v:shape id="_x0000_s1642" style="position:absolute;left:405;top:1111;width:157;height:145" coordsize="157,145" path="m107,r2,l116,5r7,2l130,17r8,5l145,29r7,5l157,41r-5,7l145,55r-7,7l130,69r-7,7l116,81r-7,7l102,95r-7,5l88,107r-10,5l74,119,59,131,48,145,33,143,21,138,10,136,,136,,124,3,114r2,-9l10,95r7,-9l21,76,31,69r7,-7l48,53r9,-8l64,38,74,29r7,-7l90,15,100,7,107,r,xe" stroked="f">
                <v:path arrowok="t"/>
              </v:shape>
              <v:shape id="_x0000_s1643" style="position:absolute;left:386;top:1211;width:228;height:211" coordsize="228,211" path="m195,r4,5l211,17r5,9l221,33r4,7l228,50r-15,7l202,67r-15,7l176,83,164,93r-12,9l140,112r-12,12l116,133r-12,10l93,152,81,164,69,176,57,188,45,200r-9,11l26,204r-7,-7l10,190,,183,3,173r2,-7l10,159r4,-7l22,138,33,124,43,112,55,100,67,88,81,78,93,67,107,57r7,-7l121,45r7,-5l135,36r7,-5l149,26r8,-5l164,17r7,-5l180,7r5,-2l195,r,xe" stroked="f">
                <v:path arrowok="t"/>
              </v:shape>
              <v:shape id="_x0000_s1644" style="position:absolute;left:422;top:1316;width:272;height:223" coordsize="272,223" path="m237,r4,2l253,16r5,7l265,30r5,10l272,47r-7,5l256,54r-10,5l239,64r-9,4l222,73r-7,5l206,83r-7,4l192,92r-7,5l175,102r-7,4l161,111r-10,5l147,123r-10,5l130,133r-7,4l113,142r-7,5l99,154r-7,5l85,168,71,178,59,192r-9,7l45,206r-7,7l31,223,21,211r-7,-7l7,197,,190,2,178,7,168r2,-9l16,152r3,-10l26,135r5,-7l40,121r5,-10l50,104r9,-7l66,92r7,-7l80,80r7,-7l97,71r9,-7l113,59r10,-5l132,49r8,-4l149,40r10,-5l166,30r9,-4l185,21r7,-2l201,14,211,9r7,-2l227,2,237,r,xe" stroked="f">
                <v:path arrowok="t"/>
              </v:shape>
              <v:shape id="_x0000_s1645" style="position:absolute;left:483;top:1446;width:223;height:233" coordsize="223,233" path="m195,r11,5l216,12r5,7l223,26r,7l221,43r-5,7l209,60r-7,7l192,74r-9,7l176,88r-12,5l154,100r-9,5l140,109r-9,8l124,124r-8,7l112,138r-7,7l100,155r-5,7l90,169r-4,7l79,183r-5,7l71,200r-7,7l60,214r-5,9l50,233,38,230r-12,l12,226,,226,,216r3,-9l3,197r4,-9l10,181r2,-10l15,162r7,-7l24,145r5,-9l36,128r5,-7l48,112r4,-7l60,98r7,-8l74,83r7,-7l88,69,98,62r7,-7l112,50r7,-7l128,38r10,-7l145,26r7,-7l161,17r8,-5l178,7,188,3,195,r,xe" stroked="f">
                <v:path arrowok="t"/>
              </v:shape>
              <v:shape id="_x0000_s1646" style="position:absolute;left:538;top:1627;width:133;height:178" coordsize="133,178" path="m104,r12,7l125,16r3,10l133,38r-5,11l125,59r-4,12l114,83r-8,12l97,106r-9,12l78,133r-9,9l61,154r-7,9l50,178r-7,-5l35,173r-4,-2l24,168,12,163,,161,2,149r3,-9l9,128r5,-10l19,106,24,95,28,85r7,-9l43,64,50,54r7,-9l66,35r7,-9l83,16,92,7,104,r,xe" stroked="f">
                <v:path arrowok="t"/>
              </v:shape>
              <v:shape id="_x0000_s1647" style="position:absolute;left:1294;top:924;width:388;height:254" coordsize="388,254" path="m99,7l111,2,125,r12,l151,r12,l177,2r12,2l203,9r12,3l227,16r12,5l253,26r12,7l277,38r9,9l298,57r10,7l317,71r7,9l334,90r9,9l350,111r7,12l365,135r4,12l374,159r2,12l381,185r3,9l386,211r,5l386,223r,7l388,240r-12,2l369,247r-12,4l348,254r-9,-12l331,232r-7,-11l320,209r-5,-15l310,185r-2,-12l303,161r-5,-12l294,137,284,126r-5,-10l270,109r-12,-7l253,97r-7,-2l239,92r-7,-2l225,85r-7,-5l211,76r-8,l194,71r-5,l180,69r-5,l166,66r-8,l151,66r-9,3l135,69r-7,2l121,71r-10,2l104,73r-7,l87,73r-7,3l73,76r-7,l59,76r-7,l45,76,35,73r-5,l23,71,12,66,,59,7,47r7,-9l21,31r9,-8l35,21,45,19r9,-5l66,12,76,9,85,7r7,l99,7r,xe" stroked="f">
                <v:path arrowok="t"/>
              </v:shape>
              <v:shape id="_x0000_s1648" style="position:absolute;left:137;top:755;width:1721;height:1499" coordsize="1721,1499" path="m505,124r-14,-3l479,116r-9,-2l458,114r-10,l439,114r-7,l422,114r-7,l408,116r-7,l394,116r-10,3l377,121r-9,3l361,126r-12,5l342,135r-15,5l316,145r-10,5l294,157r-9,7l275,173r-12,8l256,190r-12,7l237,207r-9,9l221,228r-7,12l204,252r-5,12l192,276r-7,11l178,299r-7,12l164,328r-5,9l152,354r-2,5l147,366r-2,7l143,382r-5,12l133,409r-2,7l126,423r-2,7l124,437r-5,7l119,451r-2,7l114,466r-2,7l109,482r-2,7l107,496r,-7l109,482r,-16l112,454r,-15l114,432r3,-2l117,437r,-9l119,420r,-7l121,409r3,-15l126,382r2,-14l133,356r2,-12l140,333r3,-12l147,309r3,-12l157,287r2,-11l166,266r5,-9l181,247r4,-12l190,226r9,-10l209,207r7,-10l223,188r10,-7l244,173r10,-9l266,154r12,-7l289,140r12,-9l316,126r7,-5l330,119r9,-5l346,112r7,-3l363,105r7,-3l375,100r9,-3l394,97r7,-2l408,93r9,l429,93r7,l448,93r10,l470,93r9,l489,93r11,l512,97r10,l534,100r9,2l555,107r9,2l574,114r9,2l595,124r10,4l614,135r7,8l631,150,614,124r-12,-8l593,112r-12,-7l574,102,562,97r-7,-4l543,90r-7,-2l526,83r-9,-5l507,76r-7,l491,74r-7,-3l474,71r-7,l458,69,448,67r-7,l434,67r-9,l417,67r-7,2l403,71r-9,l387,74r-7,l370,78r-7,l356,83r-7,3l342,88r-7,2l327,93r-9,4l313,100r-14,9l285,116r-14,10l256,135r-12,12l233,157r-15,12l204,181r-12,11l181,207r-12,12l154,233r-7,7l143,247r-8,10l131,264r-10,9l117,278r-5,2l112,278r,-5l117,266r2,-7l121,254r7,-9l138,233r9,-10l157,214r7,-10l173,195r10,-10l195,176r9,-14l218,150r12,-12l242,128r12,-12l266,109r12,-9l292,93r9,-7l313,78r12,-7l337,67r9,-5l358,59r12,-4l382,52r9,-4l401,48r9,-3l420,43r9,l439,43r9,l460,43r7,l477,43r9,l496,45r7,3l512,50r10,2l529,57r7,l543,59r7,3l557,67r7,4l574,74r5,4l588,83r12,5l612,97r12,8l635,112r10,7l654,126r10,5l673,138r7,2l688,143r7,4l699,147r-7,-7l685,131r-7,-7l671,116r-10,-9l657,97r-7,-7l645,83,633,76,621,71r-7,-4l605,64r-7,-2l590,59r-9,-4l571,52r-7,-2l557,48r-7,-5l543,43r-5,-5l534,38,522,33,510,31,498,26r-12,l474,24,462,22r-11,l439,22r-14,l413,22r-15,2l387,26r-12,l361,31r-12,2l337,38r-12,3l311,45r-12,5l287,55r-12,4l263,64r-9,7l242,78r-12,5l221,90r-10,7l202,105r-10,7l183,121r-7,7l169,138r-12,12l145,162r-14,11l119,185r66,-80l176,105r-5,2l164,112r-7,4l150,124r-10,7l133,140r-7,10l119,157r-10,7l102,173r-7,8l88,188r-5,7l79,202r-3,5l69,214r-7,14l57,235r-2,7l53,252r-3,12l45,271r-2,9l41,290r-3,7l36,304r-2,7l31,318r,7l26,337r-4,17l19,359r-2,9l15,373r,9l12,394,8,406,5,420r,12l3,444,,456r,12l,482r,10l,504r,14l3,530r,12l3,556r2,12l8,582r,7l10,596r2,7l15,613r,7l17,627r2,7l22,644r,9l26,660r,7l29,677r2,7l34,696r2,9l41,715r2,9l45,734r3,9l53,755r4,12l60,777r4,12l69,800,,651r,5l3,665r,7l5,679r3,10l8,696r2,7l12,710r3,7l17,724r,8l19,739r3,7l24,755r2,5l29,770r2,11l34,796r4,12l43,822r2,12l50,846r5,11l60,872r4,9l67,891r5,11l76,914r3,10l83,933r3,10l93,952r2,10l100,969r5,9l109,988r3,5l117,1002r4,7l126,1016r7,15l140,1045r5,7l150,1059r2,7l157,1073r2,8l164,1090r2,7l171,1104r2,7l176,1119r5,9l185,1135r3,7l190,1149r2,8l197,1164r2,7l202,1178r2,7l209,1192r2,7l214,1206r4,8l223,1221r3,7l228,1235r2,7l235,1249r5,14l247,1275r7,15l261,1301r7,12l275,1328r7,11l292,1351r7,12l306,1375r10,10l325,1394r10,10l344,1413r12,10l368,1432r12,7l391,1446r12,7l415,1461r12,7l439,1472r12,5l465,1482r7,2l477,1484r9,3l493,1489r7,l510,1491r7,l526,1494r10,l545,1496r10,l567,1496r12,l590,1499r12,l616,1499r8,l633,1499r10,-3l652,1496r7,l669,1494r9,l685,1494r10,-3l702,1489r7,-5l718,1484r7,-2l733,1480r9,-3l749,1475r7,-5l763,1468r7,-5l778,1461r9,-5l794,1453r7,-4l811,1446r7,-4l825,1439r9,-5l842,1430r7,-3l856,1423r9,-5l875,1415r16,8l913,1430r16,7l951,1444r16,5l986,1456r19,2l1024,1465r17,l1057,1468r17,2l1090,1472r17,l1124,1472r16,-2l1159,1470r14,-2l1187,1465r17,-4l1218,1458r15,-5l1247,1446r16,-4l1278,1434r14,-7l1306,1420r12,-7l1332,1404r12,-10l1358,1385r12,-10l1384,1366r12,-12l1408,1342r9,-12l1429,1318r12,-14l1451,1292r11,-14l1474,1263r7,-14l1493,1235r10,-17l1512,1204r7,-17l1531,1171r7,-14l1548,1140r9,-19l1564,1104r7,-19l1581,1069r5,-19l1595,1031r7,-17l1609,995r7,-19l1621,955r7,-19l1635,917r5,-19l1647,876r5,-19l1659,838r,-11l1661,817r3,-12l1666,796r2,-15l1671,770r2,-12l1678,746r,-14l1683,717r2,-12l1687,691r,-14l1690,665r5,-14l1697,639r19,-31l1716,580r5,-27l1721,527r,-23l1721,477r,-23l1716,430r-2,-24l1711,385r-5,-24l1702,340r-5,-22l1690,299r-5,-19l1676,261r-10,-19l1659,223r-9,-16l1638,190r-7,-14l1619,159r-12,-14l1595,128r-12,-12l1569,105,1557,93,1543,81,1529,71r-15,-9l1500,52r-16,-7l1467,36r-16,-7l1436,24r-19,-7l1401,12r-17,-2l1368,7,1346,3,1330,r-19,l1292,r-19,l1254,3r-19,2l1216,10r-21,2l1176,17r-19,5l1138,29r-22,7l1097,45r-21,7l1057,64r-21,10l1017,86,996,97r-19,15l958,126r-19,17l917,157r-19,21l908,190r9,-12l927,169r7,-7l943,152r10,-9l960,135r10,-7l979,121r7,-9l996,105r9,-8l1017,90r9,-7l1041,76r4,-2l1055,71r7,-4l1069,64r7,-2l1086,59r7,-4l1105,52r9,-4l1124,45r11,-4l1147,38r12,-5l1169,31r9,-5l1190,24r12,-2l1211,19r10,l1230,19r12,l1251,19r10,l1270,19r8,l1282,19r5,l1292,19r7,3l1296,24r-7,l1282,24r-7,l1268,24r-12,l1247,26r-7,l1230,26r-14,l1204,31r-14,2l1178,36r-14,5l1152,45r-12,3l1128,52r10,-2l1147,50r7,-2l1164,48r9,-3l1180,45r10,-2l1199,43r7,l1216,41r7,-3l1230,38r10,l1247,38r7,l1263,38r7,l1278,38r7,l1292,38r14,l1320,38r12,l1346,41r12,2l1370,45r12,l1391,48r12,l1413,52r9,3l1432,57r7,5l1448,64r7,3l1462,71r7,5l1477,78r11,10l1500,100r-9,-7l1484,90r-7,-4l1469,83r-9,-5l1453,76r-10,-2l1436,71r-12,-4l1415,64r-7,-2l1398,62r-11,-3l1377,59r-7,-2l1360,57r-11,l1339,55r-9,-3l1320,52r-9,l1301,52r-9,l1282,52r-9,l1266,52r-10,l1249,55r-9,l1233,57r-8,l1218,59r-14,l1192,59r-12,3l1169,64r-12,l1147,67r-12,4l1126,74r-10,2l1107,78r-7,5l1090,88r-7,2l1074,95r-7,5l1060,105r-8,4l1045,112r-9,4l1031,124r-9,4l1015,135r-8,5l1000,150r-9,4l984,162r-10,7l967,176r-9,7l951,190r-10,10l932,209r-12,-5l908,202r-12,-5l887,195r-12,-5l863,188r-12,-3l842,181r-12,-3l818,173r-12,-4l797,166r-12,-2l773,162r-12,-5l752,154r-5,l737,152r-7,-2l723,150r7,4l737,162r12,2l761,169r12,4l787,178r12,3l811,185r12,5l834,195r12,5l858,202r12,5l882,211r12,3l906,219r14,4l934,228r5,2l946,221r7,-5l960,209r10,-5l974,195r10,-5l991,185r7,-4l1012,169r14,-7l1038,152r17,-7l1064,138r15,-10l1090,124r15,-5l1116,114r12,-5l1142,105r12,-3l1166,100r14,-3l1192,93r14,l1221,90r14,l1242,90r7,l1256,90r10,l1270,88r10,l1287,88r7,l1304,88r7,l1320,88r10,l1337,88r9,l1356,88r12,2l1375,90r9,l1396,90r12,3l1410,93r5,l1422,95r7,5l1436,102r7,3l1453,109r9,5l1472,119r7,5l1486,126r10,5l1507,140r10,7l1522,150r4,7l1533,164r8,7l1543,178r5,5l1552,188r-14,-12l1524,166r-7,-4l1510,157r-7,-3l1496,150r-8,-3l1479,143r-7,-5l1465,135r-10,-4l1448,128r-9,-2l1432,124r-10,-5l1413,116r-10,-2l1396,112r-12,-3l1377,107r-9,-2l1358,102r-9,-2l1339,100r-9,-3l1320,97r-9,l1304,97r-12,l1285,97r-12,-2l1266,95r-12,l1244,95r-9,l1228,95r-12,2l1209,97r-10,l1190,100r-10,l1171,102r-10,3l1152,107r-7,2l1138,114r-10,l1119,116r-7,5l1102,124r-7,2l1088,131r-9,4l1074,140r-10,3l1057,147r-7,5l1045,157r-14,12l1022,181r-10,7l1005,195r-9,9l986,216r-12,7l967,233r-12,9l946,252r-12,-5l924,245r-9,-3l908,240r-7,-5l894,235r-7,-2l877,230r-7,-2l863,228r-12,-2l842,226r-5,l839,228r3,2l849,233r21,12l951,271r7,-7l967,257r7,-8l981,242r7,-7l996,230r7,-4l1010,219r12,-12l1033,200r12,-10l1057,185r10,-9l1076,169r10,-5l1095,159r7,-5l1112,152r9,-5l1131,147r7,-4l1147,140r10,-2l1166,138r10,l1187,135r12,l1214,135r11,l1240,135r7,l1254,135r9,l1270,138r10,l1287,138r9,l1306,138r9,l1325,138r12,l1349,138r21,l1389,140r19,3l1427,147r14,3l1460,157r14,7l1488,173r12,8l1514,190r10,12l1536,214r9,12l1555,238r7,14l1571,266r7,14l1583,297r7,14l1595,330r2,17l1600,363r5,19l1607,401r,19l1607,439r,22l1609,482r-2,19l1607,523r,21l1605,565r-5,22l1597,608r-2,21l1590,651r-4,21l1581,694r-5,23l1571,739r-4,21l1559,781r-4,22l1548,824r-7,22l1536,864r-7,22l1522,907r-8,19l1507,945r-7,19l1493,986r-7,16l1477,1019r-8,16l1462,1054r-7,15l1448,1083r-9,14l1434,1111r-10,15l1417,1138r-4,11l1408,1161r-10,10l1394,1178r-7,9l1382,1197r-7,9l1370,1214r-7,7l1358,1230r-7,7l1346,1244r-4,8l1337,1259r-12,12l1318,1285r-12,9l1296,1304r-11,9l1275,1323r-12,7l1254,1339r-12,5l1230,1351r-12,3l1209,1358r-10,3l1192,1363r-9,3l1176,1368r-10,l1161,1370r-9,l1145,1373r-7,l1131,1375r-10,l1109,1375r-12,-5l1088,1370r-12,-2l1069,1366r-7,-5l1055,1358r-10,-2l1038,1354r-12,-5l1017,1344r-12,-2l996,1339r-12,-4l974,1330r-9,-2l953,1325r-12,-5l929,1316r-9,-3l908,1309r-12,-5l889,1299r-12,-5l868,1290r-7,4l851,1299r-7,2l837,1306r-10,5l820,1313r-9,5l804,1323r-10,2l785,1330r-10,5l768,1337r-9,2l749,1344r-7,5l733,1351r-10,3l714,1356r-10,2l695,1361r-10,2l678,1363r-12,3l659,1368r-12,-2l640,1366r-9,l621,1366r-7,l605,1363r-10,l588,1361r-9,-5l571,1356r-7,-5l557,1351r-12,-7l536,1342r-12,-5l512,1330r-9,-5l496,1320r-10,-4l477,1311r-7,-7l462,1299r-14,-12l436,1275r-4,-9l425,1259r-5,-7l415,1244r-5,-7l406,1228r-5,-7l396,1214r-5,-10l387,1195r-5,-10l375,1178r-5,-10l365,1159r-4,-10l356,1142r-12,-21l332,1102r-12,-19l311,1064r-12,-19l289,1026r-9,-19l273,988,263,969r-9,-19l247,931r-7,-19l233,893r-7,-19l218,857r-4,-19l204,819r-5,-16l195,784r-5,-17l185,748r-4,-16l176,713r-3,-17l169,679r-5,-19l162,644r-3,-17l157,610r,-16l154,580r,-17l152,546r,-16l152,515r,-16l152,485r2,-17l157,454r2,-15l159,425r3,-14l164,397r5,-12l171,371r5,-15l181,344r4,-11l190,321r5,-12l199,297r10,-12l214,276r7,-12l228,254r9,-9l244,233r10,-10l263,214r10,-7l280,197r12,-7l304,181r12,-5l323,169r9,-5l342,157r7,-3l358,150r10,-3l377,143r10,-3l396,138r10,-3l413,133r9,l432,131r7,l448,131r10,l465,128r7,l479,128r7,l498,128r12,3l505,124r,xe" fillcolor="black" stroked="f">
                <v:path arrowok="t"/>
              </v:shape>
              <v:shape id="_x0000_s1649" style="position:absolute;left:495;top:1988;width:616;height:192" coordsize="616,192" path="m510,87r-12,8l488,102r-12,4l467,116r-12,5l443,128r-12,7l420,142r-15,5l391,152r-14,4l365,161r-7,l351,163r-10,l337,168r-10,l322,168r-9,3l308,171r-9,l289,171r-7,l275,171r-9,l258,168r-9,l242,168r-10,-5l225,163r-9,-2l209,159r-10,-3l192,152r-9,-3l176,147r-12,-5l154,137r-9,-4l138,130r-12,-7l119,118r-12,-7l100,106,90,99,81,92,71,83,62,78,50,68,40,59,33,52,24,42,17,30,12,21,5,9,,,,7,,9,3,19r4,7l12,33r2,9l22,52r7,7l38,71,48,83r11,9l64,97r7,7l78,109r10,7l95,121r9,4l114,130r12,5l133,137r12,7l154,149r10,5l173,159r10,2l192,166r12,5l211,173r12,2l232,180r12,2l254,185r9,l273,187r12,3l294,190r9,l313,190r12,2l334,187r10,l353,185r10,-3l372,180r12,-5l391,171r12,-3l405,163r7,-2l417,156r10,-4l431,147r10,-5l450,135r8,-5l467,123r7,-5l481,114r10,-5l503,102r7,-3l521,104r12,5l545,116r14,5l571,128r12,5l595,135r12,5l614,142r2,-5l612,135r-5,-2l595,125r-12,-4l571,114r-12,-5l545,102,533,97,521,92,510,87r,xe" stroked="f">
                <v:path arrowok="t"/>
              </v:shape>
              <v:shape id="_x0000_s1650" style="position:absolute;left:1118;top:2135;width:48;height:14" coordsize="48,14" path="m,l10,5r14,7l36,14r12,l36,9,24,5,12,,,,,xe" stroked="f">
                <v:path arrowok="t"/>
              </v:shape>
              <v:shape id="_x0000_s1651" style="position:absolute;left:1616;top:1308;width:173;height:539" coordsize="173,539" path="m173,r,10l171,17r,10l171,36r-3,7l168,53r-2,9l166,72r-3,7l163,86r-2,9l159,105r-3,7l156,122r-2,9l154,141r-2,7l147,157r-3,7l144,174r-2,7l140,190r-3,10l135,209r-5,8l128,226r-2,7l123,243r-5,7l118,259r-4,10l114,278r-5,7l107,295r-5,7l99,311r-2,8l92,328r-2,7l88,345r-5,7l78,361r-2,7l73,378r-4,7l66,395r-4,7l59,411r-5,10l52,428r-5,7l43,442r-3,10l35,459r-2,7l28,475r-2,7l21,492r-4,7l14,506r-2,10l7,523r-5,7l,539r2,-9l7,520r2,-7l12,504r2,-7l19,487r5,-9l26,471r2,-10l33,454r5,-7l40,437r5,-9l50,421r2,-7l57,404r2,-7l64,387r2,-9l69,371r4,-10l76,354r4,-9l83,338r5,-10l90,319r2,-10l97,302r2,-9l102,285r2,-9l109,269r,-10l111,252r3,-7l116,238r,-7l118,224r,-7l121,209r2,-7l126,193r,-7l128,181r2,-10l133,164r,-7l137,152r,-9l140,136r,-7l142,122r,-8l144,107r3,-7l149,93r,-7l152,76r,-4l154,65r2,-10l159,48r,-7l163,36,173,r,xe" stroked="f">
                <v:path arrowok="t"/>
              </v:shape>
              <v:shape id="_x0000_s1652" style="position:absolute;left:1779;top:1168;width:5;height:88" coordsize="5,88" path="m,34l3,57r2,l5,64r,8l3,79r,4l5,88r,-9l5,69r,-9l5,53,5,41r,-7l5,24r,-9l3,5,,,,3,,5,,22r3,2l3,19r,-4l5,26,3,34r,l,31r,3l,34xe" stroked="f">
                <v:path arrowok="t"/>
              </v:shape>
              <v:shape id="_x0000_s1653" style="position:absolute;left:519;top:2137;width:95;height:52" coordsize="95,52" path="m16,l12,,7,,2,,,,2,7r7,5l16,17r10,5l33,26r7,5l47,33r3,3l76,50r12,2l95,50,88,43,78,36,69,31,57,24,47,19,35,12,24,7,16,r,xe" stroked="f">
                <v:path arrowok="t"/>
              </v:shape>
              <v:shape id="_x0000_s1654" style="position:absolute;left:161;top:971;width:78;height:299" coordsize="78,299" path="m2,299l31,176r2,-10l33,157r3,-14l38,131r2,-12l40,112r3,-7l45,105,78,,69,7,59,19r-4,5l52,31,48,41r-5,9l40,60r-4,9l31,79,29,90r-5,12l21,114r-2,12l19,138r-5,9l12,159r-2,12l10,183,7,195,5,207r,12l5,231r-3,7l2,250r,9l2,269,,276r,9l2,292r,7l2,299xe" stroked="f">
                <v:path arrowok="t"/>
              </v:shape>
              <v:shape id="_x0000_s1655" style="position:absolute;left:389;top:1928;width:116;height:185" coordsize="116,185" path="m116,185r-10,-7l99,169r-7,-7l87,155,80,145r-5,-7l71,131r-5,-7l61,114r-5,-9l52,98,47,88,42,79,37,69,33,62,28,52,21,38,11,26,4,12,,,4,5r10,9l21,24r7,12l35,45r7,15l49,71r7,15l64,100r4,12l75,126r8,14l90,152r7,12l106,174r10,11l116,185xe" stroked="f">
                <v:path arrowok="t"/>
              </v:shape>
              <v:shape id="_x0000_s1656" style="position:absolute;left:1137;top:2225;width:285;height:48" coordsize="285,48" path="m,14r7,3l15,19r7,2l31,24r7,2l48,29r9,4l67,36r7,2l86,38r9,2l105,43r11,l126,45r12,l150,48r7,-5l166,43r10,-3l185,40r7,-4l204,33r7,-2l221,29r9,-5l240,21r7,-4l256,14r7,-4l270,7r8,-5l285,r-7,l268,5r-7,2l254,10r-10,2l235,14r-10,l218,19r-12,l199,21r-12,l180,24r-11,l161,24r-11,2l142,26r-11,l121,26r-9,l102,26r-9,l83,26r-9,l67,26,57,24r-9,l41,21r-8,l24,19r-7,l10,14,,14r,xe" fillcolor="black" stroked="f">
                <v:path arrowok="t"/>
              </v:shape>
              <v:shape id="_x0000_s1657" style="position:absolute;left:1479;top:2109;width:80;height:76" coordsize="80,76" path="m9,73l21,66r9,-5l40,54r5,-4l49,47r5,-7l59,33r4,-7l68,16,71,9,75,2,78,r2,l68,12,56,23,47,35,35,47,26,57,14,66,,76,9,73r,xe" fillcolor="black" stroked="f">
                <v:path arrowok="t"/>
              </v:shape>
              <v:shape id="_x0000_s1658" style="position:absolute;left:1566;top:2059;width:31;height:45" coordsize="31,45" path="m,45l19,28,31,,22,9,12,21,5,33,,45r,xe" fillcolor="black" stroked="f">
                <v:path arrowok="t"/>
              </v:shape>
              <v:shape id="_x0000_s1659" style="position:absolute;left:1602;top:2011;width:28;height:48" coordsize="28,48" path="m,48l21,29,28,,21,10,12,22,9,26,4,34,,41r,7l,48xe" fillcolor="black" stroked="f">
                <v:path arrowok="t"/>
              </v:shape>
              <v:shape id="_x0000_s1660" style="position:absolute;left:1659;top:1923;width:26;height:48" coordsize="26,48" path="m,48l7,36r4,-9l26,,16,8,9,19,4,27,2,31,,41r,7l,48xe" fillcolor="black" stroked="f">
                <v:path arrowok="t"/>
              </v:shape>
              <v:shape id="_x0000_s1661" style="position:absolute;left:1746;top:1605;width:57;height:157" coordsize="57,157" path="m,157r3,-7l7,140r5,-9l22,105,26,93,33,81,38,67,43,55,48,41,50,31,52,19r3,-7l57,3,57,,,157r,xe" fillcolor="black" stroked="f">
                <v:path arrowok="t"/>
              </v:shape>
              <v:shape id="_x0000_s1662" style="position:absolute;left:827;top:480;width:377;height:546" coordsize="377,546" path="m320,204r2,-7l329,190r7,-10l346,168r7,-12l360,145r5,-12l370,128r2,-10l374,107r3,-10l377,90r-5,7l370,109r-3,7l365,126r-7,7l355,140r-2,5l348,147r-2,7l343,164r-2,7l336,178r-9,l329,171r5,-5l339,147r2,-5l346,135r2,-7l351,118r2,-11l353,99r2,-9l358,88r,-8l362,76r3,-29l353,50r-2,4l348,64r-2,7l346,78,336,90r-4,14l327,116r-10,12l317,121r,-7l320,104r2,-7l325,90r4,-7l329,76r,-7l329,61r,-7l329,45r3,-7l334,31r7,-5l339,7,334,r-2,l329,4r-2,8l322,21r-2,7l317,35r,3l306,47,296,57r2,7l291,66r,-24l280,42r-3,10l272,61r-4,8l265,78r-2,10l258,97r-5,7l251,116r-5,10l227,147r-9,l242,99r2,-14l249,76r2,-12l253,54r-7,l244,61r-5,10l234,80r-2,3l225,95r-5,12l213,118r-5,12l201,142r-7,10l187,164r-7,9l173,183r-7,11l159,204r-7,12l144,225r-9,12l130,249r-7,12l121,259r,2l118,266r,2l111,275r-4,7l99,287r-4,10l85,306r-7,10l71,325r-9,9l54,344r-7,9l43,365r-3,12l35,380r-4,11l26,399r-5,7l17,415r-3,12l9,437,5,448,2,460r,12l,484r2,12l2,508r5,12l14,517r3,-7l17,501r2,-12l19,477r,-10l21,460r10,3l28,472r,12l35,484,33,456,45,441r2,7l47,451r,9l47,467r,3l40,498r,3l43,508r2,9l52,527r2,7l59,543r3,3l69,546r4,-43l78,501r5,-19l78,465,88,441r4,l97,441r,3l102,453r-5,10l92,470r-4,9l88,489r-3,7l88,508r,9l92,529r3,3l102,534r7,-2l109,527r-2,-29l123,491r,-12l126,467r,-9l126,451r2,-10l130,432r5,-10l137,415r5,-12l147,396r2,-9l156,380r3,l163,370r8,-9l175,353r10,-7l189,339r8,-7l201,325r5,-7l216,304r9,-12l234,280r5,-12l239,275r5,l249,270r7,-4l263,259r7,-5l277,244r7,-9l291,228r7,-7l310,209r10,-5l320,204xe" fillcolor="black" stroked="f">
                <v:path arrowok="t"/>
              </v:shape>
              <v:shape id="_x0000_s1663" style="position:absolute;left:1026;top:696;width:52;height:69" coordsize="52,69" path="m,62r5,7l19,45r-2,2l24,38,43,16r2,-4l50,7,52,2,50,,47,,40,7r-5,7l28,19r-4,7l17,33r-5,7l7,38r2,5l,62r,xe" stroked="f">
                <v:path arrowok="t"/>
              </v:shape>
              <v:shape id="_x0000_s1664" style="position:absolute;left:931;top:822;width:38;height:54" coordsize="38,54" path="m,54l3,45,7,35r3,-7l17,21,19,11,29,7,33,r5,l33,7r-4,4l24,21r-5,7l14,35r-4,7l10,47,,54r,xe" stroked="f">
                <v:path arrowok="t"/>
              </v:shape>
              <v:shape id="_x0000_s1665" style="position:absolute;left:1104;top:549;width:17;height:45" coordsize="17,45" path="m,45l3,38,7,33r5,-7l14,26,17,7,14,,12,4r,5l12,14,,23,,45r,xe" stroked="f">
                <v:path arrowok="t"/>
              </v:shape>
              <v:shape id="_x0000_s1666" style="position:absolute;left:604;top:902;width:616;height:259" coordsize="616,259" path="m569,209r7,-9l588,190r7,-9l604,171r-49,36l552,205r3,-5l562,195r7,-7l576,178r7,-7l562,188r54,-69l595,107r-12,12l569,133r-14,12l543,159r23,-9l557,171r-14,10l540,174r-2,-7l531,159r,-7l588,83r2,-7l593,69r-3,-7l590,55r-9,5l574,69r-8,12l562,91r-7,-3l548,93r-8,2l538,102r-12,8l517,121r4,-9l526,105r5,-10l533,88r-7,-2l519,88r-7,5l505,95r-7,12l503,107r4,7l500,121r-9,10l481,138r-9,7l462,148r-9,2l441,152r-10,5l434,152r5,-2l448,143r9,-5l467,131r7,-7l481,117r3,-3l462,110r-5,7l450,129r-4,2l441,138r-7,5l424,148r-12,2l401,152r-7,l386,155r-7,l372,157r-12,-2l353,152r-12,l332,150r-12,-2l308,145r-12,-2l285,138r-15,-5l258,129r-9,-8l237,117,225,107r-12,-7l202,93,192,88r-7,-5l178,79r-5,-7l168,67r3,-7l166,55r-7,-7l149,43r-7,-5l135,31r-7,-5l121,22r-9,-5l104,10,97,5,88,,83,10r,7l85,22r5,4l95,34r5,9l95,36,85,29,81,26r-3,3l76,31r5,10l107,67,95,57,83,48,74,38,67,31,59,29r-4,l45,26r-9,l29,24,19,22r-7,l10,26r9,5l29,41r7,4l45,55r3,12l50,72r9,7l67,83r7,3l88,100r,17l76,114r-5,-7l67,100,59,93,52,86,45,79,36,72,31,67r-5,l17,64,7,64r-4,l,67r3,2l7,79r3,2l17,83r7,3l33,95r,17l40,121r8,8l57,136r12,9l81,152r9,10l104,169r15,7l133,183r14,7l152,193r7,4l166,200r10,5l187,209r15,7l209,219r7,2l223,224r7,4l242,231r9,4l263,238r10,2l282,243r12,2l303,247r12,3l322,250r10,2l341,252r12,2l360,254r10,l379,257r10,2l398,257r10,l415,257r9,l431,254r8,l448,254r9,l462,252r10,l479,250r7,l493,247r7,l507,243r7,l526,240r12,-5l550,233r9,-5l569,224r9,-3l588,216r7,-4l607,205r9,-5l569,209r,xe" fillcolor="black" stroked="f">
                <v:path arrowok="t"/>
              </v:shape>
              <v:shape id="_x0000_s1667" style="position:absolute;left:900;top:1118;width:121;height:17" coordsize="121,17" path="m67,15l26,8,19,,10,,,5r,5l3,12r12,3l22,15r7,2l38,17r10,l55,17r9,l71,17r8,l86,17r7,l98,17r4,l105,17r7,-2l116,12r5,-2l107,10r-9,l86,10r-10,l67,15r,xe" stroked="f">
                <v:path arrowok="t"/>
              </v:shape>
              <v:shape id="_x0000_s1668" style="position:absolute;left:744;top:1033;width:64;height:45" coordsize="64,45" path="m,l7,2,17,7r7,7l33,19r7,2l50,28r7,8l64,45,57,40,50,33,43,31,36,26,28,21,21,19,14,17,9,14,,,,xe" stroked="f">
                <v:path arrowok="t"/>
              </v:shape>
              <v:shape id="_x0000_s1669" style="position:absolute;left:76;top:64;width:1019;height:667" coordsize="1019,667" path="m910,656r-7,-3l895,653r-9,-2l877,651r-12,-3l858,646r-8,l850,646r-14,-5l822,637r-14,-3l796,632r-14,-5l768,625r-12,-3l741,622r-4,-2l727,620r-7,l715,620r-2,-10l711,608r7,l730,610r7,l744,613r9,2l760,618r8,l777,620r5,l791,620r7,l803,615r-5,l794,613r-10,-3l772,608r-7,-2l758,603r-5,-2l746,599r-7,-3l730,596r-8,-2l715,591r-9,-4l699,587r-10,-3l682,582r-7,-2l666,580r-5,-5l654,575r-12,-5l635,570r-5,-2l628,568r16,l737,594r12,l765,596r5,3l779,599r5,2l794,603r11,3l820,608r14,2l848,613r12,2l874,615r14,3l903,620r11,2l929,622r9,l945,622r7,l962,625r12,l985,625r8,l1000,625r7,l1014,625r5,-3l1016,618r-4,-3l1002,613r-9,l981,610r-7,l967,610r-3,l955,608r-7,l940,606r-9,l924,601r-7,l910,599r-10,l893,596r-7,l877,594r-8,-3l862,589r-9,-2l846,587r-7,-3l831,582r-7,-2l817,577r-9,-2l801,572r-7,l784,570r-7,-2l770,565r-10,-2l753,561r-7,l739,558r-9,l722,556r-7,l704,553r-12,-4l680,544r-12,-2l656,534r-12,-4l632,525r-9,-2l616,518r-5,-3l604,511r-2,-3l599,504r3,-5l611,501r12,3l632,506r12,5l654,515r12,3l677,523r12,4l701,530r12,4l725,537r12,5l749,546r11,3l772,553r12,5l737,515r-17,-7l708,504r-14,-5l682,494r-14,-5l656,485r-12,-5l635,475r-14,-5l609,466r-12,-8l587,456r-11,-5l566,447r-9,-5l547,437r-12,-5l526,428r-12,-8l507,416r-10,-5l488,406r-10,-5l471,397r-9,-7l452,387r-7,-7l436,375r-7,-7l422,363r-8,-4l405,354r-7,-7l391,340r-10,-5l374,328r-7,-5l360,316r-10,-7l346,304r-10,-7l329,290r-7,-10l315,276,301,261,287,247r-8,-9l272,230r-9,-7l258,214r-9,-7l242,197r-8,-7l227,183r-7,-12l211,164r-7,-10l196,145r-9,-10l180,126r-7,-10l166,107r14,l196,109r17,l232,109r14,l263,112r14,l294,114r14,l322,114r14,2l353,116r12,l379,119r14,l407,121r12,l433,121r12,3l459,124r12,l483,128r12,l507,133r12,l531,135r9,3l552,143r12,2l576,147r9,5l597,157r9,5l618,166r10,3l640,173r9,5l659,185r9,5l680,197r9,7l699,211r9,8l718,228r9,7l739,245r7,9l758,266r7,10l777,287r7,12l796,311r7,12l813,337r9,12l834,366r9,14l853,394r9,19l872,430r9,17l891,466r9,19l912,506r,-5l910,496r-3,-7l907,482r-4,-9l898,463r-3,-12l891,439r-5,-11l881,416r-4,-12l872,394r-3,-12l865,375r-5,-7l860,366r-7,-12l846,344r-7,-7l834,330r-7,-9l822,314r-7,-8l810,302,798,287,786,276,775,261,765,249r17,l794,261r11,12l817,285r12,14l839,311r11,14l853,333r7,7l865,347r4,7l874,361r3,7l881,375r5,7l888,392r5,7l898,406r2,10l903,423r4,7l912,439r2,8l917,454r5,9l926,470r3,10l929,482r28,64l957,537r,-7l957,523r,-8l955,506r-3,-10l950,487r,-10l945,468r-5,-12l938,447r-5,-10l929,423r-5,-10l917,401r-3,-9l907,380r-4,-12l895,356r-4,-9l884,335r-5,-10l872,316r-3,-7l862,297r-4,-10l850,280r-2,-7l843,266r-7,-7l834,254r-3,-5l836,254r7,5l850,261r8,5l865,273r7,7l877,290r9,9l891,309r7,9l905,330r7,12l917,352r7,9l929,373r7,9l938,394r5,10l950,416r5,9l955,428r2,7l957,442r5,9l967,461r2,12l974,485r4,14l981,508r4,12l990,530r5,12l1000,546r4,7l1009,556r5,2l1014,549r-2,-15l1009,520r-5,-14l1000,494,943,302,922,266r2,-2l929,268r4,5l938,278r19,33l959,304r3,-5l962,292r,-7l957,278r-2,-7l950,264r-5,-7l938,249r-7,-9l924,233r-10,-7l905,219,895,209r-9,-7l877,195,865,185r-10,-9l843,169r-9,-7l822,154r-12,-7l801,143r-10,-8l782,131r-10,-7l763,121r-7,-5l749,112r-8,-3l737,107r-5,l720,105r-9,-5l699,95,687,93,673,90,661,88,644,83r-12,l618,78,604,76,590,71,578,69,568,67,557,64,547,59r-9,-2l550,57r9,l571,57r12,2l595,59r9,3l616,64r12,3l640,67r11,2l663,71r12,5l687,78r12,3l711,83r11,5l734,90r12,5l758,97r12,5l779,107r12,5l803,116r10,5l822,126r12,5l843,135r12,8l865,147r9,7l884,159r11,7l888,157r-4,-7l879,143r-5,-8l860,128r-12,-4l834,119r-12,-5l808,109r-12,-4l782,102,770,97,756,93,744,88,730,83,718,81,704,76,689,74,677,69,663,67,649,64,637,59,623,57,609,55,595,50,583,48,568,45,554,43,540,38r-14,l512,33r-12,l486,31,471,29,457,26r-12,l429,24,417,21,403,19,388,17,374,14r-14,l346,12r-12,l317,10,303,7r-14,l277,7,263,5r-14,l234,5r-11,l206,2r-12,l178,,166,,151,,137,,121,,109,,95,,80,,66,,54,,40,,26,,12,,,,45,71r-3,3l47,81r3,9l54,97r5,10l64,116r5,8l73,133r5,10l80,150r7,7l92,166r5,7l102,181r4,7l111,197r5,10l121,211r4,10l130,226r7,9l140,240r4,9l151,257r5,7l166,278r12,14l182,299r5,7l194,314r5,7l211,333r12,11l234,356r12,15l258,382r12,12l282,406r14,12l305,428r12,11l332,449r14,12l360,470r14,10l379,485r7,4l393,494r10,5l412,506r10,5l433,518r12,7l455,530r12,4l474,542r12,4l495,551r12,5l514,561r12,4l535,570r12,2l557,577r11,5l576,584r11,5l597,594r9,2l616,601r12,5l637,608r12,5l659,615r9,5l680,622r12,3l704,629r11,5l727,637r12,4l749,644r11,2l772,648r10,3l791,653r12,3l810,658r10,2l827,660r7,3l843,663r7,2l862,665r15,2l886,667r9,l903,667r9,l917,665r7,l929,665r7,2l910,656r,xe" fillcolor="black" stroked="f">
                <v:path arrowok="t"/>
              </v:shape>
              <v:shape id="_x0000_s1670" style="position:absolute;left:149;top:135;width:370;height:38" coordsize="370,38" path="m5,12l280,31r7,l308,34r7,l323,36r9,l339,38r7,l353,38r7,l368,38r2,l368,38r-8,-2l353,34r-9,-3l337,31r-7,-2l323,26r-8,l308,26r-7,-2l292,24,282,22r-7,l266,22,256,19r-7,l240,19,230,17r-7,-2l211,12r-7,l195,12r-10,l178,12r-7,l159,12r-12,l135,10r-12,l112,7,100,5,88,5,78,3,69,,62,,55,,48,,41,,31,3r-7,l17,5r-7,l5,10,,10r5,2l5,12xe" stroked="f">
                <v:path arrowok="t"/>
              </v:shape>
              <v:shape id="_x0000_s1671" style="position:absolute;left:325;top:337;width:184;height:159" coordsize="184,159" path="m182,159r-9,-7l163,145,151,133r-12,-9l130,117r-7,-8l116,102,106,95,99,88,90,81,83,74,75,67,66,60,56,52,49,43,40,38,33,29,26,24,19,17,14,12,,,4,r7,5l21,14r12,8l42,31r12,7l64,48r11,7l87,64r10,7l104,81r7,7l118,95r10,10l137,117r10,9l158,136r12,7l180,152r4,7l182,159r,xe" stroked="f">
                <v:path arrowok="t"/>
              </v:shape>
              <v:shape id="_x0000_s1672" style="position:absolute;left:528;top:506;width:38;height:21" coordsize="38,21" path="m29,12l15,5,12,7,5,,,,17,14r5,l29,19r5,2l38,21,31,16,26,14r,-2l29,12r,xe" stroked="f">
                <v:path arrowok="t"/>
              </v:shape>
              <v:shape id="_x0000_s1673" style="position:absolute;left:396;top:90;width:45;height:12" coordsize="45,12" path="m42,12l45,5,38,3,30,,26,,19,,14,3,7,3,2,3,,3r,l4,5r8,2l21,10r9,2l38,12r4,l42,12xe" stroked="f">
                <v:path arrowok="t"/>
              </v:shape>
              <v:shape id="_x0000_s1674" style="position:absolute;left:872;top:230;width:114;height:95" coordsize="114,95" path="m,l5,3r9,7l26,17r12,9l50,34r12,9l66,53r5,7l114,95,104,79,99,74,90,67,85,60,78,55,69,48,64,43,54,34,47,29,38,22,28,17,21,10,14,5,7,3,,,,xe" stroked="f">
                <v:path arrowok="t"/>
              </v:shape>
              <v:shape id="_x0000_s1675" style="position:absolute;left:469;top:102;width:93;height:14" coordsize="93,14" path="m,l14,,26,2,40,5r12,l66,7r12,3l93,14r-8,l76,14r-10,l62,12,52,10r-7,l36,7,26,5,19,2r-7,l,,,xe" stroked="f">
                <v:path arrowok="t"/>
              </v:shape>
              <v:shape id="_x0000_s1676" style="position:absolute;left:47;top:47;width:79;height:155" coordsize="79,155" path="m38,l,,5,10r2,9l15,29r4,9l22,48r7,12l34,69r4,12l43,88r5,12l53,110r4,9l62,129r5,9l71,148r8,7l19,10,38,r,xe" fillcolor="black" stroked="f">
                <v:path arrowok="t"/>
              </v:shape>
              <v:shape id="_x0000_s1677" style="position:absolute;left:872;top:2130;width:258;height:238" coordsize="258,238" path="m149,l19,69r7,5l31,78r7,8l43,93r4,4l54,105r8,7l66,119r-2,2l59,124r-5,2l52,126,43,112,33,105r-7,-5l17,95r-8,l,105r7,l14,107r7,5l26,116r12,8l45,135r5,10l54,159r,7l54,173r,10l57,192r21,l76,197r5,l85,197r5,l99,204r,l104,209r7,2l118,219r8,2l133,226r2,2l140,230r-7,5l142,235r10,l159,235r9,3l173,235r9,l189,235r8,l211,233r12,-3l235,228r11,-2l249,221r,-7l249,209r-3,l235,216r-8,3l218,223r-10,3l206,219r14,-10l225,202r-5,-2l204,209r-7,-7l199,200r7,-5l218,190r12,-7l244,176r7,-10l258,157r-9,l242,157r-7,-3l230,154r-7,-2l218,154r-7,3l206,162r-7,l197,157r2,-7l204,145r31,-2l246,124r-2,-8l230,124r-5,-8l223,109r-3,-2l218,109r-2,3l211,119r-17,l168,86,163,76r,-7l149,r,xe" fillcolor="black" stroked="f">
                <v:path arrowok="t"/>
              </v:shape>
              <v:shape id="_x0000_s1678" style="position:absolute;left:998;top:2208;width:16;height:34" coordsize="16,34" path="m16,22l9,19r,-9l9,3,7,,2,3r,5l4,15,2,24r,3l,31r,l2,34,4,31r3,l9,27r7,-5l16,22xe" stroked="f">
                <v:path arrowok="t"/>
              </v:shape>
              <v:shape id="_x0000_s1679" style="position:absolute;left:1021;top:2263;width:22;height:26" coordsize="22,26" path="m22,26l10,19,,10,3,r,2l7,7r5,3l19,10r3,16l22,26xe" stroked="f">
                <v:path arrowok="t"/>
              </v:shape>
              <v:shape id="_x0000_s1680" style="position:absolute;left:1211;top:1111;width:438;height:839" coordsize="438,839" path="m429,254r,-11l431,233r,-12l433,212r,-10l433,195r3,-12l438,176r,-9l438,157r,-9l438,138r,-9l438,119r,-9l438,100,433,86r,-10l431,64,429,53r-3,-5l424,43r-5,-5l417,34r-3,-3l412,34r10,21l422,62r,7l426,74r3,7l429,95r,3l429,102r,5l429,110r,9l429,129r,4l429,143r2,12l431,167r,14l426,186r3,-3l426,181r,-7l426,169r3,l424,157r-2,-9l419,136r,-10l417,114r,-9l414,93,412,83r-5,-7l403,72r-5,-8l400,55,393,38r,-2l379,7r-7,15l374,31r3,14l377,50r2,7l379,64r2,8l384,83r2,15l391,107r2,7l388,145r-9,-14l381,131r-2,-12l377,107r,-12l377,83r-5,-4l367,72,362,62r-4,-9l350,41,348,31r-5,-7l346,17,336,7,327,r-5,3l320,7r4,10l327,29r4,9l334,48r5,5l336,62r,10l336,83r,12l334,100r,2l329,100r-2,-5l324,91r-2,-8l310,93r3,12l315,119r,12l317,145r,12l317,171r5,12l327,197r,10l327,214r-3,7l324,231r,7l322,247r,7l324,264r-9,9l313,264r-3,-12l308,240r,-9l308,219r,-12l308,195r,-9l305,174r-2,-7l301,155r-3,-10l298,143r-4,-14l286,133r-4,5l282,143r2,12l286,159r3,8l289,174r5,7l294,188r,7l296,200r,9l296,219r,7l296,235r2,12l298,257r3,12l301,276r2,9l303,295r,7l303,316r,14l301,342r-3,15l296,368r-5,12l286,392r-4,14l277,414r-2,7l272,428r-2,9l265,444r-2,12l260,466r-2,12l256,482r-5,10l244,501r-5,7l232,518r-10,12l213,537r-7,12l196,561r-11,9l173,582r-10,12l151,603r-11,12l128,627r-10,12l106,649r-11,9l83,670r-12,9l59,689r-9,9l40,708r-7,9l26,725r-10,9l12,739r-5,9l,760r,7l14,763,26,746r-3,l57,717r,-9l59,708r5,l68,710,50,732r-3,4l50,739r2,l61,736r5,-7l73,722r5,-7l80,710,97,698r,-2l97,703r-7,7l80,722r-4,7l78,732r-10,7l64,744r-7,7l52,760r-7,5l40,774r-7,8l28,791r-5,12l21,817r-2,3l19,822r,5l21,829r5,-7l33,817r7,-9l50,803r7,-10l66,784,76,774r11,-7l95,755r9,-7l111,739r7,-5l125,725r5,-3l135,717r5,l142,720r-2,12l132,739r-7,9l118,755r-7,12l102,777r-10,9l85,793r-7,10l68,810r-4,7l61,822r,5l61,839r15,-8l83,820r9,-8l99,803r7,-10l125,791r5,-2l135,784r7,-5l151,772r8,-9l168,755r12,-11l192,736r9,-14l213,710r5,-9l225,696r7,-9l239,679r5,-7l251,663r7,-7l263,649r7,-10l277,630r7,-10l291,613r5,-12l303,594r7,-12l315,573r7,-10l327,554r7,-12l341,532r5,-12l350,511r5,-10l362,490r5,-12l374,468r3,-12l384,444r4,-11l391,421r4,-10l400,399r3,-12l407,376r5,-12l414,352r3,-14l419,326r,-12l422,302r2,-12l426,278r,-12l429,254r,xe" fillcolor="black" stroked="f">
                <v:path arrowok="t"/>
              </v:shape>
              <v:shape id="_x0000_s1681" style="position:absolute;left:1552;top:1437;width:45;height:142" coordsize="45,142" path="m,140r7,2l7,133r5,-7l14,114,19,99r,-7l21,85r3,-7l24,69,28,54r,-7l33,40r,-5l36,28r2,-7l43,16,45,,40,9,28,45,26,61,21,78r-4,7l14,90r-2,9l12,107r-7,7l,140r,xe" stroked="f">
                <v:path arrowok="t"/>
              </v:shape>
              <v:shape id="_x0000_s1682" style="position:absolute;left:1405;top:1705;width:83;height:76" coordsize="83,76" path="m,71l10,64r9,-9l28,43,40,33,50,21r9,-9l71,5,83,,78,5r-7,9l59,24,50,38,36,47,24,59,14,69r-4,7l,71r,xe" stroked="f">
                <v:path arrowok="t"/>
              </v:shape>
              <v:shape id="_x0000_s1683" style="position:absolute;left:1547;top:1223;width:12;height:57" coordsize="12,57" path="m10,57l12,33r,-2l12,28r,-7l12,21,10,12,5,2,3,r,2l3,7,,14r,7l,28r,5l10,57r,xe" stroked="f">
                <v:path arrowok="t"/>
              </v:shape>
              <v:shape id="_x0000_s1684" style="position:absolute;left:1524;top:1408;width:14;height:38" coordsize="14,38" path="m4,38l2,33,,29,2,24,4,17,7,7,9,r2,3l14,7,11,17r,12l9,33r,5l7,38r-3,l4,38xe" stroked="f">
                <v:path arrowok="t"/>
              </v:shape>
              <v:shape id="_x0000_s1685" style="position:absolute;left:1436;top:1563;width:26;height:47" coordsize="26,47" path="m26,l21,2,19,7r-5,7l14,19,5,28,,47,7,40r5,-5l26,r,xe" fillcolor="black" stroked="f">
                <v:path arrowok="t"/>
              </v:shape>
              <v:shape id="_x0000_s1686" style="position:absolute;left:469;top:228;width:602;height:451" coordsize="602,451" path="m375,387r4,l389,394r9,7l403,406r,5l424,420r5,3l438,427r8,5l455,435r10,2l472,442r9,2l491,446r7,l507,449r10,2l524,451r12,-5l536,446r-34,-2l493,437r-5,5l488,435r-7,l474,432r-7,-2l465,430r-10,-5l446,423r-10,-3l431,418r,-7l431,413r10,3l462,418r5,2l474,423r7,l493,425r9,l514,425r7,l531,430r2,-3l538,427r5,l545,430r26,l566,416r-9,l550,413r-7,-2l538,411r-5,-3l531,408r-7,-4l519,401r2,-4l524,394r9,l540,394r12,l562,394r9,l581,394r4,5l600,397r2,-5l595,385r-10,-5l578,378r-7,-3l566,375r-4,-7l557,366r-10,-7l543,359r-10,2l531,356r2,-2l552,351r,-16l540,335r-9,-3l519,330r-9,-2l500,323r-9,-2l479,321r-10,l467,313r-2,l460,313r,3l431,299r-2,-14l472,304r4,l481,304r7,2l491,309r4,l507,311r7,2l519,316r17,-3l533,304r,-5l502,299r-4,l495,299r-2,-2l491,294r-12,l465,292r-12,-5l441,283r-14,-8l415,268r-12,-9l391,252,379,242r-12,-9l358,223r-10,-9l337,202,327,192r-12,-7l308,178r3,-2l301,173,287,161,275,150,263,135,249,123,237,112,223,100,211,85,199,74r24,l213,66r-9,-9l192,50r-9,-5l171,36,159,31,147,26r-9,-5l126,17,114,12,102,9,90,7,76,5,64,2,52,,40,,33,2r3,10l55,12r7,l71,12r7,2l85,17r5,l97,19r3,5l100,31,97,28,93,26,85,24,78,21r-4,l69,21r-3,5l71,33r14,3l100,40r12,5l126,47r-5,l116,55,50,38r-5,l40,38r-7,2l26,43r-9,2l10,47,3,50,,55r3,2l14,57r12,5l40,66r15,3l66,74r15,4l88,81r9,2l102,83r10,2l116,100r,2l112,102r-10,-2l95,97,85,95,76,90,69,88,66,85,21,88r-7,l14,95r,5l21,102r34,5l64,109r10,3l85,119r12,7l107,135r12,10l130,152r12,12l152,176r12,9l175,197r12,12l197,218r12,12l220,240r12,12l235,252r7,4l249,266r9,9l266,283r7,9l277,299r3,5l289,311r12,10l313,332r12,12l337,354r11,12l360,378r15,9l375,387xe" fillcolor="black" stroked="f">
                <v:path arrowok="t"/>
              </v:shape>
              <v:shape id="_x0000_s1687" style="position:absolute;left:749;top:487;width:80;height:69" coordsize="80,69" path="m,5l7,9r7,10l21,24r10,7l40,38r7,7l54,52r10,7l76,69r4,l76,59,71,57,59,45,47,33,35,21,23,14,21,9,7,,,5r,xe" stroked="f">
                <v:path arrowok="t"/>
              </v:shape>
              <v:shape id="_x0000_s1688" style="position:absolute;left:635;top:351;width:38;height:43" coordsize="38,43" path="m,l7,8r7,7l19,19r7,8l31,31r7,7l38,43,31,36,19,29,12,22,5,15,2,12,,,,xe" stroked="f">
                <v:path arrowok="t"/>
              </v:shape>
              <v:shape id="_x0000_s1689" style="position:absolute;left:948;top:572;width:42;height:15" coordsize="42,15" path="m,3r9,l14,7r2,3l19,12r2,l26,15r5,l42,15r,-5l40,7r-2,l35,10,23,,,3r,xe" stroked="f">
                <v:path arrowok="t"/>
              </v:shape>
            </v:group>
            <v:shape id="_x0000_s1690" type="#_x0000_t202" style="position:absolute;left:1927;top:3015;width:245;height:271" stroked="f">
              <v:textbox inset="0,0,0,0">
                <w:txbxContent>
                  <w:p w:rsidR="001C538A" w:rsidRPr="00446231" w:rsidRDefault="001C538A" w:rsidP="00925327">
                    <w:r>
                      <w:t>I</w:t>
                    </w:r>
                  </w:p>
                </w:txbxContent>
              </v:textbox>
            </v:shape>
            <v:group id="_x0000_s1691" style="position:absolute;left:2815;top:2119;width:960;height:599" coordorigin="9087,11497" coordsize="960,599">
              <v:shape id="_x0000_s1692" type="#_x0000_t75" style="position:absolute;left:9267;top:11317;width:599;height:960;rotation:270" o:preferrelative="f" strokeweight="1.25pt">
                <v:fill o:detectmouseclick="t"/>
                <v:path o:extrusionok="t" o:connecttype="none"/>
              </v:shape>
              <v:shape id="_x0000_s1693" style="position:absolute;left:9215;top:11380;width:588;height:833;rotation:270" coordsize="247,355" path="m50,342r1,-11l51,323r,-7l50,308r-1,-6l48,298r-1,-4l44,289r-2,-5l38,280r-3,-4l33,273r-3,-6l26,258,21,248,17,236r-3,-8l11,210,10,192,8,169,7,151,6,134,5,123,4,117,3,111,1,103,,95,,91,,88,,84,1,82,3,78,5,75,9,67r4,-7l16,54r2,-3l20,49r3,-2l26,45r3,-1l32,43r5,l39,43r2,-1l43,42r2,-1l47,40r3,-3l53,32r2,-3l57,26r4,-5l65,18r3,-2l71,15r3,-1l78,13r5,l87,13r4,2l93,16r2,2l97,20r1,2l101,16r3,-4l108,7r4,-3l117,2,122,r5,l131,r4,l138,r3,1l143,2r3,2l148,6r3,3l153,12r1,3l156,18r1,-3l159,13r2,-1l164,10r2,-2l171,7r4,l179,6r3,l186,6r3,1l192,8r3,1l199,11r2,1l203,14r3,4l208,21r2,4l232,69r5,8l239,83r1,6l241,95r1,6l242,106r1,15l243,134r-1,13l242,157r-1,5l241,166r,5l242,175r1,6l245,187r2,6l247,199r,6l247,211r-2,5l243,221r-2,7l238,233r-4,8l231,249r-3,8l222,271r-3,11l216,289r-2,3l213,295r-3,3l206,303r-5,5l199,311r-3,4l194,319r-1,4l192,328r-1,6l191,340r,5l138,355,50,342r,e" strokecolor="#25221e" strokeweight="1.25pt">
                <v:path arrowok="t"/>
              </v:shape>
              <v:shape id="_x0000_s1694" style="position:absolute;left:9199;top:11568;width:391;height:277;rotation:270" coordsize="164,118" path="m164,111r-1,-3l161,106r-3,-4l155,98r-5,-3l137,83,126,73,115,62,105,50r-5,-5l96,42,92,39,86,36,66,29,61,27,56,25,50,21,22,2,20,1,18,,16,,14,,12,,9,1,7,3,5,5,3,7,2,10,1,14,,19r,5l1,30r,3l3,40r3,7l10,54r7,8l24,69r6,4l35,76r6,2l46,80r3,2l53,89r3,5l59,98r4,5l67,107r4,4l76,114r3,2l83,118e" filled="f" strokecolor="#25221e" strokeweight="1.25pt">
                <v:path arrowok="t"/>
              </v:shape>
              <v:shape id="_x0000_s1695" style="position:absolute;left:9527;top:11706;width:17;height:47;rotation:270" coordsize="7,20" path="m,l,4,1,8r2,5l5,17r2,3e" filled="f" strokecolor="#25221e" strokeweight="1.25pt">
                <v:path arrowok="t"/>
              </v:shape>
              <v:shape id="_x0000_s1696" style="position:absolute;left:9609;top:11655;width:85;height:251;rotation:270" coordsize="36,107" path="m36,l32,1,29,2,26,4,23,7,19,9r-3,3l13,16r-3,4l8,25,5,29,4,33,2,39,1,44,,48r,6l,62r,6l2,74r1,6l6,86r3,7l13,98r3,3l21,105r4,2e" filled="f" strokecolor="#25221e" strokeweight="1.25pt">
                <v:path arrowok="t"/>
              </v:shape>
              <v:shape id="_x0000_s1697" style="position:absolute;left:9538;top:11799;width:55;height:89;rotation:270" coordsize="23,38" path="m23,38r,-4l23,30,22,25,20,20,19,16,17,13,15,10,12,6,8,3,4,1,,e" filled="f" strokecolor="#25221e" strokeweight="1.25pt">
                <v:path arrowok="t"/>
              </v:shape>
              <v:shape id="_x0000_s1698" style="position:absolute;left:9258;top:11773;width:114;height:108;rotation:270" coordsize="48,46" path="m15,l13,,11,,10,,8,,7,1,6,2,4,3,3,4,2,5,1,7,,10r,2l,14r,3l1,21r1,4l5,29r3,4l12,37r5,3l21,43r3,2l27,45r3,1l33,46r3,-1l39,45r2,-2l44,41r2,-2l47,36r1,-2l48,30r,-4l47,24,46,22,45,21e" filled="f" strokecolor="#25221e" strokeweight="1.25pt">
                <v:path arrowok="t"/>
              </v:shape>
              <v:shape id="_x0000_s1699" style="position:absolute;left:9233;top:11743;width:145;height:298;rotation:270" coordsize="61,127" path="m3,l1,3,,7,,9r,4l,16r,5l,27r1,4l2,38r,3l8,81r7,27l17,114r2,4l21,120r2,3l26,125r3,1l33,127r4,l42,127r6,l52,126r3,-2l58,122r2,-2l61,118e" filled="f" strokecolor="#25221e" strokeweight="1.25pt">
                <v:path arrowok="t"/>
              </v:shape>
              <v:shape id="_x0000_s1700" style="position:absolute;left:9299;top:11896;width:140;height:197;rotation:270" coordsize="59,84" path="m,l,6r1,8l2,22r1,8l5,40r2,9l9,55r3,7l16,70r4,6l23,79r4,3l30,84r4,l38,84r4,l46,83r4,-2l53,80r2,-2l57,75r2,-3l59,69r,-3e" filled="f" strokecolor="#25221e" strokeweight="1.25pt">
                <v:path arrowok="t"/>
              </v:shape>
              <v:shape id="_x0000_s1701" style="position:absolute;left:9291;top:12056;width:14;height:28;rotation:270" coordsize="6,12" path="m,l1,4,2,6,3,8r1,3l6,12e" filled="f" strokecolor="#25221e" strokeweight="1.25pt">
                <v:path arrowok="t"/>
              </v:shape>
              <v:shape id="_x0000_s1702" style="position:absolute;left:9179;top:11989;width:71;height:21;rotation:270" coordsize="30,9" path="m,9l1,7,3,5,6,3,9,1,13,r4,l20,r3,l25,1r2,1l29,3r1,2e" filled="f" strokecolor="#25221e" strokeweight="1.25pt">
                <v:path arrowok="t"/>
              </v:shape>
              <v:shape id="_x0000_s1703" style="position:absolute;left:9198;top:11795;width:7;height:118;rotation:270" coordsize="3,50" path="m,l,6r,4l,15,1,25r,6l2,37r,6l3,50e" filled="f" strokecolor="#25221e" strokeweight="1.25pt">
                <v:path arrowok="t"/>
              </v:shape>
              <v:shape id="_x0000_s1704" style="position:absolute;left:9221;top:11630;width:19;height:197;rotation:270" coordsize="8,84" path="m8,l6,3r,4l5,10,4,14,1,46,,53r,5l,64r1,6l2,76r1,8e" filled="f" strokecolor="#25221e" strokeweight="1.25pt">
                <v:path arrowok="t"/>
              </v:shape>
              <v:shape id="_x0000_s1705" style="position:absolute;left:9290;top:11499;width:27;height:214;rotation:270" coordsize="11,91" path="m10,r1,6l11,13r,8l11,28r-1,9l9,47,7,55,6,64,5,74,3,82r,4l2,88,,91e" filled="f" strokecolor="#25221e" strokeweight="1.25pt">
                <v:path arrowok="t"/>
              </v:shape>
              <v:shape id="_x0000_s1706" style="position:absolute;left:9258;top:11562;width:33;height:37;rotation:270" coordsize="14,16" path="m,16l5,14,8,11,11,8,13,5,14,2,14,e" filled="f" strokecolor="#25221e" strokeweight="1.25pt">
                <v:path arrowok="t"/>
              </v:shape>
            </v:group>
            <v:shape id="_x0000_s1707" style="position:absolute;left:3144;top:2350;width:320;height:350;mso-position-horizontal:absolute;mso-position-vertical:absolute" coordsize="320,350" path="m20,350hdc74,269,41,171,,90hal120,r90,140l320,250,210,330,20,350hdxe" fillcolor="#f9c">
              <v:path arrowok="t"/>
            </v:shape>
            <v:shape id="_x0000_s1708" style="position:absolute;left:2850;top:1969;width:320;height:350;rotation:-6308986fd;flip:x;mso-position-horizontal:absolute;mso-position-vertical:absolute" coordsize="320,350" path="m20,350hdc74,269,41,171,,90hal120,r90,140l320,250,210,330,20,350hdxe" fillcolor="#f9c">
              <v:path arrowok="t"/>
            </v:shape>
            <v:shape id="_x0000_s1709" style="position:absolute;left:3194;top:2450;width:21;height:130;mso-position-horizontal:absolute;mso-position-vertical:absolute" coordsize="21,130" path="m,hdc21,62,10,19,10,130e" filled="f">
              <v:path arrowok="t"/>
            </v:shape>
            <v:shape id="_x0000_s1710" style="position:absolute;left:3253;top:2450;width:21;height:130;rotation:458925fd;mso-position-horizontal:absolute;mso-position-vertical:absolute" coordsize="21,130" path="m,hdc21,62,10,19,10,130e" filled="f">
              <v:path arrowok="t"/>
            </v:shape>
            <v:shape id="_x0000_s1711" style="position:absolute;left:3004;top:2170;width:110;height:80;mso-position-horizontal:absolute;mso-position-vertical:absolute" coordsize="110,80" path="m110,80hdc107,70,107,57,100,50,93,43,79,45,70,40,53,31,13,13,,hal51,54hde" filled="f">
              <v:path arrowok="t"/>
            </v:shape>
            <v:shape id="_x0000_s1712" style="position:absolute;left:2974;top:2230;width:130;height:20;mso-position-horizontal:absolute;mso-position-vertical:absolute" coordsize="130,20" path="m130,20hdc97,17,63,15,30,10,20,8,,,,e" filled="f">
              <v:path arrowok="t"/>
            </v:shape>
            <v:line id="_x0000_s1713" style="position:absolute" from="2315,2544" to="2315,2904">
              <v:stroke dashstyle="dash"/>
            </v:line>
            <v:line id="_x0000_s1714" style="position:absolute;flip:y" from="2935,1841" to="3175,2081">
              <v:stroke endarrow="open" endarrowwidth="narrow" endarrowlength="short"/>
            </v:line>
            <v:shape id="_x0000_s1715" type="#_x0000_t202" style="position:absolute;left:2915;top:1664;width:960;height:240" filled="f" stroked="f">
              <v:textbox inset="0,0,0,0">
                <w:txbxContent>
                  <w:p w:rsidR="001C538A" w:rsidRPr="002F0197" w:rsidRDefault="001C538A" w:rsidP="00925327">
                    <w:pPr>
                      <w:rPr>
                        <w:sz w:val="18"/>
                        <w:szCs w:val="18"/>
                      </w:rPr>
                    </w:pPr>
                    <w:r w:rsidRPr="002F0197">
                      <w:rPr>
                        <w:sz w:val="18"/>
                        <w:szCs w:val="18"/>
                      </w:rPr>
                      <w:t>Sünger</w:t>
                    </w:r>
                  </w:p>
                </w:txbxContent>
              </v:textbox>
            </v:shape>
            <v:shape id="_x0000_s1716" type="#_x0000_t202" style="position:absolute;left:3226;top:3015;width:155;height:316" stroked="f">
              <v:textbox inset="0,0,0,0">
                <w:txbxContent>
                  <w:p w:rsidR="001C538A" w:rsidRPr="00446231" w:rsidRDefault="001C538A" w:rsidP="00925327">
                    <w:r>
                      <w:t>II</w:t>
                    </w:r>
                  </w:p>
                </w:txbxContent>
              </v:textbox>
            </v:shape>
            <v:group id="_x0000_s1717" style="position:absolute;left:4055;top:1834;width:1056;height:768" coordorigin="249,346" coordsize="4679,2857">
              <v:shape id="_x0000_s1718" type="#_x0000_t75" style="position:absolute;left:249;top:1425;width:1821;height:1778" fillcolor="#bbe0e3">
                <v:imagedata r:id="rId15" o:title=""/>
              </v:shape>
              <v:group id="_x0000_s1719" editas="canvas" style="position:absolute;left:3107;top:346;width:1821;height:1778;rotation:2090150fd;flip:x" coordorigin="3379,845" coordsize="1821,1778">
                <o:lock v:ext="edit" aspectratio="t"/>
                <v:shape id="_x0000_s1720" type="#_x0000_t75" style="position:absolute;left:3379;top:845;width:1821;height:1778" o:preferrelative="f">
                  <v:fill o:detectmouseclick="t"/>
                  <v:path o:extrusionok="t" o:connecttype="none"/>
                </v:shape>
                <v:shape id="_x0000_s1721" style="position:absolute;left:4456;top:938;width:738;height:254" coordsize="166,57" path="m15,1l26,,50,1,78,2r22,l119,2r38,l161,2r2,1l164,4r1,3l165,9r1,4l165,16r-1,3l163,23r-3,4l157,31r-4,3l148,37r-5,3l136,42r-8,1l121,45r-9,1l103,46r-9,1l89,47r-7,1l75,50,65,52,48,54,31,57r-15,l,28,15,1xe" stroked="f">
                  <v:path arrowok="t"/>
                </v:shape>
                <v:shape id="_x0000_s1722" style="position:absolute;left:4456;top:938;width:738;height:254" coordsize="166,57" path="m15,1l26,,50,1,78,2r22,l119,2r38,l161,2r2,1l164,4r1,3l165,9r1,4l165,16r-1,3l163,23r-3,4l157,31r-4,3l148,37r-5,3l136,42r-8,1l121,45r-9,1l103,46r-9,1l89,47r-7,1l75,50,65,52,48,54,31,57r-15,l,28,15,1xe" filled="f" strokecolor="#25221e" strokeweight="0">
                  <v:path arrowok="t"/>
                </v:shape>
                <v:shape id="_x0000_s1723" style="position:absolute;left:4994;top:947;width:191;height:40" coordsize="43,9" path="m,l1,,2,2,4,4,7,6,8,7r2,1l14,8r3,l23,9r6,l34,8r4,l41,7,42,6,43,5r,-1e" filled="f" strokecolor="#25221e" strokeweight="0">
                  <v:path arrowok="t"/>
                </v:shape>
                <v:shape id="_x0000_s1724" style="position:absolute;left:3610;top:849;width:1513;height:1451" coordsize="340,326" path="m4,326r,-11l4,309r,-11l4,289,3,281,1,271r,-5l,259r1,-6l2,249r1,-4l4,240r1,-5l5,232r,-4l4,224,3,212,2,204,1,198r,-14l2,170,3,157,4,141,6,128,8,116r2,-9l11,98r1,-7l13,71r2,-8l16,59r1,-4l19,53r1,-2l23,48r2,-2l29,44r5,-2l41,39r5,-2l48,35r3,-2l53,31r2,-4l60,22r3,-3l67,16r3,-1l75,14r4,-1l85,12r14,l131,6,152,2r3,-1l158,1,161,r3,l167,1r2,1l171,2r3,2l176,6r1,1l189,6r5,l197,6r3,l203,7r1,1l207,9r1,1l209,11r2,2l212,15r,2l213,20r,3l213,26r1,17l216,71r,8l217,88r-1,7l216,100r-1,4l214,109r-3,4l208,116r-3,3l213,124r2,l218,125r2,l223,125r3,-1l230,123r4,-1l251,112r7,-5l266,104r8,-4l283,98r7,-2l296,96r8,l311,97r5,l320,99r6,2l330,103r4,3l337,109r1,3l339,114r1,2l340,119r,3l339,124r-1,3l336,129r-3,3l329,134r-5,3l315,142r-10,5l294,152r-6,3l284,157r-4,2l274,162r-4,4l265,170r-3,3l258,179r-6,8l236,212r-4,6l228,224r-4,5l219,233r-6,4l206,242r-7,4l193,249r-17,9l168,261r-5,3l158,267r-4,4l151,275r-3,4l146,286r-1,6l144,298r-1,7l143,316r-1,10l4,326xe" stroked="f">
                  <v:path arrowok="t"/>
                </v:shape>
                <v:shape id="_x0000_s1725" style="position:absolute;left:3610;top:849;width:1513;height:1451" coordsize="340,326" path="m4,326r,-11l4,309r,-11l4,289,3,281,1,271r,-5l,259r1,-6l2,249r1,-4l4,240r1,-5l5,232r,-4l4,224,3,212,2,204,1,198r,-14l2,170,3,157,4,141,6,128,8,116r2,-9l11,98r1,-7l13,71r2,-8l16,59r1,-4l19,53r1,-2l23,48r2,-2l29,44r5,-2l41,39r5,-2l48,35r3,-2l53,31r2,-4l60,22r3,-3l67,16r3,-1l75,14r4,-1l85,12r14,l131,6,152,2r3,-1l158,1,161,r3,l167,1r2,1l171,2r3,2l176,6r1,1l189,6r5,l197,6r3,l203,7r1,1l207,9r1,1l209,11r2,2l212,15r,2l213,20r,3l213,26r1,17l216,71r,8l217,88r-1,7l216,100r-1,4l214,109r-3,4l208,116r-3,3l213,124r2,l218,125r2,l223,125r3,-1l230,123r4,-1l251,112r7,-5l266,104r8,-4l283,98r7,-2l296,96r8,l311,97r5,l320,99r6,2l330,103r4,3l337,109r1,3l339,114r1,2l340,119r,3l339,124r-1,3l336,129r-3,3l329,134r-5,3l315,142r-10,5l294,152r-6,3l284,157r-4,2l274,162r-4,4l265,170r-3,3l258,179r-6,8l236,212r-4,6l228,224r-4,5l219,233r-6,4l206,242r-7,4l193,249r-17,9l168,261r-5,3l158,267r-4,4l151,275r-3,4l146,286r-1,6l144,298r-1,7l143,316r-1,10l4,326xe" filled="f" strokecolor="#25221e" strokeweight="0">
                  <v:path arrowok="t"/>
                </v:shape>
                <v:shape id="_x0000_s1726" style="position:absolute;left:4313;top:1374;width:214;height:116" coordsize="48,26" path="m48,l38,10,24,23r-1,1l21,25r-2,1l18,26r-2,l12,26,9,25,6,24,3,23,2,21,1,20,,18e" filled="f" strokecolor="#25221e" strokeweight="0">
                  <v:path arrowok="t"/>
                </v:shape>
                <v:shape id="_x0000_s1727" style="position:absolute;left:4175;top:881;width:276;height:600" coordsize="62,135" path="m50,r2,3l53,6r1,4l56,22r1,9l62,63r,8l62,78r-1,6l60,89r-3,5l55,97,36,122r-5,7l28,132r-1,1l25,134r-2,l20,135r-4,-1l13,134,9,132,6,131,4,130,2,128,1,125r,-1l,121e" filled="f" strokecolor="#25221e" strokeweight="0">
                  <v:path arrowok="t"/>
                </v:shape>
                <v:shape id="_x0000_s1728" style="position:absolute;left:3877;top:961;width:423;height:493" coordsize="95,111" path="m7,4l3,5,1,7,,8r,2l,11r,1l2,13r2,l7,13,20,11r7,-1l33,9,42,6,51,4,63,2,67,1r5,l76,r4,1l83,2r3,2l89,6r3,3l93,12r,4l94,20r,5l94,40r1,25l95,70r,4l95,78r-2,4l91,86r-4,4l84,93r-5,3l65,104r-12,7l50,111r-2,l45,110r-3,-2l39,106r-2,-4l35,98,34,95r,-5l34,86r,-4l35,79r2,-4l40,71r2,-3l46,63r3,-2l51,59r3,-2l58,54r4,-2l66,50r4,-1l72,49e" filled="f" strokecolor="#25221e" strokeweight="0">
                  <v:path arrowok="t"/>
                </v:shape>
                <v:shape id="_x0000_s1729" style="position:absolute;left:4082;top:1072;width:27;height:151" coordsize="6,34" path="m6,l4,1,3,3,2,6,1,9r,3l,15r,3l1,22r,4l2,29r2,3l5,34e" filled="f" strokecolor="#25221e" strokeweight="0">
                  <v:path arrowok="t"/>
                </v:shape>
                <v:shape id="_x0000_s1730" style="position:absolute;left:3949;top:1201;width:142;height:49" coordsize="32,11" path="m32,l31,2,29,4,27,5,24,6,21,8,17,9r-6,1l5,11,,11e" filled="f" strokecolor="#25221e" strokeweight="0">
                  <v:path arrowok="t"/>
                </v:shape>
                <v:shape id="_x0000_s1731" style="position:absolute;left:3993;top:1245;width:53;height:49" coordsize="12,11" path="m,l3,1,6,2,8,4r2,2l11,8r1,3e" filled="f" strokecolor="#25221e" strokeweight="0">
                  <v:path arrowok="t"/>
                </v:shape>
                <v:shape id="_x0000_s1732" style="position:absolute;left:4126;top:1446;width:98;height:471" coordsize="22,106" path="m,l2,5r3,7l7,19r2,8l11,36r1,9l12,56r,9l12,74r-1,6l10,87,9,93,7,98r-2,5l3,106r2,-2l8,102r2,-2l13,100r2,l18,100r2,1l21,102r1,2e" filled="f" strokecolor="#25221e" strokeweight="0">
                  <v:path arrowok="t"/>
                </v:shape>
                <v:shape id="_x0000_s1733" style="position:absolute;left:4331;top:1357;width:178;height:120" coordsize="40,27" path="m,27l,26,,24,1,22,3,19,6,15r4,-5l14,6,17,4,19,2r2,l22,1,24,r2,l27,r2,l31,r1,l34,1r2,1l37,3r2,1l39,5r1,1l40,8r,1e" filled="f" strokecolor="#25221e" strokeweight="0">
                  <v:path arrowok="t"/>
                </v:shape>
                <v:shape id="_x0000_s1734" style="position:absolute;left:4202;top:1339;width:165;height:124" coordsize="37,28" path="m,28l,27,,25,1,23r,-1l2,20,7,15,13,7,16,4,19,2,22,1,24,r2,l29,r2,l34,1r2,2l37,5r,1l37,8r,1l37,10e" filled="f" strokecolor="#25221e" strokeweight="0">
                  <v:path arrowok="t"/>
                </v:shape>
                <v:shape id="_x0000_s1735" style="position:absolute;left:4055;top:1339;width:169;height:93" coordsize="38,21" path="m,21l,20,1,18,2,16,5,13,10,9,15,5,19,3,22,2,25,1,27,r3,l33,1r2,1l36,3r1,1l38,5r,1l38,8r,1l38,10r,1l37,12e" filled="f" strokecolor="#25221e" strokeweight="0">
                  <v:path arrowok="t"/>
                </v:shape>
                <v:rect id="_x0000_s1736" style="position:absolute;left:3428;top:2300;width:912;height:155" stroked="f"/>
                <v:rect id="_x0000_s1737" style="position:absolute;left:3428;top:2300;width:912;height:155" filled="f" strokecolor="#25221e" strokeweight="0"/>
                <v:oval id="_x0000_s1738" style="position:absolute;left:3472;top:2375;width:107;height:112" stroked="f"/>
                <v:oval id="_x0000_s1739" style="position:absolute;left:3472;top:2375;width:107;height:112" filled="f" strokecolor="#25221e" strokeweight="0"/>
                <v:rect id="_x0000_s1740" style="position:absolute;left:3383;top:2451;width:1002;height:165" fillcolor="#25221e" stroked="f"/>
                <v:rect id="_x0000_s1741" style="position:absolute;left:3383;top:2451;width:1002;height:165" filled="f" strokecolor="#25221e" strokeweight="0"/>
              </v:group>
              <v:shape id="_x0000_s1742" style="position:absolute;left:1519;top:1018;width:1906;height:1005" coordsize="2110,1178" path="m363,884c620,756,1520,226,1769,113,2018,,2110,44,1860,203,1610,362,544,952,272,1065,,1178,204,922,227,884v23,-38,-121,128,136,xe" fillcolor="#bbe0e3">
                <v:path arrowok="t"/>
              </v:shape>
            </v:group>
            <v:line id="_x0000_s1743" style="position:absolute;flip:y" from="4976,1724" to="5101,1844">
              <v:stroke endarrow="open" endarrowwidth="narrow" endarrowlength="short"/>
            </v:line>
            <v:line id="_x0000_s1744" style="position:absolute;flip:x" from="3976,2224" to="4101,2344">
              <v:stroke endarrow="open" endarrowwidth="narrow" endarrowlength="short"/>
            </v:line>
            <v:line id="_x0000_s1745" style="position:absolute;flip:x y" from="4415,1814" to="4535,2054">
              <v:stroke endarrow="open" endarrowwidth="narrow" endarrowlength="short"/>
            </v:line>
            <v:shape id="_x0000_s1746" type="#_x0000_t202" style="position:absolute;left:4136;top:1624;width:709;height:240" filled="f" stroked="f">
              <v:textbox inset="0,0,0,0">
                <w:txbxContent>
                  <w:p w:rsidR="001C538A" w:rsidRPr="002F0197" w:rsidRDefault="001C538A" w:rsidP="00925327">
                    <w:pPr>
                      <w:rPr>
                        <w:sz w:val="18"/>
                        <w:szCs w:val="18"/>
                      </w:rPr>
                    </w:pPr>
                    <w:r>
                      <w:rPr>
                        <w:sz w:val="18"/>
                        <w:szCs w:val="18"/>
                      </w:rPr>
                      <w:t>Lâstik</w:t>
                    </w:r>
                  </w:p>
                </w:txbxContent>
              </v:textbox>
            </v:shape>
            <v:shape id="_x0000_s1747" type="#_x0000_t202" style="position:absolute;left:4435;top:3015;width:215;height:331" stroked="f">
              <v:textbox inset="0,0,0,0">
                <w:txbxContent>
                  <w:p w:rsidR="001C538A" w:rsidRPr="00446231" w:rsidRDefault="001C538A" w:rsidP="00925327">
                    <w:r>
                      <w:t>III</w:t>
                    </w:r>
                  </w:p>
                </w:txbxContent>
              </v:textbox>
            </v:shape>
            <v:shape id="_x0000_s1748" style="position:absolute;left:2264;top:2697;width:99;height:50;mso-wrap-style:square;mso-wrap-distance-left:9pt;mso-wrap-distance-top:0;mso-wrap-distance-right:9pt;mso-wrap-distance-bottom:0;mso-position-horizontal:absolute;mso-position-horizontal-relative:text;mso-position-vertical:absolute;mso-position-vertical-relative:text;v-text-anchor:top" coordsize="99,50" path="m,4l49,50,99,e" filled="f" strokeweight="1pt">
              <v:path arrowok="t"/>
            </v:shape>
          </v:group>
          <o:OLEObject Type="Embed" ProgID="CorelDRAW.Graphic.10" ShapeID="_x0000_s1718" DrawAspect="Content" ObjectID="_1391801086" r:id="rId16"/>
        </w:pict>
      </w:r>
      <w:r w:rsidRPr="00643938">
        <w:rPr>
          <w:b w:val="0"/>
          <w:sz w:val="24"/>
        </w:rPr>
        <w:t>1.</w:t>
      </w:r>
      <w:r w:rsidRPr="00643938">
        <w:rPr>
          <w:b w:val="0"/>
        </w:rPr>
        <w:tab/>
      </w: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r w:rsidRPr="00643938">
        <w:rPr>
          <w:b w:val="0"/>
        </w:rPr>
        <w:t>Şekil I, II ve III’te verilen durumların hangilerinde cisimlere etkiyen kuvvet diğerlerinden farklıdır?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Yalnız I</w:t>
      </w:r>
      <w:r w:rsidRPr="00643938">
        <w:rPr>
          <w:b w:val="0"/>
        </w:rPr>
        <w:tab/>
      </w:r>
      <w:r w:rsidRPr="00643938">
        <w:rPr>
          <w:b w:val="0"/>
        </w:rPr>
        <w:tab/>
        <w:t>B) Yalnız II</w:t>
      </w:r>
    </w:p>
    <w:p w:rsidR="001C538A" w:rsidRPr="00643938" w:rsidRDefault="001C538A" w:rsidP="00925327">
      <w:pPr>
        <w:tabs>
          <w:tab w:val="left" w:pos="1559"/>
          <w:tab w:val="left" w:pos="2693"/>
          <w:tab w:val="left" w:pos="3827"/>
        </w:tabs>
        <w:ind w:left="709" w:hanging="283"/>
        <w:rPr>
          <w:b w:val="0"/>
        </w:rPr>
      </w:pPr>
      <w:r w:rsidRPr="00643938">
        <w:rPr>
          <w:b w:val="0"/>
        </w:rPr>
        <w:t>C) I ve II</w:t>
      </w:r>
      <w:r w:rsidRPr="00643938">
        <w:rPr>
          <w:b w:val="0"/>
        </w:rPr>
        <w:tab/>
      </w:r>
      <w:r w:rsidRPr="00643938">
        <w:rPr>
          <w:b w:val="0"/>
        </w:rPr>
        <w:tab/>
        <w:t>D) I ve III</w:t>
      </w:r>
    </w:p>
    <w:p w:rsidR="001C538A" w:rsidRPr="00643938" w:rsidRDefault="001C538A" w:rsidP="00925327">
      <w:pPr>
        <w:ind w:left="709" w:hanging="283"/>
        <w:rPr>
          <w:b w:val="0"/>
        </w:rPr>
      </w:pPr>
    </w:p>
    <w:p w:rsidR="001C538A" w:rsidRPr="00643938" w:rsidRDefault="001C538A" w:rsidP="00925327">
      <w:pPr>
        <w:ind w:left="426" w:right="169" w:hanging="284"/>
        <w:rPr>
          <w:b w:val="0"/>
        </w:rPr>
      </w:pPr>
      <w:r w:rsidRPr="00643938">
        <w:rPr>
          <w:b w:val="0"/>
          <w:sz w:val="24"/>
        </w:rPr>
        <w:t>2.</w:t>
      </w:r>
      <w:r w:rsidRPr="00643938">
        <w:rPr>
          <w:b w:val="0"/>
        </w:rPr>
        <w:tab/>
        <w:t>Mıknatısların özellikleri ile ilgili aşağıdaki-lerden hangisi yanlıştır?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Bazı mıknatısların tek kutbu vardır.</w:t>
      </w:r>
    </w:p>
    <w:p w:rsidR="001C538A" w:rsidRPr="00643938" w:rsidRDefault="001C538A" w:rsidP="00925327">
      <w:pPr>
        <w:tabs>
          <w:tab w:val="left" w:pos="1559"/>
          <w:tab w:val="left" w:pos="2693"/>
          <w:tab w:val="left" w:pos="3827"/>
        </w:tabs>
        <w:ind w:left="709" w:hanging="283"/>
        <w:rPr>
          <w:b w:val="0"/>
        </w:rPr>
      </w:pPr>
      <w:r w:rsidRPr="00643938">
        <w:rPr>
          <w:b w:val="0"/>
        </w:rPr>
        <w:t>B) Zıt kutuplu mıknatıslar birbirini çeker, aynı adlı kutuplar birbirini iter.</w:t>
      </w:r>
    </w:p>
    <w:p w:rsidR="001C538A" w:rsidRPr="00643938" w:rsidRDefault="001C538A" w:rsidP="00925327">
      <w:pPr>
        <w:tabs>
          <w:tab w:val="left" w:pos="1559"/>
          <w:tab w:val="left" w:pos="2693"/>
          <w:tab w:val="left" w:pos="3827"/>
        </w:tabs>
        <w:ind w:left="709" w:hanging="283"/>
        <w:rPr>
          <w:b w:val="0"/>
        </w:rPr>
      </w:pPr>
      <w:r w:rsidRPr="00643938">
        <w:rPr>
          <w:b w:val="0"/>
        </w:rPr>
        <w:t>C) Mıknatısın uyguladığı kuvvet, temas gerektirmeyen kuvvettir.</w:t>
      </w:r>
    </w:p>
    <w:p w:rsidR="001C538A" w:rsidRPr="00643938" w:rsidRDefault="001C538A" w:rsidP="00925327">
      <w:pPr>
        <w:tabs>
          <w:tab w:val="left" w:pos="1559"/>
          <w:tab w:val="left" w:pos="2693"/>
          <w:tab w:val="left" w:pos="3827"/>
        </w:tabs>
        <w:ind w:left="709" w:hanging="283"/>
        <w:rPr>
          <w:b w:val="0"/>
        </w:rPr>
      </w:pPr>
      <w:r w:rsidRPr="00643938">
        <w:rPr>
          <w:b w:val="0"/>
        </w:rPr>
        <w:t>D) Mıknatıs günlük yaşantımızı kolaylaştıran birçok alette kullanılmıştır.</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hanging="284"/>
        <w:rPr>
          <w:b w:val="0"/>
        </w:rPr>
      </w:pPr>
      <w:r w:rsidRPr="00643938">
        <w:rPr>
          <w:b w:val="0"/>
          <w:sz w:val="24"/>
        </w:rPr>
        <w:t>3.</w:t>
      </w:r>
      <w:r w:rsidRPr="00643938">
        <w:rPr>
          <w:b w:val="0"/>
        </w:rPr>
        <w:tab/>
      </w:r>
      <w:r w:rsidRPr="00643938">
        <w:rPr>
          <w:b w:val="0"/>
        </w:rPr>
        <w:sym w:font="Symbol" w:char="F0B7"/>
      </w:r>
      <w:r w:rsidRPr="00643938">
        <w:rPr>
          <w:b w:val="0"/>
        </w:rPr>
        <w:t xml:space="preserve"> Ayçiçeğinin güneş ışığına yönelmesi</w:t>
      </w:r>
    </w:p>
    <w:p w:rsidR="001C538A" w:rsidRPr="00643938" w:rsidRDefault="001C538A" w:rsidP="00925327">
      <w:pPr>
        <w:tabs>
          <w:tab w:val="left" w:pos="1559"/>
          <w:tab w:val="left" w:pos="2693"/>
          <w:tab w:val="left" w:pos="3827"/>
        </w:tabs>
        <w:ind w:left="426"/>
        <w:rPr>
          <w:b w:val="0"/>
        </w:rPr>
      </w:pPr>
      <w:r w:rsidRPr="00643938">
        <w:rPr>
          <w:b w:val="0"/>
        </w:rPr>
        <w:sym w:font="Symbol" w:char="F0B7"/>
      </w:r>
      <w:r w:rsidRPr="00643938">
        <w:rPr>
          <w:b w:val="0"/>
        </w:rPr>
        <w:t xml:space="preserve"> Mıknatısın demir tozunu çekmesi</w:t>
      </w:r>
    </w:p>
    <w:p w:rsidR="001C538A" w:rsidRPr="00643938" w:rsidRDefault="001C538A" w:rsidP="00925327">
      <w:pPr>
        <w:tabs>
          <w:tab w:val="left" w:pos="1559"/>
          <w:tab w:val="left" w:pos="2693"/>
          <w:tab w:val="left" w:pos="3827"/>
        </w:tabs>
        <w:ind w:left="426"/>
        <w:rPr>
          <w:b w:val="0"/>
        </w:rPr>
      </w:pPr>
      <w:r w:rsidRPr="00643938">
        <w:rPr>
          <w:b w:val="0"/>
        </w:rPr>
        <w:sym w:font="Symbol" w:char="F0B7"/>
      </w:r>
      <w:r w:rsidRPr="00643938">
        <w:rPr>
          <w:b w:val="0"/>
        </w:rPr>
        <w:t xml:space="preserve"> Bulutların yer değiştirmesi</w:t>
      </w:r>
    </w:p>
    <w:p w:rsidR="001C538A" w:rsidRPr="00643938" w:rsidRDefault="001C538A" w:rsidP="00925327">
      <w:pPr>
        <w:tabs>
          <w:tab w:val="left" w:pos="1559"/>
          <w:tab w:val="left" w:pos="2693"/>
          <w:tab w:val="left" w:pos="3827"/>
        </w:tabs>
        <w:ind w:left="426"/>
        <w:rPr>
          <w:b w:val="0"/>
          <w:sz w:val="8"/>
          <w:szCs w:val="8"/>
        </w:rPr>
      </w:pPr>
    </w:p>
    <w:p w:rsidR="001C538A" w:rsidRPr="00643938" w:rsidRDefault="001C538A" w:rsidP="00925327">
      <w:pPr>
        <w:tabs>
          <w:tab w:val="left" w:pos="1559"/>
          <w:tab w:val="left" w:pos="2693"/>
          <w:tab w:val="left" w:pos="3827"/>
        </w:tabs>
        <w:ind w:left="426"/>
        <w:rPr>
          <w:b w:val="0"/>
        </w:rPr>
      </w:pPr>
      <w:r w:rsidRPr="00643938">
        <w:rPr>
          <w:b w:val="0"/>
        </w:rPr>
        <w:t xml:space="preserve">Yukarıdaki durumlardan aşağıdakilerin hangilerine </w:t>
      </w:r>
      <w:r w:rsidRPr="00643938">
        <w:rPr>
          <w:b w:val="0"/>
          <w:u w:val="single"/>
        </w:rPr>
        <w:t>ulaşılamaz</w:t>
      </w:r>
      <w:r w:rsidRPr="00643938">
        <w:rPr>
          <w:b w:val="0"/>
        </w:rPr>
        <w:t>?</w:t>
      </w:r>
    </w:p>
    <w:p w:rsidR="001C538A" w:rsidRPr="00643938" w:rsidRDefault="001C538A" w:rsidP="00925327">
      <w:pPr>
        <w:tabs>
          <w:tab w:val="left" w:pos="1559"/>
          <w:tab w:val="left" w:pos="2693"/>
          <w:tab w:val="left" w:pos="3827"/>
        </w:tabs>
        <w:ind w:left="426"/>
        <w:rPr>
          <w:b w:val="0"/>
          <w:sz w:val="8"/>
          <w:szCs w:val="8"/>
        </w:rPr>
      </w:pPr>
    </w:p>
    <w:p w:rsidR="001C538A" w:rsidRPr="00643938" w:rsidRDefault="001C538A" w:rsidP="00925327">
      <w:pPr>
        <w:tabs>
          <w:tab w:val="left" w:pos="1559"/>
          <w:tab w:val="left" w:pos="2693"/>
          <w:tab w:val="left" w:pos="3827"/>
        </w:tabs>
        <w:ind w:left="426"/>
        <w:rPr>
          <w:b w:val="0"/>
        </w:rPr>
      </w:pPr>
      <w:r w:rsidRPr="00643938">
        <w:rPr>
          <w:b w:val="0"/>
        </w:rPr>
        <w:t xml:space="preserve">  I- Canlı varlıkların hareketli olduğu</w:t>
      </w:r>
    </w:p>
    <w:p w:rsidR="001C538A" w:rsidRPr="00643938" w:rsidRDefault="001C538A" w:rsidP="00925327">
      <w:pPr>
        <w:tabs>
          <w:tab w:val="left" w:pos="1559"/>
          <w:tab w:val="left" w:pos="2693"/>
          <w:tab w:val="left" w:pos="3827"/>
        </w:tabs>
        <w:ind w:left="426"/>
        <w:rPr>
          <w:b w:val="0"/>
        </w:rPr>
      </w:pPr>
      <w:r w:rsidRPr="00643938">
        <w:rPr>
          <w:b w:val="0"/>
        </w:rPr>
        <w:t xml:space="preserve"> II- Cansız varlıkların hareketli olduğu</w:t>
      </w:r>
    </w:p>
    <w:p w:rsidR="001C538A" w:rsidRPr="00643938" w:rsidRDefault="001C538A" w:rsidP="00925327">
      <w:pPr>
        <w:tabs>
          <w:tab w:val="left" w:pos="1559"/>
          <w:tab w:val="left" w:pos="2693"/>
          <w:tab w:val="left" w:pos="3827"/>
        </w:tabs>
        <w:ind w:left="720" w:hanging="294"/>
        <w:rPr>
          <w:b w:val="0"/>
        </w:rPr>
      </w:pPr>
      <w:r w:rsidRPr="00643938">
        <w:rPr>
          <w:b w:val="0"/>
        </w:rPr>
        <w:t>III- Temas olmadan da cisimlere bazı kuvvetlerin etki edebileceği</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I ve II</w:t>
      </w:r>
      <w:r w:rsidRPr="00643938">
        <w:rPr>
          <w:b w:val="0"/>
        </w:rPr>
        <w:tab/>
        <w:t>B) Yalnız II</w:t>
      </w:r>
      <w:r w:rsidRPr="00643938">
        <w:rPr>
          <w:b w:val="0"/>
        </w:rPr>
        <w:tab/>
        <w:t>C) II ve III</w:t>
      </w:r>
      <w:r w:rsidRPr="00643938">
        <w:rPr>
          <w:b w:val="0"/>
        </w:rPr>
        <w:tab/>
        <w:t>D) I, II ve III</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rPr>
          <w:rFonts w:ascii="Comic Sans MS" w:hAnsi="Comic Sans MS"/>
          <w:b w:val="0"/>
        </w:rPr>
      </w:pPr>
      <w:r w:rsidRPr="00643938">
        <w:rPr>
          <w:b w:val="0"/>
          <w:sz w:val="24"/>
        </w:rPr>
        <w:t>4.</w:t>
      </w:r>
      <w:r w:rsidRPr="00643938">
        <w:rPr>
          <w:b w:val="0"/>
        </w:rPr>
        <w:t xml:space="preserve"> </w:t>
      </w:r>
      <w:r w:rsidRPr="00643938">
        <w:rPr>
          <w:rFonts w:ascii="Comic Sans MS" w:hAnsi="Comic Sans MS"/>
          <w:b w:val="0"/>
        </w:rPr>
        <w:t>Maddelerin ısı vererek hacimce küçülmesine ne denir?</w:t>
      </w:r>
    </w:p>
    <w:p w:rsidR="001C538A" w:rsidRPr="00643938" w:rsidRDefault="001C538A" w:rsidP="00925327">
      <w:pPr>
        <w:rPr>
          <w:rFonts w:ascii="Comic Sans MS" w:hAnsi="Comic Sans MS"/>
          <w:b w:val="0"/>
        </w:rPr>
      </w:pPr>
      <w:r w:rsidRPr="00643938">
        <w:rPr>
          <w:rFonts w:ascii="Comic Sans MS" w:hAnsi="Comic Sans MS"/>
          <w:b w:val="0"/>
        </w:rPr>
        <w:t>A) donma B) genleşme</w:t>
      </w:r>
      <w:r w:rsidRPr="00643938">
        <w:rPr>
          <w:rFonts w:ascii="Comic Sans MS" w:hAnsi="Comic Sans MS"/>
          <w:b w:val="0"/>
        </w:rPr>
        <w:tab/>
        <w:t xml:space="preserve"> C) büzülme</w:t>
      </w:r>
      <w:r w:rsidRPr="00643938">
        <w:rPr>
          <w:rFonts w:ascii="Comic Sans MS" w:hAnsi="Comic Sans MS"/>
          <w:b w:val="0"/>
        </w:rPr>
        <w:tab/>
        <w:t>D) erime</w:t>
      </w:r>
    </w:p>
    <w:p w:rsidR="001C538A" w:rsidRPr="00643938" w:rsidRDefault="001C538A" w:rsidP="00925327">
      <w:pPr>
        <w:tabs>
          <w:tab w:val="left" w:pos="1559"/>
          <w:tab w:val="left" w:pos="2693"/>
          <w:tab w:val="left" w:pos="3827"/>
        </w:tabs>
        <w:ind w:left="426"/>
        <w:rPr>
          <w:b w:val="0"/>
        </w:rPr>
      </w:pPr>
      <w:r w:rsidRPr="00643938">
        <w:rPr>
          <w:b w:val="0"/>
        </w:rPr>
        <w:t xml:space="preserve"> </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sz w:val="2"/>
          <w:szCs w:val="2"/>
        </w:rPr>
      </w:pPr>
      <w:r w:rsidRPr="00643938">
        <w:rPr>
          <w:b w:val="0"/>
          <w:sz w:val="24"/>
        </w:rPr>
        <w:t>5.</w:t>
      </w:r>
      <w:r w:rsidRPr="00643938">
        <w:rPr>
          <w:rFonts w:ascii="Arial-BoldMT Tur" w:hAnsi="Arial-BoldMT Tur" w:cs="Arial-BoldMT Tur"/>
          <w:b w:val="0"/>
          <w:bCs/>
        </w:rPr>
        <w:t xml:space="preserve"> Aşağıdakilerden hangisi sürtünmeyi azaltmak</w:t>
      </w:r>
    </w:p>
    <w:p w:rsidR="001C538A" w:rsidRPr="00643938" w:rsidRDefault="001C538A" w:rsidP="00925327">
      <w:pPr>
        <w:overflowPunct/>
        <w:textAlignment w:val="auto"/>
        <w:rPr>
          <w:rFonts w:ascii="Arial-BoldMT" w:hAnsi="Arial-BoldMT" w:cs="Arial-BoldMT"/>
          <w:b w:val="0"/>
          <w:bCs/>
        </w:rPr>
      </w:pPr>
      <w:r w:rsidRPr="00643938">
        <w:rPr>
          <w:rFonts w:ascii="Arial-BoldMT Tur" w:hAnsi="Arial-BoldMT Tur" w:cs="Arial-BoldMT Tur"/>
          <w:b w:val="0"/>
          <w:bCs/>
        </w:rPr>
        <w:t>veya artırmak için yapılmaz?</w:t>
      </w:r>
    </w:p>
    <w:p w:rsidR="001C538A" w:rsidRPr="00643938" w:rsidRDefault="001C538A" w:rsidP="00925327">
      <w:pPr>
        <w:overflowPunct/>
        <w:textAlignment w:val="auto"/>
        <w:rPr>
          <w:rFonts w:ascii="Arial-BoldMT" w:hAnsi="Arial-BoldMT" w:cs="Arial-BoldMT"/>
          <w:b w:val="0"/>
          <w:bCs/>
        </w:rPr>
      </w:pPr>
      <w:r w:rsidRPr="00643938">
        <w:rPr>
          <w:rFonts w:ascii="Arial-BoldMT Tur" w:hAnsi="Arial-BoldMT Tur" w:cs="Arial-BoldMT Tur"/>
          <w:b w:val="0"/>
          <w:bCs/>
        </w:rPr>
        <w:t>A) Kışın arabaların tekerleklerine zincir</w:t>
      </w:r>
    </w:p>
    <w:p w:rsidR="001C538A" w:rsidRPr="00643938" w:rsidRDefault="001C538A" w:rsidP="00925327">
      <w:pPr>
        <w:overflowPunct/>
        <w:textAlignment w:val="auto"/>
        <w:rPr>
          <w:rFonts w:ascii="Arial-BoldMT" w:hAnsi="Arial-BoldMT" w:cs="Arial-BoldMT"/>
          <w:b w:val="0"/>
          <w:bCs/>
        </w:rPr>
      </w:pPr>
      <w:r w:rsidRPr="00643938">
        <w:rPr>
          <w:rFonts w:ascii="Arial-BoldMT Tur" w:hAnsi="Arial-BoldMT Tur" w:cs="Arial-BoldMT Tur"/>
          <w:b w:val="0"/>
          <w:bCs/>
        </w:rPr>
        <w:t>takılması</w:t>
      </w:r>
    </w:p>
    <w:p w:rsidR="001C538A" w:rsidRPr="00643938" w:rsidRDefault="001C538A" w:rsidP="00925327">
      <w:pPr>
        <w:overflowPunct/>
        <w:textAlignment w:val="auto"/>
        <w:rPr>
          <w:rFonts w:ascii="Arial-BoldMT" w:hAnsi="Arial-BoldMT" w:cs="Arial-BoldMT"/>
          <w:b w:val="0"/>
          <w:bCs/>
        </w:rPr>
      </w:pPr>
      <w:r w:rsidRPr="00643938">
        <w:rPr>
          <w:rFonts w:ascii="Arial-BoldMT Tur" w:hAnsi="Arial-BoldMT Tur" w:cs="Arial-BoldMT Tur"/>
          <w:b w:val="0"/>
          <w:bCs/>
        </w:rPr>
        <w:t>B) Makinelerde hareketli parçaların yağlanması</w:t>
      </w:r>
    </w:p>
    <w:p w:rsidR="001C538A" w:rsidRPr="00643938" w:rsidRDefault="001C538A" w:rsidP="00925327">
      <w:pPr>
        <w:overflowPunct/>
        <w:textAlignment w:val="auto"/>
        <w:rPr>
          <w:rFonts w:ascii="Arial-BoldMT" w:hAnsi="Arial-BoldMT" w:cs="Arial-BoldMT"/>
          <w:b w:val="0"/>
          <w:bCs/>
        </w:rPr>
      </w:pPr>
      <w:r w:rsidRPr="00643938">
        <w:rPr>
          <w:rFonts w:ascii="Arial-BoldMT Tur" w:hAnsi="Arial-BoldMT Tur" w:cs="Arial-BoldMT Tur"/>
          <w:b w:val="0"/>
          <w:bCs/>
        </w:rPr>
        <w:t>C) İğnelerin uçlarının sivri yapılması</w:t>
      </w:r>
    </w:p>
    <w:p w:rsidR="001C538A" w:rsidRPr="00643938" w:rsidRDefault="001C538A" w:rsidP="00925327">
      <w:pPr>
        <w:tabs>
          <w:tab w:val="left" w:pos="1559"/>
          <w:tab w:val="left" w:pos="2693"/>
          <w:tab w:val="left" w:pos="3827"/>
        </w:tabs>
        <w:rPr>
          <w:b w:val="0"/>
        </w:rPr>
      </w:pPr>
      <w:r w:rsidRPr="00643938">
        <w:rPr>
          <w:rFonts w:ascii="Arial-BoldMT Tur" w:hAnsi="Arial-BoldMT Tur" w:cs="Arial-BoldMT Tur"/>
          <w:b w:val="0"/>
          <w:bCs/>
        </w:rPr>
        <w:t>D) Uçakların burun kısımlarının sivri yapılması</w:t>
      </w:r>
      <w:r w:rsidRPr="00643938">
        <w:rPr>
          <w:b w:val="0"/>
        </w:rPr>
        <w:tab/>
        <w:t xml:space="preserve"> </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rPr>
          <w:rFonts w:ascii="Tahoma" w:hAnsi="Tahoma" w:cs="Tahoma"/>
          <w:b w:val="0"/>
          <w:sz w:val="22"/>
          <w:szCs w:val="22"/>
        </w:rPr>
      </w:pPr>
      <w:r w:rsidRPr="00643938">
        <w:rPr>
          <w:b w:val="0"/>
          <w:sz w:val="24"/>
        </w:rPr>
        <w:t>6</w:t>
      </w:r>
      <w:r w:rsidRPr="00643938">
        <w:rPr>
          <w:b w:val="0"/>
          <w:sz w:val="22"/>
          <w:szCs w:val="22"/>
        </w:rPr>
        <w:t>.</w:t>
      </w:r>
      <w:r w:rsidRPr="00643938">
        <w:rPr>
          <w:rStyle w:val="HeaderChar"/>
          <w:rFonts w:ascii="Tahoma" w:hAnsi="Tahoma" w:cs="Tahoma"/>
          <w:b/>
          <w:sz w:val="22"/>
          <w:szCs w:val="22"/>
          <w:lang w:val="tr-TR"/>
        </w:rPr>
        <w:t xml:space="preserve"> </w:t>
      </w:r>
      <w:r w:rsidRPr="00643938">
        <w:rPr>
          <w:rStyle w:val="Strong"/>
          <w:rFonts w:ascii="Tahoma" w:hAnsi="Tahoma" w:cs="Tahoma"/>
          <w:bCs/>
          <w:sz w:val="22"/>
          <w:szCs w:val="22"/>
        </w:rPr>
        <w:t>Isı etkisiyle genleşmenin ençok ve enaz görüldüğü maddeler hangi seçenekte doğru sıralanmıştır?</w:t>
      </w:r>
    </w:p>
    <w:p w:rsidR="001C538A" w:rsidRPr="00643938" w:rsidRDefault="001C538A" w:rsidP="00925327">
      <w:pPr>
        <w:tabs>
          <w:tab w:val="left" w:pos="1559"/>
          <w:tab w:val="left" w:pos="2693"/>
          <w:tab w:val="left" w:pos="3827"/>
        </w:tabs>
        <w:ind w:left="426"/>
        <w:rPr>
          <w:b w:val="0"/>
        </w:rPr>
      </w:pPr>
      <w:r w:rsidRPr="00643938">
        <w:rPr>
          <w:rFonts w:ascii="Tahoma" w:hAnsi="Tahoma" w:cs="Tahoma"/>
          <w:b w:val="0"/>
          <w:sz w:val="22"/>
          <w:szCs w:val="22"/>
        </w:rPr>
        <w:t>A- Gazlarda- katılarda</w:t>
      </w:r>
      <w:r w:rsidRPr="00643938">
        <w:rPr>
          <w:rFonts w:ascii="Tahoma" w:hAnsi="Tahoma" w:cs="Tahoma"/>
          <w:b w:val="0"/>
          <w:sz w:val="22"/>
          <w:szCs w:val="22"/>
        </w:rPr>
        <w:br/>
        <w:t>B- Sıvılarda- Katılarda</w:t>
      </w:r>
      <w:r w:rsidRPr="00643938">
        <w:rPr>
          <w:rFonts w:ascii="Tahoma" w:hAnsi="Tahoma" w:cs="Tahoma"/>
          <w:b w:val="0"/>
          <w:sz w:val="22"/>
          <w:szCs w:val="22"/>
        </w:rPr>
        <w:br/>
        <w:t>C- Gazlarda- Sıvılarda</w:t>
      </w:r>
      <w:r w:rsidRPr="00643938">
        <w:rPr>
          <w:rFonts w:ascii="Tahoma" w:hAnsi="Tahoma" w:cs="Tahoma"/>
          <w:b w:val="0"/>
          <w:sz w:val="22"/>
          <w:szCs w:val="22"/>
        </w:rPr>
        <w:br/>
        <w:t>D- Katılarda- Sıvılarda</w:t>
      </w:r>
      <w:r w:rsidRPr="00643938">
        <w:rPr>
          <w:rFonts w:ascii="Tahoma" w:hAnsi="Tahoma" w:cs="Tahoma"/>
          <w:b w:val="0"/>
          <w:sz w:val="22"/>
          <w:szCs w:val="22"/>
        </w:rPr>
        <w:br/>
      </w:r>
      <w:r w:rsidRPr="00643938">
        <w:rPr>
          <w:b w:val="0"/>
        </w:rPr>
        <w:t xml:space="preserve"> </w:t>
      </w:r>
    </w:p>
    <w:p w:rsidR="001C538A" w:rsidRPr="00643938" w:rsidRDefault="001C538A" w:rsidP="00925327">
      <w:pPr>
        <w:rPr>
          <w:rFonts w:ascii="Tahoma" w:hAnsi="Tahoma" w:cs="Tahoma"/>
          <w:b w:val="0"/>
          <w:sz w:val="22"/>
          <w:szCs w:val="22"/>
        </w:rPr>
      </w:pPr>
      <w:r w:rsidRPr="00643938">
        <w:rPr>
          <w:b w:val="0"/>
          <w:sz w:val="24"/>
        </w:rPr>
        <w:t>7.</w:t>
      </w:r>
      <w:r w:rsidRPr="00643938">
        <w:rPr>
          <w:rStyle w:val="HeaderChar"/>
          <w:rFonts w:ascii="Tahoma" w:hAnsi="Tahoma" w:cs="Tahoma"/>
          <w:b/>
          <w:sz w:val="16"/>
          <w:szCs w:val="16"/>
          <w:lang w:val="tr-TR"/>
        </w:rPr>
        <w:t xml:space="preserve"> </w:t>
      </w:r>
      <w:r w:rsidRPr="00643938">
        <w:rPr>
          <w:rStyle w:val="Strong"/>
          <w:rFonts w:ascii="Tahoma" w:hAnsi="Tahoma" w:cs="Tahoma"/>
          <w:bCs/>
          <w:sz w:val="22"/>
          <w:szCs w:val="22"/>
        </w:rPr>
        <w:t>Aşağıdakilerin hangisinde su sıvı haldedir?</w:t>
      </w:r>
    </w:p>
    <w:p w:rsidR="001C538A" w:rsidRPr="00643938" w:rsidRDefault="001C538A" w:rsidP="00925327">
      <w:pPr>
        <w:tabs>
          <w:tab w:val="left" w:pos="1559"/>
          <w:tab w:val="left" w:pos="2693"/>
          <w:tab w:val="left" w:pos="3827"/>
        </w:tabs>
        <w:ind w:left="426"/>
        <w:rPr>
          <w:b w:val="0"/>
          <w:sz w:val="22"/>
          <w:szCs w:val="22"/>
        </w:rPr>
      </w:pPr>
      <w:r w:rsidRPr="00643938">
        <w:rPr>
          <w:rFonts w:ascii="Tahoma" w:hAnsi="Tahoma" w:cs="Tahoma"/>
          <w:b w:val="0"/>
          <w:sz w:val="22"/>
          <w:szCs w:val="22"/>
        </w:rPr>
        <w:t>A-çiy B-kırağı C-buhar D-dolu</w:t>
      </w:r>
      <w:r w:rsidRPr="00643938">
        <w:rPr>
          <w:rFonts w:ascii="Tahoma" w:hAnsi="Tahoma" w:cs="Tahoma"/>
          <w:b w:val="0"/>
          <w:sz w:val="22"/>
          <w:szCs w:val="22"/>
        </w:rPr>
        <w:br/>
      </w:r>
      <w:r w:rsidRPr="00643938">
        <w:rPr>
          <w:b w:val="0"/>
          <w:sz w:val="22"/>
          <w:szCs w:val="22"/>
        </w:rPr>
        <w:tab/>
      </w:r>
    </w:p>
    <w:p w:rsidR="001C538A" w:rsidRPr="00643938" w:rsidRDefault="001C538A" w:rsidP="00925327">
      <w:pPr>
        <w:tabs>
          <w:tab w:val="left" w:pos="1559"/>
          <w:tab w:val="left" w:pos="2693"/>
          <w:tab w:val="left" w:pos="3827"/>
        </w:tabs>
        <w:rPr>
          <w:b w:val="0"/>
          <w:sz w:val="2"/>
          <w:szCs w:val="2"/>
        </w:rPr>
      </w:pPr>
      <w:r w:rsidRPr="00643938">
        <w:rPr>
          <w:b w:val="0"/>
          <w:sz w:val="24"/>
        </w:rPr>
        <w:t>8.</w:t>
      </w:r>
      <w:r w:rsidRPr="00643938">
        <w:rPr>
          <w:rStyle w:val="HeaderChar"/>
          <w:rFonts w:ascii="Tahoma" w:hAnsi="Tahoma" w:cs="Tahoma"/>
          <w:b/>
          <w:sz w:val="16"/>
          <w:szCs w:val="16"/>
          <w:lang w:val="tr-TR"/>
        </w:rPr>
        <w:t xml:space="preserve"> </w:t>
      </w:r>
      <w:r w:rsidRPr="00643938">
        <w:rPr>
          <w:rStyle w:val="Strong"/>
          <w:rFonts w:ascii="Tahoma" w:hAnsi="Tahoma" w:cs="Tahoma"/>
          <w:bCs/>
        </w:rPr>
        <w:t>Maddenin hal değiştirmesi ile ilgili verilen bilgilerden hangisi yanlıştır?</w:t>
      </w:r>
    </w:p>
    <w:p w:rsidR="001C538A" w:rsidRPr="00643938" w:rsidRDefault="001C538A" w:rsidP="00925327">
      <w:pPr>
        <w:rPr>
          <w:rFonts w:ascii="Tahoma" w:hAnsi="Tahoma" w:cs="Tahoma"/>
          <w:b w:val="0"/>
          <w:sz w:val="16"/>
          <w:szCs w:val="16"/>
        </w:rPr>
      </w:pPr>
      <w:r w:rsidRPr="00643938">
        <w:rPr>
          <w:rFonts w:ascii="Tahoma" w:hAnsi="Tahoma" w:cs="Tahoma"/>
          <w:b w:val="0"/>
        </w:rPr>
        <w:t>A-Katı maddenin sıvı hale geçmesi,süblimleşme</w:t>
      </w:r>
      <w:r w:rsidRPr="00643938">
        <w:rPr>
          <w:rFonts w:ascii="Tahoma" w:hAnsi="Tahoma" w:cs="Tahoma"/>
          <w:b w:val="0"/>
        </w:rPr>
        <w:br/>
        <w:t>B-Sıvı maddenin gaz hale geçmesi ,buharlaşma</w:t>
      </w:r>
      <w:r w:rsidRPr="00643938">
        <w:rPr>
          <w:rFonts w:ascii="Tahoma" w:hAnsi="Tahoma" w:cs="Tahoma"/>
          <w:b w:val="0"/>
        </w:rPr>
        <w:br/>
        <w:t>C-Sıvı maddenin katı hale geçmesi,donma</w:t>
      </w:r>
      <w:r w:rsidRPr="00643938">
        <w:rPr>
          <w:rFonts w:ascii="Tahoma" w:hAnsi="Tahoma" w:cs="Tahoma"/>
          <w:b w:val="0"/>
        </w:rPr>
        <w:br/>
        <w:t>D-Gaz maddenin sıvı hale geçmesi,yoğuşma</w:t>
      </w:r>
      <w:r w:rsidRPr="00643938">
        <w:rPr>
          <w:rFonts w:ascii="Tahoma" w:hAnsi="Tahoma" w:cs="Tahoma"/>
          <w:b w:val="0"/>
          <w:sz w:val="22"/>
          <w:szCs w:val="22"/>
        </w:rPr>
        <w:br/>
      </w:r>
      <w:r w:rsidRPr="00643938">
        <w:rPr>
          <w:rFonts w:ascii="Tahoma" w:hAnsi="Tahoma" w:cs="Tahoma"/>
          <w:b w:val="0"/>
          <w:sz w:val="16"/>
          <w:szCs w:val="16"/>
        </w:rPr>
        <w:t xml:space="preserve"> </w:t>
      </w:r>
      <w:r w:rsidRPr="00643938">
        <w:rPr>
          <w:b w:val="0"/>
        </w:rPr>
        <w:tab/>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rPr>
          <w:rStyle w:val="Strong"/>
          <w:rFonts w:ascii="Tahoma" w:hAnsi="Tahoma" w:cs="Tahoma"/>
          <w:bCs/>
          <w:sz w:val="22"/>
          <w:szCs w:val="22"/>
        </w:rPr>
      </w:pPr>
      <w:r w:rsidRPr="00643938">
        <w:rPr>
          <w:b w:val="0"/>
          <w:sz w:val="24"/>
        </w:rPr>
        <w:t>9.</w:t>
      </w:r>
      <w:r w:rsidRPr="00643938">
        <w:rPr>
          <w:rStyle w:val="Strong"/>
          <w:rFonts w:ascii="Tahoma" w:hAnsi="Tahoma" w:cs="Tahoma"/>
          <w:bCs/>
          <w:sz w:val="22"/>
          <w:szCs w:val="22"/>
        </w:rPr>
        <w:t>Yavuz'un dedesi kullandığı gözlüğü soğukta açık havada bırakıyor.Sabah kalktığında gözlük camının kırılmış olduğunu görüyor.Gözlük camı neden kırılmış olur?</w:t>
      </w:r>
    </w:p>
    <w:p w:rsidR="001C538A" w:rsidRPr="00643938" w:rsidRDefault="001C538A" w:rsidP="00925327">
      <w:pPr>
        <w:rPr>
          <w:rFonts w:ascii="Tahoma" w:hAnsi="Tahoma" w:cs="Tahoma"/>
          <w:b w:val="0"/>
          <w:sz w:val="22"/>
          <w:szCs w:val="22"/>
        </w:rPr>
      </w:pPr>
    </w:p>
    <w:p w:rsidR="001C538A" w:rsidRPr="00643938" w:rsidRDefault="001C538A" w:rsidP="00925327">
      <w:pPr>
        <w:ind w:left="284" w:hanging="284"/>
        <w:rPr>
          <w:rFonts w:ascii="Tahoma" w:hAnsi="Tahoma" w:cs="Tahoma"/>
          <w:b w:val="0"/>
          <w:sz w:val="22"/>
          <w:szCs w:val="22"/>
        </w:rPr>
      </w:pPr>
      <w:r w:rsidRPr="00643938">
        <w:rPr>
          <w:rFonts w:ascii="Tahoma" w:hAnsi="Tahoma" w:cs="Tahoma"/>
          <w:b w:val="0"/>
          <w:sz w:val="22"/>
          <w:szCs w:val="22"/>
        </w:rPr>
        <w:t>A-Genleşmeden                  B-Büzülmeden</w:t>
      </w:r>
    </w:p>
    <w:p w:rsidR="001C538A" w:rsidRPr="00643938" w:rsidRDefault="001C538A" w:rsidP="00925327">
      <w:pPr>
        <w:ind w:left="284" w:hanging="284"/>
        <w:rPr>
          <w:b w:val="0"/>
          <w:sz w:val="22"/>
          <w:szCs w:val="22"/>
        </w:rPr>
      </w:pPr>
      <w:r w:rsidRPr="00643938">
        <w:rPr>
          <w:rFonts w:ascii="Tahoma" w:hAnsi="Tahoma" w:cs="Tahoma"/>
          <w:b w:val="0"/>
          <w:sz w:val="22"/>
          <w:szCs w:val="22"/>
        </w:rPr>
        <w:t>C-Buharlaşmadan              D-Yoğuşmadan</w:t>
      </w:r>
      <w:r w:rsidRPr="00643938">
        <w:rPr>
          <w:rFonts w:ascii="Tahoma" w:hAnsi="Tahoma" w:cs="Tahoma"/>
          <w:b w:val="0"/>
          <w:sz w:val="22"/>
          <w:szCs w:val="22"/>
        </w:rPr>
        <w:br/>
      </w:r>
    </w:p>
    <w:p w:rsidR="001C538A" w:rsidRPr="00643938" w:rsidRDefault="001C538A" w:rsidP="00925327">
      <w:pPr>
        <w:rPr>
          <w:b w:val="0"/>
        </w:rPr>
      </w:pPr>
      <w:r>
        <w:rPr>
          <w:noProof/>
        </w:rPr>
        <w:pict>
          <v:line id="Düz Bağlayıcı 166" o:spid="_x0000_s1749" style="position:absolute;flip:x;z-index:251657216;visibility:visible" from="592.8pt,206.45pt" to="604.8pt,2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"/>
        </w:pict>
      </w:r>
      <w:r>
        <w:rPr>
          <w:noProof/>
        </w:rPr>
        <w:pict>
          <v:line id="Düz Bağlayıcı 165" o:spid="_x0000_s1750" style="position:absolute;flip:y;z-index:251652096;visibility:visible" from="567.2pt,284.6pt" to="576.45pt,29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" stroked="f"/>
        </w:pict>
      </w:r>
      <w:r>
        <w:rPr>
          <w:noProof/>
        </w:rPr>
        <w:pict>
          <v:line id="Düz Bağlayıcı 164" o:spid="_x0000_s1751" style="position:absolute;flip:y;z-index:251651072;visibility:visible" from="579.2pt,212.6pt" to="588.4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" stroked="f"/>
        </w:pict>
      </w:r>
      <w:r>
        <w:rPr>
          <w:noProof/>
        </w:rPr>
        <w:pict>
          <v:line id="Düz Bağlayıcı 163" o:spid="_x0000_s1752" style="position:absolute;flip:y;z-index:251650048;visibility:visible" from="549.2pt,266.6pt" to="558.45pt,2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" stroked="f"/>
        </w:pict>
      </w:r>
      <w:r>
        <w:rPr>
          <w:noProof/>
        </w:rPr>
        <w:pict>
          <v:line id="Düz Bağlayıcı 162" o:spid="_x0000_s1753" style="position:absolute;flip:y;z-index:251649024;visibility:visible" from="543.2pt,272.6pt" to="552.45pt,2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" stroked="f"/>
        </w:pict>
      </w:r>
      <w:r>
        <w:rPr>
          <w:noProof/>
        </w:rPr>
        <w:pict>
          <v:line id="Düz Bağlayıcı 161" o:spid="_x0000_s1754" style="position:absolute;flip:y;z-index:251648000;visibility:visible" from="549.2pt,278.6pt" to="558.45pt,2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" stroked="f"/>
        </w:pict>
      </w:r>
      <w:r>
        <w:rPr>
          <w:noProof/>
        </w:rPr>
        <w:pict>
          <v:line id="Düz Bağlayıcı 160" o:spid="_x0000_s1755" style="position:absolute;flip:y;z-index:251646976;visibility:visible" from="549.2pt,248.6pt" to="558.45pt,2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" stroked="f"/>
        </w:pict>
      </w:r>
    </w:p>
    <w:p w:rsidR="001C538A" w:rsidRPr="00643938" w:rsidRDefault="001C538A" w:rsidP="00925327">
      <w:pPr>
        <w:ind w:left="426" w:right="2437" w:hanging="426"/>
        <w:rPr>
          <w:b w:val="0"/>
        </w:rPr>
      </w:pPr>
      <w:r>
        <w:rPr>
          <w:noProof/>
        </w:rPr>
        <w:pict>
          <v:group id="Grup 128" o:spid="_x0000_s1756" style="position:absolute;left:0;text-align:left;margin-left:140.85pt;margin-top:3.65pt;width:108.6pt;height:88.7pt;z-index:251655168" coordorigin="3969,1796" coordsize="2172,1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">
            <v:group id="Group 379" o:spid="_x0000_s1757" style="position:absolute;left:4665;top:2744;width:459;height:476" coordorigin="4722,2828" coordsize="5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shape id="Freeform 380" o:spid="_x0000_s1758" style="position:absolute;left:4987;top:3114;width:159;height:48;visibility:visible;mso-wrap-style:square;v-text-anchor:top" coordsize="300,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DDG8IA&#10;AADcAAAADwAAAGRycy9kb3ducmV2LnhtbESPT2sCQQzF74LfYYjgTWfVUuzWUUQQPVZb8JruxP3T&#10;ncywM+r67ZtDobeE9/LeL6tN71p1py7Wng3Mphko4sLbmksDX5/7yRJUTMgWW89k4EkRNuvhYIW5&#10;9Q8+0f2cSiUhHHM0UKUUcq1jUZHDOPWBWLSr7xwmWbtS2w4fEu5aPc+yV+2wZmmoMNCuouLnfHMG&#10;vndaUxNcW5yal/DRvB0u8crGjEf99h1Uoj79m/+uj1bwF4Ivz8gEe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wMMbwgAAANwAAAAPAAAAAAAAAAAAAAAAAJgCAABkcnMvZG93&#10;bnJldi54bWxQSwUGAAAAAAQABAD1AAAAhwMAAAAA&#10;" path="m57,14r-12,l38,14,28,16r-4,3l12,23,4,31,,38r,9l,57r4,9l9,73,19,85r7,7l40,102r10,5l62,111r14,5l90,119r7,-3l104,116r10,l121,116r10,-2l140,114r10,-3l159,111r10,-4l178,104r10,-2l200,100r9,-3l219,95r9,-5l240,88r7,-3l254,81r10,-5l271,73r12,-7l293,59r4,-7l300,47r-5,-5l290,38,276,33r-10,l257,33r-7,2l240,38r-7,4l226,47r-7,5l212,57r-8,4l195,66r-7,3l178,71r-9,l159,71r-9,-2l138,64r-7,-5l126,57r,-3l131,52r12,-2l152,42r14,-4l176,31r7,-10l178,14,176,9,169,4,162,2,152,,140,r-9,l119,2r-12,l95,4,83,4,76,7,66,9r-4,l57,11r,3l57,14xe" fillcolor="#ffb8b8" stroked="f">
                <v:path arrowok="t" o:connecttype="custom" o:connectlocs="24,6;15,6;6,9;0,15;0,23;5,29;14,37;27,43;40,47;51,47;60,47;69,46;80,45;90,43;100,41;111,39;121,36;131,34;140,31;150,27;157,21;156,17;146,13;136,13;127,15;120,19;112,23;103,27;94,29;84,29;73,26;67,23;69,21;81,17;93,13;94,6;90,2;81,0;69,0;57,1;44,2;35,4;30,4;30,6" o:connectangles="0,0,0,0,0,0,0,0,0,0,0,0,0,0,0,0,0,0,0,0,0,0,0,0,0,0,0,0,0,0,0,0,0,0,0,0,0,0,0,0,0,0,0,0"/>
              </v:shape>
              <v:shape id="Freeform 381" o:spid="_x0000_s1759" style="position:absolute;left:4901;top:3176;width:276;height:87;visibility:visible;mso-wrap-style:square;v-text-anchor:top" coordsize="521,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lTbcMA&#10;AADcAAAADwAAAGRycy9kb3ducmV2LnhtbERP32vCMBB+F/wfwgl701Q3yuiMIoKjjDHQjm2PR3Om&#10;xeZSmth2//0yEHy7j+/nrbejbURPna8dK1guEhDEpdM1GwWfxWH+DMIHZI2NY1LwSx62m+lkjZl2&#10;Ax+pPwUjYgj7DBVUIbSZlL6syKJfuJY4cmfXWQwRdkbqDocYbhu5SpJUWqw5NlTY0r6i8nK6WgXy&#10;48sw7i50ffv+KZ7y9z5/TaVSD7Nx9wIi0Bju4ps713H+4xL+n4kX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lTbcMAAADcAAAADwAAAAAAAAAAAAAAAACYAgAAZHJzL2Rv&#10;d25yZXYueG1sUEsFBgAAAAAEAAQA9QAAAIgDAAAAAA==&#10;" path="m90,l83,10,78,22r-4,9l69,41r-5,9l62,57r-5,8l52,74,45,84,36,96r-8,7l24,112,12,122r-5,5l,129r,l2,129r10,7l19,138r9,5l38,146r14,7l62,155r14,7l83,162r7,5l100,169r7,3l117,174r7,3l133,179r10,2l150,184r9,4l169,188r12,5l188,193r9,3l207,198r12,2l228,200r12,3l250,203r12,2l271,205r12,l293,205r12,3l314,205r10,l335,205r12,l357,203r12,-3l381,200r12,-2l402,196r10,-3l424,191r11,-3l445,181r12,-2l466,174r12,-5l488,165r12,-7l509,153r12,-5l516,146r-9,l497,146r-7,l481,146r-10,l459,146r-12,l435,143r-14,l409,143r-14,l381,143r-12,l355,141r-15,-3l328,138r-12,-2l305,136r-10,-2l286,134r-8,l269,129r-5,l259,127r,l259,122r10,-3l274,117r9,-5l290,110r10,-2l309,103r10,-3l328,96r12,-3l350,88r9,-4l369,81r12,-4l390,72r10,-5l409,65r12,-5l428,57r7,-4l443,48r9,-2l462,41r9,-5l471,31r-2,-2l464,29r-5,l452,29r-7,2l435,31r-9,3l414,34r-9,l393,34r-10,2l374,38r-10,l350,38r-10,l328,38r-9,3l309,41r-12,l288,41r-10,l269,41r-10,l247,41r-7,l231,38r-10,l214,38r-7,l197,38r-7,-2l183,34r-5,l166,34r-7,-3l145,27,133,22,119,15,109,12,100,5,93,3,90,r,xe" fillcolor="#8aa1ff" stroked="f">
                <v:path arrowok="t" o:connecttype="custom" o:connectlocs="41,9;34,21;28,31;15,43;4,53;1,54;15,60;33,65;48,70;62,73;76,76;90,79;104,82;121,84;139,86;155,86;172,86;189,85;208,83;225,80;242,75;259,69;276,62;263,61;250,61;230,60;209,60;188,59;167,57;152,56;140,54;137,51;150,47;164,43;180,39;195,34;212,28;227,24;239,19;250,13;243,12;230,13;215,14;198,16;180,16;164,17;147,17;131,17;117,16;104,16;94,14;77,11;58,5;48,0" o:connectangles="0,0,0,0,0,0,0,0,0,0,0,0,0,0,0,0,0,0,0,0,0,0,0,0,0,0,0,0,0,0,0,0,0,0,0,0,0,0,0,0,0,0,0,0,0,0,0,0,0,0,0,0,0,0"/>
              </v:shape>
              <v:shape id="Freeform 382" o:spid="_x0000_s1760" style="position:absolute;left:5051;top:3073;width:17;height:78;visibility:visible;mso-wrap-style:square;v-text-anchor:top" coordsize="31,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MhMUA&#10;AADcAAAADwAAAGRycy9kb3ducmV2LnhtbESPQWvDMAyF74X+B6PBLmVx1tERsrqlFAqjMFjTHHYU&#10;tpaExnKwnTb79/VgsJvEe3rf03o72V5cyYfOsYLnLAdBrJ3puFFQnw9PBYgQkQ32jknBDwXYbuaz&#10;NZbG3fhE1yo2IoVwKFFBG+NQShl0SxZD5gbipH07bzGm1TfSeLylcNvLZZ6/SosdJ0KLA+1b0pdq&#10;tAmy2NXF+GHD9Om8/loVeOguR6UeH6bdG4hIU/w3/12/m1T/ZQm/z6QJ5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ncyExQAAANwAAAAPAAAAAAAAAAAAAAAAAJgCAABkcnMv&#10;ZG93bnJldi54bWxQSwUGAAAAAAQABAD1AAAAigMAAAAA&#10;" path="m,29l,43,,57r,7l,74r,7l3,90r,8l3,105r,9l3,121r,8l3,136r,7l3,152r,12l3,174r2,9l5,188r,2l10,190r,-4l14,176r,-12l19,150r,-14l22,121r,-14l26,93r,-14l29,64r,-14l29,38r,-12l31,19,31,9,31,,,29r,xe" fillcolor="black" stroked="f">
                <v:path arrowok="t" o:connecttype="custom" o:connectlocs="0,12;0,18;0,23;0,26;0,30;0,33;2,37;2,40;2,43;2,47;2,50;2,53;2,56;2,59;2,62;2,67;2,71;3,75;3,77;3,78;5,78;5,76;8,72;8,67;10,62;10,56;12,50;12,44;14,38;14,32;16,26;16,21;16,16;16,11;17,8;17,4;17,0;0,12;0,12" o:connectangles="0,0,0,0,0,0,0,0,0,0,0,0,0,0,0,0,0,0,0,0,0,0,0,0,0,0,0,0,0,0,0,0,0,0,0,0,0,0,0"/>
              </v:shape>
              <v:group id="Group 383" o:spid="_x0000_s1761" style="position:absolute;left:4920;top:2828;width:259;height:249" coordorigin="7503,3232" coordsize="133,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Freeform 384" o:spid="_x0000_s1762" style="position:absolute;left:7503;top:3232;width:66;height:160;visibility:visible;mso-wrap-style:square;v-text-anchor:top" coordsize="157,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xNcEA&#10;AADcAAAADwAAAGRycy9kb3ducmV2LnhtbERP24rCMBB9X/Afwgi+ram6VKlGEUHRZUG8fMDQjG21&#10;mZQmtt2/3wjCvs3hXGex6kwpGqpdYVnBaBiBIE6tLjhTcL1sP2cgnEfWWFomBb/kYLXsfSww0bbl&#10;EzVnn4kQwi5BBbn3VSKlS3My6Ia2Ig7czdYGfYB1JnWNbQg3pRxHUSwNFhwacqxok1P6OD+Ngr2c&#10;RfdnO42bw+HbPX7iZoS7o1KDfreeg/DU+X/x273XYf7kC17PhAv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8TXBAAAA3AAAAA8AAAAAAAAAAAAAAAAAmAIAAGRycy9kb3du&#10;cmV2LnhtbFBLBQYAAAAABAAEAPUAAACGAwAAAAA=&#10;" path="m123,60r-2,14l119,88r-3,7l116,105r-2,7l114,119r-5,12l107,145r-3,12l102,172r-7,11l90,193r-5,12l80,217r-4,9l71,238r-5,10l61,257r-4,10l52,276r-7,10l42,295r-7,7l33,314r-5,8l23,331r-4,7l16,348r-5,7l9,364r-2,8l4,381,2,391r,9l,407r,7l,422r2,7l9,441r10,9l30,460r15,7l52,469r7,5l66,476r7,3l88,481r16,2l116,486r14,2l140,488r10,l154,488r3,l154,488r-2,l147,486r-7,-3l130,481r-9,-2l111,474r-9,-2l90,464,80,460,69,450r-8,-7l52,433r-7,-9l40,412,38,400,35,386r,-14l38,355r4,-12l45,333r2,-7l52,319r2,-7l64,298r9,-15l78,274r2,-7l88,257r4,-5l97,243r5,-7l107,226r4,-7l116,212r5,-10l123,195r5,-7l130,179r5,-5l140,164r2,-7l145,150r2,-9l147,133r3,-9l150,110r,-12l147,81r,-12l142,57r-2,-9l135,36,130,26r-4,-7l123,14,119,2,116,r7,60l123,60xe" fillcolor="black" stroked="f">
                  <v:path arrowok="t" o:connecttype="custom" o:connectlocs="51,24;49,31;48,37;46,43;44,51;40,60;36,67;32,74;28,81;24,88;19,94;15,99;12,106;8,111;5,116;3,122;1,128;0,133;0,138;4,145;13,151;22,154;28,156;37,158;49,159;59,160;65,160;65,160;62,159;55,158;47,155;38,152;29,148;22,142;17,135;15,127;16,116;19,109;22,105;27,98;33,90;37,84;41,80;45,74;49,70;52,64;55,59;59,54;61,49;62,44;63,36;62,27;60,19;57,12;53,6;50,1;52,20" o:connectangles="0,0,0,0,0,0,0,0,0,0,0,0,0,0,0,0,0,0,0,0,0,0,0,0,0,0,0,0,0,0,0,0,0,0,0,0,0,0,0,0,0,0,0,0,0,0,0,0,0,0,0,0,0,0,0,0,0"/>
                </v:shape>
                <v:group id="Group 385" o:spid="_x0000_s1763" style="position:absolute;left:7522;top:3252;width:114;height:137" coordorigin="7522,3252" coordsize="114,1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386" o:spid="_x0000_s1764" style="position:absolute;left:7522;top:3252;width:97;height:137;visibility:visible;mso-wrap-style:square;v-text-anchor:top" coordsize="23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5R+8QA&#10;AADcAAAADwAAAGRycy9kb3ducmV2LnhtbERPTWvCQBC9F/wPywhepG60VSR1FRUE24NSTch1yE6T&#10;YHY2ZNeY/vtuodDbPN7nrDa9qUVHrassK5hOIhDEudUVFwqS6+F5CcJ5ZI21ZVLwTQ4268HTCmNt&#10;H/xJ3cUXIoSwi1FB6X0TS+nykgy6iW2IA/dlW4M+wLaQusVHCDe1nEXRQhqsODSU2NC+pPx2uRsF&#10;mTvvPuan93Gq0y57TaZks+NYqdGw376B8NT7f/Gf+6jD/JcF/D4TLp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uUfvEAAAA3AAAAA8AAAAAAAAAAAAAAAAAmAIAAGRycy9k&#10;b3ducmV2LnhtbFBLBQYAAAAABAAEAPUAAACJAwAAAAA=&#10;" path="m121,r-5,9l116,19r-2,7l114,35r-2,10l109,52r-2,10l107,69r-5,14l95,97r-5,12l85,123r-7,10l74,142r-8,10l62,164r-5,7l50,181r-7,7l40,197,26,212,16,223,9,238,5,254,,259r,7l,276r,9l,292r5,12l7,314r7,12l16,335r8,10l28,354r10,10l45,371r12,10l64,388r12,5l85,397r12,5l107,407r12,2l128,412r12,2l150,416r12,3l169,416r9,l188,414r9,l212,407r9,-10l228,385r3,-14l228,362r-4,-8l221,345r-5,-10l209,321r-7,-9l195,302r-5,-10l183,281r-5,-10l174,259r-5,-7l164,242r-5,-9l154,223r-2,-9l147,204r-4,-7l140,188r,-7l135,171r-2,-7l131,157r,-10l128,133r3,-14l131,104r2,-14l138,78r7,-12l150,52r2,-10l152,33r2,-7l152,14,145,7,138,2,128,r-7,l121,r,xe" fillcolor="#ffe066" stroked="f">
                    <v:path arrowok="t" o:connecttype="custom" o:connectlocs="49,3;48,9;47,15;45,20;43,27;38,36;33,43;28,50;24,56;18,61;11,69;4,78;0,85;0,90;0,95;3,103;7,110;12,116;19,121;27,127;36,130;45,133;54,135;63,136;71,136;79,135;89,133;96,126;96,118;93,113;88,105;82,99;77,92;73,85;69,79;65,73;62,67;59,61;57,56;55,51;54,43;55,34;58,26;63,17;64,11;64,5;58,1;51,0;51,0" o:connectangles="0,0,0,0,0,0,0,0,0,0,0,0,0,0,0,0,0,0,0,0,0,0,0,0,0,0,0,0,0,0,0,0,0,0,0,0,0,0,0,0,0,0,0,0,0,0,0,0,0"/>
                  </v:shape>
                  <v:shape id="Freeform 387" o:spid="_x0000_s1765" style="position:absolute;left:7579;top:3261;width:57;height:124;visibility:visible;mso-wrap-style:square;v-text-anchor:top" coordsize="138,3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8R8UA&#10;AADcAAAADwAAAGRycy9kb3ducmV2LnhtbERPS2vCQBC+F/wPywhepG58tRJdRUXBg6DVUuhtmh2T&#10;YHY2ZFcT/31XKPQ2H99zZovGFOJOlcstK+j3IhDEidU5pwo+z9vXCQjnkTUWlknBgxws5q2XGcba&#10;1vxB95NPRQhhF6OCzPsyltIlGRl0PVsSB+5iK4M+wCqVusI6hJtCDqLoTRrMOTRkWNI6o+R6uhkF&#10;5fF8ONTjn9FmcEtX3129n3z5vVKddrOcgvDU+H/xn3unw/zhOzyfCR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03xHxQAAANwAAAAPAAAAAAAAAAAAAAAAAJgCAABkcnMv&#10;ZG93bnJldi54bWxQSwUGAAAAAAQABAD1AAAAigMAAAAA&#10;" path="m9,374r12,-9l36,357r11,-7l59,343r10,-9l78,326r8,-7l93,312r4,-9l102,293r,-7l105,276r-3,-9l100,257,93,245r-7,-9l76,224,66,212,59,200,52,188,45,176,38,164,31,150r-5,-9l21,129,16,114r-4,-9l9,95,7,86,5,76r,-9l7,60r,-7l9,43r,-7l12,31,16,19r8,-7l33,3,38,r,3l38,10r,9l38,26r,15l40,53r3,14l45,79r2,16l47,100r3,10l50,117r5,7l57,138r7,15l71,167r7,12l83,188r7,12l97,207r8,7l109,222r7,9l121,238r5,7l133,255r5,12l138,279r,14l133,298r-7,9l116,314r-9,10l93,331r-15,7l64,348r-14,7l36,362r-10,7l14,372r-7,4l,376r,3l2,376r7,-2l9,374xe" fillcolor="black" stroked="f">
                    <v:path arrowok="t" o:connecttype="custom" o:connectlocs="9,119;19,115;29,109;36,104;40,99;42,94;42,87;38,80;31,73;24,65;19,58;13,49;9,42;5,34;3,28;2,22;3,17;4,12;7,6;14,1;16,1;16,6;16,13;18,22;19,31;21,36;23,41;26,50;32,59;37,65;43,70;48,76;52,80;57,87;57,96;52,100;44,106;32,111;21,116;11,121;3,123;0,124;4,122" o:connectangles="0,0,0,0,0,0,0,0,0,0,0,0,0,0,0,0,0,0,0,0,0,0,0,0,0,0,0,0,0,0,0,0,0,0,0,0,0,0,0,0,0,0,0"/>
                  </v:shape>
                  <v:shape id="Freeform 388" o:spid="_x0000_s1766" style="position:absolute;left:7550;top:3325;width:38;height:45;visibility:visible;mso-wrap-style:square;v-text-anchor:top" coordsize="93,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EicIA&#10;AADcAAAADwAAAGRycy9kb3ducmV2LnhtbESPQW/CMAyF75P4D5GRdhspY0OoEBBCQ2PHFX6AaUxb&#10;0TglCaX79/Nh0m623vN7n1ebwbWqpxAbzwamkwwUceltw5WB03H/sgAVE7LF1jMZ+KEIm/XoaYW5&#10;9Q/+pr5IlZIQjjkaqFPqcq1jWZPDOPEdsWgXHxwmWUOlbcCHhLtWv2bZXDtsWBpq7GhXU3kt7s7A&#10;9uv2cX4b+lBms0PBxWeHkd+NeR4P2yWoREP6N/9dH6zgz4RWnpEJ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qwSJwgAAANwAAAAPAAAAAAAAAAAAAAAAAJgCAABkcnMvZG93&#10;bnJldi54bWxQSwUGAAAAAAQABAD1AAAAhwMAAAAA&#10;" path="m50,14r-9,2l34,19r-7,2l22,26r-7,7l10,43,3,52r,12l,74,3,86r,9l8,105r4,7l17,121r10,10l36,136r7,-3l53,128r9,-4l69,119r5,-7l81,105r,-8l79,90,74,81r,-12l74,57,79,45,84,31,86,21r5,-7l93,14r,-9l91,2,81,,74,5,65,7r-7,5l50,12r,2l50,14xe" fillcolor="#ffb3e8" stroked="f">
                    <v:path arrowok="t" o:connecttype="custom" o:connectlocs="20,5;17,5;14,6;11,7;9,9;6,11;4,14;1,17;1,21;0,24;1,28;1,31;3,35;5,37;7,40;11,43;15,45;18,44;22,42;25,41;28,39;30,37;33,35;33,32;32,30;30,27;30,23;30,19;32,15;34,10;35,7;37,5;38,5;38,2;37,1;33,0;30,2;27,2;24,4;20,4;20,5;20,5" o:connectangles="0,0,0,0,0,0,0,0,0,0,0,0,0,0,0,0,0,0,0,0,0,0,0,0,0,0,0,0,0,0,0,0,0,0,0,0,0,0,0,0,0,0"/>
                  </v:shape>
                </v:group>
              </v:group>
              <v:shape id="Freeform 389" o:spid="_x0000_s1767" style="position:absolute;left:4942;top:3112;width:220;height:69;visibility:visible;mso-wrap-style:square;v-text-anchor:top" coordsize="412,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HhLcMA&#10;AADcAAAADwAAAGRycy9kb3ducmV2LnhtbERPTWsCMRC9C/6HMAUvUrMqiN0aRaSCp9KuXnqbbqa7&#10;SzeTJUl3o7++KRS8zeN9zmYXTSt6cr6xrGA+y0AQl1Y3XCm4nI+PaxA+IGtsLZOCK3nYbcejDeba&#10;DvxOfREqkULY56igDqHLpfRlTQb9zHbEifuyzmBI0FVSOxxSuGnlIstW0mDDqaHGjg41ld/Fj1FQ&#10;vLgVf97iYbEf+mUM07fTx+ug1OQh7p9BBIrhLv53n3Sav3yCv2fSB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HhLcMAAADcAAAADwAAAAAAAAAAAAAAAACYAgAAZHJzL2Rv&#10;d25yZXYueG1sUEsFBgAAAAAEAAQA9QAAAIgDAAAAAA==&#10;" path="m,64l5,78r7,15l19,105r12,11l41,126r12,10l65,143r16,9l93,155r17,7l117,162r10,2l134,164r9,2l150,166r10,l167,166r7,3l184,169r9,l200,169r10,l219,166r8,l236,164r7,l253,162r7,-3l269,157r8,l284,155r7,-3l298,150r9,-3l322,143r14,-5l348,131r12,-7l369,116r12,-4l388,102r8,-7l403,90r4,-7l410,74r2,-8l412,59r,-4l410,43,405,33r-9,-9l388,19r-9,-5l369,9,357,5,346,2,334,,324,r-7,l312,r-7,l307,r10,5l322,7r9,5l338,16r8,5l360,33r12,14l374,55r5,7l379,71r2,7l377,86r-8,9l360,102r-12,7l338,112r-7,2l322,116r-10,5l303,121r-10,5l284,128r-10,3l262,131r-9,2l241,136r-10,l219,136r-9,2l198,138r-10,l177,138r-10,l155,136r-7,l138,131r-7,l124,128r-7,l108,124r-8,-5l93,116r-2,-4l81,105,77,97,72,90,67,81r,-7l67,64r,-7l67,47r,-7l72,38,74,28r3,-2l,64r,xe" fillcolor="black" stroked="f">
                <v:path arrowok="t" o:connecttype="custom" o:connectlocs="3,32;10,43;22,51;35,58;50,63;62,66;72,67;80,68;89,68;98,69;107,69;117,68;126,67;135,66;144,64;152,63;159,61;172,58;186,53;197,47;207,42;215,37;219,30;220,24;219,18;211,10;202,6;191,2;178,0;169,0;163,0;169,2;177,5;185,9;199,19;202,25;203,32;197,39;186,45;177,47;167,49;156,51;146,53;135,54;123,56;112,56;100,56;89,56;79,56;70,53;62,52;53,49;49,46;41,40;36,33;36,26;36,19;38,16;41,11;0,26" o:connectangles="0,0,0,0,0,0,0,0,0,0,0,0,0,0,0,0,0,0,0,0,0,0,0,0,0,0,0,0,0,0,0,0,0,0,0,0,0,0,0,0,0,0,0,0,0,0,0,0,0,0,0,0,0,0,0,0,0,0,0,0"/>
              </v:shape>
              <v:shape id="Freeform 390" o:spid="_x0000_s1768" style="position:absolute;left:4869;top:3161;width:78;height:83;visibility:visible;mso-wrap-style:square;v-text-anchor:top" coordsize="148,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aUE8YA&#10;AADcAAAADwAAAGRycy9kb3ducmV2LnhtbESPQWvCQBCF74L/YRmhF6kbQ5GSukoQpVp6UNtDj0N2&#10;mg3NzobsqvHfdw6F3mZ4b977ZrkefKuu1McmsIH5LANFXAXbcG3g82P3+AwqJmSLbWAycKcI69V4&#10;tMTChhuf6HpOtZIQjgUacCl1hdaxcuQxzkJHLNp36D0mWfta2x5vEu5bnWfZQntsWBocdrRxVP2c&#10;L95Ans1fq8Pb12IaHJfv+aHeHkNpzMNkKF9AJRrSv/nvem8F/0nw5Rm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gaUE8YAAADcAAAADwAAAAAAAAAAAAAAAACYAgAAZHJz&#10;L2Rvd25yZXYueG1sUEsFBgAAAAAEAAQA9QAAAIsDAAAAAA==&#10;" path="m107,r-4,7l98,17r-5,7l88,34r-4,7l79,50,74,60r-5,9l62,79r-5,9l53,98r-5,9l43,115r-7,9l34,134r-5,9l24,150r-5,7l15,165r-3,7l5,184r-2,9l,200r10,-4l17,186,27,176r7,-11l46,153,57,138,69,124,81,110,93,98,103,84,115,72r7,-12l131,50r7,-9l143,34r3,-3l148,31,107,r,xe" fillcolor="black" stroked="f">
                <v:path arrowok="t" o:connecttype="custom" o:connectlocs="56,0;54,3;52,7;49,10;46,14;44,17;42,21;39,25;36,29;33,33;30,37;28,41;25,44;23,48;19,51;18,56;15,59;13,62;10,65;8,68;6,71;3,76;2,80;0,83;5,81;9,77;14,73;18,68;24,63;30,57;36,51;43,46;49,41;54,35;61,30;64,25;69,21;73,17;75,14;77,13;78,13;56,0;56,0" o:connectangles="0,0,0,0,0,0,0,0,0,0,0,0,0,0,0,0,0,0,0,0,0,0,0,0,0,0,0,0,0,0,0,0,0,0,0,0,0,0,0,0,0,0,0"/>
              </v:shape>
              <v:shape id="Freeform 391" o:spid="_x0000_s1769" style="position:absolute;left:4897;top:3239;width:300;height:43;visibility:visible;mso-wrap-style:square;v-text-anchor:top" coordsize="566,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xE8MA&#10;AADcAAAADwAAAGRycy9kb3ducmV2LnhtbERPTWsCMRC9F/wPYQQvolmLFFmNIoJgEaHVHnocNtPd&#10;rZvJkkSz+utNoeBtHu9zFqvONOJKzteWFUzGGQjiwuqaSwVfp+1oBsIHZI2NZVJwIw+rZe9lgbm2&#10;kT/pegylSCHsc1RQhdDmUvqiIoN+bFvixP1YZzAk6EqpHcYUbhr5mmVv0mDNqaHCljYVFefjxSjY&#10;TD/eXfzFw7D83m/vsXW3YdwrNeh36zmIQF14iv/dO53mTyfw90y6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ExE8MAAADcAAAADwAAAAAAAAAAAAAAAACYAgAAZHJzL2Rv&#10;d25yZXYueG1sUEsFBgAAAAAEAAQA9QAAAIgDAAAAAA==&#10;" path="m,38r9,5l16,50r10,5l35,62r10,5l54,72r10,5l76,81r9,3l97,88r10,3l121,93r10,3l143,98r9,2l166,103r10,l188,103r9,l212,103r9,l233,103r14,-3l259,100r10,l283,98r10,-2l304,96r12,-3l328,91r12,l352,88r10,-4l373,84r10,-5l392,77r10,-3l414,72r9,-5l435,67r7,-5l452,60r10,-2l471,55r7,-5l485,48r10,-2l502,43r12,-5l526,34r12,-5l547,27r7,-5l559,22r2,-3l566,19r-5,l554,22r-12,2l531,29r-10,l512,31r-10,3l492,36r-11,2l471,41r-12,2l447,48r-12,2l423,53r-14,2l397,60r-14,l371,65r-14,2l345,72r-12,l321,74r-12,3l295,79r-12,2l273,81r-9,3l254,86r-9,-2l233,84r-10,l214,84,204,81r-9,-2l183,77r-7,-3l164,72,154,67r-9,-5l138,60,126,55r-7,-5l109,48r-7,-5l95,41,85,36,78,31,71,29,59,19,50,15,38,8,33,3,28,,,38r,xe" fillcolor="black" stroked="f">
                <v:path arrowok="t" o:connecttype="custom" o:connectlocs="5,18;14,23;24,28;34,32;45,35;57,38;69,40;81,42;93,43;104,43;117,43;131,42;143,42;155,40;167,39;180,38;192,35;203,33;213,31;224,28;234,26;245,24;253,21;262,19;272,16;285,12;294,9;297,8;297,8;287,10;276,12;266,14;255,16;243,18;231,21;217,23;203,25;189,28;177,30;164,32;150,34;140,35;130,35;118,35;108,34;97,32;87,30;77,26;67,23;58,20;50,17;41,13;31,8;20,3;15,0;0,16" o:connectangles="0,0,0,0,0,0,0,0,0,0,0,0,0,0,0,0,0,0,0,0,0,0,0,0,0,0,0,0,0,0,0,0,0,0,0,0,0,0,0,0,0,0,0,0,0,0,0,0,0,0,0,0,0,0,0,0"/>
              </v:shape>
              <v:shape id="Freeform 392" o:spid="_x0000_s1770" style="position:absolute;left:5142;top:3148;width:67;height:94;visibility:visible;mso-wrap-style:square;v-text-anchor:top" coordsize="124,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sgMQA&#10;AADcAAAADwAAAGRycy9kb3ducmV2LnhtbERPS2sCMRC+C/6HMEJvNVvbFbsapSiVUrz4uPQ2bMZk&#10;6Way3aTu1l/fFAre5uN7zmLVu1pcqA2VZwUP4wwEcel1xUbB6fh6PwMRIrLG2jMp+KEAq+VwsMBC&#10;+473dDlEI1IIhwIV2BibQspQWnIYxr4hTtzZtw5jgq2RusUuhbtaTrJsKh1WnBosNrS2VH4evp2C&#10;/LizXXZ9fzRf12e9Mfl2+5E7pe5G/cscRKQ+3sT/7jed5j9N4O+ZdIF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DbIDEAAAA3AAAAA8AAAAAAAAAAAAAAAAAmAIAAGRycy9k&#10;b3ducmV2LnhtbFBLBQYAAAAABAAEAPUAAACJAwAAAAA=&#10;" path="m33,r5,10l43,19r2,10l52,38r3,10l62,57r5,10l71,79r5,9l81,98r5,9l90,119r5,10l97,138r5,10l107,157r2,8l112,172r2,9l117,188r4,12l124,212r,7l124,224r-3,3l117,224r-8,-7l102,210,90,198,83,186r-5,-7l74,169r-5,-7l64,155r-5,-9l55,138r-5,-9l45,124r-5,-9l36,107,31,98,26,91,19,74,14,65,7,53,5,46,,38r,l33,r,xe" fillcolor="black" stroked="f">
                <v:path arrowok="t" o:connecttype="custom" o:connectlocs="18,0;21,4;23,8;24,12;28,16;30,20;34,24;36,28;38,33;41,36;44,41;46,44;49,49;51,53;52,57;55,61;58,65;59,68;61,71;62,75;63,78;65,83;67,88;67,91;67,93;65,94;63,93;59,90;55,87;49,82;45,77;42,74;40,70;37,67;35,64;32,60;30,57;27,53;24,51;22,48;19,44;17,41;14,38;10,31;8,27;4,22;3,19;0,16;0,16;18,0;18,0" o:connectangles="0,0,0,0,0,0,0,0,0,0,0,0,0,0,0,0,0,0,0,0,0,0,0,0,0,0,0,0,0,0,0,0,0,0,0,0,0,0,0,0,0,0,0,0,0,0,0,0,0,0,0"/>
              </v:shape>
              <v:shape id="Freeform 393" o:spid="_x0000_s1771" style="position:absolute;left:4737;top:3184;width:550;height:185;visibility:visible;mso-wrap-style:square;v-text-anchor:top" coordsize="1033,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sT/cAA&#10;AADcAAAADwAAAGRycy9kb3ducmV2LnhtbERPTWsCMRC9C/0PYQq9aVYrIqtRpFAs9aS24HFIZjeL&#10;m8myieu2v94Igrd5vM9ZrntXi47aUHlWMB5lIIi1NxWXCn6On8M5iBCRDdaeScEfBVivXgZLzI2/&#10;8p66QyxFCuGQowIbY5NLGbQlh2HkG+LEFb51GBNsS2lavKZwV8tJls2kw4pTg8WGPizp8+HiFEyK&#10;b/4975zlgrqtPsk5/xut1Ntrv1mAiNTHp/jh/jJp/vQd7s+kC+Tq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1sT/cAAAADcAAAADwAAAAAAAAAAAAAAAACYAgAAZHJzL2Rvd25y&#10;ZXYueG1sUEsFBgAAAAAEAAQA9QAAAIUDAAAAAA==&#10;" path="m279,l260,2,243,7r-17,5l212,17r-17,4l181,26r-12,5l155,38r-12,5l129,50r-10,5l107,62r-9,5l86,74r-7,7l72,88,62,95r-9,7l45,110r-4,9l31,126r-5,7l22,141r-3,9l14,157r-4,7l5,174r,7l3,191,,198r,9l,214r,7l,229r,9l3,245r,7l5,262r2,7l12,279r7,12l29,307r4,7l41,321r4,8l55,338r7,5l67,350r9,7l86,362r7,7l103,374r9,5l124,386r9,5l145,395r12,7l169,407r12,5l195,414r15,5l224,426r12,l250,431r14,l279,436r12,2l307,441r15,l336,445r14,l364,445r15,3l393,448r14,l422,448r16,l452,450r15,-2l479,448r14,l510,448r11,-3l538,445r12,-2l567,443r12,-2l593,438r14,-2l621,436r12,-5l650,431r12,-2l676,426r12,-4l700,419r14,-5l726,412r14,-2l752,405r12,-3l779,400r9,-7l800,391r12,-5l824,381r9,-5l845,374r12,-5l869,364r10,-4l888,352r10,-4l907,343r7,-5l924,333r9,-4l943,324r7,-5l957,314r7,-7l974,302r12,-11l1000,281r9,-12l1019,260r5,-15l1029,236r4,-12l1033,212r,-12l1033,191r-4,-12l1026,169r-5,-12l1017,150r-8,-12l1002,129r-7,-8l988,112r-9,-10l971,95r-9,-9l952,79r-9,-5l936,67,926,60r-7,-3l912,50r-7,-2l898,43r-5,-3l886,36r,l886,36r7,4l900,48r12,9l921,69r15,14l940,88r8,10l955,105r9,12l969,124r5,7l981,141r5,11l990,160r5,11l998,179r4,12l1002,198r,12l1002,217r,12l1000,236r-2,9l990,255r-4,9l976,274r-9,7l955,291r-15,7l931,302r-7,5l914,312r-7,2l898,319r-10,5l879,326r-10,7l857,336r-9,5l836,343r-12,5l812,352r-12,5l788,360r-12,4l762,367r-12,4l736,376r-12,3l710,383r-12,3l683,391r-12,2l655,395r-12,3l626,400r-12,2l598,405r-15,2l569,410r-14,2l541,412r-15,2l512,414r-14,3l483,417r-14,2l455,419r-14,3l426,422r-14,l398,422r-15,l369,419r-12,l343,417r-12,l317,414r-12,-2l293,412r-12,-2l269,405r-12,l245,400r-9,l224,395r-10,-4l205,386r-12,-3l183,379r-7,-5l169,369r-9,-2l153,362r-10,-5l136,350r-7,-2l117,338,107,326,95,317,86,305,79,295,74,283,67,271r-3,-9l62,250r,-9l57,229r3,-12l60,207r2,-9l64,183r3,-9l72,164r4,-7l81,148r7,-10l93,131r10,-5l110,117r7,-5l126,107r10,-5l145,98r8,-5l162,88r10,-2l179,81r7,-2l193,76r7,-2l214,67r12,-7l236,57r12,-5l255,48r9,-5l269,40r7,l283,38r3,l279,r,xe" fillcolor="black" stroked="f">
                <v:path arrowok="t" o:connecttype="custom" o:connectlocs="113,7;76,18;46,30;24,45;10,62;2,79;0,94;4,111;22,132;40,147;66,159;96,169;133,177;171,181;209,184;249,184;286,183;323,179;360,175;394,169;426,161;456,152;483,141;506,131;532,116;550,92;546,69;530,50;507,32;486,21;472,15;490,28;513,48;527,66;533,86;527,105;500,123;478,131;452,140;420,148;385,156;349,162;310,167;273,170;235,173;196,172;162,169;130,164;103,157;81,149;57,134;36,111;32,89;38,67;55,52;77,40;99,32;126,23;147,16" o:connectangles="0,0,0,0,0,0,0,0,0,0,0,0,0,0,0,0,0,0,0,0,0,0,0,0,0,0,0,0,0,0,0,0,0,0,0,0,0,0,0,0,0,0,0,0,0,0,0,0,0,0,0,0,0,0,0,0,0,0,0"/>
              </v:shape>
              <v:shape id="Freeform 394" o:spid="_x0000_s1772" style="position:absolute;left:4727;top:3306;width:27;height:130;visibility:visible;mso-wrap-style:square;v-text-anchor:top" coordsize="52,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wd5cIA&#10;AADcAAAADwAAAGRycy9kb3ducmV2LnhtbESPQYvCMBCF74L/IcyCF9HUpexKbSoiyHrU6t6HZmzL&#10;NpPQRK3/3gjC3mZ4733zJl8PphM36n1rWcFinoAgrqxuuVZwPu1mSxA+IGvsLJOCB3lYF+NRjpm2&#10;dz7SrQy1iBD2GSpoQnCZlL5qyKCfW0cctYvtDYa49rXUPd4j3HTyM0m+pMGW44UGHW0bqv7Kq4mU&#10;86ZKr6WZ/jj7/XDlYdC/9VGpycewWYEINIR/8zu917F+msLrmTiB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jB3lwgAAANwAAAAPAAAAAAAAAAAAAAAAAJgCAABkcnMvZG93&#10;bnJldi54bWxQSwUGAAAAAAQABAD1AAAAhwMAAAAA&#10;" path="m3,r,12l5,23r,12l7,52r,12l7,78r,15l7,107,5,121r,14l5,150r,14l5,178r,15l5,204r,15l3,228r,12l3,250r,12l,271r,10l,285r,10l,307r,7l3,314r2,-2l7,302r5,-9l14,278r5,-14l22,257r2,-10l24,240r5,-9l29,221r2,-7l33,204r5,-9l38,185r3,-9l41,166r2,-9l43,147r5,-9l48,131r2,-10l50,112r,-8l50,95r2,-7l52,76r,-12l50,54,48,45,43,38,41,31,31,19,24,12,14,4,7,,3,r,xe" fillcolor="black" stroked="f">
                <v:path arrowok="t" o:connecttype="custom" o:connectlocs="2,5;3,14;4,26;4,39;3,50;3,62;3,74;3,84;2,94;2,104;0,112;0,118;0,127;2,130;4,125;7,115;11,106;12,99;15,91;17,84;20,77;21,69;22,61;25,54;26,46;26,39;27,31;26,22;22,16;16,8;7,2;2,0" o:connectangles="0,0,0,0,0,0,0,0,0,0,0,0,0,0,0,0,0,0,0,0,0,0,0,0,0,0,0,0,0,0,0,0"/>
              </v:shape>
              <v:shape id="Freeform 395" o:spid="_x0000_s1773" style="position:absolute;left:5267;top:3304;width:33;height:132;visibility:visible;mso-wrap-style:square;v-text-anchor:top" coordsize="6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k7XcUA&#10;AADcAAAADwAAAGRycy9kb3ducmV2LnhtbESPQWvCQBCF7wX/wzKF3uqmkhaJrlKlpYWcqoLXITsm&#10;sdnZsLsmaX59VxC8zfDe9+bNcj2YRnTkfG1Zwcs0AUFcWF1zqeCw/3yeg/ABWWNjmRT8kYf1avKw&#10;xEzbnn+o24VSxBD2GSqoQmgzKX1RkUE/tS1x1E7WGQxxdaXUDvsYbho5S5I3abDmeKHClrYVFb+7&#10;i4k1dLE5d/nlONuGvU3H0X24r1ypp8fhfQEi0BDu5hv9rSOXvsL1mTiBX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aTtdxQAAANwAAAAPAAAAAAAAAAAAAAAAAJgCAABkcnMv&#10;ZG93bnJldi54bWxQSwUGAAAAAAQABAD1AAAAigMAAAAA&#10;" path="m,50r,9l2,71,5,83,7,95r,12l9,119r3,12l16,145r,12l19,171r5,12l26,195r2,12l33,219r3,9l40,242r,10l43,261r2,8l50,278r,7l52,292r3,8l59,307r,7l62,319r2,-3l64,314r,-7l64,300r-2,-8l62,285r,-9l62,266r,-12l62,245,59,233r,-14l59,207r,-15l57,181,55,166r,-14l55,140r,-17l52,111r,-11l52,85,50,73r,-12l50,50r,-8l47,30r,-7l47,14r,-3l47,2,47,,,50r,xe" fillcolor="black" stroked="f">
                <v:path arrowok="t" o:connecttype="custom" o:connectlocs="0,21;0,24;1,29;3,34;4,39;4,44;5,49;6,54;8,60;8,65;10,71;12,76;13,81;14,86;17,91;19,94;21,100;21,104;22,108;23,111;26,115;26,118;27,121;28,124;30,127;30,130;32,132;33,131;33,130;33,127;33,124;32,121;32,118;32,114;32,110;32,105;32,101;30,96;30,91;30,86;30,79;29,75;28,69;28,63;28,58;28,51;27,46;27,41;27,35;26,30;26,25;26,21;26,17;24,12;24,10;24,6;24,5;24,1;24,0;0,21;0,21" o:connectangles="0,0,0,0,0,0,0,0,0,0,0,0,0,0,0,0,0,0,0,0,0,0,0,0,0,0,0,0,0,0,0,0,0,0,0,0,0,0,0,0,0,0,0,0,0,0,0,0,0,0,0,0,0,0,0,0,0,0,0,0,0"/>
              </v:shape>
              <v:shape id="Freeform 396" o:spid="_x0000_s1774" style="position:absolute;left:4722;top:3447;width:586;height:85;visibility:visible;mso-wrap-style:square;v-text-anchor:top" coordsize="1099,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3tLcIA&#10;AADcAAAADwAAAGRycy9kb3ducmV2LnhtbERPzWrCQBC+C77DMkJvukktoqmriFRoKR6MPsA0OybB&#10;7GzcXTXt03cFwdt8fL8zX3amEVdyvrasIB0lIIgLq2suFRz2m+EUhA/IGhvLpOCXPCwX/d4cM21v&#10;vKNrHkoRQ9hnqKAKoc2k9EVFBv3ItsSRO1pnMEToSqkd3mK4aeRrkkykwZpjQ4UtrSsqTvnFKBj/&#10;pH97n47PH9/O0eG8bf2s+1LqZdCt3kEE6sJT/HB/6jj/bQL3Z+IF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e0twgAAANwAAAAPAAAAAAAAAAAAAAAAAJgCAABkcnMvZG93&#10;bnJldi54bWxQSwUGAAAAAAQABAD1AAAAhwMAAAAA&#10;" path="m,7r7,7l19,26r12,8l42,45r15,8l69,62r14,7l100,76r11,8l128,91r17,7l161,103r17,7l197,115r17,4l233,126r19,5l271,136r17,2l309,143r19,2l350,150r19,3l390,157r19,3l430,160r20,2l471,165r21,l514,165r21,l557,167r19,-2l595,165r21,-3l638,162r19,-2l678,160r19,-5l718,155r17,-5l757,148r16,-5l795,141r19,-5l830,134r19,-5l868,124r15,-7l899,112r17,-7l933,100r14,-7l961,86r15,-7l990,72r12,-10l1014,55r12,-10l1037,38r10,-9l1059,19r7,-9l1076,r23,91l1097,91r-5,l1085,93r-7,5l1066,100r-12,5l1045,107r-8,3l1028,112r-7,5l1009,119r-10,3l990,124r-12,5l966,131r-9,5l942,138r-9,5l918,145r-11,3l892,153r-12,2l866,160r-14,2l838,167r-15,5l807,174r-15,2l778,179r-17,2l745,184r-15,4l714,191r-15,2l683,195r-17,3l649,198r-16,2l616,200r-17,5l583,205r-14,2l552,207r-17,l519,207r-17,l485,205r-16,l452,205r-14,l421,200r-17,-2l390,195r-14,l359,191r-14,-3l328,184r-12,-3l300,174r-15,-2l271,165r-12,-3l247,155r-12,-2l221,148r-10,-5l200,138r-10,-2l178,131r-7,-5l159,122r-9,-3l142,115r-7,-5l126,107r-7,-4l109,98r-7,-5l90,86,78,81,66,74,57,67,47,62,40,57,33,50,26,45,21,38,16,34,9,26,4,19,,10,,7r,xe" fillcolor="black" stroked="f">
                <v:path arrowok="t" o:connecttype="custom" o:connectlocs="10,11;30,22;53,31;77,40;105,47;134,54;165,59;197,63;229,66;262,68;297,69;328,67;362,66;392,62;424,58;453,53;479,46;505,38;528,30;547,18;565,8;586,37;579,38;562,43;548,46;533,50;515,54;497,59;476,63;454,67;430,71;406,74;381,78;355,81;328,82;303,85;277,85;250,84;224,82;200,80;175,76;152,71;132,64;113,59;95,54;80,49;67,44;54,38;35,30;21,23;11,16;2,8;0,3" o:connectangles="0,0,0,0,0,0,0,0,0,0,0,0,0,0,0,0,0,0,0,0,0,0,0,0,0,0,0,0,0,0,0,0,0,0,0,0,0,0,0,0,0,0,0,0,0,0,0,0,0,0,0,0,0"/>
              </v:shape>
            </v:group>
            <v:shape id="Freeform 397" o:spid="_x0000_s1775" style="position:absolute;left:4230;top:2708;width:1365;height:405;visibility:visible;mso-wrap-style:square;v-text-anchor:top" coordsize="1365,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GhlMQA&#10;AADcAAAADwAAAGRycy9kb3ducmV2LnhtbERPTWvCQBC9C/0PyxS86aYl2BKzEWkVhF6qttXjmB2T&#10;YHY2Zrcx/feuUPA2j/c56aw3teiodZVlBU/jCARxbnXFhYKv7XL0CsJ5ZI21ZVLwRw5m2cMgxUTb&#10;C6+p2/hChBB2CSoovW8SKV1ekkE3tg1x4I62NegDbAupW7yEcFPL5yiaSIMVh4YSG3orKT9tfo2C&#10;8+euo9h9/8TyfTHZHw+L7cfupNTwsZ9PQXjq/V38717pMD9+gdsz4QKZ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RoZTEAAAA3AAAAA8AAAAAAAAAAAAAAAAAmAIAAGRycy9k&#10;b3ducmV2LnhtbFBLBQYAAAAABAAEAPUAAACJAwAAAAA=&#10;" path="m,397l76,,1290,r75,405e" filled="f" strokecolor="#25221e" strokeweight="1pt">
              <v:path arrowok="t" o:connecttype="custom" o:connectlocs="0,397;76,0;1290,0;1365,405" o:connectangles="0,0,0,0"/>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398" o:spid="_x0000_s1776" type="#_x0000_t7" style="position:absolute;left:4351;top:2348;width:1463;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qADccA&#10;AADcAAAADwAAAGRycy9kb3ducmV2LnhtbESPT2vCQBDF7wW/wzJCb3Wj2CDRVYrSP7TSUhXPQ3aa&#10;BLOzYXdr0m/fORR6m+G9ee83q83gWnWlEBvPBqaTDBRx6W3DlYHT8fFuASomZIutZzLwQxE269HN&#10;Cgvre/6k6yFVSkI4FmigTqkrtI5lTQ7jxHfEon354DDJGiptA/YS7lo9y7JcO2xYGmrsaFtTeTl8&#10;OwOLp2m/f/u4fw/nPN+f56+75+1pZ8zteHhYgko0pH/z3/WLFfy50MozMoFe/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agA3HAAAA3AAAAA8AAAAAAAAAAAAAAAAAmAIAAGRy&#10;cy9kb3ducmV2LnhtbFBLBQYAAAAABAAEAPUAAACMAwAAAAA=&#10;" fillcolor="gray" strokeweight="2pt"/>
            <v:shape id="Text Box 399" o:spid="_x0000_s1777" type="#_x0000_t202" style="position:absolute;left:4741;top:3274;width:1077;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BssIA&#10;AADcAAAADwAAAGRycy9kb3ducmV2LnhtbERPTYvCMBC9L/gfwix4W9MVkb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kGywgAAANwAAAAPAAAAAAAAAAAAAAAAAJgCAABkcnMvZG93&#10;bnJldi54bWxQSwUGAAAAAAQABAD1AAAAhwMAAAAA&#10;" filled="f" stroked="f">
              <v:textbox inset="0,0,0,0">
                <w:txbxContent>
                  <w:p w:rsidR="001C538A" w:rsidRPr="00034A43" w:rsidRDefault="001C538A" w:rsidP="00925327">
                    <w:pPr>
                      <w:rPr>
                        <w:sz w:val="18"/>
                        <w:szCs w:val="18"/>
                      </w:rPr>
                    </w:pPr>
                    <w:r w:rsidRPr="00034A43">
                      <w:rPr>
                        <w:sz w:val="18"/>
                        <w:szCs w:val="18"/>
                      </w:rPr>
                      <w:t>Isı kaynağı</w:t>
                    </w:r>
                  </w:p>
                </w:txbxContent>
              </v:textbox>
            </v:shape>
            <v:line id="Line 400" o:spid="_x0000_s1778" style="position:absolute;flip:x y;visibility:visible" from="4584,1988" to="4704,2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RGqMUAAADcAAAADwAAAGRycy9kb3ducmV2LnhtbESPT2sCMRDF74V+hzAFL0WzbVHKapRS&#10;sEgv4p9Dj8Nm3CxuJssmXeO3dw6Ctxnem/d+s1hl36qB+tgENvA2KUARV8E2XBs4HtbjT1AxIVts&#10;A5OBK0VYLZ+fFljacOEdDftUKwnhWKIBl1JXah0rRx7jJHTEop1C7zHJ2tfa9niRcN/q96KYaY8N&#10;S4PDjr4dVef9vzcw+zn+Yt7mv6tbbz624dW7IXpjRi/5aw4qUU4P8/16YwV/KvjyjEy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zRGqMUAAADcAAAADwAAAAAAAAAA&#10;AAAAAAChAgAAZHJzL2Rvd25yZXYueG1sUEsFBgAAAAAEAAQA+QAAAJMDAAAAAA==&#10;">
              <v:stroke endarrow="open" endarrowwidth="narrow" endarrowlength="short"/>
            </v:line>
            <v:shape id="Text Box 401" o:spid="_x0000_s1779" type="#_x0000_t202" style="position:absolute;left:3969;top:1796;width:1077;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bacMA&#10;AADcAAAADwAAAGRycy9kb3ducmV2LnhtbERPTWvCQBC9F/oflil4azYKSp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bacMAAADcAAAADwAAAAAAAAAAAAAAAACYAgAAZHJzL2Rv&#10;d25yZXYueG1sUEsFBgAAAAAEAAQA9QAAAIgDAAAAAA==&#10;" filled="f" stroked="f">
              <v:textbox inset="0,0,0,0">
                <w:txbxContent>
                  <w:p w:rsidR="001C538A" w:rsidRPr="00034A43" w:rsidRDefault="001C538A" w:rsidP="00925327">
                    <w:pPr>
                      <w:rPr>
                        <w:sz w:val="18"/>
                        <w:szCs w:val="18"/>
                      </w:rPr>
                    </w:pPr>
                    <w:r>
                      <w:rPr>
                        <w:sz w:val="18"/>
                        <w:szCs w:val="18"/>
                      </w:rPr>
                      <w:t>Metal levha</w:t>
                    </w:r>
                  </w:p>
                </w:txbxContent>
              </v:textbox>
            </v:shape>
            <v:shape id="Text Box 402" o:spid="_x0000_s1780" type="#_x0000_t202" style="position:absolute;left:5781;top:1976;width:360;height:2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rsidR="001C538A" w:rsidRPr="00034A43" w:rsidRDefault="001C538A" w:rsidP="00925327">
                    <w:pPr>
                      <w:rPr>
                        <w:sz w:val="18"/>
                        <w:szCs w:val="18"/>
                      </w:rPr>
                    </w:pPr>
                    <w:r>
                      <w:rPr>
                        <w:sz w:val="18"/>
                        <w:szCs w:val="18"/>
                      </w:rPr>
                      <w:t>Su</w:t>
                    </w:r>
                  </w:p>
                </w:txbxContent>
              </v:textbox>
            </v:shape>
            <v:line id="Line 403" o:spid="_x0000_s1781" style="position:absolute;visibility:visible" from="5007,3164" to="5247,3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eMwsMAAADcAAAADwAAAGRycy9kb3ducmV2LnhtbERPS2vCQBC+F/oflin0Vjdt4oPUVaRg&#10;8BoVSm9DdkzSZmdjdptEf70rFHqbj+85y/VoGtFT52rLCl4nEQjiwuqaSwXHw/ZlAcJ5ZI2NZVJw&#10;IQfr1ePDElNtB86p3/tShBB2KSqovG9TKV1RkUE3sS1x4E62M+gD7EqpOxxCuGnkWxTNpMGaQ0OF&#10;LX1UVPzsf42Ca3L+mue6H5IIt9npu/nkLGalnp/GzTsIT6P/F/+5dzrMn8ZwfyZc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3jMLDAAAA3AAAAA8AAAAAAAAAAAAA&#10;AAAAoQIAAGRycy9kb3ducmV2LnhtbFBLBQYAAAAABAAEAPkAAACRAwAAAAA=&#10;">
              <v:stroke endarrow="open" endarrowwidth="narrow" endarrowlength="short"/>
            </v:line>
            <v:group id="Group 404" o:spid="_x0000_s1782" style="position:absolute;left:5301;top:1984;width:206;height:514" coordorigin="5287,2056" coordsize="206,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shape id="Freeform 405" o:spid="_x0000_s1783" style="position:absolute;left:5292;top:2231;width:201;height:339;visibility:visible;mso-wrap-style:square;v-text-anchor:top" coordsize="379,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9t3sIA&#10;AADcAAAADwAAAGRycy9kb3ducmV2LnhtbERPTWsCMRC9F/ofwhR6q1kFRbZG0QWpIh667sXbsJkm&#10;i5vJskl1+++NIPQ2j/c5i9XgWnGlPjSeFYxHGQji2uuGjYLqtP2YgwgRWWPrmRT8UYDV8vVlgbn2&#10;N/6maxmNSCEcclRgY+xyKUNtyWEY+Y44cT++dxgT7I3UPd5SuGvlJMtm0mHDqcFiR4Wl+lL+OgVn&#10;uSsvxaGYb44b81Wh3Q/O7JV6fxvWnyAiDfFf/HTvdJo/ncLjmXS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P23ewgAAANwAAAAPAAAAAAAAAAAAAAAAAJgCAABkcnMvZG93&#10;bnJldi54bWxQSwUGAAAAAAQABAD1AAAAhwMAAAAA&#10;" path="m6,12c,,18,3,24,6v6,3,11,9,18,12c54,23,78,42,78,42v33,-3,121,-4,168,-6c293,34,341,22,360,30v19,8,-1,33,,54c361,105,367,127,366,156v-1,29,-11,70,-12,102c353,290,360,321,360,348v,27,-18,60,-6,72c244,418,133,439,24,426,10,424,,404,,390,2,260,4,142,6,12xe" fillcolor="silver" stroked="f">
                <v:path arrowok="t" o:connecttype="custom" o:connectlocs="3,9;13,5;22,14;41,32;130,28;191,23;191,65;194,120;188,199;191,269;188,324;13,329;0,301;3,9" o:connectangles="0,0,0,0,0,0,0,0,0,0,0,0,0,0"/>
              </v:shape>
              <v:roundrect id="AutoShape 406" o:spid="_x0000_s1784" style="position:absolute;left:5287;top:2069;width:200;height:49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Li18MA&#10;AADcAAAADwAAAGRycy9kb3ducmV2LnhtbERP32vCMBB+H/g/hBP2NtMJltGZliEMxCfnxkbfjuaW&#10;VptLl0St/70ZCL7dx/fzltVoe3EiHzrHCp5nGQjixumOjYKvz/enFxAhImvsHZOCCwWoysnDEgvt&#10;zvxBp100IoVwKFBBG+NQSBmaliyGmRuIE/frvMWYoDdSezyncNvLeZbl0mLHqaHFgVYtNYfd0Sqo&#10;v/O5X9Q/vNms6vWYD1uz/zNKPU7Ht1cQkcZ4F9/ca53mL3L4fyZdI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Li18MAAADcAAAADwAAAAAAAAAAAAAAAACYAgAAZHJzL2Rv&#10;d25yZXYueG1sUEsFBgAAAAAEAAQA9QAAAIgDAAAAAA==&#10;" filled="f"/>
              <v:oval id="Oval 407" o:spid="_x0000_s1785" style="position:absolute;left:5290;top:2056;width:19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veh8IA&#10;AADcAAAADwAAAGRycy9kb3ducmV2LnhtbERPTWvCQBC9F/oflil4qxsbopK6ilQEe+ihUe9DdkyC&#10;2dmQncb4791Cobd5vM9ZbUbXqoH60Hg2MJsmoIhLbxuuDJyO+9clqCDIFlvPZOBOATbr56cV5tbf&#10;+JuGQioVQzjkaKAW6XKtQ1mTwzD1HXHkLr53KBH2lbY93mK4a/Vbksy1w4ZjQ40dfdRUXosfZ2BX&#10;bYv5oFPJ0svuINn1/PWZzoyZvIzbd1BCo/yL/9wHG+dnC/h9Jl6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96HwgAAANwAAAAPAAAAAAAAAAAAAAAAAJgCAABkcnMvZG93&#10;bnJldi54bWxQSwUGAAAAAAQABAD1AAAAhwMAAAAA&#10;"/>
              <v:shape id="Freeform 408" o:spid="_x0000_s1786" style="position:absolute;left:5292;top:2240;width:194;height:23;visibility:visible;mso-wrap-style:square;v-text-anchor:top" coordsize="366,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jBXcUA&#10;AADcAAAADwAAAGRycy9kb3ducmV2LnhtbESPQWvCQBCF7wX/wzKCt7prwSLRVcRWaC+FpsXzkB2T&#10;YHY2Zjcx9td3DoXeZnhv3vtmsxt9owbqYh3YwmJuQBEXwdVcWvj+Oj6uQMWE7LAJTBbuFGG3nTxs&#10;MHPhxp805KlUEsIxQwtVSm2mdSwq8hjnoSUW7Rw6j0nWrtSuw5uE+0Y/GfOsPdYsDRW2dKiouOS9&#10;t+D7kxmGD/Per3jxusyPL9dL+rF2Nh33a1CJxvRv/rt+c4K/FFp5Ri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uMFdxQAAANwAAAAPAAAAAAAAAAAAAAAAAJgCAABkcnMv&#10;ZG93bnJldi54bWxQSwUGAAAAAAQABAD1AAAAigMAAAAA&#10;" path="m,c29,5,113,30,174,30,235,30,326,6,366,e" filled="f">
                <v:path arrowok="t" o:connecttype="custom" o:connectlocs="0,0;92,23;194,0" o:connectangles="0,0,0"/>
              </v:shape>
            </v:group>
            <v:shape id="Freeform 409" o:spid="_x0000_s1787" style="position:absolute;left:5421;top:2104;width:388;height:225;visibility:visible;mso-wrap-style:square;v-text-anchor:top" coordsize="388,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L05cUA&#10;AADcAAAADwAAAGRycy9kb3ducmV2LnhtbESPS2vDMBCE74X8B7GB3Bo5JS2pGyWElkAP9aF53Bdr&#10;a5taK1dS/Pr1VSCQ2y4zO9/setubWrTkfGVZwWKegCDOra64UHA67h9XIHxA1lhbJgUDedhuJg9r&#10;TLXt+JvaQyhEDGGfooIyhCaV0uclGfRz2xBH7cc6gyGurpDaYRfDTS2fkuRFGqw4Ekps6L2k/Pdw&#10;MZGr96P5ai9V8xeybOjb8bx0H0rNpv3uDUSgPtzNt+tPHes/v8L1mTiB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4vTlxQAAANwAAAAPAAAAAAAAAAAAAAAAAJgCAABkcnMv&#10;ZG93bnJldi54bWxQSwUGAAAAAAQABAD1AAAAigMAAAAA&#10;" path="m,225r,-8l388,e" filled="f">
              <v:stroke endarrow="open" endarrowwidth="narrow" endarrowlength="short"/>
              <v:path arrowok="t" o:connecttype="custom" o:connectlocs="0,225;0,217;388,0" o:connectangles="0,0,0"/>
            </v:shape>
          </v:group>
        </w:pict>
      </w:r>
      <w:r w:rsidRPr="00643938">
        <w:rPr>
          <w:b w:val="0"/>
          <w:sz w:val="24"/>
        </w:rPr>
        <w:t>10.</w:t>
      </w:r>
      <w:r w:rsidRPr="00643938">
        <w:rPr>
          <w:b w:val="0"/>
          <w:sz w:val="24"/>
        </w:rPr>
        <w:tab/>
      </w:r>
      <w:r w:rsidRPr="00643938">
        <w:rPr>
          <w:b w:val="0"/>
        </w:rPr>
        <w:t>Şekildeki düzenekte metal levha ısıtıldığında beherdeki suyun kaynadığı gözleniyor.</w:t>
      </w:r>
    </w:p>
    <w:p w:rsidR="001C538A" w:rsidRPr="00643938" w:rsidRDefault="001C538A" w:rsidP="00925327">
      <w:pPr>
        <w:tabs>
          <w:tab w:val="left" w:pos="1559"/>
          <w:tab w:val="left" w:pos="2693"/>
          <w:tab w:val="left" w:pos="3827"/>
        </w:tabs>
        <w:ind w:left="426" w:right="1870"/>
        <w:rPr>
          <w:b w:val="0"/>
        </w:rPr>
      </w:pPr>
      <w:r w:rsidRPr="00643938">
        <w:rPr>
          <w:b w:val="0"/>
        </w:rPr>
        <w:t>Bu gözleme bağlı olarak aşağıdakilerden hangisi söylenir?</w:t>
      </w:r>
    </w:p>
    <w:p w:rsidR="001C538A" w:rsidRPr="00643938" w:rsidRDefault="001C538A" w:rsidP="00925327">
      <w:pPr>
        <w:tabs>
          <w:tab w:val="left" w:pos="1559"/>
          <w:tab w:val="left" w:pos="2693"/>
          <w:tab w:val="left" w:pos="3827"/>
        </w:tabs>
        <w:ind w:left="426"/>
        <w:rPr>
          <w:b w:val="0"/>
          <w:sz w:val="8"/>
          <w:szCs w:val="8"/>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Katılarda ısı, iletim yoluyla yayılır.</w:t>
      </w:r>
    </w:p>
    <w:p w:rsidR="001C538A" w:rsidRPr="00643938" w:rsidRDefault="001C538A" w:rsidP="00925327">
      <w:pPr>
        <w:tabs>
          <w:tab w:val="left" w:pos="1559"/>
          <w:tab w:val="left" w:pos="2693"/>
          <w:tab w:val="left" w:pos="3827"/>
        </w:tabs>
        <w:ind w:left="426"/>
        <w:rPr>
          <w:b w:val="0"/>
        </w:rPr>
      </w:pPr>
      <w:r w:rsidRPr="00643938">
        <w:rPr>
          <w:b w:val="0"/>
        </w:rPr>
        <w:t>B) Isı etkisiyle, metal levha genleşir.</w:t>
      </w:r>
    </w:p>
    <w:p w:rsidR="001C538A" w:rsidRPr="00643938" w:rsidRDefault="001C538A" w:rsidP="00925327">
      <w:pPr>
        <w:tabs>
          <w:tab w:val="left" w:pos="1559"/>
          <w:tab w:val="left" w:pos="2693"/>
          <w:tab w:val="left" w:pos="3827"/>
        </w:tabs>
        <w:ind w:left="426"/>
        <w:rPr>
          <w:b w:val="0"/>
        </w:rPr>
      </w:pPr>
      <w:r w:rsidRPr="00643938">
        <w:rPr>
          <w:b w:val="0"/>
        </w:rPr>
        <w:t>C) Bazı katılar, ısıyı daha iyi iletir.</w:t>
      </w:r>
    </w:p>
    <w:p w:rsidR="001C538A" w:rsidRPr="00643938" w:rsidRDefault="001C538A" w:rsidP="00925327">
      <w:pPr>
        <w:tabs>
          <w:tab w:val="left" w:pos="1559"/>
          <w:tab w:val="left" w:pos="2693"/>
          <w:tab w:val="left" w:pos="3827"/>
        </w:tabs>
        <w:ind w:left="426"/>
        <w:rPr>
          <w:b w:val="0"/>
        </w:rPr>
      </w:pPr>
      <w:r w:rsidRPr="00643938">
        <w:rPr>
          <w:b w:val="0"/>
        </w:rPr>
        <w:t>D) Katılar, ısıyı sıvılardan daha hızlı iletir.</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sz w:val="2"/>
          <w:szCs w:val="2"/>
        </w:rPr>
      </w:pPr>
      <w:r>
        <w:rPr>
          <w:noProof/>
        </w:rPr>
        <w:pict>
          <v:group id="Grup 100" o:spid="_x0000_s1788" style="position:absolute;margin-left:25.65pt;margin-top:-1.5pt;width:196.6pt;height:68.35pt;z-index:251654144" coordorigin="1365,5309" coordsize="3932,1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">
            <v:shape id="Freeform 351" o:spid="_x0000_s1789" style="position:absolute;left:3381;top:5571;width:1026;height:844;visibility:visible;mso-wrap-style:square;v-text-anchor:top" coordsize="72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n4DcEA&#10;AADcAAAADwAAAGRycy9kb3ducmV2LnhtbERPTYvCMBC9C/sfwix401QX1K1GWSwLCnpQ9+BxaGbb&#10;YjMpSbT13xtB8DaP9zmLVWdqcSPnK8sKRsMEBHFudcWFgr/T72AGwgdkjbVlUnAnD6vlR2+BqbYt&#10;H+h2DIWIIexTVFCG0KRS+rwkg35oG+LI/VtnMEToCqkdtjHc1HKcJBNpsOLYUGJD65Lyy/FqFMiQ&#10;8X76Ldfb+vK1b3cum5yzk1L9z+5nDiJQF97il3uj4/xkBM9n4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5+A3BAAAA3AAAAA8AAAAAAAAAAAAAAAAAmAIAAGRycy9kb3du&#10;cmV2LnhtbFBLBQYAAAAABAAEAPUAAACGAwAAAAA=&#10;" path="m,l,720r720,l720,e" filled="f">
              <v:path arrowok="t" o:connecttype="custom" o:connectlocs="0,0;0,844;1026,844;1026,0" o:connectangles="0,0,0,0"/>
            </v:shape>
            <v:rect id="Rectangle 352" o:spid="_x0000_s1790" style="position:absolute;left:3486;top:5837;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rect id="Rectangle 353" o:spid="_x0000_s1791" style="position:absolute;left:3855;top:5863;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rect id="Rectangle 354" o:spid="_x0000_s1792" style="position:absolute;left:4167;top:5859;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5kcMA&#10;AADcAAAADwAAAGRycy9kb3ducmV2LnhtbERPTWvCQBC9F/wPywi91V1tk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R5kcMAAADcAAAADwAAAAAAAAAAAAAAAACYAgAAZHJzL2Rv&#10;d25yZXYueG1sUEsFBgAAAAAEAAQA9QAAAIgDAAAAAA==&#10;"/>
            <v:line id="Line 355" o:spid="_x0000_s1793" style="position:absolute;visibility:visible" from="3396,5732" to="4399,5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3zUsQAAADcAAAADwAAAGRycy9kb3ducmV2LnhtbESPT4vCMBDF78J+hzAL3jRdQXG7RpEF&#10;wYN/UJc9D83YVptJTWKt394IgrcZ3pv3ezOZtaYSDTlfWlbw1U9AEGdWl5wr+DssemMQPiBrrCyT&#10;gjt5mE0/OhNMtb3xjpp9yEUMYZ+igiKEOpXSZwUZ9H1bE0ftaJ3BEFeXS+3wFsNNJQdJMpIGS46E&#10;Amv6LSg7768mcrN85S7/p3O7PK5Xiws335vDVqnuZzv/ARGoDW/z63qpY/1kCM9n4gR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XfNSxAAAANwAAAAPAAAAAAAAAAAA&#10;AAAAAKECAABkcnMvZG93bnJldi54bWxQSwUGAAAAAAQABAD5AAAAkgMAAAAA&#10;">
              <v:stroke dashstyle="dash"/>
            </v:line>
            <v:shape id="Freeform 356" o:spid="_x0000_s1794" style="position:absolute;left:1365;top:5693;width:720;height:720;visibility:visible;mso-wrap-style:square;v-text-anchor:top" coordsize="72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BgecMA&#10;AADcAAAADwAAAGRycy9kb3ducmV2LnhtbERPTWvCQBC9C/0PyxR6000txBqzSjEUWqgHYw8eh+yY&#10;hGRnw+5q0n/fLRS8zeN9Tr6bTC9u5HxrWcHzIgFBXFndcq3g+/Q+fwXhA7LG3jIp+CEPu+3DLMdM&#10;25GPdCtDLWII+wwVNCEMmZS+asigX9iBOHIX6wyGCF0ttcMxhpteLpMklQZbjg0NDrRvqOrKq1Eg&#10;Q8GH1VruP/vu5TB+uSI9Fyelnh6ntw2IQFO4i//dHzrOT1L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BgecMAAADcAAAADwAAAAAAAAAAAAAAAACYAgAAZHJzL2Rv&#10;d25yZXYueG1sUEsFBgAAAAAEAAQA9QAAAIgDAAAAAA==&#10;" path="m,l,720r720,l720,e" filled="f">
              <v:path arrowok="t" o:connecttype="custom" o:connectlocs="0,0;0,720;720,720;720,0" o:connectangles="0,0,0,0"/>
            </v:shape>
            <v:group id="Group 357" o:spid="_x0000_s1795" style="position:absolute;left:1440;top:6017;width:588;height:131" coordorigin="1791,6180" coordsize="588,1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ect id="Rectangle 358" o:spid="_x0000_s1796" style="position:absolute;left:1791;top:6184;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zlMUA&#10;AADcAAAADwAAAGRycy9kb3ducmV2LnhtbESPQW/CMAyF70j7D5En7QYJTJpGISC0iWk7QnvhZhrT&#10;FhqnagJ0+/XzYdJutt7ze5+X68G36kZ9bAJbmE4MKOIyuIYrC0W+Hb+CignZYRuYLHxThPXqYbTE&#10;zIU77+i2T5WSEI4ZWqhT6jKtY1mTxzgJHbFop9B7TLL2lXY93iXct3pmzIv22LA01NjRW03lZX/1&#10;Fo7NrMCfXf5h/Hz7nL6G/Hw9vFv79DhsFqASDenf/Hf96QTfCK0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XOUxQAAANwAAAAPAAAAAAAAAAAAAAAAAJgCAABkcnMv&#10;ZG93bnJldi54bWxQSwUGAAAAAAQABAD1AAAAigMAAAAA&#10;"/>
              <v:rect id="Rectangle 359" o:spid="_x0000_s1797" style="position:absolute;left:2025;top:6180;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rect id="Rectangle 360" o:spid="_x0000_s1798" style="position:absolute;left:2259;top:6191;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bpT8UA&#10;AADcAAAADwAAAGRycy9kb3ducmV2LnhtbESPQW/CMAyF75P2HyJP4jZSQJq2QlpNIBA7QrnsZhrT&#10;ljVO1QQo/Pr5MGk3W+/5vc+LfHCtulIfGs8GJuMEFHHpbcOVgUOxfn0HFSKyxdYzGbhTgDx7flpg&#10;av2Nd3Tdx0pJCIcUDdQxdqnWoazJYRj7jli0k+8dRln7StsebxLuWj1NkjftsGFpqLGjZU3lz/7i&#10;DByb6QEfu2KTuI/1LH4NxfnyvTJm9DJ8zkFFGuK/+e96awV/Ivj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ulPxQAAANwAAAAPAAAAAAAAAAAAAAAAAJgCAABkcnMv&#10;ZG93bnJldi54bWxQSwUGAAAAAAQABAD1AAAAigMAAAAA&#10;"/>
            </v:group>
            <v:line id="Line 361" o:spid="_x0000_s1799" style="position:absolute;visibility:visible" from="1365,5933" to="2085,5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9jjMQAAADcAAAADwAAAGRycy9kb3ducmV2LnhtbESPT4vCMBDF78J+hzALe9O0e1i0GkUW&#10;BA+64h88D83YVptJTWLtfnsjCN5meG/e781k1platOR8ZVlBOkhAEOdWV1woOOwX/SEIH5A11pZJ&#10;wT95mE0/ehPMtL3zltpdKEQMYZ+hgjKEJpPS5yUZ9APbEEftZJ3BEFdXSO3wHsNNLb+T5EcarDgS&#10;Smzot6T8sruZyM2Llbsez5dueVqvFlduR3/7jVJfn918DCJQF97m1/VSx/ppCs9n4gR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2OMxAAAANwAAAAPAAAAAAAAAAAA&#10;AAAAAKECAABkcnMvZG93bnJldi54bWxQSwUGAAAAAAQABAD5AAAAkgMAAAAA&#10;">
              <v:stroke dashstyle="dash"/>
            </v:line>
            <v:line id="Line 362" o:spid="_x0000_s1800" style="position:absolute;visibility:visible" from="1953,6240" to="2313,6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GQmcIAAADcAAAADwAAAGRycy9kb3ducmV2LnhtbERPS2uDQBC+B/IflinkVldtaIrNKqGQ&#10;kGseEHob3InaurPW3artr+8WArnNx/ecdTGZVgzUu8aygiSKQRCXVjdcKTifto8vIJxH1thaJgU/&#10;5KDI57M1ZtqOfKDh6CsRQthlqKD2vsukdGVNBl1kO+LAXW1v0AfYV1L3OIZw08o0jp+lwYZDQ40d&#10;vdVUfh6/jYLf5df76qCHcRnjdnf9aC+8e2KlFg/T5hWEp8nfxTf3Xof5SQr/z4QL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FGQmcIAAADcAAAADwAAAAAAAAAAAAAA&#10;AAChAgAAZHJzL2Rvd25yZXYueG1sUEsFBgAAAAAEAAQA+QAAAJADAAAAAA==&#10;">
              <v:stroke endarrow="open" endarrowwidth="narrow" endarrowlength="short"/>
            </v:line>
            <v:shape id="Text Box 363" o:spid="_x0000_s1801" type="#_x0000_t202" style="position:absolute;left:2302;top:6136;width:36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ZRcMA&#10;AADcAAAADwAAAGRycy9kb3ducmV2LnhtbERPTWvCQBC9F/oflil4azYq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VZRcMAAADcAAAADwAAAAAAAAAAAAAAAACYAgAAZHJzL2Rv&#10;d25yZXYueG1sUEsFBgAAAAAEAAQA9QAAAIgDAAAAAA==&#10;" filled="f" stroked="f">
              <v:textbox inset="0,0,0,0">
                <w:txbxContent>
                  <w:p w:rsidR="001C538A" w:rsidRPr="00D967A8" w:rsidRDefault="001C538A" w:rsidP="00925327">
                    <w:pPr>
                      <w:rPr>
                        <w:sz w:val="18"/>
                        <w:szCs w:val="18"/>
                      </w:rPr>
                    </w:pPr>
                    <w:r>
                      <w:rPr>
                        <w:sz w:val="18"/>
                        <w:szCs w:val="18"/>
                      </w:rPr>
                      <w:t>Su</w:t>
                    </w:r>
                  </w:p>
                </w:txbxContent>
              </v:textbox>
            </v:shape>
            <v:shape id="Freeform 364" o:spid="_x0000_s1802" style="position:absolute;left:1710;top:5598;width:285;height:500;visibility:visible;mso-wrap-style:square;v-text-anchor:top" coordsize="285,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55/b8A&#10;AADcAAAADwAAAGRycy9kb3ducmV2LnhtbERPTYvCMBC9C/6HMAt707QiKtVYlkLF22LV+9DMtmWb&#10;SWliW//9ZkHwNo/3OYd0Mq0YqHeNZQXxMgJBXFrdcKXgds0XOxDOI2tsLZOCJzlIj/PZARNtR77Q&#10;UPhKhBB2CSqove8SKV1Zk0G3tB1x4H5sb9AH2FdS9ziGcNPKVRRtpMGGQ0ONHWU1lb/Fwyi4x4WZ&#10;4t24xVOW6xUN+rvLtVKfH9PXHoSnyb/FL/dZh/nxGv6fCRfI4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7nn9vwAAANwAAAAPAAAAAAAAAAAAAAAAAJgCAABkcnMvZG93bnJl&#10;di54bWxQSwUGAAAAAAQABAD1AAAAhAMAAAAA&#10;" path="m,500l285,e" filled="f">
              <v:stroke endarrow="open" endarrowwidth="narrow" endarrowlength="short"/>
              <v:path arrowok="t" o:connecttype="custom" o:connectlocs="0,500;285,0" o:connectangles="0,0"/>
            </v:shape>
            <v:shape id="Text Box 365" o:spid="_x0000_s1803" type="#_x0000_t202" style="position:absolute;left:1845;top:5413;width:1200;height: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BkqsMA&#10;AADcAAAADwAAAGRycy9kb3ducmV2LnhtbERPTWvCQBC9F/oflil4azYKSp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BkqsMAAADcAAAADwAAAAAAAAAAAAAAAACYAgAAZHJzL2Rv&#10;d25yZXYueG1sUEsFBgAAAAAEAAQA9QAAAIgDAAAAAA==&#10;" filled="f" stroked="f">
              <v:textbox inset="0,0,0,0">
                <w:txbxContent>
                  <w:p w:rsidR="001C538A" w:rsidRPr="00D967A8" w:rsidRDefault="001C538A" w:rsidP="00925327">
                    <w:pPr>
                      <w:rPr>
                        <w:sz w:val="18"/>
                        <w:szCs w:val="18"/>
                      </w:rPr>
                    </w:pPr>
                    <w:r>
                      <w:rPr>
                        <w:sz w:val="18"/>
                        <w:szCs w:val="18"/>
                      </w:rPr>
                      <w:t>Buz parçaları</w:t>
                    </w:r>
                  </w:p>
                </w:txbxContent>
              </v:textbox>
            </v:shape>
            <v:line id="Line 366" o:spid="_x0000_s1804" style="position:absolute;visibility:visible" from="4263,6112" to="4623,6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qWmsIAAADcAAAADwAAAGRycy9kb3ducmV2LnhtbERPS2vCQBC+F/wPywje6sYHKmlWkYLS&#10;a1JBvA3ZyaNmZ9PsmqT99d1Cobf5+J6THEbTiJ46V1tWsJhHIIhzq2suFVzeT887EM4ja2wsk4Iv&#10;cnDYT54SjLUdOKU+86UIIexiVFB538ZSurwig25uW+LAFbYz6APsSqk7HEK4aeQyijbSYM2hocKW&#10;XivK79nDKPhef962qe6HdYSnc/HRXPm8YqVm0/H4AsLT6P/Ff+43HeYvNvD7TLh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2qWmsIAAADcAAAADwAAAAAAAAAAAAAA&#10;AAChAgAAZHJzL2Rvd25yZXYueG1sUEsFBgAAAAAEAAQA+QAAAJADAAAAAA==&#10;">
              <v:stroke endarrow="open" endarrowwidth="narrow" endarrowlength="short"/>
            </v:line>
            <v:shape id="Text Box 367" o:spid="_x0000_s1805" type="#_x0000_t202" style="position:absolute;left:4593;top:6000;width:36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fRsMA&#10;AADcAAAADwAAAGRycy9kb3ducmV2LnhtbERPTWvCQBC9F/oflhG81Y0etI1uRIpCQSiN6cHjmB2T&#10;JdnZmN1q+u/dQsHbPN7nrNaDbcWVem8cK5hOEhDEpdOGKwXfxe7lFYQPyBpbx6Tglzyss+enFaba&#10;3Tin6yFUIoawT1FBHUKXSunLmiz6ieuII3d2vcUQYV9J3eMthttWzpJkLi0ajg01dvReU9kcfqyC&#10;zZHzrbl8nr7yc26K4i3h/bxRajwaNksQgYbwEP+7P3ScP13A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5fRsMAAADcAAAADwAAAAAAAAAAAAAAAACYAgAAZHJzL2Rv&#10;d25yZXYueG1sUEsFBgAAAAAEAAQA9QAAAIgDAAAAAA==&#10;" filled="f" stroked="f">
              <v:textbox inset="0,0,0,0">
                <w:txbxContent>
                  <w:p w:rsidR="001C538A" w:rsidRPr="00D967A8" w:rsidRDefault="001C538A" w:rsidP="00925327">
                    <w:pPr>
                      <w:rPr>
                        <w:sz w:val="18"/>
                        <w:szCs w:val="18"/>
                      </w:rPr>
                    </w:pPr>
                    <w:r>
                      <w:rPr>
                        <w:sz w:val="18"/>
                        <w:szCs w:val="18"/>
                      </w:rPr>
                      <w:t>Su</w:t>
                    </w:r>
                  </w:p>
                </w:txbxContent>
              </v:textbox>
            </v:shape>
            <v:shape id="Freeform 368" o:spid="_x0000_s1806" style="position:absolute;left:3546;top:5485;width:384;height:386;visibility:visible;mso-wrap-style:square;v-text-anchor:top" coordsize="384,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Hu8YA&#10;AADcAAAADwAAAGRycy9kb3ducmV2LnhtbESPQUvDQBCF70L/wzIFb3aTCCKx21IKFUEv1nrwNman&#10;2bTZ2bC7ptFf7xwEbzO8N+99s1xPvlcjxdQFNlAuClDETbAdtwYOb7ube1ApI1vsA5OBb0qwXs2u&#10;lljbcOFXGve5VRLCqUYDLueh1jo1jjymRRiIRTuG6DHLGlttI14k3Pe6Koo77bFjaXA40NZRc95/&#10;eQPHYnyPL6fH9Hxbbrmyrvr8+aiMuZ5PmwdQmab8b/67frKCXwqtPCMT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7Hu8YAAADcAAAADwAAAAAAAAAAAAAAAACYAgAAZHJz&#10;L2Rvd25yZXYueG1sUEsFBgAAAAAEAAQA9QAAAIsDAAAAAA==&#10;" path="m,386l384,e" filled="f">
              <v:stroke endarrow="open" endarrowwidth="narrow" endarrowlength="short"/>
              <v:path arrowok="t" o:connecttype="custom" o:connectlocs="0,386;384,0" o:connectangles="0,0"/>
            </v:shape>
            <v:shape id="Text Box 369" o:spid="_x0000_s1807" type="#_x0000_t202" style="position:absolute;left:3725;top:5309;width:1572;height: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1ur8EA&#10;AADcAAAADwAAAGRycy9kb3ducmV2LnhtbERPTYvCMBC9C/6HMII3TfUg2jWKyAoLgljrYY9jM7bB&#10;ZtJtslr/vREW9jaP9znLdWdrcafWG8cKJuMEBHHhtOFSwTnfjeYgfEDWWDsmBU/ysF71e0tMtXtw&#10;RvdTKEUMYZ+igiqEJpXSFxVZ9GPXEEfu6lqLIcK2lLrFRwy3tZwmyUxaNBwbKmxoW1FxO/1aBZtv&#10;zj7Nz+FyzK6ZyfNFwvvZTanhoNt8gAjUhX/xn/tLx/mTBby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9bq/BAAAA3AAAAA8AAAAAAAAAAAAAAAAAmAIAAGRycy9kb3du&#10;cmV2LnhtbFBLBQYAAAAABAAEAPUAAACGAwAAAAA=&#10;" filled="f" stroked="f">
              <v:textbox inset="0,0,0,0">
                <w:txbxContent>
                  <w:p w:rsidR="001C538A" w:rsidRPr="00D967A8" w:rsidRDefault="001C538A" w:rsidP="00925327">
                    <w:pPr>
                      <w:rPr>
                        <w:sz w:val="18"/>
                        <w:szCs w:val="18"/>
                      </w:rPr>
                    </w:pPr>
                    <w:r>
                      <w:rPr>
                        <w:sz w:val="18"/>
                        <w:szCs w:val="18"/>
                      </w:rPr>
                      <w:t>Buz parçaları</w:t>
                    </w:r>
                  </w:p>
                </w:txbxContent>
              </v:textbox>
            </v:shape>
            <v:shape id="Text Box 370" o:spid="_x0000_s1808" type="#_x0000_t202" style="position:absolute;left:1461;top:6429;width:558;height: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sNj8UA&#10;AADcAAAADwAAAGRycy9kb3ducmV2LnhtbESPQWvCQBCF74X+h2WE3upGD6Kpq0ipUChIYzz0OM2O&#10;yWJ2Nma3Gv995yB4m+G9ee+b5XrwrbpQH11gA5NxBoq4CtZxbeBQbl/noGJCttgGJgM3irBePT8t&#10;MbfhygVd9qlWEsIxRwNNSl2udawa8hjHoSMW7Rh6j0nWvta2x6uE+1ZPs2ymPTqWhgY7em+oOu3/&#10;vIHNDxcf7rz7/S6OhSvLRcZfs5MxL6Nh8wYq0ZAe5vv1pxX8qeDLMzKBX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aw2PxQAAANwAAAAPAAAAAAAAAAAAAAAAAJgCAABkcnMv&#10;ZG93bnJldi54bWxQSwUGAAAAAAQABAD1AAAAigMAAAAA&#10;" filled="f" stroked="f">
              <v:textbox inset="0,0,0,0">
                <w:txbxContent>
                  <w:p w:rsidR="001C538A" w:rsidRPr="00D967A8" w:rsidRDefault="001C538A" w:rsidP="00925327">
                    <w:pPr>
                      <w:rPr>
                        <w:sz w:val="18"/>
                        <w:szCs w:val="18"/>
                      </w:rPr>
                    </w:pPr>
                    <w:r>
                      <w:rPr>
                        <w:sz w:val="18"/>
                        <w:szCs w:val="18"/>
                      </w:rPr>
                      <w:t>I.kap</w:t>
                    </w:r>
                  </w:p>
                </w:txbxContent>
              </v:textbox>
            </v:shape>
            <v:shape id="Text Box 371" o:spid="_x0000_s1809" type="#_x0000_t202" style="position:absolute;left:3623;top:6418;width:558;height: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oFMEA&#10;AADcAAAADwAAAGRycy9kb3ducmV2LnhtbERPTYvCMBC9C/6HMMLeNNWDaNcoIisIC4u1HvY4NmMb&#10;bCbdJqv13xtB8DaP9zmLVWdrcaXWG8cKxqMEBHHhtOFSwTHfDmcgfEDWWDsmBXfysFr2ewtMtbtx&#10;RtdDKEUMYZ+igiqEJpXSFxVZ9CPXEEfu7FqLIcK2lLrFWwy3tZwkyVRaNBwbKmxoU1FxOfxbBetf&#10;zr7M389pn50zk+fzhL+nF6U+Bt36E0SgLrzFL/dOx/mTM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nqBTBAAAA3AAAAA8AAAAAAAAAAAAAAAAAmAIAAGRycy9kb3du&#10;cmV2LnhtbFBLBQYAAAAABAAEAPUAAACGAwAAAAA=&#10;" filled="f" stroked="f">
              <v:textbox inset="0,0,0,0">
                <w:txbxContent>
                  <w:p w:rsidR="001C538A" w:rsidRPr="00D967A8" w:rsidRDefault="001C538A" w:rsidP="00925327">
                    <w:pPr>
                      <w:rPr>
                        <w:sz w:val="18"/>
                        <w:szCs w:val="18"/>
                      </w:rPr>
                    </w:pPr>
                    <w:r>
                      <w:rPr>
                        <w:sz w:val="18"/>
                        <w:szCs w:val="18"/>
                      </w:rPr>
                      <w:t>II.kap</w:t>
                    </w:r>
                  </w:p>
                </w:txbxContent>
              </v:textbox>
            </v:shape>
            <v:rect id="Rectangle 372" o:spid="_x0000_s1810" style="position:absolute;left:1434;top:5854;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rect id="Rectangle 373" o:spid="_x0000_s1811" style="position:absolute;left:1668;top:5850;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rect id="Rectangle 374" o:spid="_x0000_s1812" style="position:absolute;left:1902;top:5861;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l8cMA&#10;AADcAAAADwAAAGRycy9kb3ducmV2LnhtbERPTWvCQBC9F/wPyxR6azZNp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l8cMAAADcAAAADwAAAAAAAAAAAAAAAACYAgAAZHJzL2Rv&#10;d25yZXYueG1sUEsFBgAAAAAEAAQA9QAAAIgDAAAAAA==&#10;"/>
            <v:rect id="Rectangle 375" o:spid="_x0000_s1813" style="position:absolute;left:3495;top:5668;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AasMA&#10;AADcAAAADwAAAGRycy9kb3ducmV2LnhtbERPTWvCQBC9F/wPyxR6azZNs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AasMAAADcAAAADwAAAAAAAAAAAAAAAACYAgAAZHJzL2Rv&#10;d25yZXYueG1sUEsFBgAAAAAEAAQA9QAAAIgDAAAAAA==&#10;"/>
            <v:rect id="Rectangle 376" o:spid="_x0000_s1814" style="position:absolute;left:3849;top:5679;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rect id="Rectangle 377" o:spid="_x0000_s1815" style="position:absolute;left:4146;top:5675;width:120;height: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7hsMA&#10;AADcAAAADwAAAGRycy9kb3ducmV2LnhtbERPTWvCQBC9F/wPyxR6azZNwdboKqJY7NEkl97G7Jik&#10;zc6G7GpSf71bKHibx/ucxWo0rbhQ7xrLCl6iGARxaXXDlYIi3z2/g3AeWWNrmRT8koPVcvKwwFTb&#10;gQ90yXwlQgi7FBXU3neplK6syaCLbEccuJPtDfoA+0rqHocQblqZxPFUGmw4NNTY0aam8ic7GwXH&#10;Jinwesg/YjPbvfrPMf8+f22Venoc13MQnkZ/F/+79zrMT97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7hsMAAADcAAAADwAAAAAAAAAAAAAAAACYAgAAZHJzL2Rv&#10;d25yZXYueG1sUEsFBgAAAAAEAAQA9QAAAIgDAAAAAA==&#10;"/>
          </v:group>
        </w:pict>
      </w:r>
      <w:r w:rsidRPr="00643938">
        <w:rPr>
          <w:b w:val="0"/>
          <w:sz w:val="24"/>
        </w:rPr>
        <w:t>11.</w:t>
      </w:r>
      <w:r w:rsidRPr="00643938">
        <w:rPr>
          <w:b w:val="0"/>
        </w:rPr>
        <w:tab/>
      </w: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 xml:space="preserve">Şekildeki kaplarda kaynama sıcaklığında su bulunmaktadır. Bu kaplara eşit miktarda buz parçaları konulduğunda, II. kaptaki buzun </w:t>
      </w:r>
      <w:r w:rsidRPr="00643938">
        <w:rPr>
          <w:b w:val="0"/>
          <w:u w:val="single"/>
        </w:rPr>
        <w:t>daha</w:t>
      </w:r>
      <w:r w:rsidRPr="00643938">
        <w:rPr>
          <w:b w:val="0"/>
        </w:rPr>
        <w:t xml:space="preserve"> </w:t>
      </w:r>
      <w:r w:rsidRPr="00643938">
        <w:rPr>
          <w:b w:val="0"/>
          <w:u w:val="single"/>
        </w:rPr>
        <w:t>çabuk eridiği</w:t>
      </w:r>
      <w:r w:rsidRPr="00643938">
        <w:rPr>
          <w:b w:val="0"/>
        </w:rPr>
        <w:t xml:space="preserve"> gözleniyor.</w:t>
      </w:r>
    </w:p>
    <w:p w:rsidR="001C538A" w:rsidRPr="00643938" w:rsidRDefault="001C538A" w:rsidP="00925327">
      <w:pPr>
        <w:tabs>
          <w:tab w:val="left" w:pos="1559"/>
          <w:tab w:val="left" w:pos="2693"/>
          <w:tab w:val="left" w:pos="3827"/>
        </w:tabs>
        <w:ind w:left="426"/>
        <w:rPr>
          <w:b w:val="0"/>
          <w:sz w:val="8"/>
          <w:szCs w:val="8"/>
        </w:rPr>
      </w:pPr>
    </w:p>
    <w:p w:rsidR="001C538A" w:rsidRPr="00643938" w:rsidRDefault="001C538A" w:rsidP="00925327">
      <w:pPr>
        <w:tabs>
          <w:tab w:val="left" w:pos="1559"/>
          <w:tab w:val="left" w:pos="2693"/>
          <w:tab w:val="left" w:pos="3827"/>
        </w:tabs>
        <w:ind w:left="426"/>
        <w:rPr>
          <w:b w:val="0"/>
        </w:rPr>
      </w:pPr>
      <w:r w:rsidRPr="00643938">
        <w:rPr>
          <w:b w:val="0"/>
        </w:rPr>
        <w:t>Bu gözlem sonucuna bağlı olarak aşağıdaki-lerden hangisi söylenebilir?</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Isının maddeleri etkilediği</w:t>
      </w:r>
    </w:p>
    <w:p w:rsidR="001C538A" w:rsidRPr="00643938" w:rsidRDefault="001C538A" w:rsidP="00925327">
      <w:pPr>
        <w:tabs>
          <w:tab w:val="left" w:pos="1559"/>
          <w:tab w:val="left" w:pos="2693"/>
          <w:tab w:val="left" w:pos="3827"/>
        </w:tabs>
        <w:ind w:left="426"/>
        <w:rPr>
          <w:b w:val="0"/>
        </w:rPr>
      </w:pPr>
      <w:r w:rsidRPr="00643938">
        <w:rPr>
          <w:b w:val="0"/>
        </w:rPr>
        <w:t>B) Isının sıcaktan soğuğa doğru aktığı</w:t>
      </w:r>
    </w:p>
    <w:p w:rsidR="001C538A" w:rsidRPr="00643938" w:rsidRDefault="001C538A" w:rsidP="00925327">
      <w:pPr>
        <w:tabs>
          <w:tab w:val="left" w:pos="1559"/>
          <w:tab w:val="left" w:pos="2693"/>
          <w:tab w:val="left" w:pos="3827"/>
        </w:tabs>
        <w:ind w:left="426"/>
        <w:rPr>
          <w:b w:val="0"/>
        </w:rPr>
      </w:pPr>
      <w:r w:rsidRPr="00643938">
        <w:rPr>
          <w:b w:val="0"/>
        </w:rPr>
        <w:t>C) Isı ve sıcaklığın farklı kavramlar olduğu</w:t>
      </w:r>
    </w:p>
    <w:p w:rsidR="001C538A" w:rsidRPr="00643938" w:rsidRDefault="001C538A" w:rsidP="00925327">
      <w:pPr>
        <w:tabs>
          <w:tab w:val="left" w:pos="1559"/>
          <w:tab w:val="left" w:pos="2693"/>
          <w:tab w:val="left" w:pos="3827"/>
        </w:tabs>
        <w:ind w:left="426"/>
        <w:rPr>
          <w:b w:val="0"/>
        </w:rPr>
      </w:pPr>
      <w:r w:rsidRPr="00643938">
        <w:rPr>
          <w:b w:val="0"/>
        </w:rPr>
        <w:t>D) Maddeler arasında ısı alışverişi olduğu</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widowControl w:val="0"/>
        <w:tabs>
          <w:tab w:val="left" w:pos="5817"/>
        </w:tabs>
        <w:rPr>
          <w:b w:val="0"/>
          <w:bCs/>
        </w:rPr>
      </w:pPr>
      <w:r w:rsidRPr="00643938">
        <w:rPr>
          <w:b w:val="0"/>
          <w:sz w:val="24"/>
        </w:rPr>
        <w:t xml:space="preserve"> 12.</w:t>
      </w:r>
      <w:r w:rsidRPr="00643938">
        <w:rPr>
          <w:b w:val="0"/>
          <w:bCs/>
        </w:rPr>
        <w:t xml:space="preserve"> Dişlerini düzenli olarak fırçalamayan kişilerin     dişlerinde çürüme görülür. Dişlerin çürümesinde aşağıdaki canlı türlerinden hangisi etkendir?</w:t>
      </w:r>
      <w:r w:rsidRPr="00643938">
        <w:rPr>
          <w:b w:val="0"/>
          <w:bCs/>
        </w:rPr>
        <w:tab/>
      </w:r>
    </w:p>
    <w:p w:rsidR="001C538A" w:rsidRPr="00643938" w:rsidRDefault="001C538A" w:rsidP="00925327">
      <w:pPr>
        <w:widowControl w:val="0"/>
        <w:tabs>
          <w:tab w:val="left" w:pos="170"/>
        </w:tabs>
        <w:rPr>
          <w:b w:val="0"/>
        </w:rPr>
      </w:pPr>
      <w:r w:rsidRPr="00643938">
        <w:rPr>
          <w:b w:val="0"/>
        </w:rPr>
        <w:tab/>
        <w:t>A) bakteriler                      B) virüsler</w:t>
      </w:r>
    </w:p>
    <w:p w:rsidR="001C538A" w:rsidRPr="00643938" w:rsidRDefault="001C538A" w:rsidP="00925327">
      <w:pPr>
        <w:rPr>
          <w:b w:val="0"/>
        </w:rPr>
      </w:pPr>
      <w:r w:rsidRPr="00643938">
        <w:rPr>
          <w:b w:val="0"/>
        </w:rPr>
        <w:t xml:space="preserve">   C) mantarlar                      D) protistler</w:t>
      </w:r>
    </w:p>
    <w:p w:rsidR="001C538A" w:rsidRPr="00643938" w:rsidRDefault="001C538A" w:rsidP="00925327">
      <w:pPr>
        <w:widowControl w:val="0"/>
        <w:tabs>
          <w:tab w:val="left" w:pos="5817"/>
        </w:tabs>
        <w:rPr>
          <w:b w:val="0"/>
          <w:bCs/>
        </w:rPr>
      </w:pPr>
      <w:r w:rsidRPr="00643938">
        <w:rPr>
          <w:b w:val="0"/>
        </w:rPr>
        <w:tab/>
      </w:r>
      <w:r w:rsidRPr="00643938">
        <w:rPr>
          <w:b w:val="0"/>
          <w:bCs/>
        </w:rPr>
        <w:t>Dişlerini düzenli olarak fırçalamayan kişilerin dişlerinde çürüme görülür. Dişlerin çürümesindeaşağıdaki canlı türlerinden hangisi etkendir?</w:t>
      </w:r>
      <w:r w:rsidRPr="00643938">
        <w:rPr>
          <w:b w:val="0"/>
          <w:bCs/>
        </w:rPr>
        <w:tab/>
      </w:r>
    </w:p>
    <w:p w:rsidR="001C538A" w:rsidRPr="00643938" w:rsidRDefault="001C538A" w:rsidP="00925327">
      <w:pPr>
        <w:ind w:left="426" w:hanging="426"/>
        <w:rPr>
          <w:b w:val="0"/>
        </w:rPr>
      </w:pPr>
      <w:r w:rsidRPr="00643938">
        <w:rPr>
          <w:b w:val="0"/>
        </w:rPr>
        <w:tab/>
      </w: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rPr>
          <w:b w:val="0"/>
        </w:rPr>
      </w:pPr>
      <w:r>
        <w:rPr>
          <w:noProof/>
        </w:rPr>
        <w:pict>
          <v:group id="Grup 4" o:spid="_x0000_s1816" style="position:absolute;margin-left:3.3pt;margin-top:5.3pt;width:250.3pt;height:109.05pt;z-index:251658240" coordorigin="6133,1592" coordsize="5006,2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">
            <v:rect id="Rectangle 413" o:spid="_x0000_s1817" alt="%5" style="position:absolute;left:6289;top:2366;width:988;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K+cIA&#10;AADaAAAADwAAAGRycy9kb3ducmV2LnhtbESPQWsCMRSE74X+h/AK3mpWsV3ZGkUEwYuHqnh+3bzd&#10;LG5e1iS66783hUKPw8x8wyxWg23FnXxoHCuYjDMQxKXTDdcKTsft+xxEiMgaW8ek4EEBVsvXlwUW&#10;2vX8TfdDrEWCcChQgYmxK6QMpSGLYew64uRVzluMSfpaao99gttWTrPsU1psOC0Y7GhjqLwcblbB&#10;5Ta79vlw/vGTytS+Os7z/S4oNXob1l8gIg3xP/zX3mkFH/B7Jd0A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Fgr5wgAAANoAAAAPAAAAAAAAAAAAAAAAAJgCAABkcnMvZG93&#10;bnJldi54bWxQSwUGAAAAAAQABAD1AAAAhwMAAAAA&#10;" fillcolor="black" stroked="f">
              <v:fill r:id="rId17" o:title="" type="pattern"/>
            </v:rect>
            <v:shape id="Freeform 414" o:spid="_x0000_s1818" style="position:absolute;left:6289;top:1972;width:988;height:919;visibility:visible;mso-wrap-style:square;v-text-anchor:top" coordsize="108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xrs8AA&#10;AADaAAAADwAAAGRycy9kb3ducmV2LnhtbESPzYrCQBCE74LvMLTgzUzcg0jWUWRhwYMX/1i8NZk2&#10;CZvuGTJjzL69syB4LKrqK2q1GbhVPXWhcWJgnuWgSEpnG6kMnE/fsyWoEFEstk7IwB8F2KzHoxUW&#10;1j3kQP0xVipBJBRooI7RF1qHsibGkDlPkryb6xhjkl2lbYePBOdWf+T5QjM2khZq9PRVU/l7vLOB&#10;fvfD3O4Hf2OH18t86w8o3pjpZNh+goo0xHf41d5ZAwv4v5JugF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xxrs8AAAADaAAAADwAAAAAAAAAAAAAAAACYAgAAZHJzL2Rvd25y&#10;ZXYueG1sUEsFBgAAAAAEAAQA9QAAAIUDAAAAAA==&#10;" path="m,l,840r1080,l1080,e" filled="f" strokeweight="1pt">
              <v:path arrowok="t" o:connecttype="custom" o:connectlocs="0,0;0,919;988,919;988,0" o:connectangles="0,0,0,0"/>
            </v:shape>
            <v:line id="Line 415" o:spid="_x0000_s1819" style="position:absolute;visibility:visible" from="6289,2366" to="7277,2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UjsMAAADaAAAADwAAAGRycy9kb3ducmV2LnhtbESPzWrCQBSF9wXfYbhCd3ViF22NjiKC&#10;4CJtqYrrS+aaxGTuJDPTJH37TqHg8nB+Ps5qM5pG9OR8ZVnBfJaAIM6trrhQcD7tn95A+ICssbFM&#10;Cn7Iw2Y9eVhhqu3AX9QfQyHiCPsUFZQhtKmUPi/JoJ/Zljh6V+sMhihdIbXDIY6bRj4nyYs0WHEk&#10;lNjSrqS8Pn6byM2LzHWXWz0eru/ZvuN+8XH6VOpxOm6XIAKN4R7+bx+0glf4uxJv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lI7DAAAA2gAAAA8AAAAAAAAAAAAA&#10;AAAAoQIAAGRycy9kb3ducmV2LnhtbFBLBQYAAAAABAAEAPkAAACRAwAAAAA=&#10;">
              <v:stroke dashstyle="dash"/>
            </v:line>
            <v:rect id="Rectangle 416" o:spid="_x0000_s1820" alt="%10" style="position:absolute;left:7944;top:2370;width:988;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rrf78A&#10;AADaAAAADwAAAGRycy9kb3ducmV2LnhtbERPS27CMBDdV+IO1iB1Vxy6QFXAIARCKmTVwAFG8RAH&#10;4nGwTZL29PWiUpdP77/ajLYVPfnQOFYwn2UgiCunG64VXM6Htw8QISJrbB2Tgm8KsFlPXlaYazfw&#10;F/VlrEUK4ZCjAhNjl0sZKkMWw8x1xIm7Om8xJuhrqT0OKdy28j3LFtJiw6nBYEc7Q9W9fFoFciiK&#10;uy5Gsx8eTX8sb7fzyf8o9Todt0sQkcb4L/5zf2oFaWu6km6AX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aut/vwAAANoAAAAPAAAAAAAAAAAAAAAAAJgCAABkcnMvZG93bnJl&#10;di54bWxQSwUGAAAAAAQABAD1AAAAhAMAAAAA&#10;" fillcolor="black" stroked="f">
              <v:fill r:id="rId18" o:title="" type="pattern"/>
            </v:rect>
            <v:shape id="Freeform 417" o:spid="_x0000_s1821" style="position:absolute;left:7941;top:1976;width:988;height:919;visibility:visible;mso-wrap-style:square;v-text-anchor:top" coordsize="108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P/wcAA&#10;AADaAAAADwAAAGRycy9kb3ducmV2LnhtbESPQYvCMBSE74L/ITzBm6Z6WNauUURY8OBFV5G9PZpn&#10;W+x7CU22dv+9EQSPw8x8wyzXPTeqozbUTgzMphkoksLZWkoDp5/vySeoEFEsNk7IwD8FWK+GgyXm&#10;1t3lQN0xlipBJORooIrR51qHoiLGMHWeJHlX1zLGJNtS2xbvCc6NnmfZh2asJS1U6GlbUXE7/rGB&#10;bndhbva9v7LD3/Ns4w8o3pjxqN98gYrUx3f41d5ZAwt4Xkk3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oP/wcAAAADaAAAADwAAAAAAAAAAAAAAAACYAgAAZHJzL2Rvd25y&#10;ZXYueG1sUEsFBgAAAAAEAAQA9QAAAIUDAAAAAA==&#10;" path="m,l,840r1080,l1080,e" filled="f" strokeweight="1pt">
              <v:path arrowok="t" o:connecttype="custom" o:connectlocs="0,0;0,919;988,919;988,0" o:connectangles="0,0,0,0"/>
            </v:shape>
            <v:line id="Line 418" o:spid="_x0000_s1822" style="position:absolute;visibility:visible" from="7941,2370" to="8929,2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E2cMAAADbAAAADwAAAGRycy9kb3ducmV2LnhtbESPTW/CMAyG75P4D5GRuI0UDtNWCAgh&#10;IXFgTAPE2WpMW2ickoTS/fv5MGk3W34/Hs+XvWtURyHWng1Mxhko4sLbmksDp+Pm9R1UTMgWG89k&#10;4IciLBeDlznm1j/5m7pDKpWEcMzRQJVSm2sdi4ocxrFvieV28cFhkjWU2gZ8Srhr9DTL3rTDmqWh&#10;wpbWFRW3w8NJb1Huwv18vfXby+duc+fuY3/8MmY07FczUIn69C/+c2+t4Au9/CID6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fhNnDAAAA2wAAAA8AAAAAAAAAAAAA&#10;AAAAoQIAAGRycy9kb3ducmV2LnhtbFBLBQYAAAAABAAEAPkAAACRAwAAAAA=&#10;">
              <v:stroke dashstyle="dash"/>
            </v:line>
            <v:rect id="Rectangle 419" o:spid="_x0000_s1823" alt="%20" style="position:absolute;left:9556;top:2381;width:988;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30cMA&#10;AADbAAAADwAAAGRycy9kb3ducmV2LnhtbERPTWvCQBC9F/wPywheRDcWDCW6ighCRSrE9tLbkB2z&#10;wexsmt2a2F/vCgVv83ifs1z3thZXan3lWMFsmoAgLpyuuFTw9bmbvIHwAVlj7ZgU3MjDejV4WWKm&#10;Xcc5XU+hFDGEfYYKTAhNJqUvDFn0U9cQR+7sWoshwraUusUuhttaviZJKi1WHBsMNrQ1VFxOv1bB&#10;PD/s92b88ZPav/Sox7vykH93So2G/WYBIlAfnuJ/97uO82fw+CU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t30cMAAADbAAAADwAAAAAAAAAAAAAAAACYAgAAZHJzL2Rv&#10;d25yZXYueG1sUEsFBgAAAAAEAAQA9QAAAIgDAAAAAA==&#10;" fillcolor="black" stroked="f">
              <v:fill r:id="rId19" o:title="" type="pattern"/>
            </v:rect>
            <v:shape id="Freeform 420" o:spid="_x0000_s1824" style="position:absolute;left:9553;top:1987;width:988;height:919;visibility:visible;mso-wrap-style:square;v-text-anchor:top" coordsize="108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oQrL4A&#10;AADbAAAADwAAAGRycy9kb3ducmV2LnhtbERPS4vCMBC+C/sfwizszaZ6WKQaRQTBw158Id6GZmyL&#10;nUlosrX77zeC4G0+vucsVgO3qqcuNE4MTLIcFEnpbCOVgdNxO56BChHFYuuEDPxRgNXyY7TAwrqH&#10;7Kk/xEqlEAkFGqhj9IXWoayJMWTOkyTu5jrGmGBXadvhI4Vzq6d5/q0ZG0kNNXra1FTeD79soN9d&#10;mNufwd/Y4fU8Wfs9ijfm63NYz0FFGuJb/HLvbJo/hecv6QC9/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4KEKy+AAAA2wAAAA8AAAAAAAAAAAAAAAAAmAIAAGRycy9kb3ducmV2&#10;LnhtbFBLBQYAAAAABAAEAPUAAACDAwAAAAA=&#10;" path="m,l,840r1080,l1080,e" filled="f" strokeweight="1pt">
              <v:path arrowok="t" o:connecttype="custom" o:connectlocs="0,0;0,919;988,919;988,0" o:connectangles="0,0,0,0"/>
            </v:shape>
            <v:line id="Line 421" o:spid="_x0000_s1825" style="position:absolute;visibility:visible" from="9553,2381" to="10541,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0arsMAAADbAAAADwAAAGRycy9kb3ducmV2LnhtbESPT4vCMBDF78J+hzAL3jRdBXG7RpEF&#10;wYN/UJc9D83YVptJTWKt394IgrcZ3pv3ezOZtaYSDTlfWlbw1U9AEGdWl5wr+DssemMQPiBrrCyT&#10;gjt5mE0/OhNMtb3xjpp9yEUMYZ+igiKEOpXSZwUZ9H1bE0ftaJ3BEFeXS+3wFsNNJQdJMpIGS46E&#10;Amv6LSg7768mcrN85S7/p3O7PK5Xiws335vDVqnuZzv/ARGoDW/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NGq7DAAAA2wAAAA8AAAAAAAAAAAAA&#10;AAAAoQIAAGRycy9kb3ducmV2LnhtbFBLBQYAAAAABAAEAPkAAACRAwAAAAA=&#10;">
              <v:stroke dashstyle="dash"/>
            </v:line>
            <v:group id="Group 422" o:spid="_x0000_s1826" style="position:absolute;left:6577;top:2923;width:360;height:480" coordorigin="6981,13504" coordsize="412,7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423" o:spid="_x0000_s1827" style="position:absolute;left:6993;top:14075;width:371;height:189;visibility:visible;mso-wrap-style:square;v-text-anchor:top" coordsize="990,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AUdcIA&#10;AADbAAAADwAAAGRycy9kb3ducmV2LnhtbERP22qDQBB9L/Qflinkra4NpCQmmxACgRZLQeMHDO5E&#10;re6suBs1f58tFPo2h3Od3WE2nRhpcI1lBW9RDIK4tLrhSkFxOb+uQTiPrLGzTAru5OCwf37aYaLt&#10;xBmNua9ECGGXoILa+z6R0pU1GXSR7YkDd7WDQR/gUEk94BTCTSeXcfwuDTYcGmrs6VRT2eY3o+A4&#10;fZ3b/GeZ+vb7s8nm9aZI041Si5f5uAXhafb/4j/3hw7zV/D7Szh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BR1wgAAANsAAAAPAAAAAAAAAAAAAAAAAJgCAABkcnMvZG93&#10;bnJldi54bWxQSwUGAAAAAAQABAD1AAAAhwMAAAAA&#10;" path="m71,31r12,5l97,40r12,5l126,50r14,2l157,57r16,3l190,62r17,2l226,64r16,3l261,69r19,l299,69r20,l340,71r17,-2l376,69r19,l416,69r19,-2l457,67r19,-3l497,64r19,-4l535,60r19,-3l576,55r19,-3l614,50r19,-2l654,48r17,-5l690,40r17,-2l726,36r16,-5l759,29r17,-3l795,24r14,-3l826,19r11,-2l854,14r12,-2l880,12,892,7r14,l916,5r10,l935,2r10,l954,r7,l968,r5,l983,r7,l990,5r,4l980,14r-7,3l964,21r-12,5l945,29r-8,2l930,33r-7,3l916,38r-10,2l899,43r-9,5l880,48r-9,2l861,52r-9,5l840,60r-10,2l821,64r-10,5l799,69r-9,5l778,76r-10,3l757,83r-10,3l737,90r-9,5l714,98r-10,2l692,102r-9,5l671,112r-10,2l652,119r-10,5l633,129r-10,2l614,136r-10,4l595,145r-7,3l578,155r-7,5l564,164r-10,3l547,174r-5,5l533,188r-10,12l516,214r-7,12l507,238r,14l507,262r4,12l518,286r10,9l538,302r11,8l554,314r7,3l571,321r7,3l585,326r10,3l602,331r9,2l618,333r10,5l637,338r10,2l657,340r9,3l676,343r9,5l695,348r9,2l714,350r12,2l733,352r9,l752,352r9,l768,352r10,3l790,355r9,2l804,357r10,l821,357r9,l837,357r8,3l852,360r7,2l868,362r10,2l885,367r7,2l897,374r-7,9l883,386r-12,5l864,393r-8,l847,395r-7,3l830,398r-9,l809,400r-10,2l787,402r-11,3l764,405r-15,2l735,407r-14,l707,407r-15,l676,407r-15,l647,407r-17,3l614,407r-17,l580,407r-16,l547,405r-17,l514,405r-17,l480,402r-19,l445,400r-17,l409,398r-17,-3l376,395r-17,-2l340,391r-17,-3l309,386r-17,l276,383r-17,-2l245,379r-15,-3l214,374r-12,-5l185,367r-12,-3l161,360r-11,-3l135,355r-9,-3l114,348r-10,-5l95,340,85,338r-9,-5l69,329r-8,-5l57,321,45,310,35,302,26,290r-7,-9l11,269,9,257,4,245,2,236,,221,,210,,198,2,186r,-12l7,162,9,150r5,-10l16,129r5,-12l26,105r4,-7l35,86r3,-7l45,69r5,-5l52,55r5,-7l59,43r5,-5l69,33r2,-2l71,31xe" fillcolor="#edebff" stroked="f">
                <v:path arrowok="t" o:connecttype="custom" o:connectlocs="47,23;78,30;112,32;148,32;186,30;223,24;259,18;291,12;320,6;343,2;360,0;371,2;357,12;343,18;326,23;308,30;288,36;268,45;248,53;230,63;214,74;200,87;190,116;202,139;217,149;232,154;250,158;268,161;285,162;301,165;317,166;332,169;326,180;311,183;291,187;265,188;236,189;205,187;173,185;141,182;109,178;80,172;56,165;36,157;21,148;4,124;0,97;3,69;11,45;19,25;27,14" o:connectangles="0,0,0,0,0,0,0,0,0,0,0,0,0,0,0,0,0,0,0,0,0,0,0,0,0,0,0,0,0,0,0,0,0,0,0,0,0,0,0,0,0,0,0,0,0,0,0,0,0,0,0"/>
              </v:shape>
              <v:shape id="Freeform 424" o:spid="_x0000_s1828" style="position:absolute;left:7249;top:14146;width:57;height:54;visibility:visible;mso-wrap-style:square;v-text-anchor:top" coordsize="154,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Lllb4A&#10;AADbAAAADwAAAGRycy9kb3ducmV2LnhtbERP3QoBQRS+V95hOsqNmEWkZUhKkSs/5fbYOXY3O2e2&#10;ncHy9EYpd+fr+z2zRW0K8aDK5ZYV9HsRCOLE6pxTBafjujsB4TyyxsIyKXiRg8W82ZhhrO2T9/Q4&#10;+FSEEHYxKsi8L2MpXZKRQdezJXHgrrYy6AOsUqkrfIZwU8hBFI2lwZxDQ4YlrTJKboe7UfDmVXLe&#10;HIfb0eg2TC96Z/pFxyjVbtXLKQhPtf+Lf+6NDvPH8P0lHCD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4S5ZW+AAAA2wAAAA8AAAAAAAAAAAAAAAAAmAIAAGRycy9kb3ducmV2&#10;LnhtbFBLBQYAAAAABAAEAPUAAACDAwAAAAA=&#10;" path="m116,2l109,r-9,l93,,88,,76,2,66,5,54,5,45,7r-7,5l31,16,19,21,9,31,4,43,2,52,,62,,74r2,9l7,93r5,7l19,107r7,2l35,114r5,l50,116r7,-2l69,114r7,-2l88,109r7,-2l107,105r9,-8l124,95r7,-5l138,85r9,-9l154,66r-2,-7l147,47,143,35r-8,-9l128,16,121,9,116,2r,l116,2xe" fillcolor="#ffb8b8" stroked="f">
                <v:path arrowok="t" o:connecttype="custom" o:connectlocs="43,1;40,0;37,0;34,0;33,0;28,1;24,2;20,2;17,3;14,6;11,7;7,10;3,14;1,20;1,24;0,29;0,34;1,39;3,43;4,47;7,50;10,51;13,53;15,53;19,54;21,53;26,53;28,52;33,51;35,50;40,49;43,45;46,44;48,42;51,40;54,35;57,31;56,27;54,22;53,16;50,12;47,7;45,4;43,1;43,1;43,1" o:connectangles="0,0,0,0,0,0,0,0,0,0,0,0,0,0,0,0,0,0,0,0,0,0,0,0,0,0,0,0,0,0,0,0,0,0,0,0,0,0,0,0,0,0,0,0,0,0"/>
              </v:shape>
              <v:shape id="Freeform 425" o:spid="_x0000_s1829" style="position:absolute;left:7289;top:14174;width:62;height:58;visibility:visible;mso-wrap-style:square;v-text-anchor:top" coordsize="166,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MstMEA&#10;AADbAAAADwAAAGRycy9kb3ducmV2LnhtbERPTYvCMBC9C/sfwgh700QXVqlGEVnBw4pYPehtaMa2&#10;2ExKE7Xrr98Igrd5vM+ZzltbiRs1vnSsYdBXIIgzZ0rONRz2q94YhA/IBivHpOGPPMxnH50pJsbd&#10;eUe3NOQihrBPUEMRQp1I6bOCLPq+q4kjd3aNxRBhk0vT4D2G20oOlfqWFkuODQXWtCwou6RXqyH9&#10;bX/U17pUtZHbx2Z5wuv2iFp/dtvFBESgNrzFL/faxPkjeP4S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zLLTBAAAA2wAAAA8AAAAAAAAAAAAAAAAAmAIAAGRycy9kb3du&#10;cmV2LnhtbFBLBQYAAAAABAAEAPUAAACGAwAAAAA=&#10;" path="m105,l90,,78,,66,3,57,5,45,7r-7,5l28,17r-4,5l12,31,5,43,,55,,69,,81,2,93r7,10l19,112r9,7l40,126r7,l55,126r9,l74,126r7,-2l88,122r7,-3l102,117r10,-5l126,107r7,-7l143,93r4,-5l155,81r7,-14l166,57r-2,-9l162,41r-7,-5l147,31,136,24r-8,-7l119,7,112,5,107,r-2,l105,xe" fillcolor="#ffccf0" stroked="f">
                <v:path arrowok="t" o:connecttype="custom" o:connectlocs="39,0;34,0;29,0;25,1;21,2;17,3;14,6;10,8;9,10;4,14;2,20;0,25;0,32;0,37;1,43;3,47;7,52;10,55;15,58;18,58;21,58;24,58;28,58;30,57;33,56;35,55;38,54;42,52;47,49;50,46;53,43;55,41;58,37;61,31;62,26;61,22;61,19;58,17;55,14;51,11;48,8;44,3;42,2;40,0;39,0;39,0" o:connectangles="0,0,0,0,0,0,0,0,0,0,0,0,0,0,0,0,0,0,0,0,0,0,0,0,0,0,0,0,0,0,0,0,0,0,0,0,0,0,0,0,0,0,0,0,0,0"/>
              </v:shape>
              <v:shape id="Freeform 426" o:spid="_x0000_s1830" style="position:absolute;left:7167;top:13828;width:112;height:55;visibility:visible;mso-wrap-style:square;v-text-anchor:top" coordsize="300,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bgMIA&#10;AADbAAAADwAAAGRycy9kb3ducmV2LnhtbESPT2sCQQzF7wW/wxChtzprKaWuzi4iiB6rFbzGnbh/&#10;3MkMO1PdfvvmUOgt4b2898uqHF2v7jTE1rOB+SwDRVx523Jt4PS1ffkAFROyxd4zGfihCGUxeVph&#10;bv2DD3Q/plpJCMccDTQphVzrWDXkMM58IBbt6geHSdah1nbAh4S7Xr9m2bt22LI0NBho01B1O347&#10;A5eN1tQF11eH7i18dovdOV7ZmOfpuF6CSjSmf/Pf9d4KvsDKLzK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3JuAwgAAANsAAAAPAAAAAAAAAAAAAAAAAJgCAABkcnMvZG93&#10;bnJldi54bWxQSwUGAAAAAAQABAD1AAAAhwMAAAAA&#10;" path="m57,14r-12,l38,14,28,16r-4,3l12,23,4,31,,38r,9l,57r4,9l9,73,19,85r7,7l40,102r10,5l62,111r14,5l90,119r7,-3l104,116r10,l121,116r10,-2l140,114r10,-3l159,111r10,-4l178,104r10,-2l200,100r9,-3l219,95r9,-5l240,88r7,-3l254,81r10,-5l271,73r12,-7l293,59r4,-7l300,47r-5,-5l290,38,276,33r-10,l257,33r-7,2l240,38r-7,4l226,47r-7,5l212,57r-8,4l195,66r-7,3l178,71r-9,l159,71r-9,-2l138,64r-7,-5l126,57r,-3l131,52r12,-2l152,42r14,-4l176,31r7,-10l178,14,176,9,169,4,162,2,152,,140,r-9,l119,2r-12,l95,4,83,4,76,7,66,9r-4,l57,11r,3l57,14xe" fillcolor="#ffb8b8" stroked="f">
                <v:path arrowok="t" o:connecttype="custom" o:connectlocs="17,6;10,7;4,11;0,18;0,26;3,34;10,43;19,49;28,54;36,54;43,54;49,53;56,51;63,49;70,47;78,45;85,42;92,39;99,35;106,31;111,24;110,19;103,15;96,15;90,18;84,22;79,26;73,31;66,33;59,33;52,30;47,26;49,24;57,19;66,14;66,6;63,2;57,0;49,0;40,1;31,2;25,4;21,5;21,6" o:connectangles="0,0,0,0,0,0,0,0,0,0,0,0,0,0,0,0,0,0,0,0,0,0,0,0,0,0,0,0,0,0,0,0,0,0,0,0,0,0,0,0,0,0,0,0"/>
              </v:shape>
              <v:shape id="Freeform 427" o:spid="_x0000_s1831" style="position:absolute;left:7106;top:13900;width:195;height:96;visibility:visible;mso-wrap-style:square;v-text-anchor:top" coordsize="521,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BYlsAA&#10;AADbAAAADwAAAGRycy9kb3ducmV2LnhtbERPTYvCMBC9C/6HMAt703RlEe0aRQSXsoigFfU4NLNt&#10;sZmUJtb6740geJvH+5zZojOVaKlxpWUFX8MIBHFmdcm5gkO6HkxAOI+ssbJMCu7kYDHv92YYa3vj&#10;HbV7n4sQwi5GBYX3dSylywoy6Ia2Jg7cv20M+gCbXOoGbyHcVHIURWNpsOTQUGBNq4Kyy/5qFMjt&#10;MWdcXuj6dzqn38mmTX7HUqnPj275A8JT59/ilzvRYf4Unr+E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jBYlsAAAADbAAAADwAAAAAAAAAAAAAAAACYAgAAZHJzL2Rvd25y&#10;ZXYueG1sUEsFBgAAAAAEAAQA9QAAAIUDAAAAAA==&#10;" path="m90,l83,10,78,22r-4,9l69,41r-5,9l62,57r-5,8l52,74,45,84,36,96r-8,7l24,112,12,122r-5,5l,129r,l2,129r10,7l19,138r9,5l38,146r14,7l62,155r14,7l83,162r7,5l100,169r7,3l117,174r7,3l133,179r10,2l150,184r9,4l169,188r12,5l188,193r9,3l207,198r12,2l228,200r12,3l250,203r12,2l271,205r12,l293,205r12,3l314,205r10,l335,205r12,l357,203r12,-3l381,200r12,-2l402,196r10,-3l424,191r11,-3l445,181r12,-2l466,174r12,-5l488,165r12,-7l509,153r12,-5l516,146r-9,l497,146r-7,l481,146r-10,l459,146r-12,l435,143r-14,l409,143r-14,l381,143r-12,l355,141r-15,-3l328,138r-12,-2l305,136r-10,-2l286,134r-8,l269,129r-5,l259,127r,l259,122r10,-3l274,117r9,-5l290,110r10,-2l309,103r10,-3l328,96r12,-3l350,88r9,-4l369,81r12,-4l390,72r10,-5l409,65r12,-5l428,57r7,-4l443,48r9,-2l462,41r9,-5l471,31r-2,-2l464,29r-5,l452,29r-7,2l435,31r-9,3l414,34r-9,l393,34r-10,2l374,38r-10,l350,38r-10,l328,38r-9,3l309,41r-12,l288,41r-10,l269,41r-10,l247,41r-7,l231,38r-10,l214,38r-7,l197,38r-7,-2l183,34r-5,l166,34r-7,-3l145,27,133,22,119,15,109,12,100,5,93,3,90,r,xe" fillcolor="#8aa1ff" stroked="f">
                <v:path arrowok="t" o:connecttype="custom" o:connectlocs="29,10;24,23;19,34;10,48;3,59;1,60;10,66;23,72;34,77;44,80;54,84;63,87;74,90;85,92;98,95;110,95;121,95;134,94;147,91;159,88;171,83;183,76;195,68;186,67;176,67;163,66;148,66;133,65;118,63;107,62;99,60;97,56;106,52;116,48;127,43;138,37;150,31;160,26;169,21;176,14;172,13;163,14;152,16;140,18;127,18;116,19;104,19;92,19;83,18;74,18;67,16;54,12;41,6;34,0" o:connectangles="0,0,0,0,0,0,0,0,0,0,0,0,0,0,0,0,0,0,0,0,0,0,0,0,0,0,0,0,0,0,0,0,0,0,0,0,0,0,0,0,0,0,0,0,0,0,0,0,0,0,0,0,0,0"/>
              </v:shape>
              <v:shape id="Freeform 428" o:spid="_x0000_s1832" style="position:absolute;left:7212;top:13783;width:12;height:88;visibility:visible;mso-wrap-style:square;v-text-anchor:top" coordsize="31,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I078A&#10;AADbAAAADwAAAGRycy9kb3ducmV2LnhtbERPTYvCMBC9L/gfwgheFk0VlFKNIoKwLCy46sHj0Ixt&#10;sZmUJGr99zsHYY+P973a9K5VDwqx8WxgOslAEZfeNlwZOJ/24xxUTMgWW89k4EURNuvBxwoL65/8&#10;S49jqpSEcCzQQJ1SV2gdy5ocxonviIW7+uAwCQyVtgGfEu5aPcuyhXbYsDTU2NGupvJ2vDsp+dye&#10;8/uPi/3Bh/Iyz3Hf3L6NGQ377RJUoj79i9/uL2tgJuvli/wAv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A4jTvwAAANsAAAAPAAAAAAAAAAAAAAAAAJgCAABkcnMvZG93bnJl&#10;di54bWxQSwUGAAAAAAQABAD1AAAAhAMAAAAA&#10;" path="m,29l,43,,57r,7l,74r,7l3,90r,8l3,105r,9l3,121r,8l3,136r,7l3,152r,12l3,174r2,9l5,188r,2l10,190r,-4l14,176r,-12l19,150r,-14l22,121r,-14l26,93r,-14l29,64r,-14l29,38r,-12l31,19,31,9,31,,,29r,xe" fillcolor="black" stroked="f">
                <v:path arrowok="t" o:connecttype="custom" o:connectlocs="0,13;0,20;0,26;0,30;0,34;0,38;1,42;1,45;1,49;1,53;1,56;1,60;1,63;1,66;1,70;1,76;1,81;2,85;2,87;2,88;4,88;4,86;5,82;5,76;7,69;7,63;9,56;9,50;10,43;10,37;11,30;11,23;11,18;11,12;12,9;12,4;12,0;0,13;0,13" o:connectangles="0,0,0,0,0,0,0,0,0,0,0,0,0,0,0,0,0,0,0,0,0,0,0,0,0,0,0,0,0,0,0,0,0,0,0,0,0,0,0"/>
              </v:shape>
              <v:shape id="Freeform 429" o:spid="_x0000_s1833" style="position:absolute;left:7135;top:13826;width:155;height:78;visibility:visible;mso-wrap-style:square;v-text-anchor:top" coordsize="412,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wu+sQA&#10;AADbAAAADwAAAGRycy9kb3ducmV2LnhtbESPQWvCQBSE74X+h+UVeil1Ywoi0VVEWvAkNXrp7Zl9&#10;TUKzb8PuNln767uC4HGYmW+Y5TqaTgzkfGtZwXSSgSCurG65VnA6frzOQfiArLGzTAou5GG9enxY&#10;YqHtyAcaylCLBGFfoIImhL6Q0lcNGfQT2xMn79s6gyFJV0vtcExw08k8y2bSYMtpocGetg1VP+Wv&#10;UVC+uxmf/+I234zDWwwvn7uv/ajU81PcLEAEiuEevrV3WkE+heuX9AP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cLvrEAAAA2wAAAA8AAAAAAAAAAAAAAAAAmAIAAGRycy9k&#10;b3ducmV2LnhtbFBLBQYAAAAABAAEAPUAAACJAwAAAAA=&#10;" path="m,64l5,78r7,15l19,105r12,11l41,126r12,10l65,143r16,9l93,155r17,7l117,162r10,2l134,164r9,2l150,166r10,l167,166r7,3l184,169r9,l200,169r10,l219,166r8,l236,164r7,l253,162r7,-3l269,157r8,l284,155r7,-3l298,150r9,-3l322,143r14,-5l348,131r12,-7l369,116r12,-4l388,102r8,-7l403,90r4,-7l410,74r2,-8l412,59r,-4l410,43,405,33r-9,-9l388,19r-9,-5l369,9,357,5,346,2,334,,324,r-7,l312,r-7,l307,r10,5l322,7r9,5l338,16r8,5l360,33r12,14l374,55r5,7l379,71r2,7l377,86r-8,9l360,102r-12,7l338,112r-7,2l322,116r-10,5l303,121r-10,5l284,128r-10,3l262,131r-9,2l241,136r-10,l219,136r-9,2l198,138r-10,l177,138r-10,l155,136r-7,l138,131r-7,l124,128r-7,l108,124r-8,-5l93,116r-2,-4l81,105,77,97,72,90,67,81r,-7l67,64r,-7l67,47r,-7l72,38,74,28r3,-2l,64r,xe" fillcolor="black" stroked="f">
                <v:path arrowok="t" o:connecttype="custom" o:connectlocs="2,36;7,48;15,58;24,66;35,72;44,75;50,76;56,77;63,77;69,78;75,78;82,77;89,76;95,75;101,72;107,72;112,69;121,66;131,60;139,54;146,47;152,42;154,34;155,27;154,20;149,11;143,6;134,2;126,0;119,0;115,0;119,2;125,6;130,10;140,22;143,29;143,36;139,44;131,50;125,53;117,56;110,58;103,60;95,61;87,63;79,64;71,64;63,64;56,63;49,60;44,59;38,55;34,52;29,45;25,37;25,30;25,22;27,18;29,12;0,30" o:connectangles="0,0,0,0,0,0,0,0,0,0,0,0,0,0,0,0,0,0,0,0,0,0,0,0,0,0,0,0,0,0,0,0,0,0,0,0,0,0,0,0,0,0,0,0,0,0,0,0,0,0,0,0,0,0,0,0,0,0,0,0"/>
              </v:shape>
              <v:shape id="Freeform 430" o:spid="_x0000_s1834" style="position:absolute;left:7083;top:13882;width:56;height:92;visibility:visible;mso-wrap-style:square;v-text-anchor:top" coordsize="148,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8FmcQA&#10;AADbAAAADwAAAGRycy9kb3ducmV2LnhtbESPQWvCQBSE7wX/w/IKvRTdmEMoaVYJxVJTPNTYg8dH&#10;9pkNZt+G7Krpv+8KhR6HmW+GKdaT7cWVRt85VrBcJCCIG6c7bhV8H97nLyB8QNbYOyYFP+RhvZo9&#10;FJhrd+M9XevQiljCPkcFJoQhl9I3hiz6hRuIo3dyo8UQ5dhKPeItlttepkmSSYsdxwWDA70Zas71&#10;xSpIk+VHU30es2dnuNylVbv5cqVST49T+Qoi0BT+w3/0Vkcuhfu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PBZnEAAAA2wAAAA8AAAAAAAAAAAAAAAAAmAIAAGRycy9k&#10;b3ducmV2LnhtbFBLBQYAAAAABAAEAPUAAACJAwAAAAA=&#10;" path="m107,r-4,7l98,17r-5,7l88,34r-4,7l79,50,74,60r-5,9l62,79r-5,9l53,98r-5,9l43,115r-7,9l34,134r-5,9l24,150r-5,7l15,165r-3,7l5,184r-2,9l,200r10,-4l17,186,27,176r7,-11l46,153,57,138,69,124,81,110,93,98,103,84,115,72r7,-12l131,50r7,-9l143,34r3,-3l148,31,107,r,xe" fillcolor="black" stroked="f">
                <v:path arrowok="t" o:connecttype="custom" o:connectlocs="40,0;39,3;37,8;35,11;33,16;32,19;30,23;28,28;26,32;23,36;22,40;20,45;18,49;16,53;14,57;13,62;11,66;9,69;7,72;6,76;5,79;2,85;1,89;0,92;4,90;6,86;10,81;13,76;17,70;22,63;26,57;31,51;35,45;39,39;44,33;46,28;50,23;52,19;54,16;55,14;56,14;40,0;40,0" o:connectangles="0,0,0,0,0,0,0,0,0,0,0,0,0,0,0,0,0,0,0,0,0,0,0,0,0,0,0,0,0,0,0,0,0,0,0,0,0,0,0,0,0,0,0"/>
              </v:shape>
              <v:shape id="Freeform 431" o:spid="_x0000_s1835" style="position:absolute;left:7103;top:13969;width:212;height:48;visibility:visible;mso-wrap-style:square;v-text-anchor:top" coordsize="566,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ApZsUA&#10;AADbAAAADwAAAGRycy9kb3ducmV2LnhtbESPQWsCMRSE74L/ITyhF9GsVoqsRhFBaJFCtR48PjbP&#10;3W03L0uSmrW/vikIHoeZ+YZZrjvTiCs5X1tWMBlnIIgLq2suFZw+d6M5CB+QNTaWScGNPKxX/d4S&#10;c20jH+h6DKVIEPY5KqhCaHMpfVGRQT+2LXHyLtYZDEm6UmqHMcFNI6dZ9iIN1pwWKmxpW1Hxffwx&#10;CrazjzcXv/B9WJ73u9/Yutsw7pV6GnSbBYhAXXiE7+1XrWD6DP9f0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0ClmxQAAANsAAAAPAAAAAAAAAAAAAAAAAJgCAABkcnMv&#10;ZG93bnJldi54bWxQSwUGAAAAAAQABAD1AAAAigMAAAAA&#10;" path="m,38r9,5l16,50r10,5l35,62r10,5l54,72r10,5l76,81r9,3l97,88r10,3l121,93r10,3l143,98r9,2l166,103r10,l188,103r9,l212,103r9,l233,103r14,-3l259,100r10,l283,98r10,-2l304,96r12,-3l328,91r12,l352,88r10,-4l373,84r10,-5l392,77r10,-3l414,72r9,-5l435,67r7,-5l452,60r10,-2l471,55r7,-5l485,48r10,-2l502,43r12,-5l526,34r12,-5l547,27r7,-5l559,22r2,-3l566,19r-5,l554,22r-12,2l531,29r-10,l512,31r-10,3l492,36r-11,2l471,41r-12,2l447,48r-12,2l423,53r-14,2l397,60r-14,l371,65r-14,2l345,72r-12,l321,74r-12,3l295,79r-12,2l273,81r-9,3l254,86r-9,-2l233,84r-10,l214,84,204,81r-9,-2l183,77r-7,-3l164,72,154,67r-9,-5l138,60,126,55r-7,-5l109,48r-7,-5l95,41,85,36,78,31,71,29,59,19,50,15,38,8,33,3,28,,,38r,xe" fillcolor="black" stroked="f">
                <v:path arrowok="t" o:connecttype="custom" o:connectlocs="3,20;10,26;17,31;24,36;32,39;40,42;49,45;57,47;66,48;74,48;83,48;93,47;101,47;110,45;118,43;127,42;136,39;143,37;151,34;158,31;166,29;173,27;179,23;185,21;193,18;202,14;208,10;210,9;210,9;203,11;195,14;188,16;180,18;172,20;163,23;153,26;143,28;134,31;125,34;116,36;106,38;99,39;92,39;84,39;76,38;69,36;61,34;54,29;47,26;41,22;36,19;29,14;22,9;14,4;10,0;0,18" o:connectangles="0,0,0,0,0,0,0,0,0,0,0,0,0,0,0,0,0,0,0,0,0,0,0,0,0,0,0,0,0,0,0,0,0,0,0,0,0,0,0,0,0,0,0,0,0,0,0,0,0,0,0,0,0,0,0,0"/>
              </v:shape>
              <v:shape id="Freeform 432" o:spid="_x0000_s1836" style="position:absolute;left:7277;top:13868;width:47;height:105;visibility:visible;mso-wrap-style:square;v-text-anchor:top" coordsize="124,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ju38UA&#10;AADbAAAADwAAAGRycy9kb3ducmV2LnhtbESPQUvDQBSE70L/w/IK3uzGaoqN2RRRWkR6aeult0f2&#10;uRvMvo3ZbRP7611B8DjMzDdMuRpdK87Uh8azgttZBoK49rpho+D9sL55ABEissbWMyn4pgCranJV&#10;YqH9wDs676MRCcKhQAU2xq6QMtSWHIaZ74iT9+F7hzHJ3kjd45DgrpXzLFtIhw2nBYsdPVuqP/cn&#10;pyA/bO2QXd7uzNdlqV9Mvtkcc6fU9XR8egQRaYz/4b/2q1Ywv4ffL+kHy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CO7fxQAAANsAAAAPAAAAAAAAAAAAAAAAAJgCAABkcnMv&#10;ZG93bnJldi54bWxQSwUGAAAAAAQABAD1AAAAigMAAAAA&#10;" path="m33,r5,10l43,19r2,10l52,38r3,10l62,57r5,10l71,79r5,9l81,98r5,9l90,119r5,10l97,138r5,10l107,157r2,8l112,172r2,9l117,188r4,12l124,212r,7l124,224r-3,3l117,224r-8,-7l102,210,90,198,83,186r-5,-7l74,169r-5,-7l64,155r-5,-9l55,138r-5,-9l45,124r-5,-9l36,107,31,98,26,91,19,74,14,65,7,53,5,46,,38r,l33,r,xe" fillcolor="black" stroked="f">
                <v:path arrowok="t" o:connecttype="custom" o:connectlocs="13,0;14,5;16,9;17,13;20,18;21,22;24,26;25,31;27,37;29,41;31,45;33,49;34,55;36,60;37,64;39,68;41,73;41,76;42,80;43,84;44,87;46,93;47,98;47,101;47,104;46,105;44,104;41,100;39,97;34,92;31,86;30,83;28,78;26,75;24,72;22,68;21,64;19,60;17,57;15,53;14,49;12,45;10,42;7,34;5,30;3,25;2,21;0,18;0,18;13,0;13,0" o:connectangles="0,0,0,0,0,0,0,0,0,0,0,0,0,0,0,0,0,0,0,0,0,0,0,0,0,0,0,0,0,0,0,0,0,0,0,0,0,0,0,0,0,0,0,0,0,0,0,0,0,0,0"/>
              </v:shape>
              <v:shape id="Freeform 433" o:spid="_x0000_s1837" style="position:absolute;left:6991;top:13907;width:388;height:208;visibility:visible;mso-wrap-style:square;v-text-anchor:top" coordsize="1033,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lD/cIA&#10;AADbAAAADwAAAGRycy9kb3ducmV2LnhtbESPwWrDMBBE74X+g9hCbrXcQEJwo5gQKC3tKWkCPS7S&#10;2jK2VsZSHSdfXwUCPQ4zb4ZZl5PrxEhDaDwreMlyEMTam4ZrBcfvt+cViBCRDXaeScGFApSbx4c1&#10;FsafeU/jIdYilXAoUIGNsS+kDNqSw5D5njh5lR8cxiSHWpoBz6ncdXKe50vpsOG0YLGnnSXdHn6d&#10;gnn1yaf2y1muaHzXP3LFV6OVmj1N21cQkab4H77THyZxC7h9ST9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GUP9wgAAANsAAAAPAAAAAAAAAAAAAAAAAJgCAABkcnMvZG93&#10;bnJldi54bWxQSwUGAAAAAAQABAD1AAAAhwMAAAAA&#10;" path="m279,l260,2,243,7r-17,5l212,17r-17,4l181,26r-12,5l155,38r-12,5l129,50r-10,5l107,62r-9,5l86,74r-7,7l72,88,62,95r-9,7l45,110r-4,9l31,126r-5,7l22,141r-3,9l14,157r-4,7l5,174r,7l3,191,,198r,9l,214r,7l,229r,9l3,245r,7l5,262r2,7l12,279r7,12l29,307r4,7l41,321r4,8l55,338r7,5l67,350r9,7l86,362r7,7l103,374r9,5l124,386r9,5l145,395r12,7l169,407r12,5l195,414r15,5l224,426r12,l250,431r14,l279,436r12,2l307,441r15,l336,445r14,l364,445r15,3l393,448r14,l422,448r16,l452,450r15,-2l479,448r14,l510,448r11,-3l538,445r12,-2l567,443r12,-2l593,438r14,-2l621,436r12,-5l650,431r12,-2l676,426r12,-4l700,419r14,-5l726,412r14,-2l752,405r12,-3l779,400r9,-7l800,391r12,-5l824,381r9,-5l845,374r12,-5l869,364r10,-4l888,352r10,-4l907,343r7,-5l924,333r9,-4l943,324r7,-5l957,314r7,-7l974,302r12,-11l1000,281r9,-12l1019,260r5,-15l1029,236r4,-12l1033,212r,-12l1033,191r-4,-12l1026,169r-5,-12l1017,150r-8,-12l1002,129r-7,-8l988,112r-9,-10l971,95r-9,-9l952,79r-9,-5l936,67,926,60r-7,-3l912,50r-7,-2l898,43r-5,-3l886,36r,l886,36r7,4l900,48r12,9l921,69r15,14l940,88r8,10l955,105r9,12l969,124r5,7l981,141r5,11l990,160r5,11l998,179r4,12l1002,198r,12l1002,217r,12l1000,236r-2,9l990,255r-4,9l976,274r-9,7l955,291r-15,7l931,302r-7,5l914,312r-7,2l898,319r-10,5l879,326r-10,7l857,336r-9,5l836,343r-12,5l812,352r-12,5l788,360r-12,4l762,367r-12,4l736,376r-12,3l710,383r-12,3l683,391r-12,2l655,395r-12,3l626,400r-12,2l598,405r-15,2l569,410r-14,2l541,412r-15,2l512,414r-14,3l483,417r-14,2l455,419r-14,3l426,422r-14,l398,422r-15,l369,419r-12,l343,417r-12,l317,414r-12,-2l293,412r-12,-2l269,405r-12,l245,400r-9,l224,395r-10,-4l205,386r-12,-3l183,379r-7,-5l169,369r-9,-2l153,362r-10,-5l136,350r-7,-2l117,338,107,326,95,317,86,305,79,295,74,283,67,271r-3,-9l62,250r,-9l57,229r3,-12l60,207r2,-9l64,183r3,-9l72,164r4,-7l81,148r7,-10l93,131r10,-5l110,117r7,-5l126,107r10,-5l145,98r8,-5l162,88r10,-2l179,81r7,-2l193,76r7,-2l214,67r12,-7l236,57r12,-5l255,48r9,-5l269,40r7,l283,38r3,l279,r,xe" fillcolor="black" stroked="f">
                <v:path arrowok="t" o:connecttype="custom" o:connectlocs="80,8;54,20;32,34;17,51;7,69;1,88;0,106;3,124;15,148;29,165;47,178;68,190;94,199;121,204;148,207;175,207;202,206;228,202;254,197;278,190;300,181;322,171;341,159;357,147;376,130;388,104;385,78;374,56;358,37;343,23;333,17;346,32;362,54;372,74;376,97;372,118;353,138;337,147;319,158;296,166;272,175;246,183;219,188;192,191;166,195;139,194;115,190;92,185;72,177;57,167;40,151;25,125;23,100;27,76;39,58;54,45;70,37;89,26;104,18" o:connectangles="0,0,0,0,0,0,0,0,0,0,0,0,0,0,0,0,0,0,0,0,0,0,0,0,0,0,0,0,0,0,0,0,0,0,0,0,0,0,0,0,0,0,0,0,0,0,0,0,0,0,0,0,0,0,0,0,0,0,0"/>
              </v:shape>
              <v:shape id="Freeform 434" o:spid="_x0000_s1838" style="position:absolute;left:6984;top:14045;width:20;height:145;visibility:visible;mso-wrap-style:square;v-text-anchor:top" coordsize="52,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h2GsAA&#10;AADbAAAADwAAAGRycy9kb3ducmV2LnhtbESPQYvCMBSE7wv+h/AEL4umyuJKbSoiiB7Xrt4fzbMt&#10;Ni+hiVr/vREEj8PMfMNkq9604kadbywrmE4SEMSl1Q1XCo7/2/EChA/IGlvLpOBBHlb54CvDVNs7&#10;H+hWhEpECPsUFdQhuFRKX9Zk0E+sI47e2XYGQ5RdJXWH9wg3rZwlyVwabDgu1OhoU1N5Ka4mUo7r&#10;8udamO+ds78PV/z1+lQdlBoN+/USRKA+fMLv9l4rmM3h9SX+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Lh2GsAAAADbAAAADwAAAAAAAAAAAAAAAACYAgAAZHJzL2Rvd25y&#10;ZXYueG1sUEsFBgAAAAAEAAQA9QAAAIUDAAAAAA==&#10;" path="m3,r,12l5,23r,12l7,52r,12l7,78r,15l7,107,5,121r,14l5,150r,14l5,178r,15l5,204r,15l3,228r,12l3,250r,12l,271r,10l,285r,10l,307r,7l3,314r2,-2l7,302r5,-9l14,278r5,-14l22,257r2,-10l24,240r5,-9l29,221r2,-7l33,204r5,-9l38,185r3,-9l41,166r2,-9l43,147r5,-9l48,131r2,-10l50,112r,-8l50,95r2,-7l52,76r,-12l50,54,48,45,43,38,41,31,31,19,24,12,14,4,7,,3,r,xe" fillcolor="black" stroked="f">
                <v:path arrowok="t" o:connecttype="custom" o:connectlocs="1,6;2,16;3,30;3,43;2,56;2,69;2,82;2,94;1,105;1,115;0,125;0,132;0,142;1,145;3,139;5,128;8,119;9,111;11,102;13,94;15,85;16,77;17,68;18,60;19,52;19,44;20,35;19,25;17,18;12,9;5,2;1,0" o:connectangles="0,0,0,0,0,0,0,0,0,0,0,0,0,0,0,0,0,0,0,0,0,0,0,0,0,0,0,0,0,0,0,0"/>
              </v:shape>
              <v:shape id="Freeform 435" o:spid="_x0000_s1839" style="position:absolute;left:7273;top:14170;width:68;height:75;visibility:visible;mso-wrap-style:square;v-text-anchor:top" coordsize="183,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tA3cUA&#10;AADbAAAADwAAAGRycy9kb3ducmV2LnhtbESPQWvCQBSE74L/YXlCb2bTUKyN2YjYWtKe1IrnZ/Y1&#10;CWbfhuyq8d93C4Ueh5n5hsmWg2nFlXrXWFbwGMUgiEurG64UHL420zkI55E1tpZJwZ0cLPPxKMNU&#10;2xvv6Lr3lQgQdikqqL3vUildWZNBF9mOOHjftjfog+wrqXu8BbhpZRLHM2mw4bBQY0frmsrz/mIU&#10;FMVGzof1fTv7/GiS09vL++vl6ajUw2RYLUB4Gvx/+K9daAXJM/x+C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DdxQAAANsAAAAPAAAAAAAAAAAAAAAAAJgCAABkcnMv&#10;ZG93bnJldi54bWxQSwUGAAAAAAQABAD1AAAAigMAAAAA&#10;" path="m109,l95,,83,5,71,10r-9,2l52,17r-9,7l36,29r-7,7l17,48,7,62,2,74,,91r,12l5,117r5,9l21,138r5,5l31,145r7,5l48,155r7,l64,160r10,l86,162r7,l102,160r10,-3l119,155r7,-2l133,148r5,-5l145,141r10,-15l164,114r5,-14l174,88r5,-14l181,62r,-14l183,38r,-9l183,22r,-8l181,14r,8l179,29r-5,9l169,48r-5,9l159,72r-4,11l145,95r-7,12l129,117r-8,9l112,133r-10,3l90,138r-9,l71,133r-7,-4l60,124r,-7l62,103,74,91,83,79,98,67r9,-7l109,57,109,r,xe" fillcolor="black" stroked="f">
                <v:path arrowok="t" o:connecttype="custom" o:connectlocs="35,0;26,5;19,8;13,13;6,22;1,34;0,48;4,58;10,66;14,69;20,72;27,74;35,75;42,73;47,71;51,66;58,58;63,46;67,34;67,22;68,13;68,6;67,10;65,18;61,26;58,38;51,50;45,58;38,63;30,64;24,60;22,54;27,42;36,31;41,26;41,0" o:connectangles="0,0,0,0,0,0,0,0,0,0,0,0,0,0,0,0,0,0,0,0,0,0,0,0,0,0,0,0,0,0,0,0,0,0,0,0"/>
              </v:shape>
              <v:shape id="Freeform 436" o:spid="_x0000_s1840" style="position:absolute;left:7257;top:14166;width:39;height:27;visibility:visible;mso-wrap-style:square;v-text-anchor:top" coordsize="10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ohocQA&#10;AADbAAAADwAAAGRycy9kb3ducmV2LnhtbESPwWrCQBCG7wXfYRnBW90YREzqKiIIsYdCVaTHITsm&#10;abOzIbtq+vadQ8Hj8M//zTerzeBadac+NJ4NzKYJKOLS24YrA+fT/nUJKkRki61nMvBLATbr0csK&#10;c+sf/En3Y6yUQDjkaKCOscu1DmVNDsPUd8SSXX3vMMrYV9r2+BC4a3WaJAvtsGG5UGNHu5rKn+PN&#10;iQa/F7tii1lx+KguX9/z7JouMmMm42H7BirSEJ/L/+3CGkhFVn4RAO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6IaHEAAAA2wAAAA8AAAAAAAAAAAAAAAAAmAIAAGRycy9k&#10;b3ducmV2LnhtbFBLBQYAAAAABAAEAPUAAACJAwAAAAA=&#10;" path="m,9l12,19r12,9l36,35r9,7l53,47r7,7l62,57r2,l105,,,9r,xe" fillcolor="black" stroked="f">
                <v:path arrowok="t" o:connecttype="custom" o:connectlocs="0,4;4,9;9,13;13,17;17,20;20,22;22,26;23,27;24,27;39,0;0,4;0,4" o:connectangles="0,0,0,0,0,0,0,0,0,0,0,0"/>
              </v:shape>
              <v:shape id="Freeform 437" o:spid="_x0000_s1841" style="position:absolute;left:7233;top:14126;width:70;height:78;visibility:visible;mso-wrap-style:square;v-text-anchor:top" coordsize="188,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mliMUA&#10;AADbAAAADwAAAGRycy9kb3ducmV2LnhtbESPT2vCQBTE7wW/w/KE3ppNxUiauopYCqWXUhWqt0f2&#10;mQSzb2N2mz/fvlsQPA4z8xtmuR5MLTpqXWVZwXMUgyDOra64UHDYvz+lIJxH1lhbJgUjOVivJg9L&#10;zLTt+Zu6nS9EgLDLUEHpfZNJ6fKSDLrINsTBO9vWoA+yLaRusQ9wU8tZHC+kwYrDQokNbUvKL7tf&#10;o2BOP8fL2aXbef/2eU180p3s+KXU43TYvILwNPh7+Nb+0ApmL/D/Jfw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WaWIxQAAANsAAAAPAAAAAAAAAAAAAAAAAJgCAABkcnMv&#10;ZG93bnJldi54bWxQSwUGAAAAAAQABAD1AAAAigMAAAAA&#10;" path="m119,2r-7,l102,,95,,88,2,74,2,64,4,52,4,43,9r-7,5l28,19,17,30,7,42,2,50r,7l,64r,9l,88r2,14l7,116r5,14l19,142r9,10l38,159r12,5l57,164r10,2l74,169r7,l90,169r7,l105,164r2,l105,164r-5,l90,161r-9,l67,154,57,150r-7,-8l45,138r-5,-8l38,123r-5,-9l31,104r,-7l33,88r3,-8l38,71r5,-7l47,59,59,47,74,40r7,-2l90,38r7,l107,40r12,5l126,52r7,7l136,66r2,7l138,80r,5l138,88,188,76r,-3l188,64,186,54,181,40r-5,-7l171,28r-4,-7l159,16,150,9,143,7,131,2r-12,l119,2xe" fillcolor="black" stroked="f">
                <v:path arrowok="t" o:connecttype="custom" o:connectlocs="42,1;35,0;28,1;19,2;13,6;6,14;1,23;0,30;0,41;3,54;7,66;14,73;21,76;28,78;34,78;39,76;39,76;34,74;25,71;19,66;15,60;12,53;12,45;13,37;16,30;22,22;30,18;36,18;44,21;50,27;51,34;51,39;70,35;70,30;67,18;64,13;59,7;53,3;44,1" o:connectangles="0,0,0,0,0,0,0,0,0,0,0,0,0,0,0,0,0,0,0,0,0,0,0,0,0,0,0,0,0,0,0,0,0,0,0,0,0,0,0"/>
              </v:shape>
              <v:shape id="Freeform 438" o:spid="_x0000_s1842" style="position:absolute;left:7364;top:14042;width:24;height:147;visibility:visible;mso-wrap-style:square;v-text-anchor:top" coordsize="6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sTcsMA&#10;AADbAAAADwAAAGRycy9kb3ducmV2LnhtbESPwWrCQBCG7wXfYRnBW91oS5HUVVQsCp6qgtchO03S&#10;ZmfD7hqjT985FHoc/vm/+Wa+7F2jOgqx9mxgMs5AERfe1lwaOJ8+nmegYkK22HgmA3eKsFwMnuaY&#10;W3/jT+qOqVQC4ZijgSqlNtc6FhU5jGPfEkv25YPDJGMotQ14E7hr9DTL3rTDmuVChS1tKip+jlcn&#10;GrZYf3eH62W6SSf/+niEbdgdjBkN+9U7qER9+l/+a++tgRexl18EAH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sTcsMAAADbAAAADwAAAAAAAAAAAAAAAACYAgAAZHJzL2Rv&#10;d25yZXYueG1sUEsFBgAAAAAEAAQA9QAAAIgDAAAAAA==&#10;" path="m,50r,9l2,71,5,83,7,95r,12l9,119r3,12l16,145r,12l19,171r5,12l26,195r2,12l33,219r3,9l40,242r,10l43,261r2,8l50,278r,7l52,292r3,8l59,307r,7l62,319r2,-3l64,314r,-7l64,300r-2,-8l62,285r,-9l62,266r,-12l62,245,59,233r,-14l59,207r,-15l57,181,55,166r,-14l55,140r,-17l52,111r,-11l52,85,50,73r,-12l50,50r,-8l47,30r,-7l47,14r,-3l47,2,47,,,50r,xe" fillcolor="black" stroked="f">
                <v:path arrowok="t" o:connecttype="custom" o:connectlocs="0,23;0,27;1,33;2,38;3,44;3,49;3,55;5,60;6,67;6,72;7,79;9,84;10,90;11,95;12,101;14,105;15,112;15,116;16,120;17,124;19,128;19,131;20,135;21,138;22,141;22,145;23,147;24,146;24,145;24,141;24,138;23,135;23,131;23,127;23,123;23,117;23,113;22,107;22,101;22,95;22,88;21,83;21,76;21,70;21,65;21,57;20,51;20,46;20,39;19,34;19,28;19,23;19,19;18,14;18,11;18,6;18,5;18,1;18,0;0,23;0,23" o:connectangles="0,0,0,0,0,0,0,0,0,0,0,0,0,0,0,0,0,0,0,0,0,0,0,0,0,0,0,0,0,0,0,0,0,0,0,0,0,0,0,0,0,0,0,0,0,0,0,0,0,0,0,0,0,0,0,0,0,0,0,0,0"/>
              </v:shape>
              <v:shape id="Freeform 439" o:spid="_x0000_s1843" style="position:absolute;left:6981;top:14202;width:412;height:96;visibility:visible;mso-wrap-style:square;v-text-anchor:top" coordsize="1099,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J0zMQA&#10;AADbAAAADwAAAGRycy9kb3ducmV2LnhtbESPzWrDMBCE74W8g9hAb43sGkriRAmhtNBSesjPA2ys&#10;jW1irWxJtZ08fVUo5DjMfDPMajOaRvTkfG1ZQTpLQBAXVtdcKjge3p/mIHxA1thYJgVX8rBZTx5W&#10;mGs78I76fShFLGGfo4IqhDaX0hcVGfQz2xJH72ydwRClK6V2OMRy08jnJHmRBmuOCxW29FpRcdn/&#10;GAXZKb0dfJp1b1/O0bH7bv1i/FTqcTpulyACjeEe/qc/dORS+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SdMzEAAAA2wAAAA8AAAAAAAAAAAAAAAAAmAIAAGRycy9k&#10;b3ducmV2LnhtbFBLBQYAAAAABAAEAPUAAACJAwAAAAA=&#10;" path="m,7r7,7l19,26r12,8l42,45r15,8l69,62r14,7l100,76r11,8l128,91r17,7l161,103r17,7l197,115r17,4l233,126r19,5l271,136r17,2l309,143r19,2l350,150r19,3l390,157r19,3l430,160r20,2l471,165r21,l514,165r21,l557,167r19,-2l595,165r21,-3l638,162r19,-2l678,160r19,-5l718,155r17,-5l757,148r16,-5l795,141r19,-5l830,134r19,-5l868,124r15,-7l899,112r17,-7l933,100r14,-7l961,86r15,-7l990,72r12,-10l1014,55r12,-10l1037,38r10,-9l1059,19r7,-9l1076,r23,91l1097,91r-5,l1085,93r-7,5l1066,100r-12,5l1045,107r-8,3l1028,112r-7,5l1009,119r-10,3l990,124r-12,5l966,131r-9,5l942,138r-9,5l918,145r-11,3l892,153r-12,2l866,160r-14,2l838,167r-15,5l807,174r-15,2l778,179r-17,2l745,184r-15,4l714,191r-15,2l683,195r-17,3l649,198r-16,2l616,200r-17,5l583,205r-14,2l552,207r-17,l519,207r-17,l485,205r-16,l452,205r-14,l421,200r-17,-2l390,195r-14,l359,191r-14,-3l328,184r-12,-3l300,174r-15,-2l271,165r-12,-3l247,155r-12,-2l221,148r-10,-5l200,138r-10,-2l178,131r-7,-5l159,122r-9,-3l142,115r-7,-5l126,107r-7,-4l109,98r-7,-5l90,86,78,81,66,74,57,67,47,62,40,57,33,50,26,45,21,38,16,34,9,26,4,19,,10,,7r,xe" fillcolor="black" stroked="f">
                <v:path arrowok="t" o:connecttype="custom" o:connectlocs="7,12;21,25;37,35;54,45;74,53;94,61;116,66;138,71;161,74;184,77;209,77;231,75;254,74;276,70;298,65;318,60;337,52;355,43;371,33;385,21;397,9;412,42;407,43;395,49;385,52;375,57;362,61;350,66;334,71;319,75;303,81;285,84;268,89;250,92;231,93;213,96;195,96;176,95;158,93;141,90;123,85;107,80;93,72;79,66;67,61;56,55;47,50;38,43;25,34;15,26;8,18;1,9;0,3" o:connectangles="0,0,0,0,0,0,0,0,0,0,0,0,0,0,0,0,0,0,0,0,0,0,0,0,0,0,0,0,0,0,0,0,0,0,0,0,0,0,0,0,0,0,0,0,0,0,0,0,0,0,0,0,0"/>
              </v:shape>
              <v:shape id="Freeform 440" o:spid="_x0000_s1844" style="position:absolute;left:7087;top:13504;width:249;height:343;visibility:visible;mso-wrap-style:square;v-text-anchor:top" coordsize="382,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jJHMAA&#10;AADbAAAADwAAAGRycy9kb3ducmV2LnhtbESPQYvCMBSE74L/ITzBm6ZVFK1GEZcFr3bF86N5NsXm&#10;pTZR6783grDHYWa+YdbbztbiQa2vHCtIxwkI4sLpiksFp7/f0QKED8gaa8ek4EUetpt+b42Zdk8+&#10;0iMPpYgQ9hkqMCE0mZS+MGTRj11DHL2Lay2GKNtS6hafEW5rOUmSubRYcVww2NDeUHHN71bBzy09&#10;H/L7y8xus1O6W55NMl8YpYaDbrcCEagL/+Fv+6AVTCfw+RJ/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0jJHMAAAADbAAAADwAAAAAAAAAAAAAAAACYAgAAZHJzL2Rvd25y&#10;ZXYueG1sUEsFBgAAAAAEAAQA9QAAAIUDAAAAAA==&#10;" path="m198,520r6,-4l221,501r26,-23l278,448r30,-38l338,368r26,-47l382,270r-3,3l370,282r-12,10l345,305r-14,10l317,325r-12,3l296,326r3,-2l306,316r11,-13l328,286r10,-23l347,235r4,-33l350,164r-5,6l334,185r-17,21l296,232r-21,25l256,282r-17,17l228,309r5,-9l241,277r12,-34l262,199r4,-49l262,98,244,47,211,r2,7l214,27r3,30l218,94r-3,42l210,179r-12,43l179,261r-3,-4l169,248,159,234,146,215,133,196,122,179r-9,-17l109,149r-2,7l103,173r-5,26l96,232r,38l101,308r13,36l137,377r-2,l124,377r-13,-4l94,364,74,345,52,315,31,271,9,212,6,222,3,250,,289r3,48l13,387r23,51l77,483r58,34l152,523r14,3l178,527r9,-1l192,525r3,-2l198,520r,xe" fillcolor="yellow" strokeweight="1pt">
                <v:path arrowok="t" o:connecttype="custom" o:connectlocs="133,336;161,311;201,267;237,209;247,178;233,190;216,205;199,213;195,211;207,197;220,171;229,131;225,111;207,134;179,167;156,195;152,195;165,158;173,98;159,31;139,5;141,37;140,89;129,144;115,167;104,152;87,128;74,105;70,102;64,130;63,176;74,224;88,245;72,243;48,225;20,176;4,144;0,188;8,252;50,314;99,340;116,343;125,342;129,338" o:connectangles="0,0,0,0,0,0,0,0,0,0,0,0,0,0,0,0,0,0,0,0,0,0,0,0,0,0,0,0,0,0,0,0,0,0,0,0,0,0,0,0,0,0,0,0"/>
              </v:shape>
            </v:group>
            <v:group id="Group 441" o:spid="_x0000_s1845" style="position:absolute;left:8242;top:2930;width:360;height:480" coordorigin="6981,13504" coordsize="412,7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442" o:spid="_x0000_s1846" style="position:absolute;left:6993;top:14075;width:371;height:189;visibility:visible;mso-wrap-style:square;v-text-anchor:top" coordsize="990,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ntjsMA&#10;AADbAAAADwAAAGRycy9kb3ducmV2LnhtbESP3YrCMBSE74V9h3AE7zT1B9GuUWRBWOki2PUBDs2x&#10;rW1OSpO19e3NguDlMDPfMJtdb2pxp9aVlhVMJxEI4szqknMFl9/DeAXCeWSNtWVS8CAHu+3HYIOx&#10;th2f6Z76XAQIuxgVFN43sZQuK8igm9iGOHhX2xr0Qba51C12AW5qOYuipTRYclgosKGvgrIq/TMK&#10;9t3PoUpvs8RXp2N57lfrS5KslRoN+/0nCE+9f4df7W+tYL6A/y/hB8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ntjsMAAADbAAAADwAAAAAAAAAAAAAAAACYAgAAZHJzL2Rv&#10;d25yZXYueG1sUEsFBgAAAAAEAAQA9QAAAIgDAAAAAA==&#10;" path="m71,31r12,5l97,40r12,5l126,50r14,2l157,57r16,3l190,62r17,2l226,64r16,3l261,69r19,l299,69r20,l340,71r17,-2l376,69r19,l416,69r19,-2l457,67r19,-3l497,64r19,-4l535,60r19,-3l576,55r19,-3l614,50r19,-2l654,48r17,-5l690,40r17,-2l726,36r16,-5l759,29r17,-3l795,24r14,-3l826,19r11,-2l854,14r12,-2l880,12,892,7r14,l916,5r10,l935,2r10,l954,r7,l968,r5,l983,r7,l990,5r,4l980,14r-7,3l964,21r-12,5l945,29r-8,2l930,33r-7,3l916,38r-10,2l899,43r-9,5l880,48r-9,2l861,52r-9,5l840,60r-10,2l821,64r-10,5l799,69r-9,5l778,76r-10,3l757,83r-10,3l737,90r-9,5l714,98r-10,2l692,102r-9,5l671,112r-10,2l652,119r-10,5l633,129r-10,2l614,136r-10,4l595,145r-7,3l578,155r-7,5l564,164r-10,3l547,174r-5,5l533,188r-10,12l516,214r-7,12l507,238r,14l507,262r4,12l518,286r10,9l538,302r11,8l554,314r7,3l571,321r7,3l585,326r10,3l602,331r9,2l618,333r10,5l637,338r10,2l657,340r9,3l676,343r9,5l695,348r9,2l714,350r12,2l733,352r9,l752,352r9,l768,352r10,3l790,355r9,2l804,357r10,l821,357r9,l837,357r8,3l852,360r7,2l868,362r10,2l885,367r7,2l897,374r-7,9l883,386r-12,5l864,393r-8,l847,395r-7,3l830,398r-9,l809,400r-10,2l787,402r-11,3l764,405r-15,2l735,407r-14,l707,407r-15,l676,407r-15,l647,407r-17,3l614,407r-17,l580,407r-16,l547,405r-17,l514,405r-17,l480,402r-19,l445,400r-17,l409,398r-17,-3l376,395r-17,-2l340,391r-17,-3l309,386r-17,l276,383r-17,-2l245,379r-15,-3l214,374r-12,-5l185,367r-12,-3l161,360r-11,-3l135,355r-9,-3l114,348r-10,-5l95,340,85,338r-9,-5l69,329r-8,-5l57,321,45,310,35,302,26,290r-7,-9l11,269,9,257,4,245,2,236,,221,,210,,198,2,186r,-12l7,162,9,150r5,-10l16,129r5,-12l26,105r4,-7l35,86r3,-7l45,69r5,-5l52,55r5,-7l59,43r5,-5l69,33r2,-2l71,31xe" fillcolor="#edebff" stroked="f">
                <v:path arrowok="t" o:connecttype="custom" o:connectlocs="47,23;78,30;112,32;148,32;186,30;223,24;259,18;291,12;320,6;343,2;360,0;371,2;357,12;343,18;326,23;308,30;288,36;268,45;248,53;230,63;214,74;200,87;190,116;202,139;217,149;232,154;250,158;268,161;285,162;301,165;317,166;332,169;326,180;311,183;291,187;265,188;236,189;205,187;173,185;141,182;109,178;80,172;56,165;36,157;21,148;4,124;0,97;3,69;11,45;19,25;27,14" o:connectangles="0,0,0,0,0,0,0,0,0,0,0,0,0,0,0,0,0,0,0,0,0,0,0,0,0,0,0,0,0,0,0,0,0,0,0,0,0,0,0,0,0,0,0,0,0,0,0,0,0,0,0"/>
              </v:shape>
              <v:shape id="Freeform 443" o:spid="_x0000_s1847" style="position:absolute;left:7249;top:14146;width:57;height:54;visibility:visible;mso-wrap-style:square;v-text-anchor:top" coordsize="154,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ngsIA&#10;AADbAAAADwAAAGRycy9kb3ducmV2LnhtbESPzarCMBSE9xd8h3AENxdNtVSkGkUEQbkrf8DtsTm2&#10;xeakNFGrT38jCC6HmfmGmS1aU4k7Na60rGA4iEAQZ1aXnCs4Htb9CQjnkTVWlknBkxws5p2fGaba&#10;PnhH973PRYCwS1FB4X2dSumyggy6ga2Jg3exjUEfZJNL3eAjwE0lR1E0lgZLDgsF1rQqKLvub0bB&#10;i1fZaXOIt0lyjfOz/jPD6tco1eu2yykIT63/hj/tjVYQJ/D+En6A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SeCwgAAANsAAAAPAAAAAAAAAAAAAAAAAJgCAABkcnMvZG93&#10;bnJldi54bWxQSwUGAAAAAAQABAD1AAAAhwMAAAAA&#10;" path="m116,2l109,r-9,l93,,88,,76,2,66,5,54,5,45,7r-7,5l31,16,19,21,9,31,4,43,2,52,,62,,74r2,9l7,93r5,7l19,107r7,2l35,114r5,l50,116r7,-2l69,114r7,-2l88,109r7,-2l107,105r9,-8l124,95r7,-5l138,85r9,-9l154,66r-2,-7l147,47,143,35r-8,-9l128,16,121,9,116,2r,l116,2xe" fillcolor="#ffb8b8" stroked="f">
                <v:path arrowok="t" o:connecttype="custom" o:connectlocs="43,1;40,0;37,0;34,0;33,0;28,1;24,2;20,2;17,3;14,6;11,7;7,10;3,14;1,20;1,24;0,29;0,34;1,39;3,43;4,47;7,50;10,51;13,53;15,53;19,54;21,53;26,53;28,52;33,51;35,50;40,49;43,45;46,44;48,42;51,40;54,35;57,31;56,27;54,22;53,16;50,12;47,7;45,4;43,1;43,1;43,1" o:connectangles="0,0,0,0,0,0,0,0,0,0,0,0,0,0,0,0,0,0,0,0,0,0,0,0,0,0,0,0,0,0,0,0,0,0,0,0,0,0,0,0,0,0,0,0,0,0"/>
              </v:shape>
              <v:shape id="Freeform 444" o:spid="_x0000_s1848" style="position:absolute;left:7289;top:14174;width:62;height:58;visibility:visible;mso-wrap-style:square;v-text-anchor:top" coordsize="166,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VT8IA&#10;AADbAAAADwAAAGRycy9kb3ducmV2LnhtbESPQYvCMBSE7wv+h/AEb2uigizVKCIKHhSxetDbo3m2&#10;xealNFGrv36zIOxxmJlvmOm8tZV4UONLxxoGfQWCOHOm5FzD6bj+/gHhA7LByjFpeJGH+azzNcXE&#10;uCcf6JGGXEQI+wQ1FCHUiZQ+K8ii77uaOHpX11gMUTa5NA0+I9xWcqjUWFosOS4UWNOyoOyW3q2G&#10;dNuu1GhTqtrI/Xu3vOB9f0ate912MQERqA3/4U97YzSMxvD3Jf4AO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itVPwgAAANsAAAAPAAAAAAAAAAAAAAAAAJgCAABkcnMvZG93&#10;bnJldi54bWxQSwUGAAAAAAQABAD1AAAAhwMAAAAA&#10;" path="m105,l90,,78,,66,3,57,5,45,7r-7,5l28,17r-4,5l12,31,5,43,,55,,69,,81,2,93r7,10l19,112r9,7l40,126r7,l55,126r9,l74,126r7,-2l88,122r7,-3l102,117r10,-5l126,107r7,-7l143,93r4,-5l155,81r7,-14l166,57r-2,-9l162,41r-7,-5l147,31,136,24r-8,-7l119,7,112,5,107,r-2,l105,xe" fillcolor="#ffccf0" stroked="f">
                <v:path arrowok="t" o:connecttype="custom" o:connectlocs="39,0;34,0;29,0;25,1;21,2;17,3;14,6;10,8;9,10;4,14;2,20;0,25;0,32;0,37;1,43;3,47;7,52;10,55;15,58;18,58;21,58;24,58;28,58;30,57;33,56;35,55;38,54;42,52;47,49;50,46;53,43;55,41;58,37;61,31;62,26;61,22;61,19;58,17;55,14;51,11;48,8;44,3;42,2;40,0;39,0;39,0" o:connectangles="0,0,0,0,0,0,0,0,0,0,0,0,0,0,0,0,0,0,0,0,0,0,0,0,0,0,0,0,0,0,0,0,0,0,0,0,0,0,0,0,0,0,0,0,0,0"/>
              </v:shape>
              <v:shape id="Freeform 445" o:spid="_x0000_s1849" style="position:absolute;left:7167;top:13828;width:112;height:55;visibility:visible;mso-wrap-style:square;v-text-anchor:top" coordsize="300,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TksIA&#10;AADbAAAADwAAAGRycy9kb3ducmV2LnhtbESPT2sCMRTE74LfIbxCb262tmjdGhdZKO1RrdDrc/P2&#10;XzcvYRN1++0bQehxmJnfMOt8NL240OBbywqekhQEcWl1y7WC49f77BWED8gae8uk4Jc85JvpZI2Z&#10;tlfe0+UQahEh7DNU0ITgMil92ZBBn1hHHL3KDgZDlEMt9YDXCDe9nKfpQhpsOS406KhoqPw5nI2C&#10;UyEldc705b57cbtu9fHtK1bq8WHcvoEINIb/8L39qRU8L+H2Jf4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9lOSwgAAANsAAAAPAAAAAAAAAAAAAAAAAJgCAABkcnMvZG93&#10;bnJldi54bWxQSwUGAAAAAAQABAD1AAAAhwMAAAAA&#10;" path="m57,14r-12,l38,14,28,16r-4,3l12,23,4,31,,38r,9l,57r4,9l9,73,19,85r7,7l40,102r10,5l62,111r14,5l90,119r7,-3l104,116r10,l121,116r10,-2l140,114r10,-3l159,111r10,-4l178,104r10,-2l200,100r9,-3l219,95r9,-5l240,88r7,-3l254,81r10,-5l271,73r12,-7l293,59r4,-7l300,47r-5,-5l290,38,276,33r-10,l257,33r-7,2l240,38r-7,4l226,47r-7,5l212,57r-8,4l195,66r-7,3l178,71r-9,l159,71r-9,-2l138,64r-7,-5l126,57r,-3l131,52r12,-2l152,42r14,-4l176,31r7,-10l178,14,176,9,169,4,162,2,152,,140,r-9,l119,2r-12,l95,4,83,4,76,7,66,9r-4,l57,11r,3l57,14xe" fillcolor="#ffb8b8" stroked="f">
                <v:path arrowok="t" o:connecttype="custom" o:connectlocs="17,6;10,7;4,11;0,18;0,26;3,34;10,43;19,49;28,54;36,54;43,54;49,53;56,51;63,49;70,47;78,45;85,42;92,39;99,35;106,31;111,24;110,19;103,15;96,15;90,18;84,22;79,26;73,31;66,33;59,33;52,30;47,26;49,24;57,19;66,14;66,6;63,2;57,0;49,0;40,1;31,2;25,4;21,5;21,6" o:connectangles="0,0,0,0,0,0,0,0,0,0,0,0,0,0,0,0,0,0,0,0,0,0,0,0,0,0,0,0,0,0,0,0,0,0,0,0,0,0,0,0,0,0,0,0"/>
              </v:shape>
              <v:shape id="Freeform 446" o:spid="_x0000_s1850" style="position:absolute;left:7106;top:13900;width:195;height:96;visibility:visible;mso-wrap-style:square;v-text-anchor:top" coordsize="521,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mhbcAA&#10;AADbAAAADwAAAGRycy9kb3ducmV2LnhtbERPy4rCMBTdC/5DuAOz03QcEammRQSHMojgA2eWl+ba&#10;Fpub0sRa/94sBJeH816mvalFR62rLCv4GkcgiHOrKy4UnI6b0RyE88gaa8uk4EEO0mQ4WGKs7Z33&#10;1B18IUIIuxgVlN43sZQuL8mgG9uGOHAX2xr0AbaF1C3eQ7ip5SSKZtJgxaGhxIbWJeXXw80okLtz&#10;wbi60u337/84zbZd9jOTSn1+9KsFCE+9f4tf7kwr+A5jw5fwA2Ty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smhbcAAAADbAAAADwAAAAAAAAAAAAAAAACYAgAAZHJzL2Rvd25y&#10;ZXYueG1sUEsFBgAAAAAEAAQA9QAAAIUDAAAAAA==&#10;" path="m90,l83,10,78,22r-4,9l69,41r-5,9l62,57r-5,8l52,74,45,84,36,96r-8,7l24,112,12,122r-5,5l,129r,l2,129r10,7l19,138r9,5l38,146r14,7l62,155r14,7l83,162r7,5l100,169r7,3l117,174r7,3l133,179r10,2l150,184r9,4l169,188r12,5l188,193r9,3l207,198r12,2l228,200r12,3l250,203r12,2l271,205r12,l293,205r12,3l314,205r10,l335,205r12,l357,203r12,-3l381,200r12,-2l402,196r10,-3l424,191r11,-3l445,181r12,-2l466,174r12,-5l488,165r12,-7l509,153r12,-5l516,146r-9,l497,146r-7,l481,146r-10,l459,146r-12,l435,143r-14,l409,143r-14,l381,143r-12,l355,141r-15,-3l328,138r-12,-2l305,136r-10,-2l286,134r-8,l269,129r-5,l259,127r,l259,122r10,-3l274,117r9,-5l290,110r10,-2l309,103r10,-3l328,96r12,-3l350,88r9,-4l369,81r12,-4l390,72r10,-5l409,65r12,-5l428,57r7,-4l443,48r9,-2l462,41r9,-5l471,31r-2,-2l464,29r-5,l452,29r-7,2l435,31r-9,3l414,34r-9,l393,34r-10,2l374,38r-10,l350,38r-10,l328,38r-9,3l309,41r-12,l288,41r-10,l269,41r-10,l247,41r-7,l231,38r-10,l214,38r-7,l197,38r-7,-2l183,34r-5,l166,34r-7,-3l145,27,133,22,119,15,109,12,100,5,93,3,90,r,xe" fillcolor="#8aa1ff" stroked="f">
                <v:path arrowok="t" o:connecttype="custom" o:connectlocs="29,10;24,23;19,34;10,48;3,59;1,60;10,66;23,72;34,77;44,80;54,84;63,87;74,90;85,92;98,95;110,95;121,95;134,94;147,91;159,88;171,83;183,76;195,68;186,67;176,67;163,66;148,66;133,65;118,63;107,62;99,60;97,56;106,52;116,48;127,43;138,37;150,31;160,26;169,21;176,14;172,13;163,14;152,16;140,18;127,18;116,19;104,19;92,19;83,18;74,18;67,16;54,12;41,6;34,0" o:connectangles="0,0,0,0,0,0,0,0,0,0,0,0,0,0,0,0,0,0,0,0,0,0,0,0,0,0,0,0,0,0,0,0,0,0,0,0,0,0,0,0,0,0,0,0,0,0,0,0,0,0,0,0,0,0"/>
              </v:shape>
              <v:shape id="Freeform 447" o:spid="_x0000_s1851" style="position:absolute;left:7212;top:13783;width:12;height:88;visibility:visible;mso-wrap-style:square;v-text-anchor:top" coordsize="31,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C3k8QA&#10;AADbAAAADwAAAGRycy9kb3ducmV2LnhtbESPX2vCMBTF34V9h3AHe5GZzqF0nVGKUBiDgVYf9nhp&#10;7tpic1OStHbffhkIPh7Onx9ns5tMJ0ZyvrWs4GWRgCCurG65VnA+Fc8pCB+QNXaWScEvedhtH2Yb&#10;zLS98pHGMtQijrDPUEETQp9J6auGDPqF7Ymj92OdwRClq6V2eI3jppPLJFlLgy1HQoM97RuqLuVg&#10;ImSen9Phy/jpYF31vUqxaC+fSj09Tvk7iEBTuIdv7Q+t4PUN/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gt5PEAAAA2wAAAA8AAAAAAAAAAAAAAAAAmAIAAGRycy9k&#10;b3ducmV2LnhtbFBLBQYAAAAABAAEAPUAAACJAwAAAAA=&#10;" path="m,29l,43,,57r,7l,74r,7l3,90r,8l3,105r,9l3,121r,8l3,136r,7l3,152r,12l3,174r2,9l5,188r,2l10,190r,-4l14,176r,-12l19,150r,-14l22,121r,-14l26,93r,-14l29,64r,-14l29,38r,-12l31,19,31,9,31,,,29r,xe" fillcolor="black" stroked="f">
                <v:path arrowok="t" o:connecttype="custom" o:connectlocs="0,13;0,20;0,26;0,30;0,34;0,38;1,42;1,45;1,49;1,53;1,56;1,60;1,63;1,66;1,70;1,76;1,81;2,85;2,87;2,88;4,88;4,86;5,82;5,76;7,69;7,63;9,56;9,50;10,43;10,37;11,30;11,23;11,18;11,12;12,9;12,4;12,0;0,13;0,13" o:connectangles="0,0,0,0,0,0,0,0,0,0,0,0,0,0,0,0,0,0,0,0,0,0,0,0,0,0,0,0,0,0,0,0,0,0,0,0,0,0,0"/>
              </v:shape>
              <v:shape id="Freeform 448" o:spid="_x0000_s1852" style="position:absolute;left:7135;top:13826;width:155;height:78;visibility:visible;mso-wrap-style:square;v-text-anchor:top" coordsize="412,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9uwcEA&#10;AADbAAAADwAAAGRycy9kb3ducmV2LnhtbERPz2vCMBS+D/wfwhvsMjRVh0hnFJENPInrdvH2bN7a&#10;sualJFkb/evNQfD48f1ebaJpRU/ON5YVTCcZCOLS6oYrBT/fn+MlCB+QNbaWScGFPGzWo6cV5toO&#10;/EV9ESqRQtjnqKAOocul9GVNBv3EdsSJ+7XOYEjQVVI7HFK4aeUsyxbSYMOpocaOdjWVf8W/UVB8&#10;uAWfr3E32w79PIbX4/50GJR6eY7bdxCBYniI7+69VvCW1qcv6Qf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PbsHBAAAA2wAAAA8AAAAAAAAAAAAAAAAAmAIAAGRycy9kb3du&#10;cmV2LnhtbFBLBQYAAAAABAAEAPUAAACGAwAAAAA=&#10;" path="m,64l5,78r7,15l19,105r12,11l41,126r12,10l65,143r16,9l93,155r17,7l117,162r10,2l134,164r9,2l150,166r10,l167,166r7,3l184,169r9,l200,169r10,l219,166r8,l236,164r7,l253,162r7,-3l269,157r8,l284,155r7,-3l298,150r9,-3l322,143r14,-5l348,131r12,-7l369,116r12,-4l388,102r8,-7l403,90r4,-7l410,74r2,-8l412,59r,-4l410,43,405,33r-9,-9l388,19r-9,-5l369,9,357,5,346,2,334,,324,r-7,l312,r-7,l307,r10,5l322,7r9,5l338,16r8,5l360,33r12,14l374,55r5,7l379,71r2,7l377,86r-8,9l360,102r-12,7l338,112r-7,2l322,116r-10,5l303,121r-10,5l284,128r-10,3l262,131r-9,2l241,136r-10,l219,136r-9,2l198,138r-10,l177,138r-10,l155,136r-7,l138,131r-7,l124,128r-7,l108,124r-8,-5l93,116r-2,-4l81,105,77,97,72,90,67,81r,-7l67,64r,-7l67,47r,-7l72,38,74,28r3,-2l,64r,xe" fillcolor="black" stroked="f">
                <v:path arrowok="t" o:connecttype="custom" o:connectlocs="2,36;7,48;15,58;24,66;35,72;44,75;50,76;56,77;63,77;69,78;75,78;82,77;89,76;95,75;101,72;107,72;112,69;121,66;131,60;139,54;146,47;152,42;154,34;155,27;154,20;149,11;143,6;134,2;126,0;119,0;115,0;119,2;125,6;130,10;140,22;143,29;143,36;139,44;131,50;125,53;117,56;110,58;103,60;95,61;87,63;79,64;71,64;63,64;56,63;49,60;44,59;38,55;34,52;29,45;25,37;25,30;25,22;27,18;29,12;0,30" o:connectangles="0,0,0,0,0,0,0,0,0,0,0,0,0,0,0,0,0,0,0,0,0,0,0,0,0,0,0,0,0,0,0,0,0,0,0,0,0,0,0,0,0,0,0,0,0,0,0,0,0,0,0,0,0,0,0,0,0,0,0,0"/>
              </v:shape>
              <v:shape id="Freeform 449" o:spid="_x0000_s1853" style="position:absolute;left:7083;top:13882;width:56;height:92;visibility:visible;mso-wrap-style:square;v-text-anchor:top" coordsize="148,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J+TsUA&#10;AADbAAAADwAAAGRycy9kb3ducmV2LnhtbESPzWrDMBCE74G8g9hALyGRbUoIruVgQkubkkN+euhx&#10;sbaWibUylpq4b18VCjkOM/MNU2xG24krDb51rCBdJiCIa6dbbhR8nF8WaxA+IGvsHJOCH/KwKaeT&#10;AnPtbnyk6yk0IkLY56jAhNDnUvrakEW/dD1x9L7cYDFEOTRSD3iLcNvJLElW0mLLccFgT1tD9eX0&#10;bRVkSfpa794/V3NnuNpnu+b54CqlHmZj9QQi0Bju4f/2m1bwmMLfl/gDZP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n5OxQAAANsAAAAPAAAAAAAAAAAAAAAAAJgCAABkcnMv&#10;ZG93bnJldi54bWxQSwUGAAAAAAQABAD1AAAAigMAAAAA&#10;" path="m107,r-4,7l98,17r-5,7l88,34r-4,7l79,50,74,60r-5,9l62,79r-5,9l53,98r-5,9l43,115r-7,9l34,134r-5,9l24,150r-5,7l15,165r-3,7l5,184r-2,9l,200r10,-4l17,186,27,176r7,-11l46,153,57,138,69,124,81,110,93,98,103,84,115,72r7,-12l131,50r7,-9l143,34r3,-3l148,31,107,r,xe" fillcolor="black" stroked="f">
                <v:path arrowok="t" o:connecttype="custom" o:connectlocs="40,0;39,3;37,8;35,11;33,16;32,19;30,23;28,28;26,32;23,36;22,40;20,45;18,49;16,53;14,57;13,62;11,66;9,69;7,72;6,76;5,79;2,85;1,89;0,92;4,90;6,86;10,81;13,76;17,70;22,63;26,57;31,51;35,45;39,39;44,33;46,28;50,23;52,19;54,16;55,14;56,14;40,0;40,0" o:connectangles="0,0,0,0,0,0,0,0,0,0,0,0,0,0,0,0,0,0,0,0,0,0,0,0,0,0,0,0,0,0,0,0,0,0,0,0,0,0,0,0,0,0,0"/>
              </v:shape>
              <v:shape id="Freeform 450" o:spid="_x0000_s1854" style="position:absolute;left:7103;top:13969;width:212;height:48;visibility:visible;mso-wrap-style:square;v-text-anchor:top" coordsize="566,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NpXcQA&#10;AADbAAAADwAAAGRycy9kb3ducmV2LnhtbESPQWsCMRSE70L/Q3gFL6JZRURWoxRBUERotYceH5vX&#10;3W03L0sSzeqvN4WCx2FmvmGW68404krO15YVjEcZCOLC6ppLBZ/n7XAOwgdkjY1lUnAjD+vVS2+J&#10;ubaRP+h6CqVIEPY5KqhCaHMpfVGRQT+yLXHyvq0zGJJ0pdQOY4KbRk6ybCYN1pwWKmxpU1Hxe7oY&#10;BZvp+97FHzwOyq/D9h5bdxvEg1L91+5tASJQF57h//ZOK5hO4O9L+gF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DaV3EAAAA2wAAAA8AAAAAAAAAAAAAAAAAmAIAAGRycy9k&#10;b3ducmV2LnhtbFBLBQYAAAAABAAEAPUAAACJAwAAAAA=&#10;" path="m,38r9,5l16,50r10,5l35,62r10,5l54,72r10,5l76,81r9,3l97,88r10,3l121,93r10,3l143,98r9,2l166,103r10,l188,103r9,l212,103r9,l233,103r14,-3l259,100r10,l283,98r10,-2l304,96r12,-3l328,91r12,l352,88r10,-4l373,84r10,-5l392,77r10,-3l414,72r9,-5l435,67r7,-5l452,60r10,-2l471,55r7,-5l485,48r10,-2l502,43r12,-5l526,34r12,-5l547,27r7,-5l559,22r2,-3l566,19r-5,l554,22r-12,2l531,29r-10,l512,31r-10,3l492,36r-11,2l471,41r-12,2l447,48r-12,2l423,53r-14,2l397,60r-14,l371,65r-14,2l345,72r-12,l321,74r-12,3l295,79r-12,2l273,81r-9,3l254,86r-9,-2l233,84r-10,l214,84,204,81r-9,-2l183,77r-7,-3l164,72,154,67r-9,-5l138,60,126,55r-7,-5l109,48r-7,-5l95,41,85,36,78,31,71,29,59,19,50,15,38,8,33,3,28,,,38r,xe" fillcolor="black" stroked="f">
                <v:path arrowok="t" o:connecttype="custom" o:connectlocs="3,20;10,26;17,31;24,36;32,39;40,42;49,45;57,47;66,48;74,48;83,48;93,47;101,47;110,45;118,43;127,42;136,39;143,37;151,34;158,31;166,29;173,27;179,23;185,21;193,18;202,14;208,10;210,9;210,9;203,11;195,14;188,16;180,18;172,20;163,23;153,26;143,28;134,31;125,34;116,36;106,38;99,39;92,39;84,39;76,38;69,36;61,34;54,29;47,26;41,22;36,19;29,14;22,9;14,4;10,0;0,18" o:connectangles="0,0,0,0,0,0,0,0,0,0,0,0,0,0,0,0,0,0,0,0,0,0,0,0,0,0,0,0,0,0,0,0,0,0,0,0,0,0,0,0,0,0,0,0,0,0,0,0,0,0,0,0,0,0,0,0"/>
              </v:shape>
              <v:shape id="Freeform 451" o:spid="_x0000_s1855" style="position:absolute;left:7277;top:13868;width:47;height:105;visibility:visible;mso-wrap-style:square;v-text-anchor:top" coordsize="124,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6TC8UA&#10;AADbAAAADwAAAGRycy9kb3ducmV2LnhtbESPQWsCMRSE7wX/Q3hCbzWrdqXdGkVaKiJe1F56e2xe&#10;k8XNy3aTult/vREKPQ4z8w0zX/auFmdqQ+VZwXiUgSAuva7YKPg4vj88gQgRWWPtmRT8UoDlYnA3&#10;x0L7jvd0PkQjEoRDgQpsjE0hZSgtOQwj3xAn78u3DmOSrZG6xS7BXS0nWTaTDitOCxYberVUng4/&#10;TkF+3Nkuu2yn5vvyrN9Mvl5/5k6p+2G/egERqY//4b/2Rit4nMLtS/o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PpMLxQAAANsAAAAPAAAAAAAAAAAAAAAAAJgCAABkcnMv&#10;ZG93bnJldi54bWxQSwUGAAAAAAQABAD1AAAAigMAAAAA&#10;" path="m33,r5,10l43,19r2,10l52,38r3,10l62,57r5,10l71,79r5,9l81,98r5,9l90,119r5,10l97,138r5,10l107,157r2,8l112,172r2,9l117,188r4,12l124,212r,7l124,224r-3,3l117,224r-8,-7l102,210,90,198,83,186r-5,-7l74,169r-5,-7l64,155r-5,-9l55,138r-5,-9l45,124r-5,-9l36,107,31,98,26,91,19,74,14,65,7,53,5,46,,38r,l33,r,xe" fillcolor="black" stroked="f">
                <v:path arrowok="t" o:connecttype="custom" o:connectlocs="13,0;14,5;16,9;17,13;20,18;21,22;24,26;25,31;27,37;29,41;31,45;33,49;34,55;36,60;37,64;39,68;41,73;41,76;42,80;43,84;44,87;46,93;47,98;47,101;47,104;46,105;44,104;41,100;39,97;34,92;31,86;30,83;28,78;26,75;24,72;22,68;21,64;19,60;17,57;15,53;14,49;12,45;10,42;7,34;5,30;3,25;2,21;0,18;0,18;13,0;13,0" o:connectangles="0,0,0,0,0,0,0,0,0,0,0,0,0,0,0,0,0,0,0,0,0,0,0,0,0,0,0,0,0,0,0,0,0,0,0,0,0,0,0,0,0,0,0,0,0,0,0,0,0,0,0"/>
              </v:shape>
              <v:shape id="Freeform 452" o:spid="_x0000_s1856" style="position:absolute;left:6991;top:13907;width:388;height:208;visibility:visible;mso-wrap-style:square;v-text-anchor:top" coordsize="1033,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oDxsIA&#10;AADbAAAADwAAAGRycy9kb3ducmV2LnhtbESPwWrDMBBE74H8g9hAb7HcEEJwo5hSCAntKWkKPS7S&#10;2jK2VsZSHLdfXxUKPQ4z84bZlZPrxEhDaDwreMxyEMTam4ZrBdf3w3ILIkRkg51nUvBFAcr9fLbD&#10;wvg7n2m8xFokCIcCFdgY+0LKoC05DJnviZNX+cFhTHKopRnwnuCuk6s830iHDacFiz29WNLt5eYU&#10;rKpX/mjfnOWKxqP+lFv+Nlqph8X0/AQi0hT/w3/tk1GwXsPvl/QD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igPGwgAAANsAAAAPAAAAAAAAAAAAAAAAAJgCAABkcnMvZG93&#10;bnJldi54bWxQSwUGAAAAAAQABAD1AAAAhwMAAAAA&#10;" path="m279,l260,2,243,7r-17,5l212,17r-17,4l181,26r-12,5l155,38r-12,5l129,50r-10,5l107,62r-9,5l86,74r-7,7l72,88,62,95r-9,7l45,110r-4,9l31,126r-5,7l22,141r-3,9l14,157r-4,7l5,174r,7l3,191,,198r,9l,214r,7l,229r,9l3,245r,7l5,262r2,7l12,279r7,12l29,307r4,7l41,321r4,8l55,338r7,5l67,350r9,7l86,362r7,7l103,374r9,5l124,386r9,5l145,395r12,7l169,407r12,5l195,414r15,5l224,426r12,l250,431r14,l279,436r12,2l307,441r15,l336,445r14,l364,445r15,3l393,448r14,l422,448r16,l452,450r15,-2l479,448r14,l510,448r11,-3l538,445r12,-2l567,443r12,-2l593,438r14,-2l621,436r12,-5l650,431r12,-2l676,426r12,-4l700,419r14,-5l726,412r14,-2l752,405r12,-3l779,400r9,-7l800,391r12,-5l824,381r9,-5l845,374r12,-5l869,364r10,-4l888,352r10,-4l907,343r7,-5l924,333r9,-4l943,324r7,-5l957,314r7,-7l974,302r12,-11l1000,281r9,-12l1019,260r5,-15l1029,236r4,-12l1033,212r,-12l1033,191r-4,-12l1026,169r-5,-12l1017,150r-8,-12l1002,129r-7,-8l988,112r-9,-10l971,95r-9,-9l952,79r-9,-5l936,67,926,60r-7,-3l912,50r-7,-2l898,43r-5,-3l886,36r,l886,36r7,4l900,48r12,9l921,69r15,14l940,88r8,10l955,105r9,12l969,124r5,7l981,141r5,11l990,160r5,11l998,179r4,12l1002,198r,12l1002,217r,12l1000,236r-2,9l990,255r-4,9l976,274r-9,7l955,291r-15,7l931,302r-7,5l914,312r-7,2l898,319r-10,5l879,326r-10,7l857,336r-9,5l836,343r-12,5l812,352r-12,5l788,360r-12,4l762,367r-12,4l736,376r-12,3l710,383r-12,3l683,391r-12,2l655,395r-12,3l626,400r-12,2l598,405r-15,2l569,410r-14,2l541,412r-15,2l512,414r-14,3l483,417r-14,2l455,419r-14,3l426,422r-14,l398,422r-15,l369,419r-12,l343,417r-12,l317,414r-12,-2l293,412r-12,-2l269,405r-12,l245,400r-9,l224,395r-10,-4l205,386r-12,-3l183,379r-7,-5l169,369r-9,-2l153,362r-10,-5l136,350r-7,-2l117,338,107,326,95,317,86,305,79,295,74,283,67,271r-3,-9l62,250r,-9l57,229r3,-12l60,207r2,-9l64,183r3,-9l72,164r4,-7l81,148r7,-10l93,131r10,-5l110,117r7,-5l126,107r10,-5l145,98r8,-5l162,88r10,-2l179,81r7,-2l193,76r7,-2l214,67r12,-7l236,57r12,-5l255,48r9,-5l269,40r7,l283,38r3,l279,r,xe" fillcolor="black" stroked="f">
                <v:path arrowok="t" o:connecttype="custom" o:connectlocs="80,8;54,20;32,34;17,51;7,69;1,88;0,106;3,124;15,148;29,165;47,178;68,190;94,199;121,204;148,207;175,207;202,206;228,202;254,197;278,190;300,181;322,171;341,159;357,147;376,130;388,104;385,78;374,56;358,37;343,23;333,17;346,32;362,54;372,74;376,97;372,118;353,138;337,147;319,158;296,166;272,175;246,183;219,188;192,191;166,195;139,194;115,190;92,185;72,177;57,167;40,151;25,125;23,100;27,76;39,58;54,45;70,37;89,26;104,18" o:connectangles="0,0,0,0,0,0,0,0,0,0,0,0,0,0,0,0,0,0,0,0,0,0,0,0,0,0,0,0,0,0,0,0,0,0,0,0,0,0,0,0,0,0,0,0,0,0,0,0,0,0,0,0,0,0,0,0,0,0,0"/>
              </v:shape>
              <v:shape id="Freeform 453" o:spid="_x0000_s1857" style="position:absolute;left:6984;top:14045;width:20;height:145;visibility:visible;mso-wrap-style:square;v-text-anchor:top" coordsize="52,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UNzcIA&#10;AADbAAAADwAAAGRycy9kb3ducmV2LnhtbESPQWsCMRSE7wX/Q3iCl+JmFVtlNYoUij3WdL0/Ns/d&#10;xc1L2ERd/70pFHocZuYbZrMbbCdu1IfWsYJZloMgrpxpuVZQ/nxOVyBCRDbYOSYFDwqw245eNlgY&#10;d+cj3XSsRYJwKFBBE6MvpAxVQxZD5jxx8s6utxiT7GtperwnuO3kPM/fpcWW00KDnj4aqi76ahOl&#10;3FeLq7avB++WD6+/B3Oqj0pNxsN+DSLSEP/Df+0vo2DxBr9f0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tQ3NwgAAANsAAAAPAAAAAAAAAAAAAAAAAJgCAABkcnMvZG93&#10;bnJldi54bWxQSwUGAAAAAAQABAD1AAAAhwMAAAAA&#10;" path="m3,r,12l5,23r,12l7,52r,12l7,78r,15l7,107,5,121r,14l5,150r,14l5,178r,15l5,204r,15l3,228r,12l3,250r,12l,271r,10l,285r,10l,307r,7l3,314r2,-2l7,302r5,-9l14,278r5,-14l22,257r2,-10l24,240r5,-9l29,221r2,-7l33,204r5,-9l38,185r3,-9l41,166r2,-9l43,147r5,-9l48,131r2,-10l50,112r,-8l50,95r2,-7l52,76r,-12l50,54,48,45,43,38,41,31,31,19,24,12,14,4,7,,3,r,xe" fillcolor="black" stroked="f">
                <v:path arrowok="t" o:connecttype="custom" o:connectlocs="1,6;2,16;3,30;3,43;2,56;2,69;2,82;2,94;1,105;1,115;0,125;0,132;0,142;1,145;3,139;5,128;8,119;9,111;11,102;13,94;15,85;16,77;17,68;18,60;19,52;19,44;20,35;19,25;17,18;12,9;5,2;1,0" o:connectangles="0,0,0,0,0,0,0,0,0,0,0,0,0,0,0,0,0,0,0,0,0,0,0,0,0,0,0,0,0,0,0,0"/>
              </v:shape>
              <v:shape id="Freeform 454" o:spid="_x0000_s1858" style="position:absolute;left:7273;top:14170;width:68;height:75;visibility:visible;mso-wrap-style:square;v-text-anchor:top" coordsize="183,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gA5sMA&#10;AADbAAAADwAAAGRycy9kb3ducmV2LnhtbESPQYvCMBSE78L+h/AWvGm6IsWtRlncVaondcXzs3m2&#10;xealNFHrvzeC4HGYmW+Yyaw1lbhS40rLCr76EQjizOqScwX7/0VvBMJ5ZI2VZVJwJwez6Udngom2&#10;N97SdedzESDsElRQeF8nUrqsIIOub2vi4J1sY9AH2eRSN3gLcFPJQRTF0mDJYaHAmuYFZefdxShI&#10;04UctfP7Jl6vysHx73v5exkelOp+tj9jEJ5a/w6/2qlWMIzh+SX8AD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gA5sMAAADbAAAADwAAAAAAAAAAAAAAAACYAgAAZHJzL2Rv&#10;d25yZXYueG1sUEsFBgAAAAAEAAQA9QAAAIgDAAAAAA==&#10;" path="m109,l95,,83,5,71,10r-9,2l52,17r-9,7l36,29r-7,7l17,48,7,62,2,74,,91r,12l5,117r5,9l21,138r5,5l31,145r7,5l48,155r7,l64,160r10,l86,162r7,l102,160r10,-3l119,155r7,-2l133,148r5,-5l145,141r10,-15l164,114r5,-14l174,88r5,-14l181,62r,-14l183,38r,-9l183,22r,-8l181,14r,8l179,29r-5,9l169,48r-5,9l159,72r-4,11l145,95r-7,12l129,117r-8,9l112,133r-10,3l90,138r-9,l71,133r-7,-4l60,124r,-7l62,103,74,91,83,79,98,67r9,-7l109,57,109,r,xe" fillcolor="black" stroked="f">
                <v:path arrowok="t" o:connecttype="custom" o:connectlocs="35,0;26,5;19,8;13,13;6,22;1,34;0,48;4,58;10,66;14,69;20,72;27,74;35,75;42,73;47,71;51,66;58,58;63,46;67,34;67,22;68,13;68,6;67,10;65,18;61,26;58,38;51,50;45,58;38,63;30,64;24,60;22,54;27,42;36,31;41,26;41,0" o:connectangles="0,0,0,0,0,0,0,0,0,0,0,0,0,0,0,0,0,0,0,0,0,0,0,0,0,0,0,0,0,0,0,0,0,0,0,0"/>
              </v:shape>
              <v:shape id="Freeform 455" o:spid="_x0000_s1859" style="position:absolute;left:7257;top:14166;width:39;height:27;visibility:visible;mso-wrap-style:square;v-text-anchor:top" coordsize="10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Qc8UA&#10;AADbAAAADwAAAGRycy9kb3ducmV2LnhtbESPQWvCQBCF7wX/wzJCb3VjCNakriKCkHoo1ErpcciO&#10;SWp2NmTXJP77riD0+HjzvjdvtRlNI3rqXG1ZwXwWgSAurK65VHD62r8sQTiPrLGxTApu5GCznjyt&#10;MNN24E/qj74UAcIuQwWV920mpSsqMuhmtiUO3tl2Bn2QXSl1h0OAm0bGUbSQBmsODRW2tKuouByv&#10;JrzBh3yXbzHN3z/K75/fJD3Hi1Sp5+m4fQPhafT/x490rhUkr3DfEgA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ulBzxQAAANsAAAAPAAAAAAAAAAAAAAAAAJgCAABkcnMv&#10;ZG93bnJldi54bWxQSwUGAAAAAAQABAD1AAAAigMAAAAA&#10;" path="m,9l12,19r12,9l36,35r9,7l53,47r7,7l62,57r2,l105,,,9r,xe" fillcolor="black" stroked="f">
                <v:path arrowok="t" o:connecttype="custom" o:connectlocs="0,4;4,9;9,13;13,17;17,20;20,22;22,26;23,27;24,27;39,0;0,4;0,4" o:connectangles="0,0,0,0,0,0,0,0,0,0,0,0"/>
              </v:shape>
              <v:shape id="Freeform 456" o:spid="_x0000_s1860" style="position:absolute;left:7233;top:14126;width:70;height:78;visibility:visible;mso-wrap-style:square;v-text-anchor:top" coordsize="188,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rls8AA&#10;AADbAAAADwAAAGRycy9kb3ducmV2LnhtbERPTWvCQBC9F/wPywi91Y1Fi0RXEaUgvUhtQb0N2TEJ&#10;Zmdjdk3iv3cOhR4f73ux6l2lWmpC6dnAeJSAIs68LTk38Pvz+TYDFSKyxcozGXhQgNVy8LLA1PqO&#10;v6k9xFxJCIcUDRQx1qnWISvIYRj5mli4i28cRoFNrm2DnYS7Sr8nyYd2WLI0FFjTpqDserg7AxM6&#10;nq6XMNtMuu3XbRqn7dk/9sa8Dvv1HFSkPv6L/9w7Kz4ZK1/kB+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8rls8AAAADbAAAADwAAAAAAAAAAAAAAAACYAgAAZHJzL2Rvd25y&#10;ZXYueG1sUEsFBgAAAAAEAAQA9QAAAIUDAAAAAA==&#10;" path="m119,2r-7,l102,,95,,88,2,74,2,64,4,52,4,43,9r-7,5l28,19,17,30,7,42,2,50r,7l,64r,9l,88r2,14l7,116r5,14l19,142r9,10l38,159r12,5l57,164r10,2l74,169r7,l90,169r7,l105,164r2,l105,164r-5,l90,161r-9,l67,154,57,150r-7,-8l45,138r-5,-8l38,123r-5,-9l31,104r,-7l33,88r3,-8l38,71r5,-7l47,59,59,47,74,40r7,-2l90,38r7,l107,40r12,5l126,52r7,7l136,66r2,7l138,80r,5l138,88,188,76r,-3l188,64,186,54,181,40r-5,-7l171,28r-4,-7l159,16,150,9,143,7,131,2r-12,l119,2xe" fillcolor="black" stroked="f">
                <v:path arrowok="t" o:connecttype="custom" o:connectlocs="42,1;35,0;28,1;19,2;13,6;6,14;1,23;0,30;0,41;3,54;7,66;14,73;21,76;28,78;34,78;39,76;39,76;34,74;25,71;19,66;15,60;12,53;12,45;13,37;16,30;22,22;30,18;36,18;44,21;50,27;51,34;51,39;70,35;70,30;67,18;64,13;59,7;53,3;44,1" o:connectangles="0,0,0,0,0,0,0,0,0,0,0,0,0,0,0,0,0,0,0,0,0,0,0,0,0,0,0,0,0,0,0,0,0,0,0,0,0,0,0"/>
              </v:shape>
              <v:shape id="Freeform 457" o:spid="_x0000_s1861" style="position:absolute;left:7364;top:14042;width:24;height:147;visibility:visible;mso-wrap-style:square;v-text-anchor:top" coordsize="6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JksMA&#10;AADbAAAADwAAAGRycy9kb3ducmV2LnhtbESPQYvCMBCF78L+hzCCN00VEbdrFFcUBU/qwl6HZmyr&#10;zaQksVZ/vVlY8Ph48743b7ZoTSUacr60rGA4SEAQZ1aXnCv4OW36UxA+IGusLJOCB3lYzD86M0y1&#10;vfOBmmPIRYSwT1FBEUKdSumzggz6ga2Jo3e2zmCI0uVSO7xHuKnkKEkm0mDJsaHAmlYFZdfjzcQ3&#10;dPZ9afa339EqnOz4+XRrt90r1eu2yy8QgdrwPv5P77SC8Sf8bYkA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fJksMAAADbAAAADwAAAAAAAAAAAAAAAACYAgAAZHJzL2Rv&#10;d25yZXYueG1sUEsFBgAAAAAEAAQA9QAAAIgDAAAAAA==&#10;" path="m,50r,9l2,71,5,83,7,95r,12l9,119r3,12l16,145r,12l19,171r5,12l26,195r2,12l33,219r3,9l40,242r,10l43,261r2,8l50,278r,7l52,292r3,8l59,307r,7l62,319r2,-3l64,314r,-7l64,300r-2,-8l62,285r,-9l62,266r,-12l62,245,59,233r,-14l59,207r,-15l57,181,55,166r,-14l55,140r,-17l52,111r,-11l52,85,50,73r,-12l50,50r,-8l47,30r,-7l47,14r,-3l47,2,47,,,50r,xe" fillcolor="black" stroked="f">
                <v:path arrowok="t" o:connecttype="custom" o:connectlocs="0,23;0,27;1,33;2,38;3,44;3,49;3,55;5,60;6,67;6,72;7,79;9,84;10,90;11,95;12,101;14,105;15,112;15,116;16,120;17,124;19,128;19,131;20,135;21,138;22,141;22,145;23,147;24,146;24,145;24,141;24,138;23,135;23,131;23,127;23,123;23,117;23,113;22,107;22,101;22,95;22,88;21,83;21,76;21,70;21,65;21,57;20,51;20,46;20,39;19,34;19,28;19,23;19,19;18,14;18,11;18,6;18,5;18,1;18,0;0,23;0,23" o:connectangles="0,0,0,0,0,0,0,0,0,0,0,0,0,0,0,0,0,0,0,0,0,0,0,0,0,0,0,0,0,0,0,0,0,0,0,0,0,0,0,0,0,0,0,0,0,0,0,0,0,0,0,0,0,0,0,0,0,0,0,0,0"/>
              </v:shape>
              <v:shape id="Freeform 458" o:spid="_x0000_s1862" style="position:absolute;left:6981;top:14202;width:412;height:96;visibility:visible;mso-wrap-style:square;v-text-anchor:top" coordsize="1099,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E098AA&#10;AADbAAAADwAAAGRycy9kb3ducmV2LnhtbERPy4rCMBTdD/gP4QruNK2iaMcoIgqKzMLHB9xp7rRl&#10;mpuaRK1+vVkMzPJw3vNla2pxJ+crywrSQQKCOLe64kLB5bztT0H4gKyxtkwKnuRhueh8zDHT9sFH&#10;up9CIWII+wwVlCE0mZQ+L8mgH9iGOHI/1hkMEbpCaoePGG5qOUySiTRYcWwosaF1Sfnv6WYUjL7T&#10;19mno+vm4Bxdrl+Nn7V7pXrddvUJIlAb/sV/7p1WMI7r45f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wE098AAAADbAAAADwAAAAAAAAAAAAAAAACYAgAAZHJzL2Rvd25y&#10;ZXYueG1sUEsFBgAAAAAEAAQA9QAAAIUDAAAAAA==&#10;" path="m,7r7,7l19,26r12,8l42,45r15,8l69,62r14,7l100,76r11,8l128,91r17,7l161,103r17,7l197,115r17,4l233,126r19,5l271,136r17,2l309,143r19,2l350,150r19,3l390,157r19,3l430,160r20,2l471,165r21,l514,165r21,l557,167r19,-2l595,165r21,-3l638,162r19,-2l678,160r19,-5l718,155r17,-5l757,148r16,-5l795,141r19,-5l830,134r19,-5l868,124r15,-7l899,112r17,-7l933,100r14,-7l961,86r15,-7l990,72r12,-10l1014,55r12,-10l1037,38r10,-9l1059,19r7,-9l1076,r23,91l1097,91r-5,l1085,93r-7,5l1066,100r-12,5l1045,107r-8,3l1028,112r-7,5l1009,119r-10,3l990,124r-12,5l966,131r-9,5l942,138r-9,5l918,145r-11,3l892,153r-12,2l866,160r-14,2l838,167r-15,5l807,174r-15,2l778,179r-17,2l745,184r-15,4l714,191r-15,2l683,195r-17,3l649,198r-16,2l616,200r-17,5l583,205r-14,2l552,207r-17,l519,207r-17,l485,205r-16,l452,205r-14,l421,200r-17,-2l390,195r-14,l359,191r-14,-3l328,184r-12,-3l300,174r-15,-2l271,165r-12,-3l247,155r-12,-2l221,148r-10,-5l200,138r-10,-2l178,131r-7,-5l159,122r-9,-3l142,115r-7,-5l126,107r-7,-4l109,98r-7,-5l90,86,78,81,66,74,57,67,47,62,40,57,33,50,26,45,21,38,16,34,9,26,4,19,,10,,7r,xe" fillcolor="black" stroked="f">
                <v:path arrowok="t" o:connecttype="custom" o:connectlocs="7,12;21,25;37,35;54,45;74,53;94,61;116,66;138,71;161,74;184,77;209,77;231,75;254,74;276,70;298,65;318,60;337,52;355,43;371,33;385,21;397,9;412,42;407,43;395,49;385,52;375,57;362,61;350,66;334,71;319,75;303,81;285,84;268,89;250,92;231,93;213,96;195,96;176,95;158,93;141,90;123,85;107,80;93,72;79,66;67,61;56,55;47,50;38,43;25,34;15,26;8,18;1,9;0,3" o:connectangles="0,0,0,0,0,0,0,0,0,0,0,0,0,0,0,0,0,0,0,0,0,0,0,0,0,0,0,0,0,0,0,0,0,0,0,0,0,0,0,0,0,0,0,0,0,0,0,0,0,0,0,0,0"/>
              </v:shape>
              <v:shape id="Freeform 459" o:spid="_x0000_s1863" style="position:absolute;left:7087;top:13504;width:249;height:343;visibility:visible;mso-wrap-style:square;v-text-anchor:top" coordsize="382,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Wyy8AA&#10;AADbAAAADwAAAGRycy9kb3ducmV2LnhtbESPQYvCMBSE74L/ITzBm6ZdqGg1irgIXq3i+dE8m2Lz&#10;Upuo9d+bhQWPw8x8w6w2vW3EkzpfO1aQThMQxKXTNVcKzqf9ZA7CB2SNjWNS8CYPm/VwsMJcuxcf&#10;6VmESkQI+xwVmBDaXEpfGrLop64ljt7VdRZDlF0ldYevCLeN/EmSmbRYc1ww2NLOUHkrHlbB7z29&#10;HIrH22T37JxuFxeTzOZGqfGo3y5BBOrDN/zfPmgFWQp/X+IPkO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kWyy8AAAADbAAAADwAAAAAAAAAAAAAAAACYAgAAZHJzL2Rvd25y&#10;ZXYueG1sUEsFBgAAAAAEAAQA9QAAAIUDAAAAAA==&#10;" path="m198,520r6,-4l221,501r26,-23l278,448r30,-38l338,368r26,-47l382,270r-3,3l370,282r-12,10l345,305r-14,10l317,325r-12,3l296,326r3,-2l306,316r11,-13l328,286r10,-23l347,235r4,-33l350,164r-5,6l334,185r-17,21l296,232r-21,25l256,282r-17,17l228,309r5,-9l241,277r12,-34l262,199r4,-49l262,98,244,47,211,r2,7l214,27r3,30l218,94r-3,42l210,179r-12,43l179,261r-3,-4l169,248,159,234,146,215,133,196,122,179r-9,-17l109,149r-2,7l103,173r-5,26l96,232r,38l101,308r13,36l137,377r-2,l124,377r-13,-4l94,364,74,345,52,315,31,271,9,212,6,222,3,250,,289r3,48l13,387r23,51l77,483r58,34l152,523r14,3l178,527r9,-1l192,525r3,-2l198,520r,xe" fillcolor="yellow" strokeweight="1pt">
                <v:path arrowok="t" o:connecttype="custom" o:connectlocs="133,336;161,311;201,267;237,209;247,178;233,190;216,205;199,213;195,211;207,197;220,171;229,131;225,111;207,134;179,167;156,195;152,195;165,158;173,98;159,31;139,5;141,37;140,89;129,144;115,167;104,152;87,128;74,105;70,102;64,130;63,176;74,224;88,245;72,243;48,225;20,176;4,144;0,188;8,252;50,314;99,340;116,343;125,342;129,338" o:connectangles="0,0,0,0,0,0,0,0,0,0,0,0,0,0,0,0,0,0,0,0,0,0,0,0,0,0,0,0,0,0,0,0,0,0,0,0,0,0,0,0,0,0,0,0"/>
              </v:shape>
            </v:group>
            <v:group id="Group 460" o:spid="_x0000_s1864" style="position:absolute;left:9845;top:2939;width:360;height:480" coordorigin="6981,13504" coordsize="412,7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461" o:spid="_x0000_s1865" style="position:absolute;left:6993;top:14075;width:371;height:189;visibility:visible;mso-wrap-style:square;v-text-anchor:top" coordsize="990,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sMA&#10;AADbAAAADwAAAGRycy9kb3ducmV2LnhtbESP0YrCMBRE34X9h3AF3zRVUbRrFFkQVroIdv2AS3Nt&#10;a5ub0mRt/XuzIPg4zMwZZrPrTS3u1LrSsoLpJAJBnFldcq7g8nsYr0A4j6yxtkwKHuRgt/0YbDDW&#10;tuMz3VOfiwBhF6OCwvsmltJlBRl0E9sQB+9qW4M+yDaXusUuwE0tZ1G0lAZLDgsFNvRVUFalf0bB&#10;vvs5VOltlvjqdCzP/Wp9SZK1UqNhv/8E4an37/Cr/a0VLObw/yX8AL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sMAAADbAAAADwAAAAAAAAAAAAAAAACYAgAAZHJzL2Rv&#10;d25yZXYueG1sUEsFBgAAAAAEAAQA9QAAAIgDAAAAAA==&#10;" path="m71,31r12,5l97,40r12,5l126,50r14,2l157,57r16,3l190,62r17,2l226,64r16,3l261,69r19,l299,69r20,l340,71r17,-2l376,69r19,l416,69r19,-2l457,67r19,-3l497,64r19,-4l535,60r19,-3l576,55r19,-3l614,50r19,-2l654,48r17,-5l690,40r17,-2l726,36r16,-5l759,29r17,-3l795,24r14,-3l826,19r11,-2l854,14r12,-2l880,12,892,7r14,l916,5r10,l935,2r10,l954,r7,l968,r5,l983,r7,l990,5r,4l980,14r-7,3l964,21r-12,5l945,29r-8,2l930,33r-7,3l916,38r-10,2l899,43r-9,5l880,48r-9,2l861,52r-9,5l840,60r-10,2l821,64r-10,5l799,69r-9,5l778,76r-10,3l757,83r-10,3l737,90r-9,5l714,98r-10,2l692,102r-9,5l671,112r-10,2l652,119r-10,5l633,129r-10,2l614,136r-10,4l595,145r-7,3l578,155r-7,5l564,164r-10,3l547,174r-5,5l533,188r-10,12l516,214r-7,12l507,238r,14l507,262r4,12l518,286r10,9l538,302r11,8l554,314r7,3l571,321r7,3l585,326r10,3l602,331r9,2l618,333r10,5l637,338r10,2l657,340r9,3l676,343r9,5l695,348r9,2l714,350r12,2l733,352r9,l752,352r9,l768,352r10,3l790,355r9,2l804,357r10,l821,357r9,l837,357r8,3l852,360r7,2l868,362r10,2l885,367r7,2l897,374r-7,9l883,386r-12,5l864,393r-8,l847,395r-7,3l830,398r-9,l809,400r-10,2l787,402r-11,3l764,405r-15,2l735,407r-14,l707,407r-15,l676,407r-15,l647,407r-17,3l614,407r-17,l580,407r-16,l547,405r-17,l514,405r-17,l480,402r-19,l445,400r-17,l409,398r-17,-3l376,395r-17,-2l340,391r-17,-3l309,386r-17,l276,383r-17,-2l245,379r-15,-3l214,374r-12,-5l185,367r-12,-3l161,360r-11,-3l135,355r-9,-3l114,348r-10,-5l95,340,85,338r-9,-5l69,329r-8,-5l57,321,45,310,35,302,26,290r-7,-9l11,269,9,257,4,245,2,236,,221,,210,,198,2,186r,-12l7,162,9,150r5,-10l16,129r5,-12l26,105r4,-7l35,86r3,-7l45,69r5,-5l52,55r5,-7l59,43r5,-5l69,33r2,-2l71,31xe" fillcolor="#edebff" stroked="f">
                <v:path arrowok="t" o:connecttype="custom" o:connectlocs="47,23;78,30;112,32;148,32;186,30;223,24;259,18;291,12;320,6;343,2;360,0;371,2;357,12;343,18;326,23;308,30;288,36;268,45;248,53;230,63;214,74;200,87;190,116;202,139;217,149;232,154;250,158;268,161;285,162;301,165;317,166;332,169;326,180;311,183;291,187;265,188;236,189;205,187;173,185;141,182;109,178;80,172;56,165;36,157;21,148;4,124;0,97;3,69;11,45;19,25;27,14" o:connectangles="0,0,0,0,0,0,0,0,0,0,0,0,0,0,0,0,0,0,0,0,0,0,0,0,0,0,0,0,0,0,0,0,0,0,0,0,0,0,0,0,0,0,0,0,0,0,0,0,0,0,0"/>
              </v:shape>
              <v:shape id="Freeform 462" o:spid="_x0000_s1866" style="position:absolute;left:7249;top:14146;width:57;height:54;visibility:visible;mso-wrap-style:square;v-text-anchor:top" coordsize="154,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nucMA&#10;AADbAAAADwAAAGRycy9kb3ducmV2LnhtbESPQYvCMBSE7wv7H8Jb8LJoqm5FqqmIICieVhf2+mye&#10;bWnzUpqo1V9vBMHjMDPfMPNFZ2pxodaVlhUMBxEI4szqknMFf4d1fwrCeWSNtWVScCMHi/TzY46J&#10;tlf+pcve5yJA2CWooPC+SaR0WUEG3cA2xME72dagD7LNpW7xGuCmlqMomkiDJYeFAhtaFZRV+7NR&#10;cOdV9r85jLdxXI3zo96ZYf1tlOp9dcsZCE+df4df7Y1WEP/A80v4ATJ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nucMAAADbAAAADwAAAAAAAAAAAAAAAACYAgAAZHJzL2Rv&#10;d25yZXYueG1sUEsFBgAAAAAEAAQA9QAAAIgDAAAAAA==&#10;" path="m116,2l109,r-9,l93,,88,,76,2,66,5,54,5,45,7r-7,5l31,16,19,21,9,31,4,43,2,52,,62,,74r2,9l7,93r5,7l19,107r7,2l35,114r5,l50,116r7,-2l69,114r7,-2l88,109r7,-2l107,105r9,-8l124,95r7,-5l138,85r9,-9l154,66r-2,-7l147,47,143,35r-8,-9l128,16,121,9,116,2r,l116,2xe" fillcolor="#ffb8b8" stroked="f">
                <v:path arrowok="t" o:connecttype="custom" o:connectlocs="43,1;40,0;37,0;34,0;33,0;28,1;24,2;20,2;17,3;14,6;11,7;7,10;3,14;1,20;1,24;0,29;0,34;1,39;3,43;4,47;7,50;10,51;13,53;15,53;19,54;21,53;26,53;28,52;33,51;35,50;40,49;43,45;46,44;48,42;51,40;54,35;57,31;56,27;54,22;53,16;50,12;47,7;45,4;43,1;43,1;43,1" o:connectangles="0,0,0,0,0,0,0,0,0,0,0,0,0,0,0,0,0,0,0,0,0,0,0,0,0,0,0,0,0,0,0,0,0,0,0,0,0,0,0,0,0,0,0,0,0,0"/>
              </v:shape>
              <v:shape id="Freeform 463" o:spid="_x0000_s1867" style="position:absolute;left:7289;top:14174;width:62;height:58;visibility:visible;mso-wrap-style:square;v-text-anchor:top" coordsize="166,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eumMUA&#10;AADbAAAADwAAAGRycy9kb3ducmV2LnhtbESPQWvCQBSE74X+h+UVequ7bUmR6CpFWsihIo091Nsj&#10;+0yC2bchuybRX+8KgsdhZr5h5svRNqKnzteONbxOFAjiwpmaSw1/2++XKQgfkA02jknDiTwsF48P&#10;c0yNG/iX+jyUIkLYp6ihCqFNpfRFRRb9xLXE0du7zmKIsiul6XCIcNvIN6U+pMWa40KFLa0qKg75&#10;0WrIf8Yv9Z7VqjVyc16vdnjc/KPWz0/j5wxEoDHcw7d2ZjQkCVy/xB8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h66YxQAAANsAAAAPAAAAAAAAAAAAAAAAAJgCAABkcnMv&#10;ZG93bnJldi54bWxQSwUGAAAAAAQABAD1AAAAigMAAAAA&#10;" path="m105,l90,,78,,66,3,57,5,45,7r-7,5l28,17r-4,5l12,31,5,43,,55,,69,,81,2,93r7,10l19,112r9,7l40,126r7,l55,126r9,l74,126r7,-2l88,122r7,-3l102,117r10,-5l126,107r7,-7l143,93r4,-5l155,81r7,-14l166,57r-2,-9l162,41r-7,-5l147,31,136,24r-8,-7l119,7,112,5,107,r-2,l105,xe" fillcolor="#ffccf0" stroked="f">
                <v:path arrowok="t" o:connecttype="custom" o:connectlocs="39,0;34,0;29,0;25,1;21,2;17,3;14,6;10,8;9,10;4,14;2,20;0,25;0,32;0,37;1,43;3,47;7,52;10,55;15,58;18,58;21,58;24,58;28,58;30,57;33,56;35,55;38,54;42,52;47,49;50,46;53,43;55,41;58,37;61,31;62,26;61,22;61,19;58,17;55,14;51,11;48,8;44,3;42,2;40,0;39,0;39,0" o:connectangles="0,0,0,0,0,0,0,0,0,0,0,0,0,0,0,0,0,0,0,0,0,0,0,0,0,0,0,0,0,0,0,0,0,0,0,0,0,0,0,0,0,0,0,0,0,0"/>
              </v:shape>
              <v:shape id="Freeform 464" o:spid="_x0000_s1868" style="position:absolute;left:7167;top:13828;width:112;height:55;visibility:visible;mso-wrap-style:square;v-text-anchor:top" coordsize="300,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TqcEA&#10;AADbAAAADwAAAGRycy9kb3ducmV2LnhtbESPS4sCMRCE78L+h9AL3pzMisruaJRFED36gr32Ttp5&#10;OOmESdTx3xtB8FhU1VfUbNGZRlyp9ZVlBV9JCoI4t7riQsHxsBp8g/ABWWNjmRTcycNi/tGbYabt&#10;jXd03YdCRAj7DBWUIbhMSp+XZNAn1hFH72RbgyHKtpC6xVuEm0YO03QiDVYcF0p0tCwpP+8vRsH/&#10;UkqqnWnyXT1y2/pn/edPrFT/s/udggjUhXf41d5oBeMJPL/EHy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lE6nBAAAA2wAAAA8AAAAAAAAAAAAAAAAAmAIAAGRycy9kb3du&#10;cmV2LnhtbFBLBQYAAAAABAAEAPUAAACGAwAAAAA=&#10;" path="m57,14r-12,l38,14,28,16r-4,3l12,23,4,31,,38r,9l,57r4,9l9,73,19,85r7,7l40,102r10,5l62,111r14,5l90,119r7,-3l104,116r10,l121,116r10,-2l140,114r10,-3l159,111r10,-4l178,104r10,-2l200,100r9,-3l219,95r9,-5l240,88r7,-3l254,81r10,-5l271,73r12,-7l293,59r4,-7l300,47r-5,-5l290,38,276,33r-10,l257,33r-7,2l240,38r-7,4l226,47r-7,5l212,57r-8,4l195,66r-7,3l178,71r-9,l159,71r-9,-2l138,64r-7,-5l126,57r,-3l131,52r12,-2l152,42r14,-4l176,31r7,-10l178,14,176,9,169,4,162,2,152,,140,r-9,l119,2r-12,l95,4,83,4,76,7,66,9r-4,l57,11r,3l57,14xe" fillcolor="#ffb8b8" stroked="f">
                <v:path arrowok="t" o:connecttype="custom" o:connectlocs="17,6;10,7;4,11;0,18;0,26;3,34;10,43;19,49;28,54;36,54;43,54;49,53;56,51;63,49;70,47;78,45;85,42;92,39;99,35;106,31;111,24;110,19;103,15;96,15;90,18;84,22;79,26;73,31;66,33;59,33;52,30;47,26;49,24;57,19;66,14;66,6;63,2;57,0;49,0;40,1;31,2;25,4;21,5;21,6" o:connectangles="0,0,0,0,0,0,0,0,0,0,0,0,0,0,0,0,0,0,0,0,0,0,0,0,0,0,0,0,0,0,0,0,0,0,0,0,0,0,0,0,0,0,0,0"/>
              </v:shape>
              <v:shape id="Freeform 465" o:spid="_x0000_s1869" style="position:absolute;left:7106;top:13900;width:195;height:96;visibility:visible;mso-wrap-style:square;v-text-anchor:top" coordsize="521,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nQv8QA&#10;AADbAAAADwAAAGRycy9kb3ducmV2LnhtbESP3WoCMRSE74W+QzhC72rW0lpZjSKFlqUUQS3q5WFz&#10;3F3cnCxJ9qdv3wgFL4eZ+YZZrgdTi46crywrmE4SEMS51RUXCn4OH09zED4ga6wtk4Jf8rBePYyW&#10;mGrb8466fShEhLBPUUEZQpNK6fOSDPqJbYijd7HOYIjSFVI77CPc1PI5SWbSYMVxocSG3kvKr/vW&#10;KJDbY8G4uVL7dTofXrLvLvucSaUex8NmASLQEO7h/3amFby+we1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J0L/EAAAA2wAAAA8AAAAAAAAAAAAAAAAAmAIAAGRycy9k&#10;b3ducmV2LnhtbFBLBQYAAAAABAAEAPUAAACJAwAAAAA=&#10;" path="m90,l83,10,78,22r-4,9l69,41r-5,9l62,57r-5,8l52,74,45,84,36,96r-8,7l24,112,12,122r-5,5l,129r,l2,129r10,7l19,138r9,5l38,146r14,7l62,155r14,7l83,162r7,5l100,169r7,3l117,174r7,3l133,179r10,2l150,184r9,4l169,188r12,5l188,193r9,3l207,198r12,2l228,200r12,3l250,203r12,2l271,205r12,l293,205r12,3l314,205r10,l335,205r12,l357,203r12,-3l381,200r12,-2l402,196r10,-3l424,191r11,-3l445,181r12,-2l466,174r12,-5l488,165r12,-7l509,153r12,-5l516,146r-9,l497,146r-7,l481,146r-10,l459,146r-12,l435,143r-14,l409,143r-14,l381,143r-12,l355,141r-15,-3l328,138r-12,-2l305,136r-10,-2l286,134r-8,l269,129r-5,l259,127r,l259,122r10,-3l274,117r9,-5l290,110r10,-2l309,103r10,-3l328,96r12,-3l350,88r9,-4l369,81r12,-4l390,72r10,-5l409,65r12,-5l428,57r7,-4l443,48r9,-2l462,41r9,-5l471,31r-2,-2l464,29r-5,l452,29r-7,2l435,31r-9,3l414,34r-9,l393,34r-10,2l374,38r-10,l350,38r-10,l328,38r-9,3l309,41r-12,l288,41r-10,l269,41r-10,l247,41r-7,l231,38r-10,l214,38r-7,l197,38r-7,-2l183,34r-5,l166,34r-7,-3l145,27,133,22,119,15,109,12,100,5,93,3,90,r,xe" fillcolor="#8aa1ff" stroked="f">
                <v:path arrowok="t" o:connecttype="custom" o:connectlocs="29,10;24,23;19,34;10,48;3,59;1,60;10,66;23,72;34,77;44,80;54,84;63,87;74,90;85,92;98,95;110,95;121,95;134,94;147,91;159,88;171,83;183,76;195,68;186,67;176,67;163,66;148,66;133,65;118,63;107,62;99,60;97,56;106,52;116,48;127,43;138,37;150,31;160,26;169,21;176,14;172,13;163,14;152,16;140,18;127,18;116,19;104,19;92,19;83,18;74,18;67,16;54,12;41,6;34,0" o:connectangles="0,0,0,0,0,0,0,0,0,0,0,0,0,0,0,0,0,0,0,0,0,0,0,0,0,0,0,0,0,0,0,0,0,0,0,0,0,0,0,0,0,0,0,0,0,0,0,0,0,0,0,0,0,0"/>
              </v:shape>
              <v:shape id="Freeform 466" o:spid="_x0000_s1870" style="position:absolute;left:7212;top:13783;width:12;height:88;visibility:visible;mso-wrap-style:square;v-text-anchor:top" coordsize="31,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P3qL8A&#10;AADbAAAADwAAAGRycy9kb3ducmV2LnhtbERPS4vCMBC+C/sfwizsRTR1QSnVKCIIy4KwPg4eh2Zs&#10;i82kJFHrv3cOwh4/vvdi1btW3SnExrOByTgDRVx623Bl4HTcjnJQMSFbbD2TgSdFWC0/BgssrH/w&#10;nu6HVCkJ4ViggTqlrtA6ljU5jGPfEQt38cFhEhgqbQM+JNy1+jvLZtphw9JQY0ebmsrr4eakZLg+&#10;5bedi/2fD+V5muO2uf4a8/XZr+egEvXpX/x2/1gDUxkrX+QH6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c/eovwAAANsAAAAPAAAAAAAAAAAAAAAAAJgCAABkcnMvZG93bnJl&#10;di54bWxQSwUGAAAAAAQABAD1AAAAhAMAAAAA&#10;" path="m,29l,43,,57r,7l,74r,7l3,90r,8l3,105r,9l3,121r,8l3,136r,7l3,152r,12l3,174r2,9l5,188r,2l10,190r,-4l14,176r,-12l19,150r,-14l22,121r,-14l26,93r,-14l29,64r,-14l29,38r,-12l31,19,31,9,31,,,29r,xe" fillcolor="black" stroked="f">
                <v:path arrowok="t" o:connecttype="custom" o:connectlocs="0,13;0,20;0,26;0,30;0,34;0,38;1,42;1,45;1,49;1,53;1,56;1,60;1,63;1,66;1,70;1,76;1,81;2,85;2,87;2,88;4,88;4,86;5,82;5,76;7,69;7,63;9,56;9,50;10,43;10,37;11,30;11,23;11,18;11,12;12,9;12,4;12,0;0,13;0,13" o:connectangles="0,0,0,0,0,0,0,0,0,0,0,0,0,0,0,0,0,0,0,0,0,0,0,0,0,0,0,0,0,0,0,0,0,0,0,0,0,0,0"/>
              </v:shape>
              <v:shape id="Freeform 467" o:spid="_x0000_s1871" style="position:absolute;left:7135;top:13826;width:155;height:78;visibility:visible;mso-wrap-style:square;v-text-anchor:top" coordsize="412,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xRgcUA&#10;AADbAAAADwAAAGRycy9kb3ducmV2LnhtbESPQWsCMRSE70L/Q3iFXkSztSh2NYpIC56kXb309ty8&#10;7i7dvCxJupv215uC0OMwM98w6200rejJ+caygsdpBoK4tLrhSsH59DpZgvABWWNrmRT8kIft5m60&#10;xlzbgd+pL0IlEoR9jgrqELpcSl/WZNBPbUecvE/rDIYkXSW1wyHBTStnWbaQBhtOCzV2tK+p/Cq+&#10;jYLixS348hv3s93QP8Uwfjt8HAelHu7jbgUiUAz/4Vv7oBXMn+HvS/oB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rFGBxQAAANsAAAAPAAAAAAAAAAAAAAAAAJgCAABkcnMv&#10;ZG93bnJldi54bWxQSwUGAAAAAAQABAD1AAAAigMAAAAA&#10;" path="m,64l5,78r7,15l19,105r12,11l41,126r12,10l65,143r16,9l93,155r17,7l117,162r10,2l134,164r9,2l150,166r10,l167,166r7,3l184,169r9,l200,169r10,l219,166r8,l236,164r7,l253,162r7,-3l269,157r8,l284,155r7,-3l298,150r9,-3l322,143r14,-5l348,131r12,-7l369,116r12,-4l388,102r8,-7l403,90r4,-7l410,74r2,-8l412,59r,-4l410,43,405,33r-9,-9l388,19r-9,-5l369,9,357,5,346,2,334,,324,r-7,l312,r-7,l307,r10,5l322,7r9,5l338,16r8,5l360,33r12,14l374,55r5,7l379,71r2,7l377,86r-8,9l360,102r-12,7l338,112r-7,2l322,116r-10,5l303,121r-10,5l284,128r-10,3l262,131r-9,2l241,136r-10,l219,136r-9,2l198,138r-10,l177,138r-10,l155,136r-7,l138,131r-7,l124,128r-7,l108,124r-8,-5l93,116r-2,-4l81,105,77,97,72,90,67,81r,-7l67,64r,-7l67,47r,-7l72,38,74,28r3,-2l,64r,xe" fillcolor="black" stroked="f">
                <v:path arrowok="t" o:connecttype="custom" o:connectlocs="2,36;7,48;15,58;24,66;35,72;44,75;50,76;56,77;63,77;69,78;75,78;82,77;89,76;95,75;101,72;107,72;112,69;121,66;131,60;139,54;146,47;152,42;154,34;155,27;154,20;149,11;143,6;134,2;126,0;119,0;115,0;119,2;125,6;130,10;140,22;143,29;143,36;139,44;131,50;125,53;117,56;110,58;103,60;95,61;87,63;79,64;71,64;63,64;56,63;49,60;44,59;38,55;34,52;29,45;25,37;25,30;25,22;27,18;29,12;0,30" o:connectangles="0,0,0,0,0,0,0,0,0,0,0,0,0,0,0,0,0,0,0,0,0,0,0,0,0,0,0,0,0,0,0,0,0,0,0,0,0,0,0,0,0,0,0,0,0,0,0,0,0,0,0,0,0,0,0,0,0,0,0,0"/>
              </v:shape>
              <v:shape id="Freeform 468" o:spid="_x0000_s1872" style="position:absolute;left:7083;top:13882;width:56;height:92;visibility:visible;mso-wrap-style:square;v-text-anchor:top" coordsize="148,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HtcIA&#10;AADbAAAADwAAAGRycy9kb3ducmV2LnhtbERPPWvDMBDdC/kP4gJZSiLHgymOlWBKQpPSoXEydDys&#10;q2VqnYyl2u6/r4ZCx8f7Lg6z7cRIg28dK9huEhDEtdMtNwrut9P6CYQPyBo7x6Tghzwc9ouHAnPt&#10;Jr7SWIVGxBD2OSowIfS5lL42ZNFvXE8cuU83WAwRDo3UA04x3HYyTZJMWmw5Nhjs6dlQ/VV9WwVp&#10;sn2pL68f2aMzXL6ll+b47kqlVsu53IEINId/8Z/7rBVkcX38En+A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4e1wgAAANsAAAAPAAAAAAAAAAAAAAAAAJgCAABkcnMvZG93&#10;bnJldi54bWxQSwUGAAAAAAQABAD1AAAAhwMAAAAA&#10;" path="m107,r-4,7l98,17r-5,7l88,34r-4,7l79,50,74,60r-5,9l62,79r-5,9l53,98r-5,9l43,115r-7,9l34,134r-5,9l24,150r-5,7l15,165r-3,7l5,184r-2,9l,200r10,-4l17,186,27,176r7,-11l46,153,57,138,69,124,81,110,93,98,103,84,115,72r7,-12l131,50r7,-9l143,34r3,-3l148,31,107,r,xe" fillcolor="black" stroked="f">
                <v:path arrowok="t" o:connecttype="custom" o:connectlocs="40,0;39,3;37,8;35,11;33,16;32,19;30,23;28,28;26,32;23,36;22,40;20,45;18,49;16,53;14,57;13,62;11,66;9,69;7,72;6,76;5,79;2,85;1,89;0,92;4,90;6,86;10,81;13,76;17,70;22,63;26,57;31,51;35,45;39,39;44,33;46,28;50,23;52,19;54,16;55,14;56,14;40,0;40,0" o:connectangles="0,0,0,0,0,0,0,0,0,0,0,0,0,0,0,0,0,0,0,0,0,0,0,0,0,0,0,0,0,0,0,0,0,0,0,0,0,0,0,0,0,0,0"/>
              </v:shape>
              <v:shape id="Freeform 469" o:spid="_x0000_s1873" style="position:absolute;left:7103;top:13969;width:212;height:48;visibility:visible;mso-wrap-style:square;v-text-anchor:top" coordsize="566,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SrSsQA&#10;AADbAAAADwAAAGRycy9kb3ducmV2LnhtbESPQWsCMRSE70L/Q3gFL6JZi4isRimCYBGhag89Pjav&#10;u9tuXpYkmtVf3wiCx2FmvmEWq8404kLO15YVjEcZCOLC6ppLBV+nzXAGwgdkjY1lUnAlD6vlS2+B&#10;ubaRD3Q5hlIkCPscFVQhtLmUvqjIoB/Zljh5P9YZDEm6UmqHMcFNI9+ybCoN1pwWKmxpXVHxdzwb&#10;BevJ54eLv7gflN+7zS227jqIO6X6r937HESgLjzDj/ZWK5iO4f4l/Q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q0rEAAAA2wAAAA8AAAAAAAAAAAAAAAAAmAIAAGRycy9k&#10;b3ducmV2LnhtbFBLBQYAAAAABAAEAPUAAACJAwAAAAA=&#10;" path="m,38r9,5l16,50r10,5l35,62r10,5l54,72r10,5l76,81r9,3l97,88r10,3l121,93r10,3l143,98r9,2l166,103r10,l188,103r9,l212,103r9,l233,103r14,-3l259,100r10,l283,98r10,-2l304,96r12,-3l328,91r12,l352,88r10,-4l373,84r10,-5l392,77r10,-3l414,72r9,-5l435,67r7,-5l452,60r10,-2l471,55r7,-5l485,48r10,-2l502,43r12,-5l526,34r12,-5l547,27r7,-5l559,22r2,-3l566,19r-5,l554,22r-12,2l531,29r-10,l512,31r-10,3l492,36r-11,2l471,41r-12,2l447,48r-12,2l423,53r-14,2l397,60r-14,l371,65r-14,2l345,72r-12,l321,74r-12,3l295,79r-12,2l273,81r-9,3l254,86r-9,-2l233,84r-10,l214,84,204,81r-9,-2l183,77r-7,-3l164,72,154,67r-9,-5l138,60,126,55r-7,-5l109,48r-7,-5l95,41,85,36,78,31,71,29,59,19,50,15,38,8,33,3,28,,,38r,xe" fillcolor="black" stroked="f">
                <v:path arrowok="t" o:connecttype="custom" o:connectlocs="3,20;10,26;17,31;24,36;32,39;40,42;49,45;57,47;66,48;74,48;83,48;93,47;101,47;110,45;118,43;127,42;136,39;143,37;151,34;158,31;166,29;173,27;179,23;185,21;193,18;202,14;208,10;210,9;210,9;203,11;195,14;188,16;180,18;172,20;163,23;153,26;143,28;134,31;125,34;116,36;106,38;99,39;92,39;84,39;76,38;69,36;61,34;54,29;47,26;41,22;36,19;29,14;22,9;14,4;10,0;0,18" o:connectangles="0,0,0,0,0,0,0,0,0,0,0,0,0,0,0,0,0,0,0,0,0,0,0,0,0,0,0,0,0,0,0,0,0,0,0,0,0,0,0,0,0,0,0,0,0,0,0,0,0,0,0,0,0,0,0,0"/>
              </v:shape>
              <v:shape id="Freeform 470" o:spid="_x0000_s1874" style="position:absolute;left:7277;top:13868;width:47;height:105;visibility:visible;mso-wrap-style:square;v-text-anchor:top" coordsize="124,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dq8MUA&#10;AADbAAAADwAAAGRycy9kb3ducmV2LnhtbESPQWsCMRSE70L/Q3gFbzVbZaXdGkVaKiJe1F56e2xe&#10;k6Wbl3WTuqu/3ggFj8PMfMPMFr2rxYnaUHlW8DzKQBCXXldsFHwdPp9eQISIrLH2TArOFGAxfxjM&#10;sNC+4x2d9tGIBOFQoAIbY1NIGUpLDsPIN8TJ+/Gtw5hka6RusUtwV8txlk2lw4rTgsWG3i2Vv/s/&#10;pyA/bG2XXTYTc7y86g+Tr1bfuVNq+Ngv30BE6uM9/N9eawXTMdy+p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x2rwxQAAANsAAAAPAAAAAAAAAAAAAAAAAJgCAABkcnMv&#10;ZG93bnJldi54bWxQSwUGAAAAAAQABAD1AAAAigMAAAAA&#10;" path="m33,r5,10l43,19r2,10l52,38r3,10l62,57r5,10l71,79r5,9l81,98r5,9l90,119r5,10l97,138r5,10l107,157r2,8l112,172r2,9l117,188r4,12l124,212r,7l124,224r-3,3l117,224r-8,-7l102,210,90,198,83,186r-5,-7l74,169r-5,-7l64,155r-5,-9l55,138r-5,-9l45,124r-5,-9l36,107,31,98,26,91,19,74,14,65,7,53,5,46,,38r,l33,r,xe" fillcolor="black" stroked="f">
                <v:path arrowok="t" o:connecttype="custom" o:connectlocs="13,0;14,5;16,9;17,13;20,18;21,22;24,26;25,31;27,37;29,41;31,45;33,49;34,55;36,60;37,64;39,68;41,73;41,76;42,80;43,84;44,87;46,93;47,98;47,101;47,104;46,105;44,104;41,100;39,97;34,92;31,86;30,83;28,78;26,75;24,72;22,68;21,64;19,60;17,57;15,53;14,49;12,45;10,42;7,34;5,30;3,25;2,21;0,18;0,18;13,0;13,0" o:connectangles="0,0,0,0,0,0,0,0,0,0,0,0,0,0,0,0,0,0,0,0,0,0,0,0,0,0,0,0,0,0,0,0,0,0,0,0,0,0,0,0,0,0,0,0,0,0,0,0,0,0,0"/>
              </v:shape>
              <v:shape id="Freeform 471" o:spid="_x0000_s1875" style="position:absolute;left:6991;top:13907;width:388;height:208;visibility:visible;mso-wrap-style:square;v-text-anchor:top" coordsize="1033,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bH0sIA&#10;AADbAAAADwAAAGRycy9kb3ducmV2LnhtbESPwWrDMBBE74H+g9hCbrHcFEJwo5hSKA3NqWkKPS7S&#10;2jK2VsZSHCdfXwUCPQ4z84bZlJPrxEhDaDwreMpyEMTam4ZrBcfv98UaRIjIBjvPpOBCAcrtw2yD&#10;hfFn/qLxEGuRIBwKVGBj7Aspg7bkMGS+J05e5QeHMcmhlmbAc4K7Ti7zfCUdNpwWLPb0Zkm3h5NT&#10;sKw++afdO8sVjR/6V675arRS88fp9QVEpCn+h+/tnVGweobbl/QD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1sfSwgAAANsAAAAPAAAAAAAAAAAAAAAAAJgCAABkcnMvZG93&#10;bnJldi54bWxQSwUGAAAAAAQABAD1AAAAhwMAAAAA&#10;" path="m279,l260,2,243,7r-17,5l212,17r-17,4l181,26r-12,5l155,38r-12,5l129,50r-10,5l107,62r-9,5l86,74r-7,7l72,88,62,95r-9,7l45,110r-4,9l31,126r-5,7l22,141r-3,9l14,157r-4,7l5,174r,7l3,191,,198r,9l,214r,7l,229r,9l3,245r,7l5,262r2,7l12,279r7,12l29,307r4,7l41,321r4,8l55,338r7,5l67,350r9,7l86,362r7,7l103,374r9,5l124,386r9,5l145,395r12,7l169,407r12,5l195,414r15,5l224,426r12,l250,431r14,l279,436r12,2l307,441r15,l336,445r14,l364,445r15,3l393,448r14,l422,448r16,l452,450r15,-2l479,448r14,l510,448r11,-3l538,445r12,-2l567,443r12,-2l593,438r14,-2l621,436r12,-5l650,431r12,-2l676,426r12,-4l700,419r14,-5l726,412r14,-2l752,405r12,-3l779,400r9,-7l800,391r12,-5l824,381r9,-5l845,374r12,-5l869,364r10,-4l888,352r10,-4l907,343r7,-5l924,333r9,-4l943,324r7,-5l957,314r7,-7l974,302r12,-11l1000,281r9,-12l1019,260r5,-15l1029,236r4,-12l1033,212r,-12l1033,191r-4,-12l1026,169r-5,-12l1017,150r-8,-12l1002,129r-7,-8l988,112r-9,-10l971,95r-9,-9l952,79r-9,-5l936,67,926,60r-7,-3l912,50r-7,-2l898,43r-5,-3l886,36r,l886,36r7,4l900,48r12,9l921,69r15,14l940,88r8,10l955,105r9,12l969,124r5,7l981,141r5,11l990,160r5,11l998,179r4,12l1002,198r,12l1002,217r,12l1000,236r-2,9l990,255r-4,9l976,274r-9,7l955,291r-15,7l931,302r-7,5l914,312r-7,2l898,319r-10,5l879,326r-10,7l857,336r-9,5l836,343r-12,5l812,352r-12,5l788,360r-12,4l762,367r-12,4l736,376r-12,3l710,383r-12,3l683,391r-12,2l655,395r-12,3l626,400r-12,2l598,405r-15,2l569,410r-14,2l541,412r-15,2l512,414r-14,3l483,417r-14,2l455,419r-14,3l426,422r-14,l398,422r-15,l369,419r-12,l343,417r-12,l317,414r-12,-2l293,412r-12,-2l269,405r-12,l245,400r-9,l224,395r-10,-4l205,386r-12,-3l183,379r-7,-5l169,369r-9,-2l153,362r-10,-5l136,350r-7,-2l117,338,107,326,95,317,86,305,79,295,74,283,67,271r-3,-9l62,250r,-9l57,229r3,-12l60,207r2,-9l64,183r3,-9l72,164r4,-7l81,148r7,-10l93,131r10,-5l110,117r7,-5l126,107r10,-5l145,98r8,-5l162,88r10,-2l179,81r7,-2l193,76r7,-2l214,67r12,-7l236,57r12,-5l255,48r9,-5l269,40r7,l283,38r3,l279,r,xe" fillcolor="black" stroked="f">
                <v:path arrowok="t" o:connecttype="custom" o:connectlocs="80,8;54,20;32,34;17,51;7,69;1,88;0,106;3,124;15,148;29,165;47,178;68,190;94,199;121,204;148,207;175,207;202,206;228,202;254,197;278,190;300,181;322,171;341,159;357,147;376,130;388,104;385,78;374,56;358,37;343,23;333,17;346,32;362,54;372,74;376,97;372,118;353,138;337,147;319,158;296,166;272,175;246,183;219,188;192,191;166,195;139,194;115,190;92,185;72,177;57,167;40,151;25,125;23,100;27,76;39,58;54,45;70,37;89,26;104,18" o:connectangles="0,0,0,0,0,0,0,0,0,0,0,0,0,0,0,0,0,0,0,0,0,0,0,0,0,0,0,0,0,0,0,0,0,0,0,0,0,0,0,0,0,0,0,0,0,0,0,0,0,0,0,0,0,0,0,0,0,0,0"/>
              </v:shape>
              <v:shape id="Freeform 472" o:spid="_x0000_s1876" style="position:absolute;left:6984;top:14045;width:20;height:145;visibility:visible;mso-wrap-style:square;v-text-anchor:top" coordsize="52,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z0NsEA&#10;AADbAAAADwAAAGRycy9kb3ducmV2LnhtbESPQYvCMBSE74L/ITxhL7KmLqJSTYsI4h611vujedsW&#10;m5fQRK3/fiMs7HGYmW+YbT6YTjyo961lBfNZAoK4srrlWkF5OXyuQfiArLGzTApe5CHPxqMtpto+&#10;+UyPItQiQtinqKAJwaVS+qohg35mHXH0fmxvMETZ11L3+Ixw08mvJFlKgy3HhQYd7RuqbsXdREq5&#10;qxb3wkyPzq5erjgN+lqflfqYDLsNiEBD+A//tb+1guUC3l/iD5DZ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M9DbBAAAA2wAAAA8AAAAAAAAAAAAAAAAAmAIAAGRycy9kb3du&#10;cmV2LnhtbFBLBQYAAAAABAAEAPUAAACGAwAAAAA=&#10;" path="m3,r,12l5,23r,12l7,52r,12l7,78r,15l7,107,5,121r,14l5,150r,14l5,178r,15l5,204r,15l3,228r,12l3,250r,12l,271r,10l,285r,10l,307r,7l3,314r2,-2l7,302r5,-9l14,278r5,-14l22,257r2,-10l24,240r5,-9l29,221r2,-7l33,204r5,-9l38,185r3,-9l41,166r2,-9l43,147r5,-9l48,131r2,-10l50,112r,-8l50,95r2,-7l52,76r,-12l50,54,48,45,43,38,41,31,31,19,24,12,14,4,7,,3,r,xe" fillcolor="black" stroked="f">
                <v:path arrowok="t" o:connecttype="custom" o:connectlocs="1,6;2,16;3,30;3,43;2,56;2,69;2,82;2,94;1,105;1,115;0,125;0,132;0,142;1,145;3,139;5,128;8,119;9,111;11,102;13,94;15,85;16,77;17,68;18,60;19,52;19,44;20,35;19,25;17,18;12,9;5,2;1,0" o:connectangles="0,0,0,0,0,0,0,0,0,0,0,0,0,0,0,0,0,0,0,0,0,0,0,0,0,0,0,0,0,0,0,0"/>
              </v:shape>
              <v:shape id="Freeform 473" o:spid="_x0000_s1877" style="position:absolute;left:7273;top:14170;width:68;height:75;visibility:visible;mso-wrap-style:square;v-text-anchor:top" coordsize="183,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C8cUA&#10;AADbAAAADwAAAGRycy9kb3ducmV2LnhtbESPQWvCQBSE70L/w/IKvZlNpQabZiPFVomeWiueX7Ov&#10;SWj2bciuGv+9Kwgeh5n5hsnmg2nFkXrXWFbwHMUgiEurG64U7H6W4xkI55E1tpZJwZkczPOHUYap&#10;tif+puPWVyJA2KWooPa+S6V0ZU0GXWQ74uD92d6gD7KvpO7xFOCmlZM4TqTBhsNCjR0tair/twej&#10;oCiWcjYszl/JZt1Mfj9fVx+Hl71ST4/D+xsIT4O/h2/tQitIpnD9En6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38LxxQAAANsAAAAPAAAAAAAAAAAAAAAAAJgCAABkcnMv&#10;ZG93bnJldi54bWxQSwUGAAAAAAQABAD1AAAAigMAAAAA&#10;" path="m109,l95,,83,5,71,10r-9,2l52,17r-9,7l36,29r-7,7l17,48,7,62,2,74,,91r,12l5,117r5,9l21,138r5,5l31,145r7,5l48,155r7,l64,160r10,l86,162r7,l102,160r10,-3l119,155r7,-2l133,148r5,-5l145,141r10,-15l164,114r5,-14l174,88r5,-14l181,62r,-14l183,38r,-9l183,22r,-8l181,14r,8l179,29r-5,9l169,48r-5,9l159,72r-4,11l145,95r-7,12l129,117r-8,9l112,133r-10,3l90,138r-9,l71,133r-7,-4l60,124r,-7l62,103,74,91,83,79,98,67r9,-7l109,57,109,r,xe" fillcolor="black" stroked="f">
                <v:path arrowok="t" o:connecttype="custom" o:connectlocs="35,0;26,5;19,8;13,13;6,22;1,34;0,48;4,58;10,66;14,69;20,72;27,74;35,75;42,73;47,71;51,66;58,58;63,46;67,34;67,22;68,13;68,6;67,10;65,18;61,26;58,38;51,50;45,58;38,63;30,64;24,60;22,54;27,42;36,31;41,26;41,0" o:connectangles="0,0,0,0,0,0,0,0,0,0,0,0,0,0,0,0,0,0,0,0,0,0,0,0,0,0,0,0,0,0,0,0,0,0,0,0"/>
              </v:shape>
              <v:shape id="Freeform 474" o:spid="_x0000_s1878" style="position:absolute;left:7257;top:14166;width:39;height:27;visibility:visible;mso-wrap-style:square;v-text-anchor:top" coordsize="10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OpiMMA&#10;AADbAAAADwAAAGRycy9kb3ducmV2LnhtbESPQYvCMBCF7wv+hzCCtzVVpGyrUUQQqgdBdxGPQzO2&#10;1WZSmqj13xtB2OPjzfvevNmiM7W4U+sqywpGwwgEcW51xYWCv9/19w8I55E11pZJwZMcLOa9rxmm&#10;2j54T/eDL0SAsEtRQel9k0rp8pIMuqFtiIN3tq1BH2RbSN3iI8BNLcdRFEuDFYeGEhtalZRfDzcT&#10;3uBttsqWmGSbXXE8XSbJeRwnSg363XIKwlPn/48/6UwriGN4bwkA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OpiMMAAADbAAAADwAAAAAAAAAAAAAAAACYAgAAZHJzL2Rv&#10;d25yZXYueG1sUEsFBgAAAAAEAAQA9QAAAIgDAAAAAA==&#10;" path="m,9l12,19r12,9l36,35r9,7l53,47r7,7l62,57r2,l105,,,9r,xe" fillcolor="black" stroked="f">
                <v:path arrowok="t" o:connecttype="custom" o:connectlocs="0,4;4,9;9,13;13,17;17,20;20,22;22,26;23,27;24,27;39,0;0,4;0,4" o:connectangles="0,0,0,0,0,0,0,0,0,0,0,0"/>
              </v:shape>
              <v:shape id="Freeform 475" o:spid="_x0000_s1879" style="position:absolute;left:7233;top:14126;width:70;height:78;visibility:visible;mso-wrap-style:square;v-text-anchor:top" coordsize="188,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tocQA&#10;AADbAAAADwAAAGRycy9kb3ducmV2LnhtbESPT4vCMBTE7wt+h/AEb2uq+I9qFFGEZS+yKqi3R/Ns&#10;i81LbbJt/fYbYcHjMDO/YRar1hSipsrllhUM+hEI4sTqnFMFp+PucwbCeWSNhWVS8CQHq2XnY4Gx&#10;tg3/UH3wqQgQdjEqyLwvYyldkpFB17clcfButjLog6xSqStsAtwUchhFE2kw57CQYUmbjJL74dco&#10;GNH5cr+52WbUbL8fYz+ur/a5V6rXbddzEJ5a/w7/t7+0gskUXl/C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gLaHEAAAA2wAAAA8AAAAAAAAAAAAAAAAAmAIAAGRycy9k&#10;b3ducmV2LnhtbFBLBQYAAAAABAAEAPUAAACJAwAAAAA=&#10;" path="m119,2r-7,l102,,95,,88,2,74,2,64,4,52,4,43,9r-7,5l28,19,17,30,7,42,2,50r,7l,64r,9l,88r2,14l7,116r5,14l19,142r9,10l38,159r12,5l57,164r10,2l74,169r7,l90,169r7,l105,164r2,l105,164r-5,l90,161r-9,l67,154,57,150r-7,-8l45,138r-5,-8l38,123r-5,-9l31,104r,-7l33,88r3,-8l38,71r5,-7l47,59,59,47,74,40r7,-2l90,38r7,l107,40r12,5l126,52r7,7l136,66r2,7l138,80r,5l138,88,188,76r,-3l188,64,186,54,181,40r-5,-7l171,28r-4,-7l159,16,150,9,143,7,131,2r-12,l119,2xe" fillcolor="black" stroked="f">
                <v:path arrowok="t" o:connecttype="custom" o:connectlocs="42,1;35,0;28,1;19,2;13,6;6,14;1,23;0,30;0,41;3,54;7,66;14,73;21,76;28,78;34,78;39,76;39,76;34,74;25,71;19,66;15,60;12,53;12,45;13,37;16,30;22,22;30,18;36,18;44,21;50,27;51,34;51,39;70,35;70,30;67,18;64,13;59,7;53,3;44,1" o:connectangles="0,0,0,0,0,0,0,0,0,0,0,0,0,0,0,0,0,0,0,0,0,0,0,0,0,0,0,0,0,0,0,0,0,0,0,0,0,0,0"/>
              </v:shape>
              <v:shape id="Freeform 476" o:spid="_x0000_s1880" style="position:absolute;left:7364;top:14042;width:24;height:147;visibility:visible;mso-wrap-style:square;v-text-anchor:top" coordsize="6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4wacMA&#10;AADbAAAADwAAAGRycy9kb3ducmV2LnhtbESPwWrCQBCG7wXfYRnBW90oIpK6ShXFgqeq0OuQnSZp&#10;s7Nhd43Rp+8cCh6Hf/5vvlmue9eojkKsPRuYjDNQxIW3NZcGLuf96wJUTMgWG89k4E4R1qvByxJz&#10;62/8Sd0plUogHHM0UKXU5lrHoiKHcexbYsm+fXCYZAyltgFvAneNnmbZXDusWS5U2NK2ouL3dHWi&#10;YYvNT3e8fk236exnj0fYhcPRmNGwf38DlahPz+X/9oc1MBdZ+UUAo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4wacMAAADbAAAADwAAAAAAAAAAAAAAAACYAgAAZHJzL2Rv&#10;d25yZXYueG1sUEsFBgAAAAAEAAQA9QAAAIgDAAAAAA==&#10;" path="m,50r,9l2,71,5,83,7,95r,12l9,119r3,12l16,145r,12l19,171r5,12l26,195r2,12l33,219r3,9l40,242r,10l43,261r2,8l50,278r,7l52,292r3,8l59,307r,7l62,319r2,-3l64,314r,-7l64,300r-2,-8l62,285r,-9l62,266r,-12l62,245,59,233r,-14l59,207r,-15l57,181,55,166r,-14l55,140r,-17l52,111r,-11l52,85,50,73r,-12l50,50r,-8l47,30r,-7l47,14r,-3l47,2,47,,,50r,xe" fillcolor="black" stroked="f">
                <v:path arrowok="t" o:connecttype="custom" o:connectlocs="0,23;0,27;1,33;2,38;3,44;3,49;3,55;5,60;6,67;6,72;7,79;9,84;10,90;11,95;12,101;14,105;15,112;15,116;16,120;17,124;19,128;19,131;20,135;21,138;22,141;22,145;23,147;24,146;24,145;24,141;24,138;23,135;23,131;23,127;23,123;23,117;23,113;22,107;22,101;22,95;22,88;21,83;21,76;21,70;21,65;21,57;20,51;20,46;20,39;19,34;19,28;19,23;19,19;18,14;18,11;18,6;18,5;18,1;18,0;0,23;0,23" o:connectangles="0,0,0,0,0,0,0,0,0,0,0,0,0,0,0,0,0,0,0,0,0,0,0,0,0,0,0,0,0,0,0,0,0,0,0,0,0,0,0,0,0,0,0,0,0,0,0,0,0,0,0,0,0,0,0,0,0,0,0,0,0"/>
              </v:shape>
              <v:shape id="Freeform 477" o:spid="_x0000_s1881" style="position:absolute;left:6981;top:14202;width:412;height:96;visibility:visible;mso-wrap-style:square;v-text-anchor:top" coordsize="1099,2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dX18MA&#10;AADbAAAADwAAAGRycy9kb3ducmV2LnhtbESP3YrCMBSE74V9h3AWvNO0CqJdoyyLC4p44c8DnG2O&#10;bbE5qUlWq09vBMHLYWa+Yabz1tTiQs5XlhWk/QQEcW51xYWCw/63NwbhA7LG2jIpuJGH+eyjM8VM&#10;2ytv6bILhYgQ9hkqKENoMil9XpJB37cNcfSO1hkMUbpCaofXCDe1HCTJSBqsOC6U2NBPSflp928U&#10;DP/S+96nw/Ni7RwdzpvGT9qVUt3P9vsLRKA2vMOv9lIrGE3g+SX+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dX18MAAADbAAAADwAAAAAAAAAAAAAAAACYAgAAZHJzL2Rv&#10;d25yZXYueG1sUEsFBgAAAAAEAAQA9QAAAIgDAAAAAA==&#10;" path="m,7r7,7l19,26r12,8l42,45r15,8l69,62r14,7l100,76r11,8l128,91r17,7l161,103r17,7l197,115r17,4l233,126r19,5l271,136r17,2l309,143r19,2l350,150r19,3l390,157r19,3l430,160r20,2l471,165r21,l514,165r21,l557,167r19,-2l595,165r21,-3l638,162r19,-2l678,160r19,-5l718,155r17,-5l757,148r16,-5l795,141r19,-5l830,134r19,-5l868,124r15,-7l899,112r17,-7l933,100r14,-7l961,86r15,-7l990,72r12,-10l1014,55r12,-10l1037,38r10,-9l1059,19r7,-9l1076,r23,91l1097,91r-5,l1085,93r-7,5l1066,100r-12,5l1045,107r-8,3l1028,112r-7,5l1009,119r-10,3l990,124r-12,5l966,131r-9,5l942,138r-9,5l918,145r-11,3l892,153r-12,2l866,160r-14,2l838,167r-15,5l807,174r-15,2l778,179r-17,2l745,184r-15,4l714,191r-15,2l683,195r-17,3l649,198r-16,2l616,200r-17,5l583,205r-14,2l552,207r-17,l519,207r-17,l485,205r-16,l452,205r-14,l421,200r-17,-2l390,195r-14,l359,191r-14,-3l328,184r-12,-3l300,174r-15,-2l271,165r-12,-3l247,155r-12,-2l221,148r-10,-5l200,138r-10,-2l178,131r-7,-5l159,122r-9,-3l142,115r-7,-5l126,107r-7,-4l109,98r-7,-5l90,86,78,81,66,74,57,67,47,62,40,57,33,50,26,45,21,38,16,34,9,26,4,19,,10,,7r,xe" fillcolor="black" stroked="f">
                <v:path arrowok="t" o:connecttype="custom" o:connectlocs="7,12;21,25;37,35;54,45;74,53;94,61;116,66;138,71;161,74;184,77;209,77;231,75;254,74;276,70;298,65;318,60;337,52;355,43;371,33;385,21;397,9;412,42;407,43;395,49;385,52;375,57;362,61;350,66;334,71;319,75;303,81;285,84;268,89;250,92;231,93;213,96;195,96;176,95;158,93;141,90;123,85;107,80;93,72;79,66;67,61;56,55;47,50;38,43;25,34;15,26;8,18;1,9;0,3" o:connectangles="0,0,0,0,0,0,0,0,0,0,0,0,0,0,0,0,0,0,0,0,0,0,0,0,0,0,0,0,0,0,0,0,0,0,0,0,0,0,0,0,0,0,0,0,0,0,0,0,0,0,0,0,0"/>
              </v:shape>
              <v:shape id="Freeform 478" o:spid="_x0000_s1882" style="position:absolute;left:7087;top:13504;width:249;height:343;visibility:visible;mso-wrap-style:square;v-text-anchor:top" coordsize="382,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xLML8A&#10;AADbAAAADwAAAGRycy9kb3ducmV2LnhtbERPz2vCMBS+D/wfwht4m2kHdbUaRRyCVzvp+dE8m7Lm&#10;pTbR1v9+OQw8fny/N7vJduJBg28dK0gXCQji2umWGwWXn+NHDsIHZI2dY1LwJA+77extg4V2I5/p&#10;UYZGxBD2BSowIfSFlL42ZNEvXE8cuasbLIYIh0bqAccYbjv5mSRLabHl2GCwp4Oh+re8WwXft7Q6&#10;lfenyW7ZJd2vKpMsc6PU/H3ar0EEmsJL/O8+aQVfcX38En+A3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vEswvwAAANsAAAAPAAAAAAAAAAAAAAAAAJgCAABkcnMvZG93bnJl&#10;di54bWxQSwUGAAAAAAQABAD1AAAAhAMAAAAA&#10;" path="m198,520r6,-4l221,501r26,-23l278,448r30,-38l338,368r26,-47l382,270r-3,3l370,282r-12,10l345,305r-14,10l317,325r-12,3l296,326r3,-2l306,316r11,-13l328,286r10,-23l347,235r4,-33l350,164r-5,6l334,185r-17,21l296,232r-21,25l256,282r-17,17l228,309r5,-9l241,277r12,-34l262,199r4,-49l262,98,244,47,211,r2,7l214,27r3,30l218,94r-3,42l210,179r-12,43l179,261r-3,-4l169,248,159,234,146,215,133,196,122,179r-9,-17l109,149r-2,7l103,173r-5,26l96,232r,38l101,308r13,36l137,377r-2,l124,377r-13,-4l94,364,74,345,52,315,31,271,9,212,6,222,3,250,,289r3,48l13,387r23,51l77,483r58,34l152,523r14,3l178,527r9,-1l192,525r3,-2l198,520r,xe" fillcolor="yellow" strokeweight="1pt">
                <v:path arrowok="t" o:connecttype="custom" o:connectlocs="133,336;161,311;201,267;237,209;247,178;233,190;216,205;199,213;195,211;207,197;220,171;229,131;225,111;207,134;179,167;156,195;152,195;165,158;173,98;159,31;139,5;141,37;140,89;129,144;115,167;104,152;87,128;74,105;70,102;64,130;63,176;74,224;88,245;72,243;48,225;20,176;4,144;0,188;8,252;50,314;99,340;116,343;125,342;129,338" o:connectangles="0,0,0,0,0,0,0,0,0,0,0,0,0,0,0,0,0,0,0,0,0,0,0,0,0,0,0,0,0,0,0,0,0,0,0,0,0,0,0,0,0,0,0,0"/>
              </v:shape>
            </v:group>
            <v:shape id="Text Box 479" o:spid="_x0000_s1883" type="#_x0000_t202" style="position:absolute;left:6673;top:2531;width:308;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rijMQA&#10;AADbAAAADwAAAGRycy9kb3ducmV2LnhtbESPQWvCQBSE74X+h+UJ3upGD9pGNyJFoSCUxvTg8Zl9&#10;Jkuyb2N2q+m/dwsFj8PMfMOs1oNtxZV6bxwrmE4SEMSl04YrBd/F7uUVhA/IGlvHpOCXPKyz56cV&#10;ptrdOKfrIVQiQtinqKAOoUul9GVNFv3EdcTRO7veYoiyr6Tu8RbhtpWzJJlLi4bjQo0dvddUNocf&#10;q2Bz5HxrLp+nr/ycm6J4S3g/b5Qaj4bNEkSgITzC/+0PrWAxhb8v8Qf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q4ozEAAAA2wAAAA8AAAAAAAAAAAAAAAAAmAIAAGRycy9k&#10;b3ducmV2LnhtbFBLBQYAAAAABAAEAPUAAACJAwAAAAA=&#10;" filled="f" stroked="f">
              <v:textbox inset="0,0,0,0">
                <w:txbxContent>
                  <w:p w:rsidR="001C538A" w:rsidRPr="004D1A91" w:rsidRDefault="001C538A" w:rsidP="00925327">
                    <w:pPr>
                      <w:rPr>
                        <w:sz w:val="16"/>
                        <w:szCs w:val="16"/>
                      </w:rPr>
                    </w:pPr>
                    <w:r w:rsidRPr="004D1A91">
                      <w:rPr>
                        <w:sz w:val="16"/>
                        <w:szCs w:val="16"/>
                      </w:rPr>
                      <w:t>Su</w:t>
                    </w:r>
                  </w:p>
                </w:txbxContent>
              </v:textbox>
            </v:shape>
            <v:shape id="Text Box 480" o:spid="_x0000_s1884" type="#_x0000_t202" style="position:absolute;left:8242;top:2527;width:539;height:2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8+8QA&#10;AADbAAAADwAAAGRycy9kb3ducmV2LnhtbESPQWvCQBSE74L/YXlCb7rRg63RVURaKBTEGA8en9ln&#10;sph9G7Nbjf++KxQ8DjPzDbNYdbYWN2q9caxgPEpAEBdOGy4VHPKv4QcIH5A11o5JwYM8rJb93gJT&#10;7e6c0W0fShEh7FNUUIXQpFL6oiKLfuQa4uidXWsxRNmWUrd4j3Bby0mSTKVFw3GhwoY2FRWX/a9V&#10;sD5y9mmu29MuO2cmz2cJ/0wvSr0NuvUcRKAuvML/7W+t4H0C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fPvEAAAA2wAAAA8AAAAAAAAAAAAAAAAAmAIAAGRycy9k&#10;b3ducmV2LnhtbFBLBQYAAAAABAAEAPUAAACJAwAAAAA=&#10;" filled="f" stroked="f">
              <v:textbox inset="0,0,0,0">
                <w:txbxContent>
                  <w:p w:rsidR="001C538A" w:rsidRPr="004D1A91" w:rsidRDefault="001C538A" w:rsidP="00925327">
                    <w:pPr>
                      <w:rPr>
                        <w:sz w:val="16"/>
                        <w:szCs w:val="16"/>
                      </w:rPr>
                    </w:pPr>
                    <w:r w:rsidRPr="004D1A91">
                      <w:rPr>
                        <w:sz w:val="16"/>
                        <w:szCs w:val="16"/>
                      </w:rPr>
                      <w:t>Alkol</w:t>
                    </w:r>
                  </w:p>
                </w:txbxContent>
              </v:textbox>
            </v:shape>
            <v:shape id="Text Box 481" o:spid="_x0000_s1885" type="#_x0000_t202" style="position:absolute;left:9733;top:2531;width:976;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ZYMUA&#10;AADbAAAADwAAAGRycy9kb3ducmV2LnhtbESPQWvCQBSE70L/w/IK3nRTB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NlgxQAAANsAAAAPAAAAAAAAAAAAAAAAAJgCAABkcnMv&#10;ZG93bnJldi54bWxQSwUGAAAAAAQABAD1AAAAigMAAAAA&#10;" filled="f" stroked="f">
              <v:textbox inset="0,0,0,0">
                <w:txbxContent>
                  <w:p w:rsidR="001C538A" w:rsidRPr="004D1A91" w:rsidRDefault="001C538A" w:rsidP="00925327">
                    <w:pPr>
                      <w:rPr>
                        <w:sz w:val="16"/>
                        <w:szCs w:val="16"/>
                      </w:rPr>
                    </w:pPr>
                    <w:r w:rsidRPr="004D1A91">
                      <w:rPr>
                        <w:sz w:val="16"/>
                        <w:szCs w:val="16"/>
                      </w:rPr>
                      <w:t>Zeytinyağı</w:t>
                    </w:r>
                  </w:p>
                </w:txbxContent>
              </v:textbox>
            </v:shape>
            <v:shape id="Freeform 482" o:spid="_x0000_s1886" style="position:absolute;left:6133;top:2891;width:156;height:371;visibility:visible;mso-wrap-style:square;v-text-anchor:top" coordsize="156,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tMKsQA&#10;AADbAAAADwAAAGRycy9kb3ducmV2LnhtbESPQWvCQBSE7wX/w/IEb3VTLVZTN0GE0uClVAWvj91n&#10;EpJ9G7Nbk/77bqHQ4zAz3zDbfLStuFPva8cKnuYJCGLtTM2lgvPp7XENwgdkg61jUvBNHvJs8rDF&#10;1LiBP+l+DKWIEPYpKqhC6FIpva7Iop+7jjh6V9dbDFH2pTQ9DhFuW7lIkpW0WHNcqLCjfUW6OX5Z&#10;BcsDrZpD917rzUWXl2J/bW6LD6Vm03H3CiLQGP7Df+3CKHh5ht8v8Qf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rTCrEAAAA2wAAAA8AAAAAAAAAAAAAAAAAmAIAAGRycy9k&#10;b3ducmV2LnhtbFBLBQYAAAAABAAEAPUAAACJAwAAAAA=&#10;" path="m156,l,371e" filled="f" strokeweight="1pt">
              <v:path arrowok="t" o:connecttype="custom" o:connectlocs="156,0;0,371" o:connectangles="0,0"/>
            </v:shape>
            <v:shape id="Freeform 483" o:spid="_x0000_s1887" style="position:absolute;left:7269;top:2883;width:169;height:379;visibility:visible;mso-wrap-style:square;v-text-anchor:top" coordsize="169,3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QlXMcA&#10;AADbAAAADwAAAGRycy9kb3ducmV2LnhtbESP3WoCMRSE74W+QziF3ogmbWmV1SjSUqpoEX8KvTxu&#10;TncXNyfLJrrbtzcFwcthZr5hxtPWluJMtS8ca3jsKxDEqTMFZxr2u4/eEIQPyAZLx6ThjzxMJ3ed&#10;MSbGNbyh8zZkIkLYJ6ghD6FKpPRpThZ931XE0ft1tcUQZZ1JU2MT4baUT0q9SosFx4UcK3rLKT1u&#10;T1bDbPG9Cq366TZf5eZ9eXhmtT5+av1w385GIAK14Ra+tudGw+AF/r/EHyA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EJVzHAAAA2wAAAA8AAAAAAAAAAAAAAAAAmAIAAGRy&#10;cy9kb3ducmV2LnhtbFBLBQYAAAAABAAEAPUAAACMAwAAAAA=&#10;" path="m,l169,379e" filled="f" strokeweight="1pt">
              <v:path arrowok="t" o:connecttype="custom" o:connectlocs="0,0;169,379" o:connectangles="0,0"/>
            </v:shape>
            <v:shape id="Freeform 484" o:spid="_x0000_s1888" style="position:absolute;left:7777;top:2895;width:156;height:371;visibility:visible;mso-wrap-style:square;v-text-anchor:top" coordsize="156,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V3xsIA&#10;AADbAAAADwAAAGRycy9kb3ducmV2LnhtbESPQYvCMBSE78L+h/AEb5qqUNdqlEWQFS+iLnh9JM+2&#10;tHmpTVa7/34jCB6HmfmGWa47W4s7tb50rGA8SkAQa2dKzhX8nLfDTxA+IBusHZOCP/KwXn30lpgZ&#10;9+Aj3U8hFxHCPkMFRQhNJqXXBVn0I9cQR+/qWoshyjaXpsVHhNtaTpIklRZLjgsFNrQpSFenX6tg&#10;uqe02jffpZ5fdH7Zba7VbXJQatDvvhYgAnXhHX61d0bBLIXn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9XfGwgAAANsAAAAPAAAAAAAAAAAAAAAAAJgCAABkcnMvZG93&#10;bnJldi54bWxQSwUGAAAAAAQABAD1AAAAhwMAAAAA&#10;" path="m156,l,371e" filled="f" strokeweight="1pt">
              <v:path arrowok="t" o:connecttype="custom" o:connectlocs="156,0;0,371" o:connectangles="0,0"/>
            </v:shape>
            <v:shape id="Freeform 485" o:spid="_x0000_s1889" style="position:absolute;left:9391;top:2914;width:156;height:371;visibility:visible;mso-wrap-style:square;v-text-anchor:top" coordsize="156,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nSXcQA&#10;AADbAAAADwAAAGRycy9kb3ducmV2LnhtbESPQWvCQBSE74X+h+UVvDUbFWKNriJCUXIptUKuj91n&#10;EpJ9G7Nbjf++Wyj0OMzMN8x6O9pO3GjwjWMF0yQFQaydabhScP56f30D4QOywc4xKXiQh+3m+WmN&#10;uXF3/qTbKVQiQtjnqKAOoc+l9Lomiz5xPXH0Lm6wGKIcKmkGvEe47eQsTTNpseG4UGNP+5p0e/q2&#10;CuYFZW3RHxq9LHVVHveX9jr7UGryMu5WIAKN4T/81z4aBYsF/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50l3EAAAA2wAAAA8AAAAAAAAAAAAAAAAAmAIAAGRycy9k&#10;b3ducmV2LnhtbFBLBQYAAAAABAAEAPUAAACJAwAAAAA=&#10;" path="m156,l,371e" filled="f" strokeweight="1pt">
              <v:path arrowok="t" o:connecttype="custom" o:connectlocs="156,0;0,371" o:connectangles="0,0"/>
            </v:shape>
            <v:shape id="Freeform 486" o:spid="_x0000_s1890" style="position:absolute;left:8928;top:2894;width:169;height:379;visibility:visible;mso-wrap-style:square;v-text-anchor:top" coordsize="169,3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WKwsMA&#10;AADbAAAADwAAAGRycy9kb3ducmV2LnhtbERPW2vCMBR+F/wP4Qh7EU22gUo1ijjGNtwQb+DjsTm2&#10;xeakNJnt/v3yIPj48d1ni9aW4ka1LxxreB4qEMSpMwVnGg7798EEhA/IBkvHpOGPPCzm3c4ME+Ma&#10;3tJtFzIRQ9gnqCEPoUqk9GlOFv3QVcSRu7jaYoiwzqSpsYnhtpQvSo2kxYJjQ44VrXJKr7tfq2H5&#10;dfwOrTr1m59y+7Y+v7LaXD+0fuq1yymIQG14iO/uT6NhHMfGL/E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WKwsMAAADbAAAADwAAAAAAAAAAAAAAAACYAgAAZHJzL2Rv&#10;d25yZXYueG1sUEsFBgAAAAAEAAQA9QAAAIgDAAAAAA==&#10;" path="m,l169,379e" filled="f" strokeweight="1pt">
              <v:path arrowok="t" o:connecttype="custom" o:connectlocs="0,0;169,379" o:connectangles="0,0"/>
            </v:shape>
            <v:shape id="Freeform 487" o:spid="_x0000_s1891" style="position:absolute;left:10542;top:2905;width:169;height:379;visibility:visible;mso-wrap-style:square;v-text-anchor:top" coordsize="169,3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vWccA&#10;AADbAAAADwAAAGRycy9kb3ducmV2LnhtbESP3WoCMRSE74W+QziF3ogmbaHV1SjSUqpoEX8KvTxu&#10;TncXNyfLJrrbtzcFwcthZr5hxtPWluJMtS8ca3jsKxDEqTMFZxr2u4/eAIQPyAZLx6ThjzxMJ3ed&#10;MSbGNbyh8zZkIkLYJ6ghD6FKpPRpThZ931XE0ft1tcUQZZ1JU2MT4baUT0q9SIsFx4UcK3rLKT1u&#10;T1bDbPG9Cq366TZf5eZ9eXhmtT5+av1w385GIAK14Ra+tudGw+sQ/r/EHyA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3JL1nHAAAA2wAAAA8AAAAAAAAAAAAAAAAAmAIAAGRy&#10;cy9kb3ducmV2LnhtbFBLBQYAAAAABAAEAPUAAACMAwAAAAA=&#10;" path="m,l169,379e" filled="f" strokeweight="1pt">
              <v:path arrowok="t" o:connecttype="custom" o:connectlocs="0,0;169,379" o:connectangles="0,0"/>
            </v:shape>
            <v:shape id="Text Box 488" o:spid="_x0000_s1892" type="#_x0000_t202" style="position:absolute;left:7289;top:2267;width:657;height:1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1C538A" w:rsidRPr="008B6DAA" w:rsidRDefault="001C538A" w:rsidP="00925327">
                    <w:pPr>
                      <w:rPr>
                        <w:sz w:val="16"/>
                        <w:szCs w:val="16"/>
                        <w:vertAlign w:val="superscript"/>
                      </w:rPr>
                    </w:pPr>
                    <w:r w:rsidRPr="008B6DAA">
                      <w:rPr>
                        <w:sz w:val="16"/>
                        <w:szCs w:val="16"/>
                      </w:rPr>
                      <w:t>50 cm</w:t>
                    </w:r>
                    <w:r w:rsidRPr="008B6DAA">
                      <w:rPr>
                        <w:sz w:val="16"/>
                        <w:szCs w:val="16"/>
                        <w:vertAlign w:val="superscript"/>
                      </w:rPr>
                      <w:t>3</w:t>
                    </w:r>
                  </w:p>
                </w:txbxContent>
              </v:textbox>
            </v:shape>
            <v:shape id="Text Box 489" o:spid="_x0000_s1893" type="#_x0000_t202" style="position:absolute;left:8941;top:2278;width:657;height:1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1C538A" w:rsidRPr="008B6DAA" w:rsidRDefault="001C538A" w:rsidP="00925327">
                    <w:pPr>
                      <w:rPr>
                        <w:sz w:val="16"/>
                        <w:szCs w:val="16"/>
                        <w:vertAlign w:val="superscript"/>
                      </w:rPr>
                    </w:pPr>
                    <w:r w:rsidRPr="008B6DAA">
                      <w:rPr>
                        <w:sz w:val="16"/>
                        <w:szCs w:val="16"/>
                      </w:rPr>
                      <w:t>50 cm</w:t>
                    </w:r>
                    <w:r w:rsidRPr="008B6DAA">
                      <w:rPr>
                        <w:sz w:val="16"/>
                        <w:szCs w:val="16"/>
                        <w:vertAlign w:val="superscript"/>
                      </w:rPr>
                      <w:t>3</w:t>
                    </w:r>
                  </w:p>
                </w:txbxContent>
              </v:textbox>
            </v:shape>
            <v:shape id="Text Box 490" o:spid="_x0000_s1894" type="#_x0000_t202" style="position:absolute;left:10578;top:2297;width:561;height:1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1C538A" w:rsidRPr="008B6DAA" w:rsidRDefault="001C538A" w:rsidP="00925327">
                    <w:pPr>
                      <w:rPr>
                        <w:sz w:val="16"/>
                        <w:szCs w:val="16"/>
                        <w:vertAlign w:val="superscript"/>
                      </w:rPr>
                    </w:pPr>
                    <w:r w:rsidRPr="008B6DAA">
                      <w:rPr>
                        <w:sz w:val="16"/>
                        <w:szCs w:val="16"/>
                      </w:rPr>
                      <w:t>50 cm</w:t>
                    </w:r>
                    <w:r w:rsidRPr="008B6DAA">
                      <w:rPr>
                        <w:sz w:val="16"/>
                        <w:szCs w:val="16"/>
                        <w:vertAlign w:val="superscript"/>
                      </w:rPr>
                      <w:t>3</w:t>
                    </w:r>
                  </w:p>
                </w:txbxContent>
              </v:textbox>
            </v:shape>
            <v:shape id="Text Box 491" o:spid="_x0000_s1895" type="#_x0000_t202" style="position:absolute;left:7109;top:3305;width:1032;height: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rsidR="001C538A" w:rsidRPr="001C7CC4" w:rsidRDefault="001C538A" w:rsidP="00925327">
                    <w:pPr>
                      <w:rPr>
                        <w:sz w:val="18"/>
                        <w:szCs w:val="18"/>
                      </w:rPr>
                    </w:pPr>
                    <w:r>
                      <w:rPr>
                        <w:sz w:val="18"/>
                        <w:szCs w:val="18"/>
                      </w:rPr>
                      <w:t>Isı kaynağı</w:t>
                    </w:r>
                  </w:p>
                </w:txbxContent>
              </v:textbox>
            </v:shape>
            <v:shape id="Freeform 492" o:spid="_x0000_s1896" style="position:absolute;left:6877;top:3300;width:264;height:121;rotation:180;visibility:visible;mso-wrap-style:square;v-text-anchor:top" coordsize="264,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B9CMMA&#10;AADbAAAADwAAAGRycy9kb3ducmV2LnhtbESPT2vCQBTE7wW/w/IKvdVNi4hE1yBCsCFe/IPnR/aZ&#10;RHffhuw2pt++KxR6HGbmN8wqG60RA/W+dazgY5qAIK6cbrlWcD7l7wsQPiBrNI5JwQ95yNaTlxWm&#10;2j34QMMx1CJC2KeooAmhS6X0VUMW/dR1xNG7ut5iiLKvpe7xEeHWyM8kmUuLLceFBjvaNlTdj99W&#10;wf42u5QSy3w+FPZa2NFUu4NR6u113CxBBBrDf/iv/aUVLGbw/B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B9CMMAAADbAAAADwAAAAAAAAAAAAAAAACYAgAAZHJzL2Rv&#10;d25yZXYueG1sUEsFBgAAAAAEAAQA9QAAAIgDAAAAAA==&#10;" path="m,l264,121e" filled="f">
              <v:stroke startarrow="open" startarrowwidth="narrow" startarrowlength="short"/>
              <v:path arrowok="t" o:connecttype="custom" o:connectlocs="0,0;264,121" o:connectangles="0,0"/>
            </v:shape>
            <v:shape id="Freeform 493" o:spid="_x0000_s1897" style="position:absolute;left:8073;top:3304;width:264;height:121;rotation:-3739286fd;visibility:visible;mso-wrap-style:square;v-text-anchor:top" coordsize="264,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BZ3cQA&#10;AADbAAAADwAAAGRycy9kb3ducmV2LnhtbESPX2vCMBTF3wf7DuEO9jJm6lDRzlTGYKAvglo2fLsk&#10;d23X5qY2Ueu3N4Kwx8P58+PMF71txIk6XzlWMBwkIIi1MxUXCvLd1+sUhA/IBhvHpOBCHhbZ48Mc&#10;U+POvKHTNhQijrBPUUEZQptK6XVJFv3AtcTR+3WdxRBlV0jT4TmO20a+JclEWqw4Ekps6bMkXW+P&#10;NnL1aj/J//LZesf16EejPeDLt1LPT/3HO4hAffgP39tLo2A6htuX+AN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AWd3EAAAA2wAAAA8AAAAAAAAAAAAAAAAAmAIAAGRycy9k&#10;b3ducmV2LnhtbFBLBQYAAAAABAAEAPUAAACJAwAAAAA=&#10;" path="m,l264,121e" filled="f">
              <v:stroke startarrow="open" startarrowwidth="narrow" startarrowlength="short"/>
              <v:path arrowok="t" o:connecttype="custom" o:connectlocs="0,0;264,121" o:connectangles="0,0"/>
            </v:shape>
            <v:shape id="Freeform 494" o:spid="_x0000_s1898" style="position:absolute;left:10037;top:3369;width:28;height:171;visibility:visible;mso-wrap-style:square;v-text-anchor:top" coordsize="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RcMA&#10;AADbAAAADwAAAGRycy9kb3ducmV2LnhtbESPzW7CMBCE75V4B2srcSsOHFKUxiCgIHEMtA+wjTc/&#10;JV6ntiHh7WukSj2OZuYbTb4eTSdu5HxrWcF8loAgLq1uuVbw+XF4WYLwAVljZ5kU3MnDejV5yjHT&#10;duAT3c6hFhHCPkMFTQh9JqUvGzLoZ7Ynjl5lncEQpauldjhEuOnkIklSabDluNBgT7uGysv5ahRs&#10;t/vyu7i8f6UbN7c/1+41rQqn1PR53LyBCDSG//Bf+6gVLFN4fI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b/RcMAAADbAAAADwAAAAAAAAAAAAAAAACYAgAAZHJzL2Rv&#10;d25yZXYueG1sUEsFBgAAAAAEAAQA9QAAAIgDAAAAAA==&#10;" path="m,l28,171e" filled="f">
              <v:stroke endarrow="open" endarrowwidth="narrow" endarrowlength="short"/>
              <v:path arrowok="t" o:connecttype="custom" o:connectlocs="0,0;28,171" o:connectangles="0,0"/>
            </v:shape>
            <v:group id="Group 495" o:spid="_x0000_s1899" style="position:absolute;left:6426;top:1806;width:120;height:901;rotation:180" coordorigin="1998,866" coordsize="202,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R7QUqwwAAANsAAAAP&#10;AAAAAAAAAAAAAAAAAKoCAABkcnMvZG93bnJldi54bWxQSwUGAAAAAAQABAD6AAAAmgMAAAAA&#10;">
              <v:shape id="Freeform 496" o:spid="_x0000_s1900" style="position:absolute;left:1998;top:866;width:202;height:1141;visibility:visible;mso-wrap-style:square;v-text-anchor:top" coordsize="202,1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itcsMA&#10;AADbAAAADwAAAGRycy9kb3ducmV2LnhtbERPz2vCMBS+D/wfwhN2kZluTNFqLLIyNi+WqQePj+at&#10;7WxeSpLZ+t8vB2HHj+/3OhtMK67kfGNZwfM0AUFcWt1wpeB0fH9agPABWWNrmRTcyEO2GT2sMdW2&#10;5y+6HkIlYgj7FBXUIXSplL6syaCf2o44ct/WGQwRukpqh30MN618SZK5NNhwbKixo7eaysvh1yjA&#10;8zK55a9u18/6n/25+yhyOymUehwP2xWIQEP4F9/dn1rBIo6NX+IP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itcsMAAADbAAAADwAAAAAAAAAAAAAAAACYAgAAZHJzL2Rv&#10;d25yZXYueG1sUEsFBgAAAAAEAAQA9QAAAIgDAAAAAA==&#10;" path="m202,84r,-3l197,70,191,57,183,43,173,30,158,18,143,8,123,2,100,,77,2,58,8,42,18,31,31,21,44,13,58,9,71,8,84r,813l26,969,12,989r-9,21l,1029r,14l2,1062r6,19l16,1098r13,14l36,1120r7,5l52,1130r9,4l69,1137r10,3l88,1141r10,l108,1141r10,-1l127,1137r10,-3l146,1130r8,-5l161,1120r7,-8l181,1098r9,-17l196,1062r1,-19l196,1022r-6,-20l180,983,167,969r33,-69l202,84xe" fillcolor="black" stroked="f">
                <v:path arrowok="t" o:connecttype="custom" o:connectlocs="202,84;202,81;197,70;191,57;183,43;173,30;158,18;143,8;123,2;100,0;77,2;58,8;42,18;31,31;21,44;13,58;9,71;8,84;8,897;26,969;12,989;3,1010;0,1029;0,1043;2,1062;8,1081;16,1098;29,1112;36,1120;43,1125;52,1130;61,1134;69,1137;79,1140;88,1141;98,1141;108,1141;118,1140;127,1137;137,1134;146,1130;154,1125;161,1120;168,1112;181,1098;190,1081;196,1062;197,1043;196,1022;190,1002;180,983;167,969;200,900;202,84" o:connectangles="0,0,0,0,0,0,0,0,0,0,0,0,0,0,0,0,0,0,0,0,0,0,0,0,0,0,0,0,0,0,0,0,0,0,0,0,0,0,0,0,0,0,0,0,0,0,0,0,0,0,0,0,0,0"/>
              </v:shape>
              <v:shape id="Freeform 497" o:spid="_x0000_s1901" style="position:absolute;left:2049;top:916;width:100;height:1042;visibility:visible;mso-wrap-style:square;v-text-anchor:top" coordsize="100,1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ORCMQA&#10;AADbAAAADwAAAGRycy9kb3ducmV2LnhtbESPzWrDMBCE74W+g9hAL6WR00BwnCjBBAIJ5JKfB1is&#10;rWVirVxJjt23rwKFHoeZ+YZZb0fbigf50DhWMJtmIIgrpxuuFdyu+48cRIjIGlvHpOCHAmw3ry9r&#10;LLQb+EyPS6xFgnAoUIGJsSukDJUhi2HqOuLkfTlvMSbpa6k9DgluW/mZZQtpseG0YLCjnaHqfumt&#10;gmo5M/P+tL+/D3kZr304+vK7U+ptMpYrEJHG+B/+ax+0gnwJzy/pB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zkQjEAAAA2wAAAA8AAAAAAAAAAAAAAAAAmAIAAGRycy9k&#10;b3ducmV2LnhtbFBLBQYAAAAABAAEAPUAAACJAwAAAAA=&#10;" path="m83,1028r-7,6l67,1038r-8,3l49,1042r-11,-1l30,1038r-9,-4l14,1028r-7,-7l3,1012r-2,-9l,993,1,975,5,962r5,-7l15,950,34,940,5,840,7,39,8,29,14,16,27,4,49,,61,1,72,4r8,6l87,16r6,7l96,30r3,6l100,40r,78l44,118r,49l100,167r,74l44,241r,51l100,292r,75l44,367r,48l100,415r,75l44,490r,50l100,540r-1,75l44,615r-1,48l99,663r,74l43,737r,51l99,788r,50l51,939r22,10l86,959r7,11l96,982r1,11l96,1003r-3,9l89,1021r-6,7xe" stroked="f">
                <v:path arrowok="t" o:connecttype="custom" o:connectlocs="76,1034;59,1041;38,1041;21,1034;7,1021;1,1003;1,975;10,955;34,940;7,39;14,16;49,0;72,4;87,16;96,30;100,40;44,118;100,167;44,241;100,292;44,367;100,415;44,490;100,540;44,615;99,663;43,737;99,788;51,939;86,959;96,982;96,1003;89,1021" o:connectangles="0,0,0,0,0,0,0,0,0,0,0,0,0,0,0,0,0,0,0,0,0,0,0,0,0,0,0,0,0,0,0,0,0"/>
              </v:shape>
            </v:group>
            <v:group id="Group 498" o:spid="_x0000_s1902" style="position:absolute;left:8065;top:1816;width:120;height:901;rotation:180" coordorigin="1998,866" coordsize="202,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m90Lg8EAAADbAAAADwAA&#10;AAAAAAAAAAAAAACqAgAAZHJzL2Rvd25yZXYueG1sUEsFBgAAAAAEAAQA+gAAAJgDAAAAAA==&#10;">
              <v:shape id="Freeform 499" o:spid="_x0000_s1903" style="position:absolute;left:1998;top:866;width:202;height:1141;visibility:visible;mso-wrap-style:square;v-text-anchor:top" coordsize="202,1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uSMsUA&#10;AADbAAAADwAAAGRycy9kb3ducmV2LnhtbESPQWvCQBSE74X+h+UVeim6SbFFo2solaJelKoHj4/s&#10;M0mbfRt2tyb+e1coeBxm5htmlvemEWdyvrasIB0mIIgLq2suFRz2X4MxCB+QNTaWScGFPOTzx4cZ&#10;Ztp2/E3nXShFhLDPUEEVQptJ6YuKDPqhbYmjd7LOYIjSlVI77CLcNPI1Sd6lwZrjQoUtfVZU/O7+&#10;jAI8TpLLYuTW3Vv3szm2y+3CvmyVen7qP6YgAvXhHv5vr7SCSQq3L/EH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q5IyxQAAANsAAAAPAAAAAAAAAAAAAAAAAJgCAABkcnMv&#10;ZG93bnJldi54bWxQSwUGAAAAAAQABAD1AAAAigMAAAAA&#10;" path="m202,84r,-3l197,70,191,57,183,43,173,30,158,18,143,8,123,2,100,,77,2,58,8,42,18,31,31,21,44,13,58,9,71,8,84r,813l26,969,12,989r-9,21l,1029r,14l2,1062r6,19l16,1098r13,14l36,1120r7,5l52,1130r9,4l69,1137r10,3l88,1141r10,l108,1141r10,-1l127,1137r10,-3l146,1130r8,-5l161,1120r7,-8l181,1098r9,-17l196,1062r1,-19l196,1022r-6,-20l180,983,167,969r33,-69l202,84xe" fillcolor="black" stroked="f">
                <v:path arrowok="t" o:connecttype="custom" o:connectlocs="202,84;202,81;197,70;191,57;183,43;173,30;158,18;143,8;123,2;100,0;77,2;58,8;42,18;31,31;21,44;13,58;9,71;8,84;8,897;26,969;12,989;3,1010;0,1029;0,1043;2,1062;8,1081;16,1098;29,1112;36,1120;43,1125;52,1130;61,1134;69,1137;79,1140;88,1141;98,1141;108,1141;118,1140;127,1137;137,1134;146,1130;154,1125;161,1120;168,1112;181,1098;190,1081;196,1062;197,1043;196,1022;190,1002;180,983;167,969;200,900;202,84" o:connectangles="0,0,0,0,0,0,0,0,0,0,0,0,0,0,0,0,0,0,0,0,0,0,0,0,0,0,0,0,0,0,0,0,0,0,0,0,0,0,0,0,0,0,0,0,0,0,0,0,0,0,0,0,0,0"/>
              </v:shape>
              <v:shape id="Freeform 500" o:spid="_x0000_s1904" style="position:absolute;left:2049;top:916;width:100;height:1042;visibility:visible;mso-wrap-style:square;v-text-anchor:top" coordsize="100,1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6VpMMA&#10;AADbAAAADwAAAGRycy9kb3ducmV2LnhtbESP0YrCMBRE3xf8h3AFXxZNdWHRapQiCC7sy6ofcGmu&#10;TbG5qUlq69+bhYV9HGbmDLPZDbYRD/KhdqxgPstAEJdO11wpuJwP0yWIEJE1No5JwZMC7Lajtw3m&#10;2vX8Q49TrESCcMhRgYmxzaUMpSGLYeZa4uRdnbcYk/SV1B77BLeNXGTZp7RYc1ow2NLeUHk7dVZB&#10;uZqbj+77cHvvl0U8d+HLF/dWqcl4KNYgIg3xP/zXPmoFqwX8fkk/QG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46VpMMAAADbAAAADwAAAAAAAAAAAAAAAACYAgAAZHJzL2Rv&#10;d25yZXYueG1sUEsFBgAAAAAEAAQA9QAAAIgDAAAAAA==&#10;" path="m83,1028r-7,6l67,1038r-8,3l49,1042r-11,-1l30,1038r-9,-4l14,1028r-7,-7l3,1012r-2,-9l,993,1,975,5,962r5,-7l15,950,34,940,5,840,7,39,8,29,14,16,27,4,49,,61,1,72,4r8,6l87,16r6,7l96,30r3,6l100,40r,78l44,118r,49l100,167r,74l44,241r,51l100,292r,75l44,367r,48l100,415r,75l44,490r,50l100,540r-1,75l44,615r-1,48l99,663r,74l43,737r,51l99,788r,50l51,939r22,10l86,959r7,11l96,982r1,11l96,1003r-3,9l89,1021r-6,7xe" stroked="f">
                <v:path arrowok="t" o:connecttype="custom" o:connectlocs="76,1034;59,1041;38,1041;21,1034;7,1021;1,1003;1,975;10,955;34,940;7,39;14,16;49,0;72,4;87,16;96,30;100,40;44,118;100,167;44,241;100,292;44,367;100,415;44,490;100,540;44,615;99,663;43,737;99,788;51,939;86,959;96,982;96,1003;89,1021" o:connectangles="0,0,0,0,0,0,0,0,0,0,0,0,0,0,0,0,0,0,0,0,0,0,0,0,0,0,0,0,0,0,0,0,0"/>
              </v:shape>
            </v:group>
            <v:group id="Group 501" o:spid="_x0000_s1905" style="position:absolute;left:9598;top:1815;width:120;height:901;rotation:180" coordorigin="1998,866" coordsize="202,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D5X0wwAAANsAAAAP&#10;AAAAAAAAAAAAAAAAAKoCAABkcnMvZG93bnJldi54bWxQSwUGAAAAAAQABAD6AAAAmgMAAAAA&#10;">
              <v:shape id="Freeform 502" o:spid="_x0000_s1906" style="position:absolute;left:1998;top:866;width:202;height:1141;visibility:visible;mso-wrap-style:square;v-text-anchor:top" coordsize="202,1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wxqsYA&#10;AADbAAAADwAAAGRycy9kb3ducmV2LnhtbESPT2vCQBTE7wW/w/KEXkrdWFRqmo1IpdReKv45eHxk&#10;X5No9m3Y3Zr47d2C0OMwM79hskVvGnEh52vLCsajBARxYXXNpYLD/uP5FYQPyBoby6TgSh4W+eAh&#10;w1Tbjrd02YVSRAj7FBVUIbSplL6oyKAf2ZY4ej/WGQxRulJqh12Em0a+JMlMGqw5LlTY0ntFxXn3&#10;axTgcZ5cVxP31U270/ex/dys7NNGqcdhv3wDEagP/+F7e60VzCfw9yX+A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twxqsYAAADbAAAADwAAAAAAAAAAAAAAAACYAgAAZHJz&#10;L2Rvd25yZXYueG1sUEsFBgAAAAAEAAQA9QAAAIsDAAAAAA==&#10;" path="m202,84r,-3l197,70,191,57,183,43,173,30,158,18,143,8,123,2,100,,77,2,58,8,42,18,31,31,21,44,13,58,9,71,8,84r,813l26,969,12,989r-9,21l,1029r,14l2,1062r6,19l16,1098r13,14l36,1120r7,5l52,1130r9,4l69,1137r10,3l88,1141r10,l108,1141r10,-1l127,1137r10,-3l146,1130r8,-5l161,1120r7,-8l181,1098r9,-17l196,1062r1,-19l196,1022r-6,-20l180,983,167,969r33,-69l202,84xe" fillcolor="black" stroked="f">
                <v:path arrowok="t" o:connecttype="custom" o:connectlocs="202,84;202,81;197,70;191,57;183,43;173,30;158,18;143,8;123,2;100,0;77,2;58,8;42,18;31,31;21,44;13,58;9,71;8,84;8,897;26,969;12,989;3,1010;0,1029;0,1043;2,1062;8,1081;16,1098;29,1112;36,1120;43,1125;52,1130;61,1134;69,1137;79,1140;88,1141;98,1141;108,1141;118,1140;127,1137;137,1134;146,1130;154,1125;161,1120;168,1112;181,1098;190,1081;196,1062;197,1043;196,1022;190,1002;180,983;167,969;200,900;202,84" o:connectangles="0,0,0,0,0,0,0,0,0,0,0,0,0,0,0,0,0,0,0,0,0,0,0,0,0,0,0,0,0,0,0,0,0,0,0,0,0,0,0,0,0,0,0,0,0,0,0,0,0,0,0,0,0,0"/>
              </v:shape>
              <v:shape id="Freeform 503" o:spid="_x0000_s1907" style="position:absolute;left:2049;top:916;width:100;height:1042;visibility:visible;mso-wrap-style:square;v-text-anchor:top" coordsize="100,1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cN0MMA&#10;AADbAAAADwAAAGRycy9kb3ducmV2LnhtbESPUWvCMBSF3wf+h3AHvoyZ6phoZ5QiCA72MvUHXJq7&#10;ptjc1CS19d8bQdjj4ZzzHc5qM9hGXMmH2rGC6SQDQVw6XXOl4HTcvS9AhIissXFMCm4UYLMevaww&#10;167nX7oeYiUShEOOCkyMbS5lKA1ZDBPXEifvz3mLMUlfSe2xT3DbyFmWzaXFmtOCwZa2hsrzobMK&#10;yuXUfHQ/u/NbvyjisQvfvri0So1fh+ILRKQh/oef7b1WsPyEx5f0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cN0MMAAADbAAAADwAAAAAAAAAAAAAAAACYAgAAZHJzL2Rv&#10;d25yZXYueG1sUEsFBgAAAAAEAAQA9QAAAIgDAAAAAA==&#10;" path="m83,1028r-7,6l67,1038r-8,3l49,1042r-11,-1l30,1038r-9,-4l14,1028r-7,-7l3,1012r-2,-9l,993,1,975,5,962r5,-7l15,950,34,940,5,840,7,39,8,29,14,16,27,4,49,,61,1,72,4r8,6l87,16r6,7l96,30r3,6l100,40r,78l44,118r,49l100,167r,74l44,241r,51l100,292r,75l44,367r,48l100,415r,75l44,490r,50l100,540r-1,75l44,615r-1,48l99,663r,74l43,737r,51l99,788r,50l51,939r22,10l86,959r7,11l96,982r1,11l96,1003r-3,9l89,1021r-6,7xe" stroked="f">
                <v:path arrowok="t" o:connecttype="custom" o:connectlocs="76,1034;59,1041;38,1041;21,1034;7,1021;1,1003;1,975;10,955;34,940;7,39;14,16;49,0;72,4;87,16;96,30;100,40;44,118;100,167;44,241;100,292;44,367;100,415;44,490;100,540;44,615;99,663;43,737;99,788;51,939;86,959;96,982;96,1003;89,1021" o:connectangles="0,0,0,0,0,0,0,0,0,0,0,0,0,0,0,0,0,0,0,0,0,0,0,0,0,0,0,0,0,0,0,0,0"/>
              </v:shape>
            </v:group>
            <v:shape id="Text Box 504" o:spid="_x0000_s1908" type="#_x0000_t202" style="position:absolute;left:6428;top:1592;width:1153;height: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cAsMA&#10;AADbAAAADwAAAGRycy9kb3ducmV2LnhtbESPQWvCQBSE74L/YXmCN93YQ6jRVUQsCEJpjAePz+wz&#10;Wcy+jdlV03/fLRR6HGbmG2a57m0jntR541jBbJqAIC6dNlwpOBUfk3cQPiBrbByTgm/ysF4NB0vM&#10;tHtxTs9jqESEsM9QQR1Cm0npy5os+qlriaN3dZ3FEGVXSd3hK8JtI9+SJJUWDceFGlva1lTejg+r&#10;YHPmfGfun5ev/JqbopgnfEhvSo1H/WYBIlAf/sN/7b1WME/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cAsMAAADbAAAADwAAAAAAAAAAAAAAAACYAgAAZHJzL2Rv&#10;d25yZXYueG1sUEsFBgAAAAAEAAQA9QAAAIgDAAAAAA==&#10;" filled="f" stroked="f">
              <v:textbox inset="0,0,0,0">
                <w:txbxContent>
                  <w:p w:rsidR="001C538A" w:rsidRPr="001C7CC4" w:rsidRDefault="001C538A" w:rsidP="00925327">
                    <w:pPr>
                      <w:rPr>
                        <w:sz w:val="18"/>
                        <w:szCs w:val="18"/>
                      </w:rPr>
                    </w:pPr>
                    <w:r>
                      <w:rPr>
                        <w:sz w:val="18"/>
                        <w:szCs w:val="18"/>
                      </w:rPr>
                      <w:t>Termometre</w:t>
                    </w:r>
                  </w:p>
                </w:txbxContent>
              </v:textbox>
            </v:shape>
            <v:shape id="Text Box 505" o:spid="_x0000_s1909" type="#_x0000_t202" style="position:absolute;left:8063;top:1604;width:1153;height: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5mcQA&#10;AADbAAAADwAAAGRycy9kb3ducmV2LnhtbESPQWvCQBSE74L/YXmF3nTTHqxJXUWkBaEgxnjw+Jp9&#10;JovZt2l21fjvu4LgcZiZb5jZoreNuFDnjWMFb+MEBHHptOFKwb74Hk1B+ICssXFMCm7kYTEfDmaY&#10;aXflnC67UIkIYZ+hgjqENpPSlzVZ9GPXEkfv6DqLIcqukrrDa4TbRr4nyURaNBwXamxpVVN52p2t&#10;guWB8y/zt/nd5sfcFEWa8M/kpNTrS7/8BBGoD8/wo73WCtIP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OZnEAAAA2wAAAA8AAAAAAAAAAAAAAAAAmAIAAGRycy9k&#10;b3ducmV2LnhtbFBLBQYAAAAABAAEAPUAAACJAwAAAAA=&#10;" filled="f" stroked="f">
              <v:textbox inset="0,0,0,0">
                <w:txbxContent>
                  <w:p w:rsidR="001C538A" w:rsidRPr="001C7CC4" w:rsidRDefault="001C538A" w:rsidP="00925327">
                    <w:pPr>
                      <w:rPr>
                        <w:sz w:val="18"/>
                        <w:szCs w:val="18"/>
                      </w:rPr>
                    </w:pPr>
                    <w:r>
                      <w:rPr>
                        <w:sz w:val="18"/>
                        <w:szCs w:val="18"/>
                      </w:rPr>
                      <w:t>Termometre</w:t>
                    </w:r>
                  </w:p>
                </w:txbxContent>
              </v:textbox>
            </v:shape>
            <v:shape id="Text Box 506" o:spid="_x0000_s1910" type="#_x0000_t202" style="position:absolute;left:9591;top:1609;width:1153;height: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t68AA&#10;AADbAAAADwAAAGRycy9kb3ducmV2LnhtbERPTYvCMBC9C/sfwgh7s6keRLtGkWUFQVis9bDH2WZs&#10;g82kNlHrvzcHwePjfS9WvW3EjTpvHCsYJykI4tJpw5WCY7EZzUD4gKyxcUwKHuRhtfwYLDDT7s45&#10;3Q6hEjGEfYYK6hDaTEpf1mTRJ64ljtzJdRZDhF0ldYf3GG4bOUnTqbRoODbU2NJ3TeX5cLUK1n+c&#10;/5jL7/8+P+WmKOYp76ZnpT6H/foLRKA+vMUv91YrmMe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yt68AAAADbAAAADwAAAAAAAAAAAAAAAACYAgAAZHJzL2Rvd25y&#10;ZXYueG1sUEsFBgAAAAAEAAQA9QAAAIUDAAAAAA==&#10;" filled="f" stroked="f">
              <v:textbox inset="0,0,0,0">
                <w:txbxContent>
                  <w:p w:rsidR="001C538A" w:rsidRPr="001C7CC4" w:rsidRDefault="001C538A" w:rsidP="00925327">
                    <w:pPr>
                      <w:rPr>
                        <w:sz w:val="18"/>
                        <w:szCs w:val="18"/>
                      </w:rPr>
                    </w:pPr>
                    <w:r>
                      <w:rPr>
                        <w:sz w:val="18"/>
                        <w:szCs w:val="18"/>
                      </w:rPr>
                      <w:t>Termometre</w:t>
                    </w:r>
                  </w:p>
                </w:txbxContent>
              </v:textbox>
            </v:shape>
            <v:shape id="Text Box 507" o:spid="_x0000_s1911" type="#_x0000_t202" style="position:absolute;left:9558;top:3501;width:1032;height: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AIcMQA&#10;AADbAAAADwAAAGRycy9kb3ducmV2LnhtbESPQWvCQBSE70L/w/IKvZlNPYhJXUVKhUJBjPHg8TX7&#10;TBazb9PsVuO/dwXB4zAz3zDz5WBbcabeG8cK3pMUBHHltOFawb5cj2cgfEDW2DomBVfysFy8jOaY&#10;a3fhgs67UIsIYZ+jgiaELpfSVw1Z9InriKN3dL3FEGVfS93jJcJtKydpOpUWDceFBjv6bKg67f6t&#10;gtWBiy/zt/ndFsfClGWW8s/0pNTb67D6ABFoCM/wo/2tFWQZ3L/E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QCHDEAAAA2wAAAA8AAAAAAAAAAAAAAAAAmAIAAGRycy9k&#10;b3ducmV2LnhtbFBLBQYAAAAABAAEAPUAAACJAwAAAAA=&#10;" filled="f" stroked="f">
              <v:textbox inset="0,0,0,0">
                <w:txbxContent>
                  <w:p w:rsidR="001C538A" w:rsidRPr="001C7CC4" w:rsidRDefault="001C538A" w:rsidP="00925327">
                    <w:pPr>
                      <w:rPr>
                        <w:sz w:val="18"/>
                        <w:szCs w:val="18"/>
                      </w:rPr>
                    </w:pPr>
                    <w:r>
                      <w:rPr>
                        <w:sz w:val="18"/>
                        <w:szCs w:val="18"/>
                      </w:rPr>
                      <w:t>Isı kaynağı</w:t>
                    </w:r>
                  </w:p>
                </w:txbxContent>
              </v:textbox>
            </v:shape>
          </v:group>
        </w:pict>
      </w:r>
      <w:r w:rsidRPr="00643938">
        <w:rPr>
          <w:b w:val="0"/>
          <w:sz w:val="24"/>
        </w:rPr>
        <w:t>13.</w:t>
      </w:r>
      <w:r w:rsidRPr="00643938">
        <w:rPr>
          <w:b w:val="0"/>
        </w:rPr>
        <w:tab/>
      </w: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r w:rsidRPr="00643938">
        <w:rPr>
          <w:b w:val="0"/>
        </w:rPr>
        <w:t>Şekildeki deneyde özdeş kaplarda ısıtılan sıvıların sıcaklıkları ölçülüyor.</w:t>
      </w:r>
    </w:p>
    <w:p w:rsidR="001C538A" w:rsidRPr="00643938" w:rsidRDefault="001C538A" w:rsidP="00925327">
      <w:pPr>
        <w:tabs>
          <w:tab w:val="left" w:pos="1559"/>
          <w:tab w:val="left" w:pos="2693"/>
          <w:tab w:val="left" w:pos="3827"/>
        </w:tabs>
        <w:ind w:left="426"/>
        <w:rPr>
          <w:b w:val="0"/>
          <w:sz w:val="4"/>
          <w:szCs w:val="4"/>
        </w:rPr>
      </w:pPr>
    </w:p>
    <w:p w:rsidR="001C538A" w:rsidRPr="00643938" w:rsidRDefault="001C538A" w:rsidP="00925327">
      <w:pPr>
        <w:tabs>
          <w:tab w:val="left" w:pos="1559"/>
          <w:tab w:val="left" w:pos="2693"/>
          <w:tab w:val="left" w:pos="3827"/>
        </w:tabs>
        <w:ind w:left="426"/>
        <w:rPr>
          <w:b w:val="0"/>
        </w:rPr>
      </w:pPr>
      <w:r w:rsidRPr="00643938">
        <w:rPr>
          <w:b w:val="0"/>
        </w:rPr>
        <w:t>Bu deneyle aşağıdakilerden hangisi gözlenir?</w:t>
      </w:r>
    </w:p>
    <w:p w:rsidR="001C538A" w:rsidRPr="00643938" w:rsidRDefault="001C538A" w:rsidP="00925327">
      <w:pPr>
        <w:tabs>
          <w:tab w:val="left" w:pos="1559"/>
          <w:tab w:val="left" w:pos="2693"/>
          <w:tab w:val="left" w:pos="3827"/>
        </w:tabs>
        <w:ind w:left="426"/>
        <w:rPr>
          <w:b w:val="0"/>
        </w:rPr>
      </w:pPr>
      <w:r w:rsidRPr="00643938">
        <w:rPr>
          <w:b w:val="0"/>
        </w:rPr>
        <w:t>A) Genleşmelerinin farklılığı</w:t>
      </w:r>
    </w:p>
    <w:p w:rsidR="001C538A" w:rsidRPr="00643938" w:rsidRDefault="001C538A" w:rsidP="00925327">
      <w:pPr>
        <w:tabs>
          <w:tab w:val="left" w:pos="1559"/>
          <w:tab w:val="left" w:pos="2693"/>
          <w:tab w:val="left" w:pos="3827"/>
        </w:tabs>
        <w:ind w:left="426"/>
        <w:rPr>
          <w:b w:val="0"/>
        </w:rPr>
      </w:pPr>
      <w:r w:rsidRPr="00643938">
        <w:rPr>
          <w:b w:val="0"/>
        </w:rPr>
        <w:t>B) Yoğunluklarının farklılığı</w:t>
      </w:r>
    </w:p>
    <w:p w:rsidR="001C538A" w:rsidRPr="00643938" w:rsidRDefault="001C538A" w:rsidP="00925327">
      <w:pPr>
        <w:tabs>
          <w:tab w:val="left" w:pos="1559"/>
          <w:tab w:val="left" w:pos="2693"/>
          <w:tab w:val="left" w:pos="3827"/>
        </w:tabs>
        <w:ind w:left="426"/>
        <w:rPr>
          <w:b w:val="0"/>
        </w:rPr>
      </w:pPr>
      <w:r w:rsidRPr="00643938">
        <w:rPr>
          <w:b w:val="0"/>
        </w:rPr>
        <w:t>C) Donma sıcaklıklarının farklılığı</w:t>
      </w:r>
    </w:p>
    <w:p w:rsidR="001C538A" w:rsidRPr="00643938" w:rsidRDefault="001C538A" w:rsidP="00925327">
      <w:pPr>
        <w:tabs>
          <w:tab w:val="left" w:pos="1559"/>
          <w:tab w:val="left" w:pos="2693"/>
          <w:tab w:val="left" w:pos="3827"/>
        </w:tabs>
        <w:ind w:left="426"/>
        <w:rPr>
          <w:b w:val="0"/>
        </w:rPr>
      </w:pPr>
      <w:r w:rsidRPr="00643938">
        <w:rPr>
          <w:b w:val="0"/>
        </w:rPr>
        <w:t>D) Kaynama sıcaklıklarının farklılığı</w:t>
      </w:r>
    </w:p>
    <w:p w:rsidR="001C538A" w:rsidRPr="00643938" w:rsidRDefault="001C538A" w:rsidP="00925327">
      <w:pPr>
        <w:tabs>
          <w:tab w:val="left" w:pos="1559"/>
          <w:tab w:val="left" w:pos="2693"/>
          <w:tab w:val="left" w:pos="3827"/>
        </w:tabs>
        <w:rPr>
          <w:b w:val="0"/>
          <w:sz w:val="2"/>
          <w:szCs w:val="2"/>
        </w:rPr>
      </w:pPr>
      <w:r>
        <w:rPr>
          <w:noProof/>
        </w:rPr>
        <w:pict>
          <v:shape id="Metin Kutusu 3" o:spid="_x0000_s1912" type="#_x0000_t202" style="position:absolute;margin-left:27.7pt;margin-top:2pt;width:204pt;height:66.5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4"/>
                    <w:gridCol w:w="1484"/>
                    <w:gridCol w:w="1485"/>
                  </w:tblGrid>
                  <w:tr w:rsidR="001C538A" w:rsidRPr="008C25DD" w:rsidTr="008C25DD">
                    <w:tc>
                      <w:tcPr>
                        <w:tcW w:w="1094" w:type="dxa"/>
                        <w:vAlign w:val="center"/>
                      </w:tcPr>
                      <w:p w:rsidR="001C538A" w:rsidRDefault="001C538A" w:rsidP="00B537A5">
                        <w:r>
                          <w:t>Madde</w:t>
                        </w:r>
                      </w:p>
                    </w:tc>
                    <w:tc>
                      <w:tcPr>
                        <w:tcW w:w="1484" w:type="dxa"/>
                        <w:vAlign w:val="center"/>
                      </w:tcPr>
                      <w:p w:rsidR="001C538A" w:rsidRPr="008E630C" w:rsidRDefault="001C538A" w:rsidP="00B537A5">
                        <w:r>
                          <w:t>Erime sıcaklığı (</w:t>
                        </w:r>
                        <w:r w:rsidRPr="008C25DD">
                          <w:sym w:font="Symbol" w:char="F0B0"/>
                        </w:r>
                        <w:r>
                          <w:t>C)</w:t>
                        </w:r>
                      </w:p>
                    </w:tc>
                    <w:tc>
                      <w:tcPr>
                        <w:tcW w:w="1485" w:type="dxa"/>
                        <w:vAlign w:val="center"/>
                      </w:tcPr>
                      <w:p w:rsidR="001C538A" w:rsidRDefault="001C538A" w:rsidP="00B537A5">
                        <w:r>
                          <w:t>Donma sıcaklığı (</w:t>
                        </w:r>
                        <w:r w:rsidRPr="008C25DD">
                          <w:sym w:font="Symbol" w:char="F0B0"/>
                        </w:r>
                        <w:r>
                          <w:t>C)</w:t>
                        </w:r>
                      </w:p>
                    </w:tc>
                  </w:tr>
                  <w:tr w:rsidR="001C538A" w:rsidRPr="008C25DD" w:rsidTr="008C25DD">
                    <w:tc>
                      <w:tcPr>
                        <w:tcW w:w="1094" w:type="dxa"/>
                      </w:tcPr>
                      <w:p w:rsidR="001C538A" w:rsidRDefault="001C538A" w:rsidP="008C25DD">
                        <w:pPr>
                          <w:jc w:val="center"/>
                        </w:pPr>
                        <w:r>
                          <w:t>X</w:t>
                        </w:r>
                      </w:p>
                    </w:tc>
                    <w:tc>
                      <w:tcPr>
                        <w:tcW w:w="1484" w:type="dxa"/>
                      </w:tcPr>
                      <w:p w:rsidR="001C538A" w:rsidRDefault="001C538A" w:rsidP="008C25DD">
                        <w:pPr>
                          <w:jc w:val="center"/>
                        </w:pPr>
                        <w:r>
                          <w:t>-25</w:t>
                        </w:r>
                      </w:p>
                    </w:tc>
                    <w:tc>
                      <w:tcPr>
                        <w:tcW w:w="1485" w:type="dxa"/>
                      </w:tcPr>
                      <w:p w:rsidR="001C538A" w:rsidRDefault="001C538A" w:rsidP="008C25DD">
                        <w:pPr>
                          <w:jc w:val="center"/>
                        </w:pPr>
                        <w:r>
                          <w:t>-25</w:t>
                        </w:r>
                      </w:p>
                    </w:tc>
                  </w:tr>
                  <w:tr w:rsidR="001C538A" w:rsidRPr="008C25DD" w:rsidTr="008C25DD">
                    <w:tc>
                      <w:tcPr>
                        <w:tcW w:w="1094" w:type="dxa"/>
                      </w:tcPr>
                      <w:p w:rsidR="001C538A" w:rsidRDefault="001C538A" w:rsidP="008C25DD">
                        <w:pPr>
                          <w:jc w:val="center"/>
                        </w:pPr>
                        <w:r>
                          <w:t>Y</w:t>
                        </w:r>
                      </w:p>
                    </w:tc>
                    <w:tc>
                      <w:tcPr>
                        <w:tcW w:w="1484" w:type="dxa"/>
                      </w:tcPr>
                      <w:p w:rsidR="001C538A" w:rsidRDefault="001C538A" w:rsidP="008C25DD">
                        <w:pPr>
                          <w:jc w:val="center"/>
                        </w:pPr>
                        <w:r>
                          <w:t>0</w:t>
                        </w:r>
                      </w:p>
                    </w:tc>
                    <w:tc>
                      <w:tcPr>
                        <w:tcW w:w="1485" w:type="dxa"/>
                      </w:tcPr>
                      <w:p w:rsidR="001C538A" w:rsidRDefault="001C538A" w:rsidP="008C25DD">
                        <w:pPr>
                          <w:jc w:val="center"/>
                        </w:pPr>
                        <w:r>
                          <w:t>0</w:t>
                        </w:r>
                      </w:p>
                    </w:tc>
                  </w:tr>
                  <w:tr w:rsidR="001C538A" w:rsidRPr="008C25DD" w:rsidTr="008C25DD">
                    <w:tc>
                      <w:tcPr>
                        <w:tcW w:w="1094" w:type="dxa"/>
                      </w:tcPr>
                      <w:p w:rsidR="001C538A" w:rsidRDefault="001C538A" w:rsidP="008C25DD">
                        <w:pPr>
                          <w:jc w:val="center"/>
                        </w:pPr>
                        <w:r>
                          <w:t>Z</w:t>
                        </w:r>
                      </w:p>
                    </w:tc>
                    <w:tc>
                      <w:tcPr>
                        <w:tcW w:w="1484" w:type="dxa"/>
                      </w:tcPr>
                      <w:p w:rsidR="001C538A" w:rsidRDefault="001C538A" w:rsidP="008C25DD">
                        <w:pPr>
                          <w:jc w:val="center"/>
                        </w:pPr>
                        <w:r>
                          <w:t>35</w:t>
                        </w:r>
                      </w:p>
                    </w:tc>
                    <w:tc>
                      <w:tcPr>
                        <w:tcW w:w="1485" w:type="dxa"/>
                      </w:tcPr>
                      <w:p w:rsidR="001C538A" w:rsidRDefault="001C538A" w:rsidP="008C25DD">
                        <w:pPr>
                          <w:jc w:val="center"/>
                        </w:pPr>
                        <w:r>
                          <w:t>35</w:t>
                        </w:r>
                      </w:p>
                    </w:tc>
                  </w:tr>
                </w:tbl>
                <w:p w:rsidR="001C538A" w:rsidRDefault="001C538A" w:rsidP="00925327"/>
              </w:txbxContent>
            </v:textbox>
          </v:shape>
        </w:pict>
      </w:r>
      <w:r w:rsidRPr="00643938">
        <w:rPr>
          <w:b w:val="0"/>
          <w:sz w:val="24"/>
        </w:rPr>
        <w:t>14.</w:t>
      </w:r>
      <w:r w:rsidRPr="00643938">
        <w:rPr>
          <w:b w:val="0"/>
        </w:rPr>
        <w:tab/>
      </w: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r w:rsidRPr="00643938">
        <w:rPr>
          <w:b w:val="0"/>
        </w:rPr>
        <w:t>Çizelgede X, Y ve Z katılarının erime ve donma sıcaklıkları verilmiştir.</w:t>
      </w:r>
    </w:p>
    <w:p w:rsidR="001C538A" w:rsidRPr="00643938" w:rsidRDefault="001C538A" w:rsidP="00925327">
      <w:pPr>
        <w:ind w:left="426"/>
        <w:rPr>
          <w:b w:val="0"/>
          <w:sz w:val="8"/>
          <w:szCs w:val="8"/>
        </w:rPr>
      </w:pPr>
    </w:p>
    <w:p w:rsidR="001C538A" w:rsidRPr="00643938" w:rsidRDefault="001C538A" w:rsidP="00925327">
      <w:pPr>
        <w:ind w:left="426" w:right="-114"/>
        <w:rPr>
          <w:b w:val="0"/>
        </w:rPr>
      </w:pPr>
      <w:r w:rsidRPr="00643938">
        <w:rPr>
          <w:b w:val="0"/>
        </w:rPr>
        <w:t xml:space="preserve">Buna göre aşağıdakilerden hangisi </w:t>
      </w:r>
      <w:r w:rsidRPr="00643938">
        <w:rPr>
          <w:b w:val="0"/>
          <w:u w:val="single"/>
        </w:rPr>
        <w:t>söylenemez</w:t>
      </w:r>
      <w:r w:rsidRPr="00643938">
        <w:rPr>
          <w:b w:val="0"/>
        </w:rPr>
        <w:t>?</w:t>
      </w:r>
    </w:p>
    <w:p w:rsidR="001C538A" w:rsidRPr="00643938" w:rsidRDefault="001C538A" w:rsidP="00925327">
      <w:pPr>
        <w:tabs>
          <w:tab w:val="left" w:pos="1559"/>
          <w:tab w:val="left" w:pos="2693"/>
          <w:tab w:val="left" w:pos="3827"/>
        </w:tabs>
        <w:ind w:left="709" w:hanging="283"/>
        <w:rPr>
          <w:b w:val="0"/>
        </w:rPr>
      </w:pPr>
      <w:r w:rsidRPr="00643938">
        <w:rPr>
          <w:b w:val="0"/>
        </w:rPr>
        <w:t>A) Bir maddenin erime ve donma sıcaklıkları aynıdır.</w:t>
      </w:r>
    </w:p>
    <w:p w:rsidR="001C538A" w:rsidRPr="00643938" w:rsidRDefault="001C538A" w:rsidP="00925327">
      <w:pPr>
        <w:tabs>
          <w:tab w:val="left" w:pos="1559"/>
          <w:tab w:val="left" w:pos="2693"/>
          <w:tab w:val="left" w:pos="3827"/>
        </w:tabs>
        <w:ind w:left="709" w:hanging="283"/>
        <w:rPr>
          <w:b w:val="0"/>
        </w:rPr>
      </w:pPr>
      <w:r w:rsidRPr="00643938">
        <w:rPr>
          <w:b w:val="0"/>
        </w:rPr>
        <w:t>B) Erime olayında ısı alınır, donma olayında ısı verilir.</w:t>
      </w:r>
    </w:p>
    <w:p w:rsidR="001C538A" w:rsidRPr="00643938" w:rsidRDefault="001C538A" w:rsidP="00925327">
      <w:pPr>
        <w:tabs>
          <w:tab w:val="left" w:pos="1559"/>
          <w:tab w:val="left" w:pos="2693"/>
          <w:tab w:val="left" w:pos="3827"/>
        </w:tabs>
        <w:ind w:left="709" w:hanging="283"/>
        <w:rPr>
          <w:b w:val="0"/>
        </w:rPr>
      </w:pPr>
      <w:r w:rsidRPr="00643938">
        <w:rPr>
          <w:b w:val="0"/>
        </w:rPr>
        <w:t>C) Katı maddelerin erime sıcaklıkları farklıdır.</w:t>
      </w:r>
    </w:p>
    <w:p w:rsidR="001C538A" w:rsidRPr="00643938" w:rsidRDefault="001C538A" w:rsidP="00925327">
      <w:pPr>
        <w:tabs>
          <w:tab w:val="left" w:pos="1559"/>
          <w:tab w:val="left" w:pos="2693"/>
          <w:tab w:val="left" w:pos="3827"/>
        </w:tabs>
        <w:ind w:left="709" w:hanging="283"/>
        <w:rPr>
          <w:b w:val="0"/>
        </w:rPr>
      </w:pPr>
      <w:r w:rsidRPr="00643938">
        <w:rPr>
          <w:b w:val="0"/>
        </w:rPr>
        <w:t>D) Katı maddelerin donma sıcaklıkları farklıdır.</w:t>
      </w:r>
    </w:p>
    <w:p w:rsidR="001C538A" w:rsidRPr="00643938" w:rsidRDefault="001C538A" w:rsidP="00925327">
      <w:pPr>
        <w:tabs>
          <w:tab w:val="left" w:pos="1559"/>
          <w:tab w:val="left" w:pos="2693"/>
          <w:tab w:val="left" w:pos="3827"/>
        </w:tabs>
        <w:ind w:left="709" w:hanging="283"/>
        <w:rPr>
          <w:b w:val="0"/>
        </w:rPr>
      </w:pPr>
    </w:p>
    <w:p w:rsidR="001C538A" w:rsidRPr="00643938" w:rsidRDefault="001C538A" w:rsidP="00925327">
      <w:pPr>
        <w:ind w:left="426" w:hanging="426"/>
        <w:rPr>
          <w:b w:val="0"/>
        </w:rPr>
      </w:pPr>
      <w:r w:rsidRPr="00643938">
        <w:rPr>
          <w:b w:val="0"/>
          <w:sz w:val="24"/>
        </w:rPr>
        <w:t>15.</w:t>
      </w:r>
      <w:r w:rsidRPr="00643938">
        <w:rPr>
          <w:b w:val="0"/>
        </w:rPr>
        <w:tab/>
        <w:t>Aşağıdakilerden hangileri İnsan vücudunda yapım ve onarım görevini üstlenen besin gurubu içerisine girer?</w:t>
      </w:r>
    </w:p>
    <w:p w:rsidR="001C538A" w:rsidRPr="00643938" w:rsidRDefault="001C538A" w:rsidP="00925327">
      <w:pPr>
        <w:tabs>
          <w:tab w:val="left" w:pos="1559"/>
          <w:tab w:val="left" w:pos="2693"/>
          <w:tab w:val="left" w:pos="3827"/>
        </w:tabs>
        <w:ind w:left="709" w:hanging="283"/>
        <w:rPr>
          <w:b w:val="0"/>
        </w:rPr>
      </w:pPr>
      <w:r w:rsidRPr="00643938">
        <w:rPr>
          <w:b w:val="0"/>
        </w:rPr>
        <w:t xml:space="preserve">A) Meyve </w:t>
      </w:r>
      <w:r>
        <w:rPr>
          <w:b w:val="0"/>
        </w:rPr>
        <w:t xml:space="preserve">             </w:t>
      </w:r>
      <w:r w:rsidRPr="00643938">
        <w:rPr>
          <w:b w:val="0"/>
        </w:rPr>
        <w:t xml:space="preserve">B) Yumurta,et,süt </w:t>
      </w:r>
    </w:p>
    <w:p w:rsidR="001C538A" w:rsidRPr="00643938" w:rsidRDefault="001C538A" w:rsidP="00925327">
      <w:pPr>
        <w:tabs>
          <w:tab w:val="left" w:pos="1559"/>
          <w:tab w:val="left" w:pos="2693"/>
          <w:tab w:val="left" w:pos="3827"/>
        </w:tabs>
        <w:ind w:left="709" w:hanging="283"/>
        <w:rPr>
          <w:b w:val="0"/>
        </w:rPr>
      </w:pPr>
      <w:r w:rsidRPr="00643938">
        <w:rPr>
          <w:b w:val="0"/>
        </w:rPr>
        <w:t>C) Sebzeler</w:t>
      </w:r>
      <w:r>
        <w:rPr>
          <w:b w:val="0"/>
        </w:rPr>
        <w:t xml:space="preserve">          </w:t>
      </w:r>
      <w:r w:rsidRPr="00643938">
        <w:rPr>
          <w:b w:val="0"/>
        </w:rPr>
        <w:t>D) Makarna ,patates</w:t>
      </w:r>
    </w:p>
    <w:p w:rsidR="001C538A" w:rsidRPr="00643938" w:rsidRDefault="001C538A" w:rsidP="00925327">
      <w:pPr>
        <w:rPr>
          <w:b w:val="0"/>
        </w:rPr>
      </w:pPr>
    </w:p>
    <w:p w:rsidR="001C538A" w:rsidRPr="00643938" w:rsidRDefault="001C538A" w:rsidP="00925327">
      <w:pPr>
        <w:rPr>
          <w:b w:val="0"/>
        </w:rPr>
      </w:pPr>
      <w:r w:rsidRPr="00643938">
        <w:rPr>
          <w:b w:val="0"/>
        </w:rPr>
        <w:t>16.İnsan vücudunda idrar oluşumundan dışarı atılmasına kadar görev yapan organların sırası aşağıda verilen seçeneklerden hangisinde doğru olarak verilmiştir?</w:t>
      </w:r>
    </w:p>
    <w:p w:rsidR="001C538A" w:rsidRPr="00643938" w:rsidRDefault="001C538A" w:rsidP="00925327">
      <w:pPr>
        <w:tabs>
          <w:tab w:val="left" w:pos="1559"/>
          <w:tab w:val="left" w:pos="2693"/>
          <w:tab w:val="left" w:pos="3827"/>
        </w:tabs>
        <w:ind w:left="709" w:hanging="283"/>
        <w:rPr>
          <w:b w:val="0"/>
        </w:rPr>
      </w:pPr>
      <w:r w:rsidRPr="00643938">
        <w:rPr>
          <w:b w:val="0"/>
        </w:rPr>
        <w:t>A) Üreter-üretra-idrar kesesi-böbrekler</w:t>
      </w:r>
    </w:p>
    <w:p w:rsidR="001C538A" w:rsidRPr="00643938" w:rsidRDefault="001C538A" w:rsidP="00925327">
      <w:pPr>
        <w:tabs>
          <w:tab w:val="left" w:pos="1559"/>
          <w:tab w:val="left" w:pos="2693"/>
          <w:tab w:val="left" w:pos="3827"/>
        </w:tabs>
        <w:ind w:left="709" w:hanging="283"/>
        <w:rPr>
          <w:b w:val="0"/>
        </w:rPr>
      </w:pPr>
      <w:r w:rsidRPr="00643938">
        <w:rPr>
          <w:b w:val="0"/>
        </w:rPr>
        <w:t xml:space="preserve">B) Üretra-idrar kesesi-üreter-böbrekler </w:t>
      </w:r>
    </w:p>
    <w:p w:rsidR="001C538A" w:rsidRPr="00643938" w:rsidRDefault="001C538A" w:rsidP="00925327">
      <w:pPr>
        <w:tabs>
          <w:tab w:val="left" w:pos="1559"/>
          <w:tab w:val="left" w:pos="2693"/>
          <w:tab w:val="left" w:pos="3827"/>
        </w:tabs>
        <w:ind w:left="709" w:hanging="283"/>
        <w:rPr>
          <w:b w:val="0"/>
        </w:rPr>
      </w:pPr>
      <w:r w:rsidRPr="00643938">
        <w:rPr>
          <w:b w:val="0"/>
        </w:rPr>
        <w:t>C)Böbrekler-üreter-idrar kesesi-üretra</w:t>
      </w:r>
    </w:p>
    <w:p w:rsidR="001C538A" w:rsidRPr="00643938" w:rsidRDefault="001C538A" w:rsidP="00925327">
      <w:pPr>
        <w:tabs>
          <w:tab w:val="left" w:pos="1559"/>
          <w:tab w:val="left" w:pos="2693"/>
          <w:tab w:val="left" w:pos="3827"/>
        </w:tabs>
        <w:ind w:left="709" w:hanging="283"/>
        <w:rPr>
          <w:b w:val="0"/>
        </w:rPr>
      </w:pPr>
      <w:r w:rsidRPr="00643938">
        <w:rPr>
          <w:b w:val="0"/>
        </w:rPr>
        <w:t>D) Böbrekler-üretra-idrar kesesi-üreter</w:t>
      </w:r>
    </w:p>
    <w:p w:rsidR="001C538A" w:rsidRPr="00643938" w:rsidRDefault="001C538A" w:rsidP="00925327">
      <w:pPr>
        <w:ind w:left="426" w:hanging="426"/>
        <w:rPr>
          <w:b w:val="0"/>
        </w:rPr>
      </w:pPr>
    </w:p>
    <w:p w:rsidR="001C538A" w:rsidRPr="00BB1434" w:rsidRDefault="001C538A" w:rsidP="00925327">
      <w:pPr>
        <w:rPr>
          <w:b w:val="0"/>
          <w:sz w:val="2"/>
          <w:szCs w:val="2"/>
        </w:rPr>
      </w:pPr>
      <w:r w:rsidRPr="00643938">
        <w:rPr>
          <w:b w:val="0"/>
          <w:sz w:val="24"/>
        </w:rPr>
        <w:t>17.</w:t>
      </w:r>
      <w:r w:rsidRPr="00643938">
        <w:rPr>
          <w:b w:val="0"/>
        </w:rPr>
        <w:tab/>
        <w:t>Aşağıda  joule ve kalori cinsinden verilen enerjilerin birbirlerine çevrilmesinden hangisi doğrudur?</w:t>
      </w:r>
    </w:p>
    <w:p w:rsidR="001C538A" w:rsidRPr="00643938" w:rsidRDefault="001C538A" w:rsidP="00925327">
      <w:pPr>
        <w:tabs>
          <w:tab w:val="left" w:pos="1559"/>
          <w:tab w:val="left" w:pos="2693"/>
          <w:tab w:val="left" w:pos="3827"/>
        </w:tabs>
        <w:ind w:left="709" w:hanging="283"/>
        <w:rPr>
          <w:b w:val="0"/>
        </w:rPr>
      </w:pPr>
      <w:r w:rsidRPr="00643938">
        <w:rPr>
          <w:b w:val="0"/>
        </w:rPr>
        <w:t xml:space="preserve">A) 3 cal=78 kcal </w:t>
      </w:r>
      <w:r>
        <w:rPr>
          <w:b w:val="0"/>
        </w:rPr>
        <w:t xml:space="preserve">      </w:t>
      </w:r>
      <w:r w:rsidRPr="00643938">
        <w:rPr>
          <w:b w:val="0"/>
        </w:rPr>
        <w:t>B) 3000j= 3kj</w:t>
      </w:r>
    </w:p>
    <w:p w:rsidR="001C538A" w:rsidRPr="00643938" w:rsidRDefault="001C538A" w:rsidP="00925327">
      <w:pPr>
        <w:tabs>
          <w:tab w:val="left" w:pos="1559"/>
          <w:tab w:val="left" w:pos="2693"/>
          <w:tab w:val="left" w:pos="3827"/>
        </w:tabs>
        <w:ind w:left="709" w:hanging="283"/>
        <w:rPr>
          <w:b w:val="0"/>
        </w:rPr>
      </w:pPr>
      <w:r w:rsidRPr="00643938">
        <w:rPr>
          <w:b w:val="0"/>
        </w:rPr>
        <w:t>C) 1 kcal=1100 cal</w:t>
      </w:r>
      <w:r>
        <w:rPr>
          <w:b w:val="0"/>
        </w:rPr>
        <w:t xml:space="preserve">   </w:t>
      </w:r>
      <w:r w:rsidRPr="00643938">
        <w:rPr>
          <w:b w:val="0"/>
        </w:rPr>
        <w:t>D) 1000 cal= 1000 kcal</w:t>
      </w:r>
    </w:p>
    <w:p w:rsidR="001C538A" w:rsidRPr="00643938" w:rsidRDefault="001C538A" w:rsidP="00925327">
      <w:pPr>
        <w:tabs>
          <w:tab w:val="left" w:pos="3690"/>
        </w:tabs>
        <w:ind w:right="311"/>
        <w:rPr>
          <w:b w:val="0"/>
        </w:rPr>
      </w:pPr>
      <w:r w:rsidRPr="00643938">
        <w:rPr>
          <w:b w:val="0"/>
          <w:sz w:val="24"/>
        </w:rPr>
        <w:t>18.</w:t>
      </w:r>
      <w:r w:rsidRPr="00643938">
        <w:rPr>
          <w:b w:val="0"/>
        </w:rPr>
        <w:t>Aşağıda verilen bilgilerden hang</w:t>
      </w:r>
      <w:r>
        <w:rPr>
          <w:b w:val="0"/>
        </w:rPr>
        <w:t xml:space="preserve">isi </w:t>
      </w:r>
      <w:r w:rsidRPr="00643938">
        <w:rPr>
          <w:b w:val="0"/>
        </w:rPr>
        <w:t xml:space="preserve">yanlıştır?                                                         </w:t>
      </w:r>
    </w:p>
    <w:p w:rsidR="001C538A" w:rsidRPr="00643938" w:rsidRDefault="001C538A" w:rsidP="00925327">
      <w:pPr>
        <w:tabs>
          <w:tab w:val="left" w:pos="1559"/>
          <w:tab w:val="left" w:pos="2693"/>
          <w:tab w:val="left" w:pos="3827"/>
        </w:tabs>
        <w:ind w:left="709" w:hanging="283"/>
        <w:rPr>
          <w:b w:val="0"/>
        </w:rPr>
      </w:pPr>
      <w:r w:rsidRPr="00643938">
        <w:rPr>
          <w:b w:val="0"/>
        </w:rPr>
        <w:t xml:space="preserve">A) Besinlerin dişler yardımı ile parçalanması ağız içerinde olur. </w:t>
      </w:r>
    </w:p>
    <w:p w:rsidR="001C538A" w:rsidRPr="00643938" w:rsidRDefault="001C538A" w:rsidP="00925327">
      <w:pPr>
        <w:tabs>
          <w:tab w:val="left" w:pos="1559"/>
          <w:tab w:val="left" w:pos="2693"/>
          <w:tab w:val="left" w:pos="3827"/>
        </w:tabs>
        <w:ind w:left="709" w:hanging="283"/>
        <w:rPr>
          <w:b w:val="0"/>
        </w:rPr>
      </w:pPr>
      <w:r w:rsidRPr="00643938">
        <w:rPr>
          <w:b w:val="0"/>
        </w:rPr>
        <w:t>B) Sindirilmemiş besinlerin fazla suyunu emerek dışkıya dönüştürmesi ince bağırsakta gerçekleşir.</w:t>
      </w:r>
    </w:p>
    <w:p w:rsidR="001C538A" w:rsidRPr="00643938" w:rsidRDefault="001C538A" w:rsidP="00925327">
      <w:pPr>
        <w:tabs>
          <w:tab w:val="left" w:pos="1559"/>
          <w:tab w:val="left" w:pos="2693"/>
          <w:tab w:val="left" w:pos="3827"/>
        </w:tabs>
        <w:ind w:left="709" w:hanging="283"/>
        <w:rPr>
          <w:b w:val="0"/>
        </w:rPr>
      </w:pPr>
      <w:r w:rsidRPr="00643938">
        <w:rPr>
          <w:b w:val="0"/>
        </w:rPr>
        <w:t>C) Parçalanmış besinleri mideye ulaştırmasında yemek borusu görevlidir.</w:t>
      </w:r>
    </w:p>
    <w:p w:rsidR="001C538A" w:rsidRPr="00643938" w:rsidRDefault="001C538A" w:rsidP="00925327">
      <w:pPr>
        <w:tabs>
          <w:tab w:val="left" w:pos="1559"/>
          <w:tab w:val="left" w:pos="2693"/>
          <w:tab w:val="left" w:pos="3827"/>
        </w:tabs>
        <w:ind w:left="709" w:hanging="283"/>
        <w:rPr>
          <w:b w:val="0"/>
        </w:rPr>
      </w:pPr>
      <w:r w:rsidRPr="00643938">
        <w:rPr>
          <w:b w:val="0"/>
        </w:rPr>
        <w:t>D) Besinleri bulamaç kıvamına gelecek kadar parçalamada mide görev alır.</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rPr>
          <w:b w:val="0"/>
          <w:sz w:val="22"/>
          <w:szCs w:val="22"/>
        </w:rPr>
      </w:pPr>
      <w:r w:rsidRPr="00643938">
        <w:rPr>
          <w:b w:val="0"/>
          <w:sz w:val="22"/>
          <w:szCs w:val="22"/>
        </w:rPr>
        <w:t>19.  Aşağıdakilerden hangisi boşaltımda ile ilgili yapı ve organları arasında yer almaz</w:t>
      </w:r>
      <w:r w:rsidRPr="00643938">
        <w:rPr>
          <w:b w:val="0"/>
          <w:sz w:val="22"/>
          <w:szCs w:val="22"/>
        </w:rPr>
        <w:tab/>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böbrekler</w:t>
      </w:r>
      <w:r w:rsidRPr="00643938">
        <w:rPr>
          <w:b w:val="0"/>
        </w:rPr>
        <w:tab/>
        <w:t xml:space="preserve"> B) üreter</w:t>
      </w:r>
      <w:r>
        <w:rPr>
          <w:b w:val="0"/>
        </w:rPr>
        <w:t xml:space="preserve">   C) anüs   </w:t>
      </w:r>
      <w:r w:rsidRPr="00643938">
        <w:rPr>
          <w:b w:val="0"/>
        </w:rPr>
        <w:t>D) üretra</w:t>
      </w:r>
    </w:p>
    <w:p w:rsidR="001C538A" w:rsidRPr="00643938" w:rsidRDefault="001C538A" w:rsidP="00925327">
      <w:pPr>
        <w:tabs>
          <w:tab w:val="left" w:pos="1559"/>
          <w:tab w:val="left" w:pos="2693"/>
          <w:tab w:val="left" w:pos="3827"/>
        </w:tabs>
        <w:rPr>
          <w:b w:val="0"/>
        </w:rPr>
      </w:pPr>
    </w:p>
    <w:p w:rsidR="001C538A" w:rsidRPr="00643938" w:rsidRDefault="001C538A" w:rsidP="00925327">
      <w:pPr>
        <w:ind w:left="90"/>
        <w:rPr>
          <w:rFonts w:cs="Arial"/>
          <w:b w:val="0"/>
          <w:sz w:val="22"/>
          <w:szCs w:val="22"/>
        </w:rPr>
      </w:pPr>
      <w:r w:rsidRPr="00643938">
        <w:rPr>
          <w:b w:val="0"/>
          <w:sz w:val="22"/>
          <w:szCs w:val="22"/>
        </w:rPr>
        <w:t>20.</w:t>
      </w:r>
      <w:r w:rsidRPr="00643938">
        <w:rPr>
          <w:rFonts w:cs="Arial"/>
          <w:b w:val="0"/>
          <w:sz w:val="22"/>
          <w:szCs w:val="22"/>
        </w:rPr>
        <w:t xml:space="preserve"> . Aşağıdaki karışımlardan hangisi mıknatıs yolu  ile ayrıştırılabilir?</w:t>
      </w:r>
    </w:p>
    <w:p w:rsidR="001C538A" w:rsidRPr="00643938" w:rsidRDefault="001C538A" w:rsidP="00925327">
      <w:pPr>
        <w:rPr>
          <w:rFonts w:cs="Arial"/>
          <w:b w:val="0"/>
        </w:rPr>
      </w:pPr>
      <w:r w:rsidRPr="00643938">
        <w:rPr>
          <w:rFonts w:cs="Arial"/>
          <w:b w:val="0"/>
        </w:rPr>
        <w:t xml:space="preserve">      a)Tuz-kekik</w:t>
      </w:r>
      <w:r w:rsidRPr="00643938">
        <w:rPr>
          <w:rFonts w:cs="Arial"/>
          <w:b w:val="0"/>
        </w:rPr>
        <w:tab/>
      </w:r>
      <w:r w:rsidRPr="00643938">
        <w:rPr>
          <w:rFonts w:cs="Arial"/>
          <w:b w:val="0"/>
        </w:rPr>
        <w:tab/>
        <w:t xml:space="preserve">             b)Demir tozu-talaş  </w:t>
      </w:r>
    </w:p>
    <w:p w:rsidR="001C538A" w:rsidRPr="00643938" w:rsidRDefault="001C538A" w:rsidP="00925327">
      <w:pPr>
        <w:rPr>
          <w:rFonts w:cs="Arial"/>
          <w:b w:val="0"/>
        </w:rPr>
      </w:pPr>
      <w:r w:rsidRPr="00643938">
        <w:rPr>
          <w:rFonts w:cs="Arial"/>
          <w:b w:val="0"/>
        </w:rPr>
        <w:t xml:space="preserve">      c)Kum-şeker </w:t>
      </w:r>
      <w:r w:rsidRPr="00643938">
        <w:rPr>
          <w:rFonts w:cs="Arial"/>
          <w:b w:val="0"/>
        </w:rPr>
        <w:tab/>
      </w:r>
      <w:r w:rsidRPr="00643938">
        <w:rPr>
          <w:rFonts w:cs="Arial"/>
          <w:b w:val="0"/>
        </w:rPr>
        <w:tab/>
        <w:t>d)Demir tozu-nikel</w:t>
      </w:r>
      <w:r w:rsidRPr="00643938">
        <w:rPr>
          <w:b w:val="0"/>
        </w:rPr>
        <w:tab/>
      </w:r>
    </w:p>
    <w:p w:rsidR="001C538A" w:rsidRPr="00643938" w:rsidRDefault="001C538A" w:rsidP="00925327">
      <w:pPr>
        <w:tabs>
          <w:tab w:val="left" w:pos="1559"/>
          <w:tab w:val="left" w:pos="2693"/>
          <w:tab w:val="left" w:pos="3827"/>
        </w:tabs>
        <w:rPr>
          <w:b w:val="0"/>
          <w:sz w:val="2"/>
          <w:szCs w:val="2"/>
        </w:rPr>
      </w:pPr>
      <w:r w:rsidRPr="00643938">
        <w:rPr>
          <w:b w:val="0"/>
          <w:sz w:val="24"/>
        </w:rPr>
        <w:t>21.</w:t>
      </w:r>
      <w:r w:rsidRPr="00643938">
        <w:rPr>
          <w:rFonts w:cs="Arial"/>
          <w:b w:val="0"/>
        </w:rPr>
        <w:t>Besinlerin  kana karıştığı sindirim organı?</w:t>
      </w:r>
    </w:p>
    <w:p w:rsidR="001C538A" w:rsidRPr="00643938" w:rsidRDefault="001C538A" w:rsidP="00925327">
      <w:pPr>
        <w:tabs>
          <w:tab w:val="left" w:pos="4590"/>
        </w:tabs>
        <w:rPr>
          <w:rFonts w:cs="Arial"/>
          <w:b w:val="0"/>
        </w:rPr>
      </w:pPr>
      <w:r w:rsidRPr="00643938">
        <w:rPr>
          <w:rFonts w:cs="Arial"/>
          <w:b w:val="0"/>
        </w:rPr>
        <w:t xml:space="preserve">  </w:t>
      </w:r>
      <w:r>
        <w:rPr>
          <w:rFonts w:cs="Arial"/>
          <w:b w:val="0"/>
        </w:rPr>
        <w:t xml:space="preserve">a) mide     </w:t>
      </w:r>
      <w:r w:rsidRPr="00643938">
        <w:rPr>
          <w:rFonts w:cs="Arial"/>
          <w:b w:val="0"/>
        </w:rPr>
        <w:t xml:space="preserve">b) ince bağırsak </w:t>
      </w:r>
      <w:r>
        <w:rPr>
          <w:rFonts w:cs="Arial"/>
          <w:b w:val="0"/>
        </w:rPr>
        <w:t xml:space="preserve"> c) kalın bağırsak   </w:t>
      </w:r>
      <w:r w:rsidRPr="00643938">
        <w:rPr>
          <w:rFonts w:cs="Arial"/>
          <w:b w:val="0"/>
        </w:rPr>
        <w:t>d) ağız</w:t>
      </w:r>
    </w:p>
    <w:p w:rsidR="001C538A" w:rsidRPr="00643938" w:rsidRDefault="001C538A" w:rsidP="00925327">
      <w:pPr>
        <w:tabs>
          <w:tab w:val="left" w:pos="1559"/>
          <w:tab w:val="left" w:pos="2410"/>
          <w:tab w:val="left" w:pos="3827"/>
        </w:tabs>
        <w:ind w:left="426"/>
        <w:rPr>
          <w:b w:val="0"/>
        </w:rPr>
      </w:pPr>
    </w:p>
    <w:p w:rsidR="001C538A" w:rsidRPr="00643938" w:rsidRDefault="001C538A" w:rsidP="00925327">
      <w:pPr>
        <w:rPr>
          <w:rFonts w:cs="Arial"/>
          <w:b w:val="0"/>
        </w:rPr>
      </w:pPr>
      <w:r w:rsidRPr="00643938">
        <w:rPr>
          <w:b w:val="0"/>
          <w:sz w:val="24"/>
        </w:rPr>
        <w:t>22.</w:t>
      </w:r>
      <w:r w:rsidRPr="00643938">
        <w:rPr>
          <w:rFonts w:cs="Arial"/>
          <w:b w:val="0"/>
        </w:rPr>
        <w:t xml:space="preserve"> Maddeler ısı aldığında boylarındaki artışa………denir. Su buharı soğuk yüzeye çarptığında ……….meydana gelir.</w:t>
      </w:r>
    </w:p>
    <w:p w:rsidR="001C538A" w:rsidRPr="00643938" w:rsidRDefault="001C538A" w:rsidP="00925327">
      <w:pPr>
        <w:rPr>
          <w:rFonts w:cs="Arial"/>
          <w:b w:val="0"/>
        </w:rPr>
      </w:pPr>
      <w:r w:rsidRPr="00643938">
        <w:rPr>
          <w:rFonts w:cs="Arial"/>
          <w:b w:val="0"/>
        </w:rPr>
        <w:t>Buna göre boşluklara neler gelmelidir?</w:t>
      </w:r>
    </w:p>
    <w:p w:rsidR="001C538A" w:rsidRPr="00643938" w:rsidRDefault="001C538A" w:rsidP="00925327">
      <w:pPr>
        <w:rPr>
          <w:rFonts w:cs="Arial"/>
          <w:b w:val="0"/>
        </w:rPr>
      </w:pPr>
      <w:r w:rsidRPr="00643938">
        <w:rPr>
          <w:rFonts w:cs="Arial"/>
          <w:b w:val="0"/>
        </w:rPr>
        <w:t>A\Büzülme-erime</w:t>
      </w:r>
      <w:r w:rsidRPr="00643938">
        <w:rPr>
          <w:rFonts w:cs="Arial"/>
          <w:b w:val="0"/>
        </w:rPr>
        <w:tab/>
        <w:t>B\Yoğuşma-donma</w:t>
      </w:r>
    </w:p>
    <w:p w:rsidR="001C538A" w:rsidRPr="00643938" w:rsidRDefault="001C538A" w:rsidP="00925327">
      <w:pPr>
        <w:rPr>
          <w:rFonts w:cs="Arial"/>
          <w:b w:val="0"/>
        </w:rPr>
      </w:pPr>
      <w:r w:rsidRPr="00643938">
        <w:rPr>
          <w:rFonts w:cs="Arial"/>
          <w:b w:val="0"/>
        </w:rPr>
        <w:t>C\Genleşme-erime</w:t>
      </w:r>
      <w:r w:rsidRPr="00643938">
        <w:rPr>
          <w:rFonts w:cs="Arial"/>
          <w:b w:val="0"/>
        </w:rPr>
        <w:tab/>
        <w:t>D\Genleşme-yoğuşma</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Pr>
          <w:noProof/>
        </w:rPr>
        <w:pict>
          <v:shape id="Metin Kutusu 2" o:spid="_x0000_s1913" type="#_x0000_t202" style="position:absolute;left:0;text-align:left;margin-left:25.2pt;margin-top:4.6pt;width:204pt;height:82.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3118"/>
                  </w:tblGrid>
                  <w:tr w:rsidR="001C538A" w:rsidTr="008C25DD">
                    <w:tc>
                      <w:tcPr>
                        <w:tcW w:w="959" w:type="dxa"/>
                        <w:vAlign w:val="center"/>
                      </w:tcPr>
                      <w:p w:rsidR="001C538A" w:rsidRPr="008C25DD" w:rsidRDefault="001C538A" w:rsidP="008C25DD">
                        <w:pPr>
                          <w:jc w:val="center"/>
                          <w:rPr>
                            <w:sz w:val="18"/>
                            <w:szCs w:val="18"/>
                          </w:rPr>
                        </w:pPr>
                        <w:r w:rsidRPr="008C25DD">
                          <w:rPr>
                            <w:sz w:val="18"/>
                            <w:szCs w:val="18"/>
                          </w:rPr>
                          <w:t>Besin maddesi</w:t>
                        </w:r>
                      </w:p>
                    </w:tc>
                    <w:tc>
                      <w:tcPr>
                        <w:tcW w:w="3118" w:type="dxa"/>
                        <w:vAlign w:val="center"/>
                      </w:tcPr>
                      <w:p w:rsidR="001C538A" w:rsidRPr="008C25DD" w:rsidRDefault="001C538A" w:rsidP="008C25DD">
                        <w:pPr>
                          <w:ind w:right="335"/>
                          <w:jc w:val="center"/>
                          <w:rPr>
                            <w:sz w:val="18"/>
                            <w:szCs w:val="18"/>
                          </w:rPr>
                        </w:pPr>
                        <w:r w:rsidRPr="008C25DD">
                          <w:rPr>
                            <w:sz w:val="18"/>
                            <w:szCs w:val="18"/>
                          </w:rPr>
                          <w:t>En çok bulunduğu besinler</w:t>
                        </w:r>
                      </w:p>
                    </w:tc>
                  </w:tr>
                  <w:tr w:rsidR="001C538A" w:rsidTr="008C25DD">
                    <w:tc>
                      <w:tcPr>
                        <w:tcW w:w="959" w:type="dxa"/>
                        <w:vAlign w:val="center"/>
                      </w:tcPr>
                      <w:p w:rsidR="001C538A" w:rsidRPr="008C25DD" w:rsidRDefault="001C538A" w:rsidP="008C25DD">
                        <w:pPr>
                          <w:jc w:val="center"/>
                          <w:rPr>
                            <w:sz w:val="24"/>
                            <w:szCs w:val="24"/>
                          </w:rPr>
                        </w:pPr>
                        <w:r w:rsidRPr="008C25DD">
                          <w:rPr>
                            <w:sz w:val="24"/>
                            <w:szCs w:val="24"/>
                          </w:rPr>
                          <w:sym w:font="Webdings" w:char="F03C"/>
                        </w:r>
                      </w:p>
                    </w:tc>
                    <w:tc>
                      <w:tcPr>
                        <w:tcW w:w="3118" w:type="dxa"/>
                      </w:tcPr>
                      <w:p w:rsidR="001C538A" w:rsidRPr="008C25DD" w:rsidRDefault="001C538A" w:rsidP="008C25DD">
                        <w:pPr>
                          <w:ind w:right="335"/>
                          <w:rPr>
                            <w:sz w:val="18"/>
                            <w:szCs w:val="18"/>
                          </w:rPr>
                        </w:pPr>
                        <w:r w:rsidRPr="008C25DD">
                          <w:rPr>
                            <w:sz w:val="18"/>
                            <w:szCs w:val="18"/>
                          </w:rPr>
                          <w:t>Portakal, limon, domates</w:t>
                        </w:r>
                      </w:p>
                    </w:tc>
                  </w:tr>
                  <w:tr w:rsidR="001C538A" w:rsidTr="008C25DD">
                    <w:tc>
                      <w:tcPr>
                        <w:tcW w:w="959" w:type="dxa"/>
                        <w:vAlign w:val="center"/>
                      </w:tcPr>
                      <w:p w:rsidR="001C538A" w:rsidRPr="008C25DD" w:rsidRDefault="001C538A" w:rsidP="008C25DD">
                        <w:pPr>
                          <w:jc w:val="center"/>
                          <w:rPr>
                            <w:sz w:val="24"/>
                            <w:szCs w:val="24"/>
                          </w:rPr>
                        </w:pPr>
                        <w:r w:rsidRPr="008C25DD">
                          <w:rPr>
                            <w:sz w:val="24"/>
                            <w:szCs w:val="24"/>
                          </w:rPr>
                          <w:sym w:font="Wingdings" w:char="F06C"/>
                        </w:r>
                      </w:p>
                    </w:tc>
                    <w:tc>
                      <w:tcPr>
                        <w:tcW w:w="3118" w:type="dxa"/>
                      </w:tcPr>
                      <w:p w:rsidR="001C538A" w:rsidRPr="008C25DD" w:rsidRDefault="001C538A" w:rsidP="008C25DD">
                        <w:pPr>
                          <w:ind w:right="335"/>
                          <w:rPr>
                            <w:sz w:val="18"/>
                            <w:szCs w:val="18"/>
                          </w:rPr>
                        </w:pPr>
                        <w:r w:rsidRPr="008C25DD">
                          <w:rPr>
                            <w:sz w:val="18"/>
                            <w:szCs w:val="18"/>
                          </w:rPr>
                          <w:t>Et, peynir, yumurta</w:t>
                        </w:r>
                      </w:p>
                    </w:tc>
                  </w:tr>
                  <w:tr w:rsidR="001C538A" w:rsidTr="008C25DD">
                    <w:tc>
                      <w:tcPr>
                        <w:tcW w:w="959" w:type="dxa"/>
                        <w:vAlign w:val="center"/>
                      </w:tcPr>
                      <w:p w:rsidR="001C538A" w:rsidRPr="008C25DD" w:rsidRDefault="001C538A" w:rsidP="008C25DD">
                        <w:pPr>
                          <w:jc w:val="center"/>
                          <w:rPr>
                            <w:sz w:val="24"/>
                            <w:szCs w:val="24"/>
                          </w:rPr>
                        </w:pPr>
                        <w:r w:rsidRPr="008C25DD">
                          <w:rPr>
                            <w:sz w:val="24"/>
                            <w:szCs w:val="24"/>
                          </w:rPr>
                          <w:sym w:font="Wingdings" w:char="F0AB"/>
                        </w:r>
                      </w:p>
                    </w:tc>
                    <w:tc>
                      <w:tcPr>
                        <w:tcW w:w="3118" w:type="dxa"/>
                      </w:tcPr>
                      <w:p w:rsidR="001C538A" w:rsidRPr="008C25DD" w:rsidRDefault="001C538A" w:rsidP="008C25DD">
                        <w:pPr>
                          <w:ind w:right="335"/>
                          <w:rPr>
                            <w:sz w:val="18"/>
                            <w:szCs w:val="18"/>
                          </w:rPr>
                        </w:pPr>
                        <w:r w:rsidRPr="008C25DD">
                          <w:rPr>
                            <w:sz w:val="18"/>
                            <w:szCs w:val="18"/>
                          </w:rPr>
                          <w:t>Ekmek, pasta, makarna</w:t>
                        </w:r>
                      </w:p>
                    </w:tc>
                  </w:tr>
                  <w:tr w:rsidR="001C538A" w:rsidTr="008C25DD">
                    <w:tc>
                      <w:tcPr>
                        <w:tcW w:w="959" w:type="dxa"/>
                        <w:vAlign w:val="center"/>
                      </w:tcPr>
                      <w:p w:rsidR="001C538A" w:rsidRPr="008C25DD" w:rsidRDefault="001C538A" w:rsidP="008C25DD">
                        <w:pPr>
                          <w:jc w:val="center"/>
                          <w:rPr>
                            <w:sz w:val="24"/>
                            <w:szCs w:val="24"/>
                          </w:rPr>
                        </w:pPr>
                        <w:r w:rsidRPr="008C25DD">
                          <w:rPr>
                            <w:sz w:val="24"/>
                            <w:szCs w:val="24"/>
                          </w:rPr>
                          <w:sym w:font="Webdings" w:char="F035"/>
                        </w:r>
                      </w:p>
                    </w:tc>
                    <w:tc>
                      <w:tcPr>
                        <w:tcW w:w="3118" w:type="dxa"/>
                      </w:tcPr>
                      <w:p w:rsidR="001C538A" w:rsidRPr="008C25DD" w:rsidRDefault="001C538A" w:rsidP="008C25DD">
                        <w:pPr>
                          <w:ind w:right="335"/>
                          <w:rPr>
                            <w:sz w:val="18"/>
                            <w:szCs w:val="18"/>
                          </w:rPr>
                        </w:pPr>
                        <w:r w:rsidRPr="008C25DD">
                          <w:rPr>
                            <w:sz w:val="18"/>
                            <w:szCs w:val="18"/>
                          </w:rPr>
                          <w:t>Fındık, zeytin, mısır</w:t>
                        </w:r>
                      </w:p>
                    </w:tc>
                  </w:tr>
                </w:tbl>
                <w:p w:rsidR="001C538A" w:rsidRDefault="001C538A" w:rsidP="00925327"/>
              </w:txbxContent>
            </v:textbox>
          </v:shape>
        </w:pict>
      </w:r>
      <w:r w:rsidRPr="00643938">
        <w:rPr>
          <w:b w:val="0"/>
          <w:sz w:val="24"/>
        </w:rPr>
        <w:t>23.</w:t>
      </w:r>
      <w:r w:rsidRPr="00643938">
        <w:rPr>
          <w:b w:val="0"/>
        </w:rPr>
        <w:tab/>
      </w: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rPr>
      </w:pP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 xml:space="preserve">Tablodaki </w:t>
      </w:r>
      <w:r w:rsidRPr="00643938">
        <w:rPr>
          <w:rFonts w:ascii="Times New Roman" w:hAnsi="Times New Roman"/>
          <w:b w:val="0"/>
          <w:sz w:val="24"/>
          <w:szCs w:val="24"/>
        </w:rPr>
        <w:t>■</w:t>
      </w:r>
      <w:r w:rsidRPr="00643938">
        <w:rPr>
          <w:b w:val="0"/>
          <w:sz w:val="24"/>
          <w:szCs w:val="24"/>
        </w:rPr>
        <w:t>,</w:t>
      </w:r>
      <w:r w:rsidRPr="00643938">
        <w:rPr>
          <w:rFonts w:ascii="Times New Roman" w:hAnsi="Times New Roman"/>
          <w:b w:val="0"/>
          <w:sz w:val="24"/>
          <w:szCs w:val="24"/>
        </w:rPr>
        <w:t xml:space="preserve"> </w:t>
      </w:r>
      <w:r w:rsidRPr="00643938">
        <w:rPr>
          <w:b w:val="0"/>
          <w:sz w:val="24"/>
          <w:szCs w:val="24"/>
        </w:rPr>
        <w:sym w:font="Wingdings" w:char="F06C"/>
      </w:r>
      <w:r w:rsidRPr="00643938">
        <w:rPr>
          <w:b w:val="0"/>
          <w:sz w:val="24"/>
          <w:szCs w:val="24"/>
        </w:rPr>
        <w:t xml:space="preserve">, </w:t>
      </w:r>
      <w:r w:rsidRPr="00643938">
        <w:rPr>
          <w:b w:val="0"/>
          <w:sz w:val="24"/>
          <w:szCs w:val="24"/>
        </w:rPr>
        <w:sym w:font="Wingdings" w:char="F0AB"/>
      </w:r>
      <w:r w:rsidRPr="00643938">
        <w:rPr>
          <w:b w:val="0"/>
          <w:sz w:val="24"/>
          <w:szCs w:val="24"/>
        </w:rPr>
        <w:t xml:space="preserve">, </w:t>
      </w:r>
      <w:r w:rsidRPr="00643938">
        <w:rPr>
          <w:b w:val="0"/>
          <w:sz w:val="24"/>
          <w:szCs w:val="24"/>
        </w:rPr>
        <w:sym w:font="Webdings" w:char="F035"/>
      </w:r>
      <w:r w:rsidRPr="00643938">
        <w:rPr>
          <w:b w:val="0"/>
          <w:sz w:val="24"/>
          <w:szCs w:val="24"/>
        </w:rPr>
        <w:t xml:space="preserve"> </w:t>
      </w:r>
      <w:r w:rsidRPr="00643938">
        <w:rPr>
          <w:b w:val="0"/>
        </w:rPr>
        <w:t>şekilleri besin madde-lerini ifade etmektedir.</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 xml:space="preserve">Bunlardan hangisi vücutta </w:t>
      </w:r>
      <w:r w:rsidRPr="00643938">
        <w:rPr>
          <w:b w:val="0"/>
          <w:u w:val="single"/>
        </w:rPr>
        <w:t>öncelikle</w:t>
      </w:r>
      <w:r w:rsidRPr="00643938">
        <w:rPr>
          <w:b w:val="0"/>
        </w:rPr>
        <w:t xml:space="preserve"> yapıcı ve onarıcı olarak kullanılır?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 xml:space="preserve">A) </w:t>
      </w:r>
      <w:r w:rsidRPr="00643938">
        <w:rPr>
          <w:rFonts w:ascii="Times New Roman" w:hAnsi="Times New Roman"/>
          <w:b w:val="0"/>
          <w:sz w:val="24"/>
          <w:szCs w:val="24"/>
        </w:rPr>
        <w:t>■</w:t>
      </w:r>
      <w:r w:rsidRPr="00643938">
        <w:rPr>
          <w:b w:val="0"/>
        </w:rPr>
        <w:tab/>
        <w:t xml:space="preserve">B) </w:t>
      </w:r>
      <w:r w:rsidRPr="00643938">
        <w:rPr>
          <w:b w:val="0"/>
          <w:sz w:val="24"/>
          <w:szCs w:val="24"/>
        </w:rPr>
        <w:sym w:font="Wingdings" w:char="F06C"/>
      </w:r>
      <w:r w:rsidRPr="00643938">
        <w:rPr>
          <w:b w:val="0"/>
        </w:rPr>
        <w:tab/>
        <w:t xml:space="preserve">C) </w:t>
      </w:r>
      <w:r w:rsidRPr="00643938">
        <w:rPr>
          <w:b w:val="0"/>
          <w:sz w:val="24"/>
          <w:szCs w:val="24"/>
        </w:rPr>
        <w:sym w:font="Wingdings" w:char="F0AB"/>
      </w:r>
      <w:r w:rsidRPr="00643938">
        <w:rPr>
          <w:b w:val="0"/>
        </w:rPr>
        <w:tab/>
        <w:t>D)</w:t>
      </w:r>
      <w:r w:rsidRPr="00643938">
        <w:rPr>
          <w:b w:val="0"/>
          <w:sz w:val="18"/>
          <w:szCs w:val="18"/>
        </w:rPr>
        <w:t xml:space="preserve"> </w:t>
      </w:r>
      <w:r w:rsidRPr="00643938">
        <w:rPr>
          <w:b w:val="0"/>
          <w:sz w:val="24"/>
          <w:szCs w:val="24"/>
        </w:rPr>
        <w:sym w:font="Webdings" w:char="F035"/>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24.</w:t>
      </w:r>
      <w:r w:rsidRPr="00643938">
        <w:rPr>
          <w:b w:val="0"/>
        </w:rPr>
        <w:tab/>
        <w:t xml:space="preserve">  I-</w:t>
      </w:r>
      <w:r w:rsidRPr="00643938">
        <w:rPr>
          <w:b w:val="0"/>
        </w:rPr>
        <w:tab/>
        <w:t>Akciğer</w:t>
      </w:r>
      <w:r>
        <w:rPr>
          <w:b w:val="0"/>
        </w:rPr>
        <w:t xml:space="preserve">         </w:t>
      </w:r>
      <w:r w:rsidRPr="00643938">
        <w:rPr>
          <w:b w:val="0"/>
        </w:rPr>
        <w:t xml:space="preserve"> II-</w:t>
      </w:r>
      <w:r w:rsidRPr="00643938">
        <w:rPr>
          <w:b w:val="0"/>
        </w:rPr>
        <w:tab/>
        <w:t>Böbrek</w:t>
      </w:r>
      <w:r>
        <w:rPr>
          <w:b w:val="0"/>
        </w:rPr>
        <w:t xml:space="preserve">          </w:t>
      </w:r>
      <w:r w:rsidRPr="00643938">
        <w:rPr>
          <w:b w:val="0"/>
        </w:rPr>
        <w:t>III-</w:t>
      </w:r>
      <w:r w:rsidRPr="00643938">
        <w:rPr>
          <w:b w:val="0"/>
        </w:rPr>
        <w:tab/>
        <w:t>Kalın bağırsak</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 xml:space="preserve">Yukarıda verilen organların </w:t>
      </w:r>
      <w:r w:rsidRPr="00643938">
        <w:rPr>
          <w:b w:val="0"/>
          <w:u w:val="single"/>
        </w:rPr>
        <w:t>ortak</w:t>
      </w:r>
      <w:r w:rsidRPr="00643938">
        <w:rPr>
          <w:b w:val="0"/>
        </w:rPr>
        <w:t xml:space="preserve"> özelliği hangisidir?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Kanı temizleyerek hücrelere gönderme</w:t>
      </w:r>
    </w:p>
    <w:p w:rsidR="001C538A" w:rsidRPr="00643938" w:rsidRDefault="001C538A" w:rsidP="00925327">
      <w:pPr>
        <w:tabs>
          <w:tab w:val="left" w:pos="1559"/>
          <w:tab w:val="left" w:pos="2693"/>
          <w:tab w:val="left" w:pos="3827"/>
        </w:tabs>
        <w:ind w:left="709" w:hanging="283"/>
        <w:rPr>
          <w:b w:val="0"/>
        </w:rPr>
      </w:pPr>
      <w:r w:rsidRPr="00643938">
        <w:rPr>
          <w:b w:val="0"/>
        </w:rPr>
        <w:t>B) Kandaki zehirli maddeleri süzerek vücuttan atma</w:t>
      </w:r>
    </w:p>
    <w:p w:rsidR="001C538A" w:rsidRPr="00643938" w:rsidRDefault="001C538A" w:rsidP="00925327">
      <w:pPr>
        <w:tabs>
          <w:tab w:val="left" w:pos="1559"/>
          <w:tab w:val="left" w:pos="2693"/>
          <w:tab w:val="left" w:pos="3827"/>
        </w:tabs>
        <w:ind w:left="709" w:hanging="283"/>
        <w:rPr>
          <w:b w:val="0"/>
        </w:rPr>
      </w:pPr>
      <w:r w:rsidRPr="00643938">
        <w:rPr>
          <w:b w:val="0"/>
        </w:rPr>
        <w:t>C) Zararlı maddelerin vücuttan atılmasında etkili olma</w:t>
      </w:r>
    </w:p>
    <w:p w:rsidR="001C538A" w:rsidRPr="00643938" w:rsidRDefault="001C538A" w:rsidP="00925327">
      <w:pPr>
        <w:tabs>
          <w:tab w:val="left" w:pos="1559"/>
          <w:tab w:val="left" w:pos="2693"/>
          <w:tab w:val="left" w:pos="3827"/>
        </w:tabs>
        <w:ind w:left="709" w:hanging="283"/>
        <w:rPr>
          <w:b w:val="0"/>
        </w:rPr>
      </w:pPr>
      <w:r w:rsidRPr="00643938">
        <w:rPr>
          <w:b w:val="0"/>
        </w:rPr>
        <w:t>D) Sindirilen besinlerin kana geçmesini sağlama</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sz w:val="2"/>
          <w:szCs w:val="2"/>
        </w:rPr>
      </w:pPr>
      <w:r w:rsidRPr="00643938">
        <w:rPr>
          <w:b w:val="0"/>
          <w:sz w:val="24"/>
        </w:rPr>
        <w:t>25.</w:t>
      </w:r>
      <w:r w:rsidRPr="00643938">
        <w:rPr>
          <w:b w:val="0"/>
        </w:rPr>
        <w:tab/>
        <w:t>“Sindirim sırasında midede bulamaç haline getirilen besinler, ………?.......... .”</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Yukarıdaki cümlede “?” yerine hangisi gelmelidir?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midede emilerek kana karışır</w:t>
      </w:r>
    </w:p>
    <w:p w:rsidR="001C538A" w:rsidRPr="00643938" w:rsidRDefault="001C538A" w:rsidP="00925327">
      <w:pPr>
        <w:tabs>
          <w:tab w:val="left" w:pos="1559"/>
          <w:tab w:val="left" w:pos="2693"/>
          <w:tab w:val="left" w:pos="3827"/>
        </w:tabs>
        <w:rPr>
          <w:b w:val="0"/>
        </w:rPr>
      </w:pPr>
      <w:r w:rsidRPr="00643938">
        <w:rPr>
          <w:b w:val="0"/>
        </w:rPr>
        <w:t>B) ince bağırsağa iletilir</w:t>
      </w:r>
    </w:p>
    <w:p w:rsidR="001C538A" w:rsidRPr="00643938" w:rsidRDefault="001C538A" w:rsidP="00925327">
      <w:pPr>
        <w:tabs>
          <w:tab w:val="left" w:pos="1559"/>
          <w:tab w:val="left" w:pos="2693"/>
          <w:tab w:val="left" w:pos="3827"/>
        </w:tabs>
        <w:ind w:left="426"/>
        <w:rPr>
          <w:b w:val="0"/>
        </w:rPr>
      </w:pPr>
      <w:r w:rsidRPr="00643938">
        <w:rPr>
          <w:b w:val="0"/>
        </w:rPr>
        <w:t>C) kalın bağırsağa iletilir</w:t>
      </w:r>
    </w:p>
    <w:p w:rsidR="001C538A" w:rsidRPr="00643938" w:rsidRDefault="001C538A" w:rsidP="00925327">
      <w:pPr>
        <w:tabs>
          <w:tab w:val="left" w:pos="1559"/>
          <w:tab w:val="left" w:pos="2693"/>
          <w:tab w:val="left" w:pos="3827"/>
        </w:tabs>
        <w:ind w:left="426"/>
        <w:rPr>
          <w:b w:val="0"/>
        </w:rPr>
      </w:pPr>
      <w:r w:rsidRPr="00643938">
        <w:rPr>
          <w:b w:val="0"/>
        </w:rPr>
        <w:t>D) vücut dışına atılır</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r w:rsidRPr="00643938">
        <w:rPr>
          <w:b w:val="0"/>
        </w:rPr>
        <w:t>FEN BİLGİSİ TESTİ BİTTİ.</w:t>
      </w:r>
    </w:p>
    <w:p w:rsidR="001C538A" w:rsidRPr="00643938" w:rsidRDefault="001C538A" w:rsidP="00925327">
      <w:pPr>
        <w:tabs>
          <w:tab w:val="left" w:pos="1559"/>
          <w:tab w:val="left" w:pos="2693"/>
          <w:tab w:val="left" w:pos="3827"/>
        </w:tabs>
        <w:ind w:left="426"/>
        <w:rPr>
          <w:b w:val="0"/>
        </w:rPr>
        <w:sectPr w:rsidR="001C538A" w:rsidRPr="00643938" w:rsidSect="00643938">
          <w:headerReference w:type="even" r:id="rId20"/>
          <w:headerReference w:type="default" r:id="rId21"/>
          <w:footerReference w:type="default" r:id="rId22"/>
          <w:headerReference w:type="first" r:id="rId23"/>
          <w:pgSz w:w="11907" w:h="16840" w:code="9"/>
          <w:pgMar w:top="851" w:right="851" w:bottom="851" w:left="851" w:header="737" w:footer="0" w:gutter="0"/>
          <w:cols w:num="2" w:sep="1" w:space="227"/>
        </w:sectPr>
      </w:pPr>
      <w:r w:rsidRPr="00643938">
        <w:rPr>
          <w:b w:val="0"/>
        </w:rPr>
        <w:t>SOSYAL BİLGİLER TESTİNE GEÇİNİZ.</w:t>
      </w:r>
    </w:p>
    <w:p w:rsidR="001C538A" w:rsidRPr="00643938" w:rsidRDefault="001C538A" w:rsidP="00925327">
      <w:pPr>
        <w:ind w:left="426" w:hanging="284"/>
        <w:rPr>
          <w:b w:val="0"/>
        </w:rPr>
      </w:pPr>
      <w:r w:rsidRPr="00643938">
        <w:rPr>
          <w:b w:val="0"/>
          <w:sz w:val="24"/>
        </w:rPr>
        <w:t>1.</w:t>
      </w:r>
      <w:r w:rsidRPr="00643938">
        <w:rPr>
          <w:b w:val="0"/>
        </w:rPr>
        <w:tab/>
        <w:t xml:space="preserve">Aşağıdakilerden hangisi Atatürk’ün, Türk kadınının toplumdaki yeri ile ilgili yaptığı düzenlemelerden biri </w:t>
      </w:r>
      <w:r w:rsidRPr="00643938">
        <w:rPr>
          <w:b w:val="0"/>
          <w:u w:val="single"/>
        </w:rPr>
        <w:t>değildir</w:t>
      </w:r>
      <w:r w:rsidRPr="00643938">
        <w:rPr>
          <w:b w:val="0"/>
        </w:rPr>
        <w:t xml:space="preserve">? </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w:t>
      </w:r>
      <w:r w:rsidRPr="00643938">
        <w:rPr>
          <w:b w:val="0"/>
        </w:rPr>
        <w:tab/>
        <w:t>Milletvekili seçme ve seçilme hakkının verilmesi</w:t>
      </w:r>
    </w:p>
    <w:p w:rsidR="001C538A" w:rsidRPr="00643938" w:rsidRDefault="001C538A" w:rsidP="00925327">
      <w:pPr>
        <w:tabs>
          <w:tab w:val="left" w:pos="1559"/>
          <w:tab w:val="left" w:pos="2693"/>
          <w:tab w:val="left" w:pos="3827"/>
        </w:tabs>
        <w:ind w:left="709" w:hanging="283"/>
        <w:rPr>
          <w:b w:val="0"/>
        </w:rPr>
      </w:pPr>
      <w:r w:rsidRPr="00643938">
        <w:rPr>
          <w:b w:val="0"/>
        </w:rPr>
        <w:t>B)</w:t>
      </w:r>
      <w:r w:rsidRPr="00643938">
        <w:rPr>
          <w:b w:val="0"/>
        </w:rPr>
        <w:tab/>
        <w:t>Kaymakam ve vali olma hakkının tanınması</w:t>
      </w:r>
    </w:p>
    <w:p w:rsidR="001C538A" w:rsidRPr="00643938" w:rsidRDefault="001C538A" w:rsidP="00925327">
      <w:pPr>
        <w:tabs>
          <w:tab w:val="left" w:pos="1559"/>
          <w:tab w:val="left" w:pos="2693"/>
          <w:tab w:val="left" w:pos="3827"/>
        </w:tabs>
        <w:ind w:left="709" w:hanging="283"/>
        <w:rPr>
          <w:b w:val="0"/>
        </w:rPr>
      </w:pPr>
      <w:r w:rsidRPr="00643938">
        <w:rPr>
          <w:b w:val="0"/>
        </w:rPr>
        <w:t>C)</w:t>
      </w:r>
      <w:r w:rsidRPr="00643938">
        <w:rPr>
          <w:b w:val="0"/>
        </w:rPr>
        <w:tab/>
        <w:t>Belediye meclisine üye seçme ve seçilme hakkının verilmesi</w:t>
      </w:r>
    </w:p>
    <w:p w:rsidR="001C538A" w:rsidRPr="00643938" w:rsidRDefault="001C538A" w:rsidP="00925327">
      <w:pPr>
        <w:tabs>
          <w:tab w:val="left" w:pos="1559"/>
          <w:tab w:val="left" w:pos="2693"/>
          <w:tab w:val="left" w:pos="3827"/>
        </w:tabs>
        <w:ind w:left="709" w:hanging="283"/>
        <w:rPr>
          <w:b w:val="0"/>
        </w:rPr>
      </w:pPr>
      <w:r w:rsidRPr="00643938">
        <w:rPr>
          <w:b w:val="0"/>
        </w:rPr>
        <w:t>D) Türk Medenî Kanunu’nun kabulü</w:t>
      </w:r>
    </w:p>
    <w:p w:rsidR="001C538A" w:rsidRPr="00643938" w:rsidRDefault="001C538A" w:rsidP="00925327">
      <w:pPr>
        <w:tabs>
          <w:tab w:val="left" w:pos="1559"/>
          <w:tab w:val="left" w:pos="2693"/>
          <w:tab w:val="left" w:pos="3827"/>
        </w:tabs>
        <w:ind w:left="709" w:hanging="283"/>
        <w:rPr>
          <w:b w:val="0"/>
        </w:rPr>
      </w:pPr>
    </w:p>
    <w:p w:rsidR="001C538A" w:rsidRPr="00643938" w:rsidRDefault="001C538A" w:rsidP="00925327">
      <w:pPr>
        <w:rPr>
          <w:rFonts w:cs="Arial"/>
          <w:b w:val="0"/>
        </w:rPr>
      </w:pPr>
      <w:r w:rsidRPr="00643938">
        <w:rPr>
          <w:b w:val="0"/>
          <w:sz w:val="24"/>
        </w:rPr>
        <w:t>2.</w:t>
      </w:r>
      <w:r w:rsidRPr="00643938">
        <w:rPr>
          <w:rFonts w:cs="Arial"/>
          <w:b w:val="0"/>
        </w:rPr>
        <w:t>Aşağıdakilerden hangisi doğal afetlerden değildir?</w:t>
      </w:r>
    </w:p>
    <w:p w:rsidR="001C538A" w:rsidRPr="00643938" w:rsidRDefault="001C538A" w:rsidP="00925327">
      <w:pPr>
        <w:ind w:left="180"/>
        <w:rPr>
          <w:rFonts w:cs="Arial"/>
          <w:b w:val="0"/>
        </w:rPr>
      </w:pPr>
      <w:r w:rsidRPr="00643938">
        <w:rPr>
          <w:rFonts w:cs="Arial"/>
          <w:b w:val="0"/>
        </w:rPr>
        <w:t xml:space="preserve"> a)Güneş tutulması                  b)Deprem                           c)Erozyon</w:t>
      </w:r>
      <w:r w:rsidRPr="00643938">
        <w:rPr>
          <w:rFonts w:cs="Arial"/>
          <w:b w:val="0"/>
        </w:rPr>
        <w:tab/>
      </w:r>
      <w:r w:rsidRPr="00643938">
        <w:rPr>
          <w:rFonts w:cs="Arial"/>
          <w:b w:val="0"/>
        </w:rPr>
        <w:tab/>
        <w:t xml:space="preserve">              d)Sel</w:t>
      </w:r>
    </w:p>
    <w:p w:rsidR="001C538A" w:rsidRPr="00643938" w:rsidRDefault="001C538A" w:rsidP="00925327">
      <w:pPr>
        <w:tabs>
          <w:tab w:val="left" w:pos="1559"/>
          <w:tab w:val="left" w:pos="2693"/>
          <w:tab w:val="left" w:pos="3827"/>
        </w:tabs>
        <w:ind w:left="426"/>
        <w:rPr>
          <w:b w:val="0"/>
        </w:rPr>
      </w:pPr>
      <w:r w:rsidRPr="00643938">
        <w:rPr>
          <w:b w:val="0"/>
        </w:rPr>
        <w:t xml:space="preserve"> </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284"/>
        <w:rPr>
          <w:b w:val="0"/>
        </w:rPr>
      </w:pPr>
      <w:r w:rsidRPr="00643938">
        <w:rPr>
          <w:b w:val="0"/>
          <w:sz w:val="24"/>
        </w:rPr>
        <w:t>3.</w:t>
      </w:r>
      <w:r w:rsidRPr="00643938">
        <w:rPr>
          <w:b w:val="0"/>
        </w:rPr>
        <w:tab/>
        <w:t>Aşağıda verilen tarihlerden hangisinde “Atatürk Haftası” kutlanır?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8-12 Ekim</w:t>
      </w:r>
      <w:r w:rsidRPr="00643938">
        <w:rPr>
          <w:b w:val="0"/>
        </w:rPr>
        <w:tab/>
        <w:t>B) 10-16 Kasım</w:t>
      </w:r>
    </w:p>
    <w:p w:rsidR="001C538A" w:rsidRPr="00643938" w:rsidRDefault="001C538A" w:rsidP="00925327">
      <w:pPr>
        <w:tabs>
          <w:tab w:val="left" w:pos="1559"/>
          <w:tab w:val="left" w:pos="2693"/>
          <w:tab w:val="left" w:pos="3827"/>
        </w:tabs>
        <w:ind w:left="426"/>
        <w:rPr>
          <w:b w:val="0"/>
        </w:rPr>
      </w:pPr>
      <w:r w:rsidRPr="00643938">
        <w:rPr>
          <w:b w:val="0"/>
        </w:rPr>
        <w:t>C) 29 Ekim-4 Kasım</w:t>
      </w:r>
      <w:r w:rsidRPr="00643938">
        <w:rPr>
          <w:b w:val="0"/>
        </w:rPr>
        <w:tab/>
        <w:t>D) 15-22 Nisan</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rPr>
      </w:pPr>
      <w:r w:rsidRPr="00643938">
        <w:rPr>
          <w:b w:val="0"/>
          <w:sz w:val="24"/>
        </w:rPr>
        <w:t>4.</w:t>
      </w:r>
      <w:r w:rsidRPr="00643938">
        <w:rPr>
          <w:b w:val="0"/>
        </w:rPr>
        <w:t xml:space="preserve"> Ülkemizde turizm yönünde önemli bir yere sahip olan “peri bacaları” aşağıda verilen illerimizden hangisinin sınırları içerisinde yer alır?</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ind w:left="426"/>
        <w:rPr>
          <w:b w:val="0"/>
        </w:rPr>
      </w:pPr>
      <w:r w:rsidRPr="00643938">
        <w:rPr>
          <w:b w:val="0"/>
        </w:rPr>
        <w:t xml:space="preserve"> A) Ankara </w:t>
      </w:r>
      <w:r w:rsidRPr="00643938">
        <w:rPr>
          <w:b w:val="0"/>
        </w:rPr>
        <w:tab/>
        <w:t xml:space="preserve">                     B) Kırşehir</w:t>
      </w:r>
    </w:p>
    <w:p w:rsidR="001C538A" w:rsidRPr="00643938" w:rsidRDefault="001C538A" w:rsidP="00925327">
      <w:pPr>
        <w:tabs>
          <w:tab w:val="left" w:pos="1559"/>
          <w:tab w:val="left" w:pos="2693"/>
          <w:tab w:val="left" w:pos="3827"/>
        </w:tabs>
        <w:ind w:left="426"/>
        <w:rPr>
          <w:b w:val="0"/>
        </w:rPr>
      </w:pPr>
      <w:r w:rsidRPr="00643938">
        <w:rPr>
          <w:b w:val="0"/>
        </w:rPr>
        <w:t xml:space="preserve">C) Nevşehir </w:t>
      </w:r>
      <w:r w:rsidRPr="00643938">
        <w:rPr>
          <w:b w:val="0"/>
        </w:rPr>
        <w:tab/>
        <w:t>D) Sivas</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rPr>
      </w:pPr>
      <w:r w:rsidRPr="00643938">
        <w:rPr>
          <w:b w:val="0"/>
          <w:sz w:val="24"/>
        </w:rPr>
        <w:t>5.</w:t>
      </w:r>
      <w:r w:rsidRPr="00643938">
        <w:rPr>
          <w:b w:val="0"/>
        </w:rPr>
        <w:t>Türk adliyesinde kadın hakim ve avukatlar 1928 de göreve başlamıştır. Aşağıda verilen isimlerden hangisi ilk kadın avukat olarak Türk adliyesinde görev yapmıştır?</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ind w:left="426"/>
        <w:rPr>
          <w:b w:val="0"/>
        </w:rPr>
      </w:pPr>
      <w:r w:rsidRPr="00643938">
        <w:rPr>
          <w:b w:val="0"/>
        </w:rPr>
        <w:t>A) Seyhan Hanım              B) Latife Hanım</w:t>
      </w:r>
    </w:p>
    <w:p w:rsidR="001C538A" w:rsidRPr="00643938" w:rsidRDefault="001C538A" w:rsidP="00925327">
      <w:pPr>
        <w:tabs>
          <w:tab w:val="left" w:pos="1559"/>
          <w:tab w:val="left" w:pos="2693"/>
          <w:tab w:val="left" w:pos="3827"/>
        </w:tabs>
        <w:ind w:left="426"/>
        <w:rPr>
          <w:b w:val="0"/>
        </w:rPr>
      </w:pPr>
      <w:r w:rsidRPr="00643938">
        <w:rPr>
          <w:b w:val="0"/>
        </w:rPr>
        <w:t xml:space="preserve">C) Beyhan Hanım </w:t>
      </w:r>
      <w:r w:rsidRPr="00643938">
        <w:rPr>
          <w:b w:val="0"/>
        </w:rPr>
        <w:tab/>
        <w:t xml:space="preserve">  D) Sultan Hanım</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284"/>
        <w:rPr>
          <w:b w:val="0"/>
        </w:rPr>
      </w:pPr>
      <w:r w:rsidRPr="00643938">
        <w:rPr>
          <w:b w:val="0"/>
          <w:sz w:val="24"/>
        </w:rPr>
        <w:t>6.</w:t>
      </w:r>
      <w:r w:rsidRPr="00643938">
        <w:rPr>
          <w:b w:val="0"/>
        </w:rPr>
        <w:tab/>
      </w:r>
      <w:r w:rsidRPr="00643938">
        <w:rPr>
          <w:b w:val="0"/>
        </w:rPr>
        <w:sym w:font="Symbol" w:char="F0B7"/>
      </w:r>
      <w:r w:rsidRPr="00643938">
        <w:rPr>
          <w:b w:val="0"/>
        </w:rPr>
        <w:t xml:space="preserve"> Eğitim ve öğretimde birlik sağlandı.</w:t>
      </w:r>
    </w:p>
    <w:p w:rsidR="001C538A" w:rsidRPr="00643938" w:rsidRDefault="001C538A" w:rsidP="00925327">
      <w:pPr>
        <w:ind w:left="567" w:hanging="141"/>
        <w:rPr>
          <w:b w:val="0"/>
        </w:rPr>
      </w:pPr>
      <w:r w:rsidRPr="00643938">
        <w:rPr>
          <w:b w:val="0"/>
        </w:rPr>
        <w:sym w:font="Symbol" w:char="F0B7"/>
      </w:r>
      <w:r w:rsidRPr="00643938">
        <w:rPr>
          <w:b w:val="0"/>
        </w:rPr>
        <w:t xml:space="preserve"> Tüm okullar Millî Eğitim Bakanlığı’na bağlandı.</w:t>
      </w:r>
    </w:p>
    <w:p w:rsidR="001C538A" w:rsidRPr="00643938" w:rsidRDefault="001C538A" w:rsidP="00925327">
      <w:pPr>
        <w:ind w:left="567" w:hanging="141"/>
        <w:rPr>
          <w:b w:val="0"/>
        </w:rPr>
      </w:pPr>
      <w:r w:rsidRPr="00643938">
        <w:rPr>
          <w:b w:val="0"/>
        </w:rPr>
        <w:sym w:font="Symbol" w:char="F0B7"/>
      </w:r>
      <w:r w:rsidRPr="00643938">
        <w:rPr>
          <w:b w:val="0"/>
        </w:rPr>
        <w:t xml:space="preserve"> İlköğretim kız ve erkek çocuklara zorunlu hale getirildi.</w:t>
      </w:r>
    </w:p>
    <w:p w:rsidR="001C538A" w:rsidRPr="00643938" w:rsidRDefault="001C538A" w:rsidP="00925327">
      <w:pPr>
        <w:ind w:left="567" w:hanging="141"/>
        <w:rPr>
          <w:b w:val="0"/>
        </w:rPr>
      </w:pPr>
      <w:r w:rsidRPr="00643938">
        <w:rPr>
          <w:b w:val="0"/>
        </w:rPr>
        <w:sym w:font="Symbol" w:char="F0B7"/>
      </w:r>
      <w:r w:rsidRPr="00643938">
        <w:rPr>
          <w:b w:val="0"/>
        </w:rPr>
        <w:t xml:space="preserve"> Eğitim esasları çağdaşlaştırıldı.</w:t>
      </w:r>
    </w:p>
    <w:p w:rsidR="001C538A" w:rsidRPr="00643938" w:rsidRDefault="001C538A" w:rsidP="00925327">
      <w:pPr>
        <w:ind w:left="567" w:hanging="141"/>
        <w:rPr>
          <w:b w:val="0"/>
          <w:sz w:val="8"/>
          <w:szCs w:val="8"/>
        </w:rPr>
      </w:pPr>
    </w:p>
    <w:p w:rsidR="001C538A" w:rsidRPr="00643938" w:rsidRDefault="001C538A" w:rsidP="00925327">
      <w:pPr>
        <w:ind w:left="426"/>
        <w:rPr>
          <w:b w:val="0"/>
        </w:rPr>
      </w:pPr>
      <w:r w:rsidRPr="00643938">
        <w:rPr>
          <w:b w:val="0"/>
        </w:rPr>
        <w:t>Verilen bu sonuçlar, Atatürk döneminde çıkar-tılan aşağıdaki kanunlardan hangisiyle sağlanmıştır?</w:t>
      </w:r>
    </w:p>
    <w:p w:rsidR="001C538A" w:rsidRPr="00643938" w:rsidRDefault="001C538A" w:rsidP="00925327">
      <w:pPr>
        <w:ind w:left="567" w:hanging="141"/>
        <w:rPr>
          <w:b w:val="0"/>
        </w:rPr>
      </w:pPr>
    </w:p>
    <w:p w:rsidR="001C538A" w:rsidRPr="00643938" w:rsidRDefault="001C538A" w:rsidP="00925327">
      <w:pPr>
        <w:tabs>
          <w:tab w:val="left" w:pos="1559"/>
          <w:tab w:val="left" w:pos="2693"/>
          <w:tab w:val="left" w:pos="3827"/>
        </w:tabs>
        <w:ind w:left="426"/>
        <w:rPr>
          <w:b w:val="0"/>
        </w:rPr>
      </w:pPr>
      <w:r w:rsidRPr="00643938">
        <w:rPr>
          <w:b w:val="0"/>
        </w:rPr>
        <w:t>A) Şapka Giyilmesi Hakkında Kanun</w:t>
      </w:r>
    </w:p>
    <w:p w:rsidR="001C538A" w:rsidRPr="00643938" w:rsidRDefault="001C538A" w:rsidP="00925327">
      <w:pPr>
        <w:tabs>
          <w:tab w:val="left" w:pos="1559"/>
          <w:tab w:val="left" w:pos="2693"/>
          <w:tab w:val="left" w:pos="3827"/>
        </w:tabs>
        <w:ind w:left="426"/>
        <w:rPr>
          <w:b w:val="0"/>
        </w:rPr>
      </w:pPr>
      <w:r w:rsidRPr="00643938">
        <w:rPr>
          <w:b w:val="0"/>
        </w:rPr>
        <w:t>B) Tevhid-i Tedrisat Kanunu</w:t>
      </w:r>
    </w:p>
    <w:p w:rsidR="001C538A" w:rsidRPr="00643938" w:rsidRDefault="001C538A" w:rsidP="00925327">
      <w:pPr>
        <w:tabs>
          <w:tab w:val="left" w:pos="1559"/>
          <w:tab w:val="left" w:pos="2693"/>
          <w:tab w:val="left" w:pos="3827"/>
        </w:tabs>
        <w:ind w:left="426"/>
        <w:rPr>
          <w:b w:val="0"/>
        </w:rPr>
      </w:pPr>
      <w:r w:rsidRPr="00643938">
        <w:rPr>
          <w:b w:val="0"/>
        </w:rPr>
        <w:t>C) Kabotaj Kanunu</w:t>
      </w:r>
    </w:p>
    <w:p w:rsidR="001C538A" w:rsidRPr="00643938" w:rsidRDefault="001C538A" w:rsidP="00925327">
      <w:pPr>
        <w:tabs>
          <w:tab w:val="left" w:pos="1559"/>
          <w:tab w:val="left" w:pos="2693"/>
          <w:tab w:val="left" w:pos="3827"/>
        </w:tabs>
        <w:ind w:left="426"/>
        <w:rPr>
          <w:b w:val="0"/>
        </w:rPr>
      </w:pPr>
      <w:r w:rsidRPr="00643938">
        <w:rPr>
          <w:b w:val="0"/>
        </w:rPr>
        <w:t>D) Türk Medeni Kanunu</w:t>
      </w:r>
    </w:p>
    <w:p w:rsidR="001C538A" w:rsidRPr="00BB1434" w:rsidRDefault="001C538A" w:rsidP="00925327">
      <w:pPr>
        <w:tabs>
          <w:tab w:val="left" w:pos="1559"/>
          <w:tab w:val="left" w:pos="2693"/>
          <w:tab w:val="left" w:pos="3827"/>
        </w:tabs>
        <w:rPr>
          <w:b w:val="0"/>
          <w:sz w:val="2"/>
          <w:szCs w:val="2"/>
        </w:rPr>
      </w:pPr>
      <w:r>
        <w:rPr>
          <w:b w:val="0"/>
        </w:rPr>
        <w:t xml:space="preserve">      </w:t>
      </w:r>
      <w:r w:rsidRPr="00643938">
        <w:rPr>
          <w:b w:val="0"/>
          <w:sz w:val="24"/>
        </w:rPr>
        <w:t>7.</w:t>
      </w:r>
      <w:r w:rsidRPr="00643938">
        <w:rPr>
          <w:b w:val="0"/>
        </w:rPr>
        <w:tab/>
        <w:t>Mustafa Kemal’e “Atatürk” soyadını, aşağıdaki organlardan hangisi vermiştir?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Türk Silahlı Kuvvetleri</w:t>
      </w:r>
    </w:p>
    <w:p w:rsidR="001C538A" w:rsidRPr="00643938" w:rsidRDefault="001C538A" w:rsidP="00925327">
      <w:pPr>
        <w:tabs>
          <w:tab w:val="left" w:pos="1559"/>
          <w:tab w:val="left" w:pos="2693"/>
          <w:tab w:val="left" w:pos="3827"/>
        </w:tabs>
        <w:ind w:left="426"/>
        <w:rPr>
          <w:b w:val="0"/>
        </w:rPr>
      </w:pPr>
      <w:r w:rsidRPr="00643938">
        <w:rPr>
          <w:b w:val="0"/>
        </w:rPr>
        <w:t>B) TBMM</w:t>
      </w:r>
    </w:p>
    <w:p w:rsidR="001C538A" w:rsidRPr="00643938" w:rsidRDefault="001C538A" w:rsidP="00925327">
      <w:pPr>
        <w:tabs>
          <w:tab w:val="left" w:pos="1559"/>
          <w:tab w:val="left" w:pos="2693"/>
          <w:tab w:val="left" w:pos="3827"/>
        </w:tabs>
        <w:ind w:left="426"/>
        <w:rPr>
          <w:b w:val="0"/>
        </w:rPr>
      </w:pPr>
      <w:r w:rsidRPr="00643938">
        <w:rPr>
          <w:b w:val="0"/>
        </w:rPr>
        <w:t>C) İçişleri Bakanlığı</w:t>
      </w:r>
    </w:p>
    <w:p w:rsidR="001C538A" w:rsidRPr="00643938" w:rsidRDefault="001C538A" w:rsidP="00925327">
      <w:pPr>
        <w:tabs>
          <w:tab w:val="left" w:pos="1559"/>
          <w:tab w:val="left" w:pos="2693"/>
          <w:tab w:val="left" w:pos="3827"/>
        </w:tabs>
        <w:ind w:left="426"/>
        <w:rPr>
          <w:b w:val="0"/>
        </w:rPr>
      </w:pPr>
      <w:r w:rsidRPr="00643938">
        <w:rPr>
          <w:b w:val="0"/>
        </w:rPr>
        <w:t>D) Adalet Bakanlığı</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284"/>
        <w:rPr>
          <w:b w:val="0"/>
        </w:rPr>
      </w:pPr>
      <w:r w:rsidRPr="00643938">
        <w:rPr>
          <w:b w:val="0"/>
          <w:sz w:val="24"/>
        </w:rPr>
        <w:t>8.</w:t>
      </w:r>
      <w:r w:rsidRPr="00643938">
        <w:rPr>
          <w:b w:val="0"/>
        </w:rPr>
        <w:tab/>
        <w:t>Atatürk’ün naaşının Etnografya Müzesi’nden alınarak Anıtkabir’e nakledildiği tarih aşağıda-kilerden hangisidir?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1938</w:t>
      </w:r>
      <w:r w:rsidRPr="00643938">
        <w:rPr>
          <w:b w:val="0"/>
        </w:rPr>
        <w:tab/>
        <w:t>B) 1945</w:t>
      </w:r>
      <w:r w:rsidRPr="00643938">
        <w:rPr>
          <w:b w:val="0"/>
        </w:rPr>
        <w:tab/>
        <w:t>C) 1950</w:t>
      </w:r>
      <w:r w:rsidRPr="00643938">
        <w:rPr>
          <w:b w:val="0"/>
        </w:rPr>
        <w:tab/>
        <w:t>D) 1953</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right="169" w:hanging="284"/>
        <w:rPr>
          <w:b w:val="0"/>
        </w:rPr>
      </w:pPr>
      <w:r w:rsidRPr="00643938">
        <w:rPr>
          <w:b w:val="0"/>
          <w:sz w:val="24"/>
        </w:rPr>
        <w:t>9.</w:t>
      </w:r>
      <w:r w:rsidRPr="00643938">
        <w:rPr>
          <w:b w:val="0"/>
        </w:rPr>
        <w:tab/>
        <w:t xml:space="preserve">Aşağıdakilerden hangisi Atatürk döneminde </w:t>
      </w:r>
      <w:r w:rsidRPr="00643938">
        <w:rPr>
          <w:b w:val="0"/>
          <w:u w:val="single"/>
        </w:rPr>
        <w:t>yapılmamıştır</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Milâdi Takvimin kabulü</w:t>
      </w:r>
    </w:p>
    <w:p w:rsidR="001C538A" w:rsidRPr="00643938" w:rsidRDefault="001C538A" w:rsidP="00925327">
      <w:pPr>
        <w:tabs>
          <w:tab w:val="left" w:pos="1559"/>
          <w:tab w:val="left" w:pos="2693"/>
          <w:tab w:val="left" w:pos="3827"/>
        </w:tabs>
        <w:ind w:left="709" w:hanging="283"/>
        <w:rPr>
          <w:b w:val="0"/>
        </w:rPr>
      </w:pPr>
      <w:r w:rsidRPr="00643938">
        <w:rPr>
          <w:b w:val="0"/>
        </w:rPr>
        <w:t>B) Yeni Türk Alfabesinin kabulü</w:t>
      </w:r>
    </w:p>
    <w:p w:rsidR="001C538A" w:rsidRPr="00643938" w:rsidRDefault="001C538A" w:rsidP="00925327">
      <w:pPr>
        <w:tabs>
          <w:tab w:val="left" w:pos="1559"/>
          <w:tab w:val="left" w:pos="2693"/>
          <w:tab w:val="left" w:pos="3827"/>
        </w:tabs>
        <w:ind w:left="709" w:hanging="283"/>
        <w:rPr>
          <w:b w:val="0"/>
        </w:rPr>
      </w:pPr>
      <w:r w:rsidRPr="00643938">
        <w:rPr>
          <w:b w:val="0"/>
        </w:rPr>
        <w:t>C) Zorunlu temel eğitimin sekiz yıla çıkarılması</w:t>
      </w:r>
    </w:p>
    <w:p w:rsidR="001C538A" w:rsidRPr="00643938" w:rsidRDefault="001C538A" w:rsidP="00925327">
      <w:pPr>
        <w:tabs>
          <w:tab w:val="left" w:pos="1559"/>
          <w:tab w:val="left" w:pos="2693"/>
          <w:tab w:val="left" w:pos="3827"/>
        </w:tabs>
        <w:ind w:left="426"/>
        <w:rPr>
          <w:b w:val="0"/>
        </w:rPr>
      </w:pPr>
      <w:r w:rsidRPr="00643938">
        <w:rPr>
          <w:b w:val="0"/>
        </w:rPr>
        <w:t>D) Halifeliğin kaldırılması</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rPr>
      </w:pPr>
      <w:r w:rsidRPr="00643938">
        <w:rPr>
          <w:b w:val="0"/>
          <w:sz w:val="24"/>
        </w:rPr>
        <w:t xml:space="preserve">10. </w:t>
      </w:r>
      <w:r w:rsidRPr="00643938">
        <w:rPr>
          <w:b w:val="0"/>
        </w:rPr>
        <w:t>Tarım,ticaret,ve sanayinin gelişmesine yol açan ,kendi ürünlerimizi üretmemize olanak sağlayan 17 Şubat 1923 yılında oluşturulan kongre aşağıdakilerden hangisidir?</w:t>
      </w:r>
    </w:p>
    <w:p w:rsidR="001C538A" w:rsidRPr="00643938" w:rsidRDefault="001C538A" w:rsidP="00925327">
      <w:pPr>
        <w:tabs>
          <w:tab w:val="left" w:pos="1559"/>
          <w:tab w:val="left" w:pos="2693"/>
          <w:tab w:val="left" w:pos="3827"/>
        </w:tabs>
        <w:ind w:left="426"/>
        <w:rPr>
          <w:b w:val="0"/>
        </w:rPr>
      </w:pPr>
      <w:r w:rsidRPr="00643938">
        <w:rPr>
          <w:b w:val="0"/>
        </w:rPr>
        <w:t xml:space="preserve"> A) Sivas Kongresi</w:t>
      </w:r>
      <w:r w:rsidRPr="00643938">
        <w:rPr>
          <w:b w:val="0"/>
        </w:rPr>
        <w:tab/>
      </w:r>
    </w:p>
    <w:p w:rsidR="001C538A" w:rsidRPr="00643938" w:rsidRDefault="001C538A" w:rsidP="00925327">
      <w:pPr>
        <w:tabs>
          <w:tab w:val="left" w:pos="1559"/>
          <w:tab w:val="left" w:pos="2693"/>
          <w:tab w:val="left" w:pos="3827"/>
        </w:tabs>
        <w:ind w:left="426"/>
        <w:rPr>
          <w:b w:val="0"/>
        </w:rPr>
      </w:pPr>
      <w:r w:rsidRPr="00643938">
        <w:rPr>
          <w:b w:val="0"/>
        </w:rPr>
        <w:t>B) Erzurum Kongresi</w:t>
      </w:r>
    </w:p>
    <w:p w:rsidR="001C538A" w:rsidRPr="00643938" w:rsidRDefault="001C538A" w:rsidP="00925327">
      <w:pPr>
        <w:tabs>
          <w:tab w:val="left" w:pos="1559"/>
          <w:tab w:val="left" w:pos="2693"/>
          <w:tab w:val="left" w:pos="3827"/>
        </w:tabs>
        <w:ind w:left="426"/>
        <w:rPr>
          <w:b w:val="0"/>
        </w:rPr>
      </w:pPr>
      <w:r w:rsidRPr="00643938">
        <w:rPr>
          <w:b w:val="0"/>
        </w:rPr>
        <w:t>C) İzmir İktisat Kongresi</w:t>
      </w:r>
    </w:p>
    <w:p w:rsidR="001C538A" w:rsidRPr="00643938" w:rsidRDefault="001C538A" w:rsidP="00925327">
      <w:pPr>
        <w:tabs>
          <w:tab w:val="left" w:pos="1559"/>
          <w:tab w:val="left" w:pos="2693"/>
          <w:tab w:val="left" w:pos="3827"/>
        </w:tabs>
        <w:ind w:left="426"/>
        <w:rPr>
          <w:b w:val="0"/>
        </w:rPr>
      </w:pPr>
      <w:r w:rsidRPr="00643938">
        <w:rPr>
          <w:b w:val="0"/>
        </w:rPr>
        <w:t>D) Amasya Kongresi</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11.</w:t>
      </w:r>
      <w:r w:rsidRPr="00643938">
        <w:rPr>
          <w:b w:val="0"/>
        </w:rPr>
        <w:tab/>
        <w:t xml:space="preserve">Türkiye Cumhuriyeti Devleti’nin </w:t>
      </w:r>
      <w:r w:rsidRPr="00643938">
        <w:rPr>
          <w:b w:val="0"/>
          <w:u w:val="single"/>
        </w:rPr>
        <w:t>ilk</w:t>
      </w:r>
      <w:r w:rsidRPr="00643938">
        <w:rPr>
          <w:b w:val="0"/>
        </w:rPr>
        <w:t xml:space="preserve"> anayasası aşağıdakilerden hangisidir?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1982 Anayasası</w:t>
      </w:r>
      <w:r w:rsidRPr="00643938">
        <w:rPr>
          <w:b w:val="0"/>
        </w:rPr>
        <w:tab/>
        <w:t>B) 1961 Anayasası</w:t>
      </w:r>
    </w:p>
    <w:p w:rsidR="001C538A" w:rsidRPr="00643938" w:rsidRDefault="001C538A" w:rsidP="00925327">
      <w:pPr>
        <w:tabs>
          <w:tab w:val="left" w:pos="1559"/>
          <w:tab w:val="left" w:pos="2693"/>
          <w:tab w:val="left" w:pos="3827"/>
        </w:tabs>
        <w:ind w:left="426"/>
        <w:rPr>
          <w:b w:val="0"/>
        </w:rPr>
      </w:pPr>
      <w:r w:rsidRPr="00643938">
        <w:rPr>
          <w:b w:val="0"/>
        </w:rPr>
        <w:t>C) 1924 Anayasası</w:t>
      </w:r>
      <w:r w:rsidRPr="00643938">
        <w:rPr>
          <w:b w:val="0"/>
        </w:rPr>
        <w:tab/>
        <w:t>D) 1921 Anayasası</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12.</w:t>
      </w:r>
      <w:r w:rsidRPr="00643938">
        <w:rPr>
          <w:b w:val="0"/>
        </w:rPr>
        <w:tab/>
        <w:t xml:space="preserve">Coğrafî bölgelerimizde ekonomik faaliyetlerin farklılık göstermesinde aşağıdakilerden hangisinin etkisi </w:t>
      </w:r>
      <w:r w:rsidRPr="00643938">
        <w:rPr>
          <w:b w:val="0"/>
          <w:u w:val="single"/>
        </w:rPr>
        <w:t>yoktur</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Yeryüzü şekillerinin</w:t>
      </w:r>
    </w:p>
    <w:p w:rsidR="001C538A" w:rsidRPr="00643938" w:rsidRDefault="001C538A" w:rsidP="00925327">
      <w:pPr>
        <w:tabs>
          <w:tab w:val="left" w:pos="1559"/>
          <w:tab w:val="left" w:pos="2693"/>
          <w:tab w:val="left" w:pos="3827"/>
        </w:tabs>
        <w:ind w:left="426"/>
        <w:rPr>
          <w:b w:val="0"/>
        </w:rPr>
      </w:pPr>
      <w:r w:rsidRPr="00643938">
        <w:rPr>
          <w:b w:val="0"/>
        </w:rPr>
        <w:t>B) Bitki örtüsünün</w:t>
      </w:r>
    </w:p>
    <w:p w:rsidR="001C538A" w:rsidRPr="00643938" w:rsidRDefault="001C538A" w:rsidP="00925327">
      <w:pPr>
        <w:tabs>
          <w:tab w:val="left" w:pos="1559"/>
          <w:tab w:val="left" w:pos="2693"/>
          <w:tab w:val="left" w:pos="3827"/>
        </w:tabs>
        <w:ind w:left="426"/>
        <w:rPr>
          <w:b w:val="0"/>
        </w:rPr>
      </w:pPr>
      <w:r w:rsidRPr="00643938">
        <w:rPr>
          <w:b w:val="0"/>
        </w:rPr>
        <w:t>C) Yerel saat farklılıklarının</w:t>
      </w:r>
    </w:p>
    <w:p w:rsidR="001C538A" w:rsidRPr="00643938" w:rsidRDefault="001C538A" w:rsidP="00925327">
      <w:pPr>
        <w:tabs>
          <w:tab w:val="left" w:pos="1559"/>
          <w:tab w:val="left" w:pos="2693"/>
          <w:tab w:val="left" w:pos="3827"/>
        </w:tabs>
        <w:ind w:left="426"/>
        <w:rPr>
          <w:b w:val="0"/>
        </w:rPr>
      </w:pPr>
      <w:r w:rsidRPr="00643938">
        <w:rPr>
          <w:b w:val="0"/>
        </w:rPr>
        <w:t>D) Yeraltı kaynaklarının</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284"/>
        <w:rPr>
          <w:b w:val="0"/>
        </w:rPr>
      </w:pPr>
      <w:r w:rsidRPr="00643938">
        <w:rPr>
          <w:b w:val="0"/>
          <w:sz w:val="24"/>
        </w:rPr>
        <w:t>13.</w:t>
      </w:r>
      <w:r w:rsidRPr="00643938">
        <w:rPr>
          <w:b w:val="0"/>
        </w:rPr>
        <w:tab/>
        <w:t>Atatürk ilkelerinden hangisi devlet yönetiminde millî egemenliği esas almıştır?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İnkılâpçılık</w:t>
      </w:r>
      <w:r w:rsidRPr="00643938">
        <w:rPr>
          <w:b w:val="0"/>
        </w:rPr>
        <w:tab/>
        <w:t>B) Devletçilik</w:t>
      </w:r>
    </w:p>
    <w:p w:rsidR="001C538A" w:rsidRPr="00643938" w:rsidRDefault="001C538A" w:rsidP="00925327">
      <w:pPr>
        <w:tabs>
          <w:tab w:val="left" w:pos="1559"/>
          <w:tab w:val="left" w:pos="2693"/>
          <w:tab w:val="left" w:pos="3827"/>
        </w:tabs>
        <w:ind w:left="426"/>
        <w:rPr>
          <w:b w:val="0"/>
        </w:rPr>
      </w:pPr>
      <w:r w:rsidRPr="00643938">
        <w:rPr>
          <w:b w:val="0"/>
        </w:rPr>
        <w:t>C) Cumhuriyetçilik</w:t>
      </w:r>
      <w:r w:rsidRPr="00643938">
        <w:rPr>
          <w:b w:val="0"/>
        </w:rPr>
        <w:tab/>
        <w:t>D) Lâiklik</w:t>
      </w:r>
    </w:p>
    <w:p w:rsidR="001C538A" w:rsidRPr="00643938" w:rsidRDefault="001C538A" w:rsidP="00925327">
      <w:pPr>
        <w:tabs>
          <w:tab w:val="left" w:pos="1559"/>
          <w:tab w:val="left" w:pos="2693"/>
          <w:tab w:val="left" w:pos="3827"/>
        </w:tabs>
        <w:ind w:left="426"/>
        <w:rPr>
          <w:b w:val="0"/>
        </w:rPr>
      </w:pPr>
    </w:p>
    <w:p w:rsidR="001C538A" w:rsidRPr="00BB1434" w:rsidRDefault="001C538A" w:rsidP="00925327">
      <w:pPr>
        <w:tabs>
          <w:tab w:val="left" w:pos="1559"/>
          <w:tab w:val="left" w:pos="2693"/>
          <w:tab w:val="left" w:pos="3827"/>
        </w:tabs>
        <w:rPr>
          <w:b w:val="0"/>
          <w:sz w:val="2"/>
          <w:szCs w:val="2"/>
        </w:rPr>
      </w:pPr>
      <w:r w:rsidRPr="00643938">
        <w:rPr>
          <w:b w:val="0"/>
          <w:sz w:val="24"/>
        </w:rPr>
        <w:t>14.</w:t>
      </w:r>
      <w:r w:rsidRPr="00643938">
        <w:rPr>
          <w:b w:val="0"/>
        </w:rPr>
        <w:tab/>
        <w:t xml:space="preserve">İklim; etkili olduğu yörede aşağıdaki özellik-lerden hangisini </w:t>
      </w:r>
      <w:r w:rsidRPr="00643938">
        <w:rPr>
          <w:b w:val="0"/>
          <w:u w:val="single"/>
        </w:rPr>
        <w:t>en az</w:t>
      </w:r>
      <w:r w:rsidRPr="00643938">
        <w:rPr>
          <w:b w:val="0"/>
        </w:rPr>
        <w:t xml:space="preserve"> etkiler?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Yetiştirilen tarım ürünlerini</w:t>
      </w:r>
    </w:p>
    <w:p w:rsidR="001C538A" w:rsidRPr="00643938" w:rsidRDefault="001C538A" w:rsidP="00925327">
      <w:pPr>
        <w:tabs>
          <w:tab w:val="left" w:pos="1559"/>
          <w:tab w:val="left" w:pos="2693"/>
          <w:tab w:val="left" w:pos="3827"/>
        </w:tabs>
        <w:ind w:left="426"/>
        <w:rPr>
          <w:b w:val="0"/>
        </w:rPr>
      </w:pPr>
      <w:r w:rsidRPr="00643938">
        <w:rPr>
          <w:b w:val="0"/>
        </w:rPr>
        <w:t>B) Çıkarılan yeraltı kaynaklarını</w:t>
      </w:r>
    </w:p>
    <w:p w:rsidR="001C538A" w:rsidRPr="00643938" w:rsidRDefault="001C538A" w:rsidP="00925327">
      <w:pPr>
        <w:tabs>
          <w:tab w:val="left" w:pos="1559"/>
          <w:tab w:val="left" w:pos="2693"/>
          <w:tab w:val="left" w:pos="3827"/>
        </w:tabs>
        <w:ind w:left="426"/>
        <w:rPr>
          <w:b w:val="0"/>
        </w:rPr>
      </w:pPr>
      <w:r w:rsidRPr="00643938">
        <w:rPr>
          <w:b w:val="0"/>
        </w:rPr>
        <w:t>C) Halkın giyim biçimini</w:t>
      </w:r>
    </w:p>
    <w:p w:rsidR="001C538A" w:rsidRPr="00643938" w:rsidRDefault="001C538A" w:rsidP="00925327">
      <w:pPr>
        <w:tabs>
          <w:tab w:val="left" w:pos="1559"/>
          <w:tab w:val="left" w:pos="2693"/>
          <w:tab w:val="left" w:pos="3827"/>
        </w:tabs>
        <w:ind w:left="426"/>
        <w:rPr>
          <w:b w:val="0"/>
        </w:rPr>
      </w:pPr>
      <w:r w:rsidRPr="00643938">
        <w:rPr>
          <w:b w:val="0"/>
        </w:rPr>
        <w:t>D) Evlerin yapı malzemelerini</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rPr>
          <w:b w:val="0"/>
        </w:rPr>
      </w:pPr>
      <w:r w:rsidRPr="00643938">
        <w:rPr>
          <w:b w:val="0"/>
          <w:sz w:val="24"/>
        </w:rPr>
        <w:t>15.K</w:t>
      </w:r>
      <w:r w:rsidRPr="00643938">
        <w:rPr>
          <w:b w:val="0"/>
        </w:rPr>
        <w:t>endi limanlarımızda gemi işletme hakkını aşağıda verilen hangi kanunla Türklerin kontrolüne geçmiştir?</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Tevhid-i Tedrisat Kanunu</w:t>
      </w:r>
    </w:p>
    <w:p w:rsidR="001C538A" w:rsidRPr="00643938" w:rsidRDefault="001C538A" w:rsidP="00925327">
      <w:pPr>
        <w:tabs>
          <w:tab w:val="left" w:pos="1559"/>
          <w:tab w:val="left" w:pos="2693"/>
          <w:tab w:val="left" w:pos="3827"/>
        </w:tabs>
        <w:ind w:left="426"/>
        <w:rPr>
          <w:b w:val="0"/>
        </w:rPr>
      </w:pPr>
      <w:r w:rsidRPr="00643938">
        <w:rPr>
          <w:b w:val="0"/>
        </w:rPr>
        <w:t>B) Medeni Kanun</w:t>
      </w:r>
    </w:p>
    <w:p w:rsidR="001C538A" w:rsidRPr="00643938" w:rsidRDefault="001C538A" w:rsidP="00925327">
      <w:pPr>
        <w:tabs>
          <w:tab w:val="left" w:pos="1559"/>
          <w:tab w:val="left" w:pos="2693"/>
          <w:tab w:val="left" w:pos="3827"/>
        </w:tabs>
        <w:ind w:left="426"/>
        <w:rPr>
          <w:b w:val="0"/>
        </w:rPr>
      </w:pPr>
      <w:r w:rsidRPr="00643938">
        <w:rPr>
          <w:b w:val="0"/>
        </w:rPr>
        <w:t>C) Kabotaj Kanunu</w:t>
      </w:r>
    </w:p>
    <w:p w:rsidR="001C538A" w:rsidRPr="00643938" w:rsidRDefault="001C538A" w:rsidP="00925327">
      <w:pPr>
        <w:tabs>
          <w:tab w:val="left" w:pos="1559"/>
          <w:tab w:val="left" w:pos="2693"/>
          <w:tab w:val="left" w:pos="3827"/>
        </w:tabs>
        <w:ind w:left="426"/>
        <w:rPr>
          <w:b w:val="0"/>
        </w:rPr>
      </w:pPr>
      <w:r w:rsidRPr="00643938">
        <w:rPr>
          <w:b w:val="0"/>
        </w:rPr>
        <w:t>D) Şapka Kanunu</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rPr>
          <w:b w:val="0"/>
        </w:rPr>
      </w:pPr>
      <w:r w:rsidRPr="00643938">
        <w:rPr>
          <w:b w:val="0"/>
          <w:sz w:val="24"/>
        </w:rPr>
        <w:t>16.</w:t>
      </w:r>
      <w:r w:rsidRPr="00643938">
        <w:rPr>
          <w:b w:val="0"/>
        </w:rPr>
        <w:tab/>
      </w:r>
      <w:r w:rsidRPr="00643938">
        <w:rPr>
          <w:b w:val="0"/>
        </w:rPr>
        <w:sym w:font="Symbol" w:char="F0B7"/>
      </w:r>
      <w:r w:rsidRPr="00643938">
        <w:rPr>
          <w:b w:val="0"/>
        </w:rPr>
        <w:t xml:space="preserve"> Türkiye’nin büyük bir kısmı tehdidi altındadır.</w:t>
      </w:r>
    </w:p>
    <w:p w:rsidR="001C538A" w:rsidRPr="00643938" w:rsidRDefault="001C538A" w:rsidP="00925327">
      <w:pPr>
        <w:ind w:left="426"/>
        <w:rPr>
          <w:b w:val="0"/>
        </w:rPr>
      </w:pPr>
      <w:r w:rsidRPr="00643938">
        <w:rPr>
          <w:b w:val="0"/>
        </w:rPr>
        <w:sym w:font="Symbol" w:char="F0B7"/>
      </w:r>
      <w:r w:rsidRPr="00643938">
        <w:rPr>
          <w:b w:val="0"/>
        </w:rPr>
        <w:t xml:space="preserve"> Çok fazla can ve mal kaybına sebep olabilir.</w:t>
      </w:r>
    </w:p>
    <w:p w:rsidR="001C538A" w:rsidRPr="00643938" w:rsidRDefault="001C538A" w:rsidP="00925327">
      <w:pPr>
        <w:ind w:left="426"/>
        <w:rPr>
          <w:b w:val="0"/>
        </w:rPr>
      </w:pPr>
      <w:r w:rsidRPr="00643938">
        <w:rPr>
          <w:b w:val="0"/>
        </w:rPr>
        <w:sym w:font="Symbol" w:char="F0B7"/>
      </w:r>
      <w:r w:rsidRPr="00643938">
        <w:rPr>
          <w:b w:val="0"/>
        </w:rPr>
        <w:t xml:space="preserve"> Çok hızlı ve ani olarak gelişir.</w:t>
      </w:r>
    </w:p>
    <w:p w:rsidR="001C538A" w:rsidRPr="00643938" w:rsidRDefault="001C538A" w:rsidP="00925327">
      <w:pPr>
        <w:ind w:left="567" w:hanging="141"/>
        <w:rPr>
          <w:b w:val="0"/>
        </w:rPr>
      </w:pPr>
      <w:r w:rsidRPr="00643938">
        <w:rPr>
          <w:b w:val="0"/>
        </w:rPr>
        <w:sym w:font="Symbol" w:char="F0B7"/>
      </w:r>
      <w:r w:rsidRPr="00643938">
        <w:rPr>
          <w:b w:val="0"/>
        </w:rPr>
        <w:t xml:space="preserve"> Deniz ve okyanuslarda tsunami denilen büyük dalgalara neden olabilir.</w:t>
      </w:r>
    </w:p>
    <w:p w:rsidR="001C538A" w:rsidRPr="00643938" w:rsidRDefault="001C538A" w:rsidP="00925327">
      <w:pPr>
        <w:ind w:left="567" w:hanging="141"/>
        <w:rPr>
          <w:b w:val="0"/>
          <w:sz w:val="8"/>
          <w:szCs w:val="8"/>
        </w:rPr>
      </w:pPr>
    </w:p>
    <w:p w:rsidR="001C538A" w:rsidRPr="00643938" w:rsidRDefault="001C538A" w:rsidP="00925327">
      <w:pPr>
        <w:ind w:left="426"/>
        <w:rPr>
          <w:b w:val="0"/>
        </w:rPr>
      </w:pPr>
      <w:r w:rsidRPr="00643938">
        <w:rPr>
          <w:b w:val="0"/>
        </w:rPr>
        <w:t xml:space="preserve">Verilen özelliklerin tamamı aşağıdaki doğal afetlerden hangisine aittir? </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Deprem</w:t>
      </w:r>
      <w:r w:rsidRPr="00643938">
        <w:rPr>
          <w:b w:val="0"/>
        </w:rPr>
        <w:tab/>
      </w:r>
      <w:r w:rsidRPr="00643938">
        <w:rPr>
          <w:b w:val="0"/>
        </w:rPr>
        <w:tab/>
        <w:t>B) Çığ</w:t>
      </w:r>
    </w:p>
    <w:p w:rsidR="001C538A" w:rsidRPr="00643938" w:rsidRDefault="001C538A" w:rsidP="00925327">
      <w:pPr>
        <w:tabs>
          <w:tab w:val="left" w:pos="1559"/>
          <w:tab w:val="left" w:pos="2693"/>
          <w:tab w:val="left" w:pos="3827"/>
        </w:tabs>
        <w:ind w:left="426"/>
        <w:rPr>
          <w:b w:val="0"/>
        </w:rPr>
      </w:pPr>
      <w:r w:rsidRPr="00643938">
        <w:rPr>
          <w:b w:val="0"/>
        </w:rPr>
        <w:t>C) Erozyon</w:t>
      </w:r>
      <w:r w:rsidRPr="00643938">
        <w:rPr>
          <w:b w:val="0"/>
        </w:rPr>
        <w:tab/>
      </w:r>
      <w:r w:rsidRPr="00643938">
        <w:rPr>
          <w:b w:val="0"/>
        </w:rPr>
        <w:tab/>
        <w:t>D) Toprak kayması</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rPr>
          <w:b w:val="0"/>
        </w:rPr>
      </w:pPr>
      <w:r w:rsidRPr="00643938">
        <w:rPr>
          <w:b w:val="0"/>
          <w:sz w:val="24"/>
        </w:rPr>
        <w:t>17.</w:t>
      </w:r>
      <w:r w:rsidRPr="00643938">
        <w:rPr>
          <w:b w:val="0"/>
        </w:rPr>
        <w:t xml:space="preserve"> Aşağıda verilen eşleştirmelerden hangisi yanlış olarak verilmiştir?</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ind w:left="426"/>
        <w:rPr>
          <w:b w:val="0"/>
        </w:rPr>
      </w:pPr>
      <w:r w:rsidRPr="00643938">
        <w:rPr>
          <w:b w:val="0"/>
        </w:rPr>
        <w:t>A) Tevhid-i Tedrisat Kanunu -3 Mart 1924</w:t>
      </w:r>
    </w:p>
    <w:p w:rsidR="001C538A" w:rsidRPr="00643938" w:rsidRDefault="001C538A" w:rsidP="00925327">
      <w:pPr>
        <w:tabs>
          <w:tab w:val="left" w:pos="1559"/>
          <w:tab w:val="left" w:pos="2693"/>
          <w:tab w:val="left" w:pos="3827"/>
        </w:tabs>
        <w:ind w:left="426"/>
        <w:rPr>
          <w:b w:val="0"/>
        </w:rPr>
      </w:pPr>
      <w:r w:rsidRPr="00643938">
        <w:rPr>
          <w:b w:val="0"/>
        </w:rPr>
        <w:t>B) Medeni Kanun                   - 4 Ekim 1926</w:t>
      </w:r>
    </w:p>
    <w:p w:rsidR="001C538A" w:rsidRPr="00643938" w:rsidRDefault="001C538A" w:rsidP="00925327">
      <w:pPr>
        <w:tabs>
          <w:tab w:val="left" w:pos="1559"/>
          <w:tab w:val="left" w:pos="2693"/>
          <w:tab w:val="left" w:pos="3827"/>
        </w:tabs>
        <w:ind w:left="426"/>
        <w:rPr>
          <w:b w:val="0"/>
        </w:rPr>
      </w:pPr>
      <w:r w:rsidRPr="00643938">
        <w:rPr>
          <w:b w:val="0"/>
        </w:rPr>
        <w:t>C) Kabotaj Kanunu                - 1 Şubat 1936</w:t>
      </w:r>
    </w:p>
    <w:p w:rsidR="001C538A" w:rsidRPr="00643938" w:rsidRDefault="001C538A" w:rsidP="00925327">
      <w:pPr>
        <w:tabs>
          <w:tab w:val="left" w:pos="1559"/>
          <w:tab w:val="left" w:pos="2693"/>
          <w:tab w:val="left" w:pos="3827"/>
        </w:tabs>
        <w:ind w:left="426"/>
        <w:rPr>
          <w:b w:val="0"/>
        </w:rPr>
      </w:pPr>
      <w:r w:rsidRPr="00643938">
        <w:rPr>
          <w:b w:val="0"/>
        </w:rPr>
        <w:t>D) Saltanatın Kaldırılması     - 1 Kasım 1922</w:t>
      </w:r>
    </w:p>
    <w:p w:rsidR="001C538A" w:rsidRPr="00643938" w:rsidRDefault="001C538A" w:rsidP="00925327">
      <w:pPr>
        <w:tabs>
          <w:tab w:val="left" w:pos="1559"/>
          <w:tab w:val="left" w:pos="2693"/>
          <w:tab w:val="left" w:pos="3827"/>
        </w:tabs>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18.</w:t>
      </w:r>
      <w:r w:rsidRPr="00643938">
        <w:rPr>
          <w:b w:val="0"/>
        </w:rPr>
        <w:tab/>
        <w:t>Çoğunluğu Ürgüp, Uçhisar, Avanos ve Göreme civarında bulunan, insanların eskiden beri içlerini oyup barınma yeri ve yiyecek deposu olarak kullandıkları doğal şekil aşağıdakilerden hangisidir?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Peri bacaları</w:t>
      </w:r>
    </w:p>
    <w:p w:rsidR="001C538A" w:rsidRPr="00643938" w:rsidRDefault="001C538A" w:rsidP="00925327">
      <w:pPr>
        <w:tabs>
          <w:tab w:val="left" w:pos="1559"/>
          <w:tab w:val="left" w:pos="2693"/>
          <w:tab w:val="left" w:pos="3827"/>
        </w:tabs>
        <w:ind w:left="426"/>
        <w:rPr>
          <w:b w:val="0"/>
        </w:rPr>
      </w:pPr>
      <w:r w:rsidRPr="00643938">
        <w:rPr>
          <w:b w:val="0"/>
        </w:rPr>
        <w:t>B) Pamukkale travertenleri</w:t>
      </w:r>
    </w:p>
    <w:p w:rsidR="001C538A" w:rsidRPr="00643938" w:rsidRDefault="001C538A" w:rsidP="00925327">
      <w:pPr>
        <w:tabs>
          <w:tab w:val="left" w:pos="1559"/>
          <w:tab w:val="left" w:pos="2693"/>
          <w:tab w:val="left" w:pos="3827"/>
        </w:tabs>
        <w:ind w:left="426"/>
        <w:rPr>
          <w:b w:val="0"/>
        </w:rPr>
      </w:pPr>
      <w:r w:rsidRPr="00643938">
        <w:rPr>
          <w:b w:val="0"/>
        </w:rPr>
        <w:t>C) Damlataş mağarası</w:t>
      </w:r>
    </w:p>
    <w:p w:rsidR="001C538A" w:rsidRPr="00643938" w:rsidRDefault="001C538A" w:rsidP="00925327">
      <w:pPr>
        <w:tabs>
          <w:tab w:val="left" w:pos="1559"/>
          <w:tab w:val="left" w:pos="2693"/>
          <w:tab w:val="left" w:pos="3827"/>
        </w:tabs>
        <w:ind w:left="426"/>
        <w:rPr>
          <w:b w:val="0"/>
        </w:rPr>
      </w:pPr>
      <w:r w:rsidRPr="00643938">
        <w:rPr>
          <w:b w:val="0"/>
        </w:rPr>
        <w:t>D) Palandöken dağları</w:t>
      </w:r>
    </w:p>
    <w:p w:rsidR="001C538A" w:rsidRPr="00BB1434" w:rsidRDefault="001C538A" w:rsidP="00925327">
      <w:pPr>
        <w:tabs>
          <w:tab w:val="left" w:pos="1559"/>
          <w:tab w:val="left" w:pos="2693"/>
          <w:tab w:val="left" w:pos="3827"/>
        </w:tabs>
        <w:rPr>
          <w:b w:val="0"/>
          <w:sz w:val="2"/>
          <w:szCs w:val="2"/>
        </w:rPr>
      </w:pPr>
      <w:r w:rsidRPr="00643938">
        <w:rPr>
          <w:b w:val="0"/>
          <w:sz w:val="24"/>
        </w:rPr>
        <w:t>19.</w:t>
      </w:r>
      <w:r>
        <w:rPr>
          <w:b w:val="0"/>
        </w:rPr>
        <w:t xml:space="preserve"> </w:t>
      </w:r>
      <w:r w:rsidRPr="00643938">
        <w:rPr>
          <w:b w:val="0"/>
        </w:rPr>
        <w:t xml:space="preserve">Aşağıdakilerden hangisi, </w:t>
      </w:r>
      <w:r w:rsidRPr="00643938">
        <w:rPr>
          <w:b w:val="0"/>
          <w:u w:val="single"/>
        </w:rPr>
        <w:t>öncelikle</w:t>
      </w:r>
      <w:r w:rsidRPr="00643938">
        <w:rPr>
          <w:b w:val="0"/>
        </w:rPr>
        <w:t xml:space="preserve"> kendimize karşı olan sorumluluklarımızdandır?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Büyüklerimizin sözünü dinlemek</w:t>
      </w:r>
    </w:p>
    <w:p w:rsidR="001C538A" w:rsidRPr="00643938" w:rsidRDefault="001C538A" w:rsidP="00925327">
      <w:pPr>
        <w:tabs>
          <w:tab w:val="left" w:pos="1559"/>
          <w:tab w:val="left" w:pos="2693"/>
          <w:tab w:val="left" w:pos="3827"/>
        </w:tabs>
        <w:ind w:left="426"/>
        <w:rPr>
          <w:b w:val="0"/>
        </w:rPr>
      </w:pPr>
      <w:r w:rsidRPr="00643938">
        <w:rPr>
          <w:b w:val="0"/>
        </w:rPr>
        <w:t>B) Bilgimizi ve görgümüzü artırmak</w:t>
      </w:r>
    </w:p>
    <w:p w:rsidR="001C538A" w:rsidRPr="00643938" w:rsidRDefault="001C538A" w:rsidP="00925327">
      <w:pPr>
        <w:tabs>
          <w:tab w:val="left" w:pos="1559"/>
          <w:tab w:val="left" w:pos="2693"/>
          <w:tab w:val="left" w:pos="3827"/>
        </w:tabs>
        <w:ind w:left="426"/>
        <w:rPr>
          <w:b w:val="0"/>
        </w:rPr>
      </w:pPr>
      <w:r w:rsidRPr="00643938">
        <w:rPr>
          <w:b w:val="0"/>
        </w:rPr>
        <w:t>C) Çevreyi kirletenleri uyarmak</w:t>
      </w:r>
    </w:p>
    <w:p w:rsidR="001C538A" w:rsidRPr="00643938" w:rsidRDefault="001C538A" w:rsidP="00925327">
      <w:pPr>
        <w:tabs>
          <w:tab w:val="left" w:pos="1559"/>
          <w:tab w:val="left" w:pos="2693"/>
          <w:tab w:val="left" w:pos="3827"/>
        </w:tabs>
        <w:ind w:left="426"/>
        <w:rPr>
          <w:b w:val="0"/>
        </w:rPr>
      </w:pPr>
      <w:r w:rsidRPr="00643938">
        <w:rPr>
          <w:b w:val="0"/>
        </w:rPr>
        <w:t>D) Çevremizde ihtiyacı olanlara yardım etmek</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20.</w:t>
      </w:r>
      <w:r w:rsidRPr="00643938">
        <w:rPr>
          <w:b w:val="0"/>
        </w:rPr>
        <w:tab/>
        <w:t>Ahmet Bey bir hastanede doktor olarak çalış-makta, boş zamanlarında da eşine yardımcı olmakta, torunlarıyla ilgilenmekte ve arkadaş-larını ziyaret etmektedir.</w:t>
      </w:r>
    </w:p>
    <w:p w:rsidR="001C538A" w:rsidRPr="00643938" w:rsidRDefault="001C538A" w:rsidP="00925327">
      <w:pPr>
        <w:ind w:left="426"/>
        <w:rPr>
          <w:b w:val="0"/>
          <w:sz w:val="8"/>
          <w:szCs w:val="8"/>
        </w:rPr>
      </w:pPr>
    </w:p>
    <w:p w:rsidR="001C538A" w:rsidRPr="00643938" w:rsidRDefault="001C538A" w:rsidP="00925327">
      <w:pPr>
        <w:ind w:left="426"/>
        <w:rPr>
          <w:b w:val="0"/>
        </w:rPr>
      </w:pPr>
      <w:r w:rsidRPr="00643938">
        <w:rPr>
          <w:b w:val="0"/>
        </w:rPr>
        <w:t>Buna göre, Ahmet Bey’in mesleki bir eğitim sonucunda yerine getirdiği rolü hangisidir?</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Hastalarını tedavi etmesi</w:t>
      </w:r>
    </w:p>
    <w:p w:rsidR="001C538A" w:rsidRPr="00643938" w:rsidRDefault="001C538A" w:rsidP="00925327">
      <w:pPr>
        <w:tabs>
          <w:tab w:val="left" w:pos="1559"/>
          <w:tab w:val="left" w:pos="2693"/>
          <w:tab w:val="left" w:pos="3827"/>
        </w:tabs>
        <w:ind w:left="709" w:hanging="283"/>
        <w:rPr>
          <w:b w:val="0"/>
        </w:rPr>
      </w:pPr>
      <w:r w:rsidRPr="00643938">
        <w:rPr>
          <w:b w:val="0"/>
        </w:rPr>
        <w:t>B) Eşine yardımcı olması</w:t>
      </w:r>
    </w:p>
    <w:p w:rsidR="001C538A" w:rsidRPr="00643938" w:rsidRDefault="001C538A" w:rsidP="00925327">
      <w:pPr>
        <w:tabs>
          <w:tab w:val="left" w:pos="1559"/>
          <w:tab w:val="left" w:pos="2693"/>
          <w:tab w:val="left" w:pos="3827"/>
        </w:tabs>
        <w:ind w:left="709" w:hanging="283"/>
        <w:rPr>
          <w:b w:val="0"/>
        </w:rPr>
      </w:pPr>
      <w:r w:rsidRPr="00643938">
        <w:rPr>
          <w:b w:val="0"/>
        </w:rPr>
        <w:t>C) Arkadaşlarını ziyaret etmesi</w:t>
      </w:r>
    </w:p>
    <w:p w:rsidR="001C538A" w:rsidRPr="00643938" w:rsidRDefault="001C538A" w:rsidP="00925327">
      <w:pPr>
        <w:tabs>
          <w:tab w:val="left" w:pos="1559"/>
          <w:tab w:val="left" w:pos="2693"/>
          <w:tab w:val="left" w:pos="3827"/>
        </w:tabs>
        <w:ind w:left="709" w:hanging="283"/>
        <w:rPr>
          <w:b w:val="0"/>
        </w:rPr>
      </w:pPr>
      <w:r w:rsidRPr="00643938">
        <w:rPr>
          <w:b w:val="0"/>
        </w:rPr>
        <w:t>D) Torunlarıyla ilgilenmesi</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rPr>
          <w:b w:val="0"/>
        </w:rPr>
      </w:pPr>
    </w:p>
    <w:p w:rsidR="001C538A" w:rsidRPr="00643938" w:rsidRDefault="001C538A" w:rsidP="00925327">
      <w:pPr>
        <w:ind w:left="426" w:hanging="426"/>
        <w:rPr>
          <w:b w:val="0"/>
        </w:rPr>
      </w:pPr>
      <w:r w:rsidRPr="00643938">
        <w:rPr>
          <w:b w:val="0"/>
          <w:sz w:val="24"/>
        </w:rPr>
        <w:t>21.</w:t>
      </w:r>
      <w:r w:rsidRPr="00643938">
        <w:rPr>
          <w:b w:val="0"/>
        </w:rPr>
        <w:tab/>
        <w:t>Aşağıdakilerden hangisi, Cumhuriyetin ilânından önce gerçekleşmiştir?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w:t>
      </w:r>
      <w:r w:rsidRPr="00643938">
        <w:rPr>
          <w:b w:val="0"/>
        </w:rPr>
        <w:tab/>
        <w:t>Tekke, zaviye ve türbelerin kapatılması</w:t>
      </w:r>
    </w:p>
    <w:p w:rsidR="001C538A" w:rsidRPr="00643938" w:rsidRDefault="001C538A" w:rsidP="00925327">
      <w:pPr>
        <w:tabs>
          <w:tab w:val="left" w:pos="1559"/>
          <w:tab w:val="left" w:pos="2693"/>
          <w:tab w:val="left" w:pos="3827"/>
        </w:tabs>
        <w:ind w:left="709" w:hanging="283"/>
        <w:rPr>
          <w:b w:val="0"/>
        </w:rPr>
      </w:pPr>
      <w:r w:rsidRPr="00643938">
        <w:rPr>
          <w:b w:val="0"/>
        </w:rPr>
        <w:t>B)</w:t>
      </w:r>
      <w:r w:rsidRPr="00643938">
        <w:rPr>
          <w:b w:val="0"/>
        </w:rPr>
        <w:tab/>
        <w:t>Millet Mekteplerinin açılması</w:t>
      </w:r>
    </w:p>
    <w:p w:rsidR="001C538A" w:rsidRPr="00643938" w:rsidRDefault="001C538A" w:rsidP="00925327">
      <w:pPr>
        <w:tabs>
          <w:tab w:val="left" w:pos="1559"/>
          <w:tab w:val="left" w:pos="2693"/>
          <w:tab w:val="left" w:pos="3827"/>
        </w:tabs>
        <w:ind w:left="709" w:hanging="283"/>
        <w:rPr>
          <w:b w:val="0"/>
        </w:rPr>
      </w:pPr>
      <w:r w:rsidRPr="00643938">
        <w:rPr>
          <w:b w:val="0"/>
        </w:rPr>
        <w:t>C)</w:t>
      </w:r>
      <w:r w:rsidRPr="00643938">
        <w:rPr>
          <w:b w:val="0"/>
        </w:rPr>
        <w:tab/>
        <w:t>Aşar vergisinin kaldırılması</w:t>
      </w:r>
    </w:p>
    <w:p w:rsidR="001C538A" w:rsidRPr="00643938" w:rsidRDefault="001C538A" w:rsidP="00925327">
      <w:pPr>
        <w:tabs>
          <w:tab w:val="left" w:pos="1559"/>
          <w:tab w:val="left" w:pos="2693"/>
          <w:tab w:val="left" w:pos="3827"/>
        </w:tabs>
        <w:ind w:left="709" w:hanging="283"/>
        <w:rPr>
          <w:b w:val="0"/>
        </w:rPr>
      </w:pPr>
      <w:r w:rsidRPr="00643938">
        <w:rPr>
          <w:b w:val="0"/>
        </w:rPr>
        <w:t>D) Saltanatın kaldırılması</w:t>
      </w:r>
    </w:p>
    <w:p w:rsidR="001C538A" w:rsidRPr="00643938" w:rsidRDefault="001C538A" w:rsidP="00925327">
      <w:pPr>
        <w:ind w:left="709" w:hanging="283"/>
        <w:rPr>
          <w:b w:val="0"/>
        </w:rPr>
      </w:pPr>
    </w:p>
    <w:p w:rsidR="001C538A" w:rsidRPr="00643938" w:rsidRDefault="001C538A" w:rsidP="00925327">
      <w:pPr>
        <w:ind w:left="709" w:hanging="283"/>
        <w:rPr>
          <w:b w:val="0"/>
        </w:rPr>
      </w:pPr>
    </w:p>
    <w:p w:rsidR="001C538A" w:rsidRPr="00643938" w:rsidRDefault="001C538A" w:rsidP="00925327">
      <w:pPr>
        <w:ind w:left="709" w:hanging="283"/>
        <w:rPr>
          <w:b w:val="0"/>
        </w:rPr>
      </w:pPr>
    </w:p>
    <w:p w:rsidR="001C538A" w:rsidRPr="00BB1434" w:rsidRDefault="001C538A" w:rsidP="00925327">
      <w:pPr>
        <w:rPr>
          <w:b w:val="0"/>
          <w:sz w:val="2"/>
          <w:szCs w:val="2"/>
        </w:rPr>
      </w:pPr>
      <w:r w:rsidRPr="00643938">
        <w:rPr>
          <w:b w:val="0"/>
          <w:sz w:val="24"/>
        </w:rPr>
        <w:t>22.</w:t>
      </w:r>
      <w:r w:rsidRPr="00643938">
        <w:rPr>
          <w:b w:val="0"/>
        </w:rPr>
        <w:tab/>
        <w:t>Türkçenin yabancı sözcüklerden arındırılması ve geliştirilmesi için, aşağıdaki kurumlardan hangisi açılmıştır?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426"/>
        <w:rPr>
          <w:b w:val="0"/>
        </w:rPr>
      </w:pPr>
      <w:r w:rsidRPr="00643938">
        <w:rPr>
          <w:b w:val="0"/>
        </w:rPr>
        <w:t>A) Maden Tetkik ve Arama Enstitüsü</w:t>
      </w:r>
    </w:p>
    <w:p w:rsidR="001C538A" w:rsidRPr="00643938" w:rsidRDefault="001C538A" w:rsidP="00925327">
      <w:pPr>
        <w:tabs>
          <w:tab w:val="left" w:pos="1559"/>
          <w:tab w:val="left" w:pos="2693"/>
          <w:tab w:val="left" w:pos="3827"/>
        </w:tabs>
        <w:ind w:left="426"/>
        <w:rPr>
          <w:b w:val="0"/>
        </w:rPr>
      </w:pPr>
      <w:r w:rsidRPr="00643938">
        <w:rPr>
          <w:b w:val="0"/>
        </w:rPr>
        <w:t>B) Türk Dil Kurumu</w:t>
      </w:r>
    </w:p>
    <w:p w:rsidR="001C538A" w:rsidRPr="00643938" w:rsidRDefault="001C538A" w:rsidP="00925327">
      <w:pPr>
        <w:tabs>
          <w:tab w:val="left" w:pos="1559"/>
          <w:tab w:val="left" w:pos="2693"/>
          <w:tab w:val="left" w:pos="3827"/>
        </w:tabs>
        <w:ind w:left="426"/>
        <w:rPr>
          <w:b w:val="0"/>
        </w:rPr>
      </w:pPr>
      <w:r w:rsidRPr="00643938">
        <w:rPr>
          <w:b w:val="0"/>
        </w:rPr>
        <w:t>C) Sümerbank</w:t>
      </w:r>
    </w:p>
    <w:p w:rsidR="001C538A" w:rsidRPr="00643938" w:rsidRDefault="001C538A" w:rsidP="00925327">
      <w:pPr>
        <w:tabs>
          <w:tab w:val="left" w:pos="1559"/>
          <w:tab w:val="left" w:pos="2693"/>
          <w:tab w:val="left" w:pos="3827"/>
        </w:tabs>
        <w:ind w:left="426"/>
        <w:rPr>
          <w:b w:val="0"/>
        </w:rPr>
      </w:pPr>
      <w:r w:rsidRPr="00643938">
        <w:rPr>
          <w:b w:val="0"/>
        </w:rPr>
        <w:t>D) Türk Tarih Kurumu</w:t>
      </w:r>
    </w:p>
    <w:p w:rsidR="001C538A" w:rsidRPr="00643938" w:rsidRDefault="001C538A" w:rsidP="00925327">
      <w:pPr>
        <w:tabs>
          <w:tab w:val="left" w:pos="1559"/>
          <w:tab w:val="left" w:pos="2693"/>
          <w:tab w:val="left" w:pos="3827"/>
        </w:tabs>
        <w:ind w:left="709" w:hanging="283"/>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rPr>
      </w:pPr>
      <w:r w:rsidRPr="00643938">
        <w:rPr>
          <w:b w:val="0"/>
          <w:sz w:val="24"/>
        </w:rPr>
        <w:t>23.</w:t>
      </w:r>
      <w:r w:rsidRPr="00643938">
        <w:rPr>
          <w:b w:val="0"/>
        </w:rPr>
        <w:tab/>
        <w:t xml:space="preserve">Aşağıdakilerden hangisi Türkiye için </w:t>
      </w:r>
      <w:r w:rsidRPr="00643938">
        <w:rPr>
          <w:b w:val="0"/>
          <w:u w:val="single"/>
        </w:rPr>
        <w:t>söylenemez</w:t>
      </w:r>
      <w:r w:rsidRPr="00643938">
        <w:rPr>
          <w:b w:val="0"/>
        </w:rPr>
        <w:t>?</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 Üç tarafının denizlerle çevrili olduğu</w:t>
      </w:r>
    </w:p>
    <w:p w:rsidR="001C538A" w:rsidRPr="00643938" w:rsidRDefault="001C538A" w:rsidP="00925327">
      <w:pPr>
        <w:tabs>
          <w:tab w:val="left" w:pos="1559"/>
          <w:tab w:val="left" w:pos="2693"/>
          <w:tab w:val="left" w:pos="3827"/>
        </w:tabs>
        <w:ind w:left="709" w:hanging="283"/>
        <w:rPr>
          <w:b w:val="0"/>
        </w:rPr>
      </w:pPr>
      <w:r w:rsidRPr="00643938">
        <w:rPr>
          <w:b w:val="0"/>
        </w:rPr>
        <w:t>B) Aynı zamanda dört mevsimin yaşanabildiği</w:t>
      </w:r>
    </w:p>
    <w:p w:rsidR="001C538A" w:rsidRPr="00643938" w:rsidRDefault="001C538A" w:rsidP="00925327">
      <w:pPr>
        <w:tabs>
          <w:tab w:val="left" w:pos="1559"/>
          <w:tab w:val="left" w:pos="2693"/>
          <w:tab w:val="left" w:pos="3827"/>
        </w:tabs>
        <w:ind w:left="709" w:hanging="283"/>
        <w:rPr>
          <w:b w:val="0"/>
        </w:rPr>
      </w:pPr>
      <w:r w:rsidRPr="00643938">
        <w:rPr>
          <w:b w:val="0"/>
        </w:rPr>
        <w:t>C) Akarsular bakımından çok fakir olduğu</w:t>
      </w:r>
    </w:p>
    <w:p w:rsidR="001C538A" w:rsidRPr="00643938" w:rsidRDefault="001C538A" w:rsidP="00925327">
      <w:pPr>
        <w:tabs>
          <w:tab w:val="left" w:pos="1559"/>
          <w:tab w:val="left" w:pos="2693"/>
          <w:tab w:val="left" w:pos="3827"/>
        </w:tabs>
        <w:ind w:left="709" w:hanging="283"/>
        <w:rPr>
          <w:b w:val="0"/>
        </w:rPr>
      </w:pPr>
      <w:r w:rsidRPr="00643938">
        <w:rPr>
          <w:b w:val="0"/>
        </w:rPr>
        <w:t>D) Eski uygarlıkların yerleşim alanı olduğu</w:t>
      </w:r>
    </w:p>
    <w:p w:rsidR="001C538A" w:rsidRPr="00643938" w:rsidRDefault="001C538A" w:rsidP="00925327">
      <w:pPr>
        <w:ind w:left="709" w:hanging="283"/>
        <w:rPr>
          <w:b w:val="0"/>
        </w:rPr>
      </w:pPr>
    </w:p>
    <w:p w:rsidR="001C538A" w:rsidRPr="00643938" w:rsidRDefault="001C538A" w:rsidP="00925327">
      <w:pPr>
        <w:overflowPunct/>
        <w:textAlignment w:val="auto"/>
        <w:rPr>
          <w:rFonts w:ascii="Arial,Bold" w:hAnsi="Arial,Bold" w:cs="Arial,Bold"/>
          <w:b w:val="0"/>
          <w:bCs/>
        </w:rPr>
      </w:pPr>
      <w:r w:rsidRPr="00643938">
        <w:rPr>
          <w:b w:val="0"/>
          <w:sz w:val="24"/>
        </w:rPr>
        <w:t>24.</w:t>
      </w:r>
      <w:r w:rsidRPr="00643938">
        <w:rPr>
          <w:b w:val="0"/>
        </w:rPr>
        <w:t xml:space="preserve"> </w:t>
      </w:r>
      <w:r w:rsidRPr="00643938">
        <w:rPr>
          <w:rFonts w:ascii="Arial,Bold Tur" w:hAnsi="Arial,Bold Tur" w:cs="Arial,Bold Tur"/>
          <w:b w:val="0"/>
          <w:bCs/>
        </w:rPr>
        <w:t>Bir ulusun bütün fertlerinin; birlikte yaşama  arzusu içinde, hiçbir bölücü ayırıcı unsura yer vermeden aynı duygu ve düşüncelere sahip olmaları</w:t>
      </w: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o ulusun hangi özelliğinin bir anlatımıdır?</w:t>
      </w:r>
    </w:p>
    <w:p w:rsidR="001C538A" w:rsidRPr="00643938" w:rsidRDefault="001C538A" w:rsidP="00925327">
      <w:pPr>
        <w:overflowPunct/>
        <w:textAlignment w:val="auto"/>
        <w:rPr>
          <w:rFonts w:ascii="Arial,Bold" w:hAnsi="Arial,Bold" w:cs="Arial,Bold"/>
          <w:b w:val="0"/>
          <w:bCs/>
        </w:rPr>
      </w:pP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A) Ulusal birlik ve beraberliğinin</w:t>
      </w:r>
    </w:p>
    <w:p w:rsidR="001C538A" w:rsidRPr="00643938" w:rsidRDefault="001C538A" w:rsidP="00925327">
      <w:pPr>
        <w:overflowPunct/>
        <w:textAlignment w:val="auto"/>
        <w:rPr>
          <w:rFonts w:ascii="Arial,Bold" w:hAnsi="Arial,Bold" w:cs="Arial,Bold"/>
          <w:b w:val="0"/>
          <w:bCs/>
        </w:rPr>
      </w:pPr>
      <w:r w:rsidRPr="00643938">
        <w:rPr>
          <w:rFonts w:ascii="Arial,Bold Tur" w:hAnsi="Arial,Bold Tur" w:cs="Arial,Bold Tur"/>
          <w:b w:val="0"/>
          <w:bCs/>
        </w:rPr>
        <w:t>B) Çalışkanlığının</w:t>
      </w:r>
    </w:p>
    <w:p w:rsidR="001C538A" w:rsidRPr="00643938" w:rsidRDefault="001C538A" w:rsidP="00925327">
      <w:pPr>
        <w:overflowPunct/>
        <w:textAlignment w:val="auto"/>
        <w:rPr>
          <w:rFonts w:ascii="Arial,Bold" w:hAnsi="Arial,Bold" w:cs="Arial,Bold"/>
          <w:b w:val="0"/>
          <w:bCs/>
        </w:rPr>
      </w:pPr>
      <w:r w:rsidRPr="00643938">
        <w:rPr>
          <w:rFonts w:ascii="Arial,Bold" w:hAnsi="Arial,Bold" w:cs="Arial,Bold"/>
          <w:b w:val="0"/>
          <w:bCs/>
        </w:rPr>
        <w:t>C)</w:t>
      </w:r>
      <w:r w:rsidRPr="00643938">
        <w:rPr>
          <w:rFonts w:ascii="Arial,Bold Tur" w:hAnsi="Arial,Bold Tur" w:cs="Arial,Bold Tur"/>
          <w:b w:val="0"/>
          <w:bCs/>
        </w:rPr>
        <w:t xml:space="preserve"> Yardımseverliğinin</w:t>
      </w:r>
    </w:p>
    <w:p w:rsidR="001C538A" w:rsidRPr="00643938" w:rsidRDefault="001C538A" w:rsidP="00925327">
      <w:pPr>
        <w:tabs>
          <w:tab w:val="left" w:pos="1559"/>
          <w:tab w:val="left" w:pos="2693"/>
          <w:tab w:val="left" w:pos="3827"/>
        </w:tabs>
        <w:rPr>
          <w:b w:val="0"/>
        </w:rPr>
      </w:pPr>
      <w:r w:rsidRPr="00643938">
        <w:rPr>
          <w:rFonts w:ascii="Arial,Bold Tur" w:hAnsi="Arial,Bold Tur" w:cs="Arial,Bold Tur"/>
          <w:b w:val="0"/>
          <w:bCs/>
        </w:rPr>
        <w:t>D) Konukseverliğinin</w:t>
      </w: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ind w:left="426" w:hanging="426"/>
        <w:rPr>
          <w:b w:val="0"/>
          <w:sz w:val="24"/>
        </w:rPr>
      </w:pPr>
    </w:p>
    <w:p w:rsidR="001C538A" w:rsidRPr="00643938" w:rsidRDefault="001C538A" w:rsidP="00925327">
      <w:pPr>
        <w:ind w:left="426" w:hanging="426"/>
        <w:rPr>
          <w:b w:val="0"/>
          <w:sz w:val="24"/>
        </w:rPr>
      </w:pPr>
    </w:p>
    <w:p w:rsidR="001C538A" w:rsidRPr="00643938" w:rsidRDefault="001C538A" w:rsidP="00925327">
      <w:pPr>
        <w:ind w:left="426" w:hanging="426"/>
        <w:rPr>
          <w:b w:val="0"/>
          <w:sz w:val="24"/>
        </w:rPr>
      </w:pPr>
    </w:p>
    <w:p w:rsidR="001C538A" w:rsidRPr="00643938" w:rsidRDefault="001C538A" w:rsidP="00925327">
      <w:pPr>
        <w:ind w:left="426" w:hanging="426"/>
        <w:rPr>
          <w:b w:val="0"/>
        </w:rPr>
      </w:pPr>
      <w:r w:rsidRPr="00643938">
        <w:rPr>
          <w:b w:val="0"/>
          <w:sz w:val="24"/>
        </w:rPr>
        <w:t>25.</w:t>
      </w:r>
      <w:r w:rsidRPr="00643938">
        <w:rPr>
          <w:b w:val="0"/>
        </w:rPr>
        <w:tab/>
      </w:r>
      <w:r w:rsidRPr="00643938">
        <w:rPr>
          <w:b w:val="0"/>
        </w:rPr>
        <w:sym w:font="Symbol" w:char="F0B7"/>
      </w:r>
      <w:r w:rsidRPr="00643938">
        <w:rPr>
          <w:b w:val="0"/>
        </w:rPr>
        <w:t xml:space="preserve"> Birden çok kişinin bilgi ve yeteneklerinden</w:t>
      </w:r>
    </w:p>
    <w:p w:rsidR="001C538A" w:rsidRPr="00643938" w:rsidRDefault="001C538A" w:rsidP="00925327">
      <w:pPr>
        <w:ind w:left="426" w:firstLine="141"/>
        <w:rPr>
          <w:b w:val="0"/>
        </w:rPr>
      </w:pPr>
      <w:r w:rsidRPr="00643938">
        <w:rPr>
          <w:b w:val="0"/>
        </w:rPr>
        <w:t>yararlanılması,</w:t>
      </w:r>
    </w:p>
    <w:p w:rsidR="001C538A" w:rsidRPr="00643938" w:rsidRDefault="001C538A" w:rsidP="00925327">
      <w:pPr>
        <w:ind w:left="567" w:hanging="141"/>
        <w:rPr>
          <w:b w:val="0"/>
        </w:rPr>
      </w:pPr>
      <w:r w:rsidRPr="00643938">
        <w:rPr>
          <w:b w:val="0"/>
        </w:rPr>
        <w:sym w:font="Symbol" w:char="F0B7"/>
      </w:r>
      <w:r w:rsidRPr="00643938">
        <w:rPr>
          <w:b w:val="0"/>
        </w:rPr>
        <w:t xml:space="preserve"> Bireylerin tek başlarına yapamayacakları işleri daha kısa sürede ve etkin bir biçimde yapabilmesi,</w:t>
      </w:r>
    </w:p>
    <w:p w:rsidR="001C538A" w:rsidRPr="00643938" w:rsidRDefault="001C538A" w:rsidP="00925327">
      <w:pPr>
        <w:ind w:left="426"/>
        <w:rPr>
          <w:b w:val="0"/>
        </w:rPr>
      </w:pPr>
      <w:r w:rsidRPr="00643938">
        <w:rPr>
          <w:b w:val="0"/>
        </w:rPr>
        <w:t xml:space="preserve">aşağıdakilerden </w:t>
      </w:r>
      <w:r w:rsidRPr="00643938">
        <w:rPr>
          <w:b w:val="0"/>
          <w:u w:val="single"/>
        </w:rPr>
        <w:t>öncelikle</w:t>
      </w:r>
      <w:r w:rsidRPr="00643938">
        <w:rPr>
          <w:b w:val="0"/>
        </w:rPr>
        <w:t xml:space="preserve"> hangisiyle mümkün olur?</w:t>
      </w:r>
    </w:p>
    <w:p w:rsidR="001C538A" w:rsidRPr="00643938" w:rsidRDefault="001C538A" w:rsidP="00925327">
      <w:pPr>
        <w:ind w:left="426"/>
        <w:rPr>
          <w:b w:val="0"/>
        </w:rPr>
      </w:pPr>
    </w:p>
    <w:p w:rsidR="001C538A" w:rsidRPr="00643938" w:rsidRDefault="001C538A" w:rsidP="00925327">
      <w:pPr>
        <w:tabs>
          <w:tab w:val="left" w:pos="1559"/>
          <w:tab w:val="left" w:pos="2693"/>
          <w:tab w:val="left" w:pos="3827"/>
        </w:tabs>
        <w:ind w:left="709" w:hanging="283"/>
        <w:rPr>
          <w:b w:val="0"/>
        </w:rPr>
      </w:pPr>
      <w:r w:rsidRPr="00643938">
        <w:rPr>
          <w:b w:val="0"/>
        </w:rPr>
        <w:t>A)</w:t>
      </w:r>
      <w:r w:rsidRPr="00643938">
        <w:rPr>
          <w:b w:val="0"/>
        </w:rPr>
        <w:tab/>
        <w:t xml:space="preserve">Bireylerin haklarını bilmesiyle </w:t>
      </w:r>
    </w:p>
    <w:p w:rsidR="001C538A" w:rsidRPr="00643938" w:rsidRDefault="001C538A" w:rsidP="00925327">
      <w:pPr>
        <w:tabs>
          <w:tab w:val="left" w:pos="1559"/>
          <w:tab w:val="left" w:pos="2693"/>
          <w:tab w:val="left" w:pos="3827"/>
        </w:tabs>
        <w:ind w:left="709" w:hanging="283"/>
        <w:rPr>
          <w:b w:val="0"/>
        </w:rPr>
      </w:pPr>
      <w:r w:rsidRPr="00643938">
        <w:rPr>
          <w:b w:val="0"/>
        </w:rPr>
        <w:t>B)</w:t>
      </w:r>
      <w:r w:rsidRPr="00643938">
        <w:rPr>
          <w:b w:val="0"/>
        </w:rPr>
        <w:tab/>
        <w:t>Bireylerin işbirliği içinde çalışmasıyla</w:t>
      </w:r>
    </w:p>
    <w:p w:rsidR="001C538A" w:rsidRPr="00643938" w:rsidRDefault="001C538A" w:rsidP="00925327">
      <w:pPr>
        <w:tabs>
          <w:tab w:val="left" w:pos="1559"/>
          <w:tab w:val="left" w:pos="2693"/>
          <w:tab w:val="left" w:pos="3827"/>
        </w:tabs>
        <w:ind w:left="709" w:hanging="283"/>
        <w:rPr>
          <w:b w:val="0"/>
        </w:rPr>
      </w:pPr>
      <w:r w:rsidRPr="00643938">
        <w:rPr>
          <w:b w:val="0"/>
        </w:rPr>
        <w:t>C)</w:t>
      </w:r>
      <w:r w:rsidRPr="00643938">
        <w:rPr>
          <w:b w:val="0"/>
        </w:rPr>
        <w:tab/>
        <w:t>Bireylerin spor etkinliklerine katılmasıyla</w:t>
      </w:r>
    </w:p>
    <w:p w:rsidR="001C538A" w:rsidRPr="00643938" w:rsidRDefault="001C538A" w:rsidP="00925327">
      <w:pPr>
        <w:tabs>
          <w:tab w:val="left" w:pos="1559"/>
          <w:tab w:val="left" w:pos="2693"/>
          <w:tab w:val="left" w:pos="3827"/>
        </w:tabs>
        <w:ind w:left="709" w:hanging="283"/>
        <w:rPr>
          <w:b w:val="0"/>
        </w:rPr>
      </w:pPr>
      <w:r w:rsidRPr="00643938">
        <w:rPr>
          <w:b w:val="0"/>
        </w:rPr>
        <w:t>D) Bireylerin kitap okuma alışkanlığı kazanmasıyla</w:t>
      </w:r>
    </w:p>
    <w:p w:rsidR="001C538A" w:rsidRPr="00643938" w:rsidRDefault="001C538A" w:rsidP="00925327">
      <w:pPr>
        <w:tabs>
          <w:tab w:val="left" w:pos="1559"/>
          <w:tab w:val="left" w:pos="2693"/>
          <w:tab w:val="left" w:pos="3827"/>
        </w:tabs>
        <w:ind w:left="709" w:hanging="283"/>
        <w:rPr>
          <w:b w:val="0"/>
        </w:rPr>
      </w:pPr>
    </w:p>
    <w:p w:rsidR="001C538A" w:rsidRPr="00643938" w:rsidRDefault="001C538A" w:rsidP="00925327">
      <w:pPr>
        <w:tabs>
          <w:tab w:val="left" w:pos="1559"/>
          <w:tab w:val="left" w:pos="2693"/>
          <w:tab w:val="left" w:pos="3827"/>
        </w:tabs>
        <w:ind w:left="709" w:hanging="283"/>
        <w:rPr>
          <w:b w:val="0"/>
        </w:rPr>
      </w:pPr>
    </w:p>
    <w:p w:rsidR="001C538A" w:rsidRPr="00643938" w:rsidRDefault="001C538A" w:rsidP="00925327">
      <w:pPr>
        <w:tabs>
          <w:tab w:val="left" w:pos="1559"/>
          <w:tab w:val="left" w:pos="2693"/>
          <w:tab w:val="left" w:pos="3827"/>
        </w:tabs>
        <w:ind w:left="709" w:hanging="283"/>
        <w:rPr>
          <w:b w:val="0"/>
        </w:rPr>
      </w:pPr>
    </w:p>
    <w:p w:rsidR="001C538A" w:rsidRPr="00643938" w:rsidRDefault="001C538A" w:rsidP="00925327">
      <w:pPr>
        <w:tabs>
          <w:tab w:val="left" w:pos="1559"/>
          <w:tab w:val="left" w:pos="2693"/>
          <w:tab w:val="left" w:pos="3827"/>
        </w:tabs>
        <w:ind w:left="709" w:hanging="283"/>
        <w:rPr>
          <w:b w:val="0"/>
        </w:rPr>
      </w:pPr>
    </w:p>
    <w:p w:rsidR="001C538A" w:rsidRPr="00643938" w:rsidRDefault="001C538A" w:rsidP="00925327">
      <w:pPr>
        <w:tabs>
          <w:tab w:val="left" w:pos="1559"/>
          <w:tab w:val="left" w:pos="2693"/>
          <w:tab w:val="left" w:pos="3827"/>
        </w:tabs>
        <w:ind w:left="709" w:hanging="283"/>
        <w:rPr>
          <w:b w:val="0"/>
        </w:rPr>
      </w:pPr>
    </w:p>
    <w:p w:rsidR="001C538A" w:rsidRPr="00643938" w:rsidRDefault="001C538A" w:rsidP="00925327">
      <w:pPr>
        <w:tabs>
          <w:tab w:val="left" w:pos="1559"/>
          <w:tab w:val="left" w:pos="2693"/>
          <w:tab w:val="left" w:pos="3827"/>
        </w:tabs>
        <w:ind w:left="709" w:hanging="283"/>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1559"/>
          <w:tab w:val="left" w:pos="2693"/>
          <w:tab w:val="left" w:pos="3827"/>
        </w:tabs>
        <w:ind w:left="426"/>
        <w:rPr>
          <w:b w:val="0"/>
        </w:rPr>
      </w:pPr>
    </w:p>
    <w:p w:rsidR="001C538A" w:rsidRPr="00643938" w:rsidRDefault="001C538A" w:rsidP="00925327">
      <w:pPr>
        <w:tabs>
          <w:tab w:val="left" w:pos="993"/>
        </w:tabs>
        <w:ind w:left="426" w:right="305"/>
        <w:rPr>
          <w:b w:val="0"/>
        </w:rPr>
      </w:pPr>
      <w:bookmarkStart w:id="0" w:name="_GoBack"/>
      <w:bookmarkEnd w:id="0"/>
    </w:p>
    <w:p w:rsidR="001C538A" w:rsidRPr="00643938" w:rsidRDefault="001C538A" w:rsidP="00925327">
      <w:pPr>
        <w:tabs>
          <w:tab w:val="left" w:pos="993"/>
        </w:tabs>
        <w:ind w:left="426" w:right="305"/>
        <w:rPr>
          <w:b w:val="0"/>
        </w:rPr>
      </w:pPr>
    </w:p>
    <w:p w:rsidR="001C538A" w:rsidRPr="00643938" w:rsidRDefault="001C538A" w:rsidP="00925327">
      <w:pPr>
        <w:tabs>
          <w:tab w:val="left" w:pos="993"/>
        </w:tabs>
        <w:ind w:left="426" w:right="305"/>
        <w:rPr>
          <w:b w:val="0"/>
        </w:rPr>
      </w:pPr>
    </w:p>
    <w:p w:rsidR="001C538A" w:rsidRPr="00643938" w:rsidRDefault="001C538A" w:rsidP="00925327">
      <w:pPr>
        <w:spacing w:line="240" w:lineRule="atLeast"/>
        <w:ind w:right="125"/>
        <w:jc w:val="both"/>
        <w:rPr>
          <w:b w:val="0"/>
        </w:rPr>
      </w:pPr>
    </w:p>
    <w:p w:rsidR="001C538A" w:rsidRPr="00643938" w:rsidRDefault="001C538A" w:rsidP="00925327">
      <w:pPr>
        <w:spacing w:line="240" w:lineRule="atLeast"/>
        <w:ind w:left="540" w:right="125"/>
        <w:jc w:val="both"/>
        <w:rPr>
          <w:b w:val="0"/>
        </w:rPr>
      </w:pPr>
    </w:p>
    <w:p w:rsidR="001C538A" w:rsidRPr="00643938" w:rsidRDefault="001C538A" w:rsidP="00925327">
      <w:pPr>
        <w:spacing w:line="240" w:lineRule="atLeast"/>
        <w:ind w:left="540" w:right="125"/>
        <w:jc w:val="both"/>
        <w:rPr>
          <w:b w:val="0"/>
        </w:rPr>
      </w:pPr>
    </w:p>
    <w:p w:rsidR="001C538A" w:rsidRPr="00643938" w:rsidRDefault="001C538A" w:rsidP="00925327">
      <w:pPr>
        <w:spacing w:line="240" w:lineRule="atLeast"/>
        <w:ind w:left="540" w:right="125"/>
        <w:jc w:val="both"/>
        <w:rPr>
          <w:b w:val="0"/>
        </w:rPr>
      </w:pPr>
    </w:p>
    <w:p w:rsidR="001C538A" w:rsidRDefault="001C538A">
      <w:hyperlink r:id="rId24" w:history="1">
        <w:r w:rsidRPr="00C03E26">
          <w:rPr>
            <w:rStyle w:val="Hyperlink"/>
          </w:rPr>
          <w:t>www.sorubak.com</w:t>
        </w:r>
      </w:hyperlink>
      <w:r>
        <w:t xml:space="preserve"> </w:t>
      </w:r>
    </w:p>
    <w:sectPr w:rsidR="001C538A" w:rsidSect="00861B27">
      <w:headerReference w:type="even" r:id="rId25"/>
      <w:headerReference w:type="default" r:id="rId26"/>
      <w:footerReference w:type="default" r:id="rId27"/>
      <w:headerReference w:type="first" r:id="rId2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38A" w:rsidRDefault="001C538A">
      <w:r>
        <w:separator/>
      </w:r>
    </w:p>
  </w:endnote>
  <w:endnote w:type="continuationSeparator" w:id="0">
    <w:p w:rsidR="001C538A" w:rsidRDefault="001C53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 Tur">
    <w:altName w:val="Arial"/>
    <w:panose1 w:val="00000000000000000000"/>
    <w:charset w:val="A2"/>
    <w:family w:val="swiss"/>
    <w:notTrueType/>
    <w:pitch w:val="default"/>
    <w:sig w:usb0="00000005" w:usb1="00000000" w:usb2="00000000" w:usb3="00000000" w:csb0="00000010" w:csb1="00000000"/>
  </w:font>
  <w:font w:name="Arial,Bold">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ymbolMT">
    <w:altName w:val="MS Mincho"/>
    <w:panose1 w:val="00000000000000000000"/>
    <w:charset w:val="80"/>
    <w:family w:val="auto"/>
    <w:notTrueType/>
    <w:pitch w:val="default"/>
    <w:sig w:usb0="00000001" w:usb1="08070000" w:usb2="00000010" w:usb3="00000000" w:csb0="00020000" w:csb1="00000000"/>
  </w:font>
  <w:font w:name="Arial-BoldMT">
    <w:altName w:val="Arial"/>
    <w:panose1 w:val="00000000000000000000"/>
    <w:charset w:val="00"/>
    <w:family w:val="swiss"/>
    <w:notTrueType/>
    <w:pitch w:val="default"/>
    <w:sig w:usb0="00000003" w:usb1="00000000" w:usb2="00000000" w:usb3="00000000" w:csb0="00000001" w:csb1="00000000"/>
  </w:font>
  <w:font w:name="Arial-BoldMT Tur">
    <w:altName w:val="Arial"/>
    <w:panose1 w:val="00000000000000000000"/>
    <w:charset w:val="A2"/>
    <w:family w:val="swiss"/>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pPr>
      <w:pStyle w:val="Footer"/>
      <w:framePr w:wrap="auto" w:vAnchor="text" w:hAnchor="margin" w:xAlign="center" w:y="1"/>
      <w:jc w:val="center"/>
      <w:rPr>
        <w:rStyle w:val="PageNumber"/>
      </w:rPr>
    </w:pPr>
    <w:r>
      <w:rPr>
        <w:rStyle w:val="PageNumber"/>
      </w:rPr>
      <w:t>-</w:t>
    </w: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r>
      <w:rPr>
        <w:rStyle w:val="PageNumber"/>
      </w:rPr>
      <w:t>-</w:t>
    </w:r>
  </w:p>
  <w:p w:rsidR="001C538A" w:rsidRDefault="001C53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pPr>
      <w:pStyle w:val="Footer"/>
      <w:framePr w:wrap="auto" w:vAnchor="text" w:hAnchor="margin" w:xAlign="center" w:y="1"/>
      <w:jc w:val="center"/>
      <w:rPr>
        <w:rStyle w:val="PageNumber"/>
      </w:rPr>
    </w:pPr>
    <w:r>
      <w:rPr>
        <w:rStyle w:val="PageNumber"/>
      </w:rPr>
      <w:t>-</w:t>
    </w: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r>
      <w:rPr>
        <w:rStyle w:val="PageNumber"/>
      </w:rPr>
      <w:t>-</w:t>
    </w:r>
  </w:p>
  <w:p w:rsidR="001C538A" w:rsidRDefault="001C538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pPr>
      <w:pStyle w:val="Footer"/>
      <w:framePr w:wrap="auto" w:vAnchor="text" w:hAnchor="margin" w:xAlign="center" w:y="1"/>
      <w:jc w:val="center"/>
      <w:rPr>
        <w:rStyle w:val="PageNumber"/>
      </w:rPr>
    </w:pPr>
    <w:r>
      <w:rPr>
        <w:rStyle w:val="PageNumber"/>
      </w:rPr>
      <w:t>-</w:t>
    </w: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r>
      <w:rPr>
        <w:rStyle w:val="PageNumber"/>
      </w:rPr>
      <w:t>-</w:t>
    </w:r>
  </w:p>
  <w:p w:rsidR="001C538A" w:rsidRDefault="001C53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38A" w:rsidRDefault="001C538A">
      <w:r>
        <w:separator/>
      </w:r>
    </w:p>
  </w:footnote>
  <w:footnote w:type="continuationSeparator" w:id="0">
    <w:p w:rsidR="001C538A" w:rsidRDefault="001C53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rsidP="00643938">
    <w:pPr>
      <w:pStyle w:val="Header"/>
      <w:jc w:val="center"/>
    </w:pPr>
    <w:r>
      <w:t>TÜRKÇE</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Pr="00447B7F" w:rsidRDefault="001C538A" w:rsidP="00E47B15">
    <w:pPr>
      <w:pStyle w:val="Header"/>
      <w:tabs>
        <w:tab w:val="clear" w:pos="4536"/>
        <w:tab w:val="clear" w:pos="9072"/>
        <w:tab w:val="left" w:pos="709"/>
        <w:tab w:val="center" w:pos="5103"/>
        <w:tab w:val="right" w:pos="8222"/>
      </w:tabs>
      <w:rPr>
        <w:b w:val="0"/>
        <w:sz w:val="28"/>
        <w:szCs w:val="28"/>
      </w:rPr>
    </w:pPr>
    <w:r>
      <w:rPr>
        <w:sz w:val="24"/>
      </w:rPr>
      <w:tab/>
    </w:r>
    <w:r>
      <w:rPr>
        <w:sz w:val="24"/>
      </w:rPr>
      <w:tab/>
    </w:r>
    <w:r>
      <w:rPr>
        <w:sz w:val="24"/>
      </w:rPr>
      <w:tab/>
    </w:r>
    <w:r>
      <w:rPr>
        <w:sz w:val="24"/>
      </w:rPr>
      <w:tab/>
    </w:r>
    <w:r>
      <w:rPr>
        <w:sz w:val="24"/>
      </w:rPr>
      <w:tab/>
    </w:r>
  </w:p>
  <w:p w:rsidR="001C538A" w:rsidRDefault="001C538A">
    <w:pPr>
      <w:pStyle w:val="Header"/>
      <w:rPr>
        <w:sz w:val="1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Pr="00447B7F" w:rsidRDefault="001C538A" w:rsidP="00E47B15">
    <w:pPr>
      <w:pStyle w:val="Header"/>
      <w:tabs>
        <w:tab w:val="clear" w:pos="4536"/>
        <w:tab w:val="clear" w:pos="9072"/>
        <w:tab w:val="left" w:pos="851"/>
        <w:tab w:val="center" w:pos="5103"/>
        <w:tab w:val="right" w:pos="8222"/>
      </w:tabs>
      <w:rPr>
        <w:b w:val="0"/>
        <w:sz w:val="28"/>
        <w:szCs w:val="28"/>
      </w:rPr>
    </w:pPr>
    <w:r>
      <w:rPr>
        <w:sz w:val="24"/>
      </w:rPr>
      <w:tab/>
    </w:r>
    <w:r>
      <w:rPr>
        <w:sz w:val="24"/>
      </w:rPr>
      <w:tab/>
    </w:r>
    <w:r>
      <w:rPr>
        <w:sz w:val="24"/>
      </w:rPr>
      <w:tab/>
    </w:r>
    <w:r>
      <w:rPr>
        <w:sz w:val="24"/>
      </w:rPr>
      <w:tab/>
    </w:r>
    <w:r>
      <w:rPr>
        <w:sz w:val="24"/>
      </w:rPr>
      <w:tab/>
    </w:r>
  </w:p>
  <w:p w:rsidR="001C538A" w:rsidRDefault="001C538A">
    <w:pPr>
      <w:pStyle w:val="Header"/>
      <w:rPr>
        <w:sz w:val="1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Pr="00447B7F" w:rsidRDefault="001C538A" w:rsidP="00E47B15">
    <w:pPr>
      <w:pStyle w:val="Header"/>
      <w:tabs>
        <w:tab w:val="clear" w:pos="4536"/>
        <w:tab w:val="clear" w:pos="9072"/>
        <w:tab w:val="left" w:pos="851"/>
        <w:tab w:val="center" w:pos="5103"/>
        <w:tab w:val="right" w:pos="8222"/>
      </w:tabs>
      <w:rPr>
        <w:b w:val="0"/>
        <w:sz w:val="28"/>
        <w:szCs w:val="28"/>
      </w:rPr>
    </w:pPr>
    <w:r>
      <w:rPr>
        <w:sz w:val="24"/>
      </w:rPr>
      <w:tab/>
    </w:r>
    <w:r>
      <w:rPr>
        <w:sz w:val="24"/>
      </w:rPr>
      <w:tab/>
      <w:t xml:space="preserve">MATEMATİK </w:t>
    </w:r>
    <w:r>
      <w:rPr>
        <w:sz w:val="24"/>
      </w:rPr>
      <w:tab/>
    </w:r>
    <w:r>
      <w:rPr>
        <w:sz w:val="24"/>
      </w:rPr>
      <w:tab/>
    </w:r>
    <w:r>
      <w:rPr>
        <w:sz w:val="24"/>
      </w:rPr>
      <w:tab/>
    </w:r>
  </w:p>
  <w:p w:rsidR="001C538A" w:rsidRDefault="001C538A">
    <w:pPr>
      <w:pStyle w:val="Header"/>
      <w:rPr>
        <w:sz w:val="1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Default="001C538A">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38A" w:rsidRPr="00E47B15" w:rsidRDefault="001C538A" w:rsidP="00E47B15">
    <w:pPr>
      <w:pStyle w:val="Header"/>
      <w:tabs>
        <w:tab w:val="clear" w:pos="4536"/>
        <w:tab w:val="clear" w:pos="9072"/>
        <w:tab w:val="left" w:pos="709"/>
        <w:tab w:val="center" w:pos="5103"/>
        <w:tab w:val="right" w:pos="8222"/>
      </w:tabs>
      <w:rPr>
        <w:sz w:val="32"/>
        <w:szCs w:val="32"/>
      </w:rPr>
    </w:pPr>
    <w:r>
      <w:rPr>
        <w:sz w:val="24"/>
      </w:rPr>
      <w:tab/>
    </w:r>
    <w:r>
      <w:rPr>
        <w:sz w:val="24"/>
      </w:rPr>
      <w:tab/>
      <w:t>FEN VE TEKNOLOJİ</w:t>
    </w:r>
    <w:r>
      <w:rPr>
        <w:sz w:val="24"/>
      </w:rPr>
      <w:tab/>
    </w:r>
    <w:r>
      <w:rPr>
        <w:sz w:val="24"/>
      </w:rPr>
      <w:tab/>
    </w:r>
    <w:r>
      <w:rPr>
        <w:sz w:val="24"/>
      </w:rPr>
      <w:tab/>
    </w:r>
  </w:p>
  <w:p w:rsidR="001C538A" w:rsidRDefault="001C538A">
    <w:pPr>
      <w:pStyle w:val="Header"/>
      <w:rPr>
        <w:sz w:val="1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178B"/>
    <w:rsid w:val="00034A43"/>
    <w:rsid w:val="000F1B84"/>
    <w:rsid w:val="001C538A"/>
    <w:rsid w:val="001C7CC4"/>
    <w:rsid w:val="002E71B0"/>
    <w:rsid w:val="002F0197"/>
    <w:rsid w:val="003F4374"/>
    <w:rsid w:val="004214D8"/>
    <w:rsid w:val="00446231"/>
    <w:rsid w:val="00447B7F"/>
    <w:rsid w:val="004730FC"/>
    <w:rsid w:val="004D1A91"/>
    <w:rsid w:val="0054367B"/>
    <w:rsid w:val="00552ED7"/>
    <w:rsid w:val="00610B49"/>
    <w:rsid w:val="00643938"/>
    <w:rsid w:val="0080178B"/>
    <w:rsid w:val="00841B85"/>
    <w:rsid w:val="00861B27"/>
    <w:rsid w:val="008B6DAA"/>
    <w:rsid w:val="008C25DD"/>
    <w:rsid w:val="008E630C"/>
    <w:rsid w:val="00906EFF"/>
    <w:rsid w:val="00925327"/>
    <w:rsid w:val="0099219C"/>
    <w:rsid w:val="00A80551"/>
    <w:rsid w:val="00B537A5"/>
    <w:rsid w:val="00BB1434"/>
    <w:rsid w:val="00C03E26"/>
    <w:rsid w:val="00C43C75"/>
    <w:rsid w:val="00D967A8"/>
    <w:rsid w:val="00E47B15"/>
    <w:rsid w:val="00F67F3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327"/>
    <w:pPr>
      <w:overflowPunct w:val="0"/>
      <w:autoSpaceDE w:val="0"/>
      <w:autoSpaceDN w:val="0"/>
      <w:adjustRightInd w:val="0"/>
      <w:textAlignment w:val="baseline"/>
    </w:pPr>
    <w:rPr>
      <w:rFonts w:ascii="Arial" w:eastAsia="Times New Roman"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25327"/>
    <w:pPr>
      <w:tabs>
        <w:tab w:val="center" w:pos="4536"/>
        <w:tab w:val="right" w:pos="9072"/>
      </w:tabs>
    </w:pPr>
  </w:style>
  <w:style w:type="character" w:customStyle="1" w:styleId="HeaderChar">
    <w:name w:val="Header Char"/>
    <w:basedOn w:val="DefaultParagraphFont"/>
    <w:link w:val="Header"/>
    <w:uiPriority w:val="99"/>
    <w:locked/>
    <w:rsid w:val="00925327"/>
    <w:rPr>
      <w:rFonts w:ascii="Arial" w:hAnsi="Arial" w:cs="Times New Roman"/>
      <w:b/>
      <w:sz w:val="20"/>
      <w:szCs w:val="20"/>
      <w:lang w:eastAsia="tr-TR"/>
    </w:rPr>
  </w:style>
  <w:style w:type="paragraph" w:styleId="Footer">
    <w:name w:val="footer"/>
    <w:basedOn w:val="Normal"/>
    <w:link w:val="FooterChar"/>
    <w:uiPriority w:val="99"/>
    <w:rsid w:val="00925327"/>
    <w:pPr>
      <w:tabs>
        <w:tab w:val="center" w:pos="4536"/>
        <w:tab w:val="right" w:pos="9072"/>
      </w:tabs>
    </w:pPr>
  </w:style>
  <w:style w:type="character" w:customStyle="1" w:styleId="FooterChar">
    <w:name w:val="Footer Char"/>
    <w:basedOn w:val="DefaultParagraphFont"/>
    <w:link w:val="Footer"/>
    <w:uiPriority w:val="99"/>
    <w:locked/>
    <w:rsid w:val="00925327"/>
    <w:rPr>
      <w:rFonts w:ascii="Arial" w:hAnsi="Arial" w:cs="Times New Roman"/>
      <w:b/>
      <w:sz w:val="20"/>
      <w:szCs w:val="20"/>
      <w:lang w:eastAsia="tr-TR"/>
    </w:rPr>
  </w:style>
  <w:style w:type="character" w:styleId="PageNumber">
    <w:name w:val="page number"/>
    <w:basedOn w:val="DefaultParagraphFont"/>
    <w:uiPriority w:val="99"/>
    <w:rsid w:val="00925327"/>
    <w:rPr>
      <w:rFonts w:cs="Times New Roman"/>
    </w:rPr>
  </w:style>
  <w:style w:type="character" w:styleId="Strong">
    <w:name w:val="Strong"/>
    <w:basedOn w:val="DefaultParagraphFont"/>
    <w:uiPriority w:val="99"/>
    <w:qFormat/>
    <w:rsid w:val="00925327"/>
    <w:rPr>
      <w:rFonts w:cs="Times New Roman"/>
      <w:b/>
    </w:rPr>
  </w:style>
  <w:style w:type="paragraph" w:styleId="BalloonText">
    <w:name w:val="Balloon Text"/>
    <w:basedOn w:val="Normal"/>
    <w:link w:val="BalloonTextChar"/>
    <w:uiPriority w:val="99"/>
    <w:semiHidden/>
    <w:rsid w:val="0092532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5327"/>
    <w:rPr>
      <w:rFonts w:ascii="Tahoma" w:hAnsi="Tahoma" w:cs="Tahoma"/>
      <w:b/>
      <w:sz w:val="16"/>
      <w:szCs w:val="16"/>
      <w:lang w:eastAsia="tr-TR"/>
    </w:rPr>
  </w:style>
  <w:style w:type="character" w:styleId="Hyperlink">
    <w:name w:val="Hyperlink"/>
    <w:basedOn w:val="DefaultParagraphFont"/>
    <w:uiPriority w:val="99"/>
    <w:rsid w:val="00906EF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6.xml"/><Relationship Id="rId18" Type="http://schemas.openxmlformats.org/officeDocument/2006/relationships/image" Target="media/image4.gif"/><Relationship Id="rId26" Type="http://schemas.openxmlformats.org/officeDocument/2006/relationships/header" Target="header12.xm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2.xml"/><Relationship Id="rId12" Type="http://schemas.openxmlformats.org/officeDocument/2006/relationships/header" Target="header5.xml"/><Relationship Id="rId17" Type="http://schemas.openxmlformats.org/officeDocument/2006/relationships/image" Target="media/image3.gif"/><Relationship Id="rId25"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oleObject" Target="embeddings/oleObject1.bin"/><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1.png"/><Relationship Id="rId24" Type="http://schemas.openxmlformats.org/officeDocument/2006/relationships/hyperlink" Target="http://www.sorubak.com" TargetMode="External"/><Relationship Id="rId5" Type="http://schemas.openxmlformats.org/officeDocument/2006/relationships/endnotes" Target="endnotes.xml"/><Relationship Id="rId15" Type="http://schemas.openxmlformats.org/officeDocument/2006/relationships/image" Target="media/image2.emf"/><Relationship Id="rId23" Type="http://schemas.openxmlformats.org/officeDocument/2006/relationships/header" Target="header10.xml"/><Relationship Id="rId28" Type="http://schemas.openxmlformats.org/officeDocument/2006/relationships/header" Target="header13.xml"/><Relationship Id="rId10" Type="http://schemas.openxmlformats.org/officeDocument/2006/relationships/header" Target="header4.xml"/><Relationship Id="rId19" Type="http://schemas.openxmlformats.org/officeDocument/2006/relationships/image" Target="media/image5.gif"/><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7.xm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10</Pages>
  <Words>3678</Words>
  <Characters>20966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PC</dc:creator>
  <cp:keywords>www.sorubak.com</cp:keywords>
  <dc:description/>
  <cp:lastModifiedBy>edanur</cp:lastModifiedBy>
  <cp:revision>4</cp:revision>
  <dcterms:created xsi:type="dcterms:W3CDTF">2012-01-14T10:20:00Z</dcterms:created>
  <dcterms:modified xsi:type="dcterms:W3CDTF">2012-02-26T20:38:00Z</dcterms:modified>
  <cp:category>www.sorubak.com</cp:category>
  <cp:contentStatus>www.sorubak.com</cp:contentStatus>
</cp:coreProperties>
</file>