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8A" w:rsidRPr="00920B00" w:rsidRDefault="00BB048A" w:rsidP="00EA1FEE">
      <w:pPr>
        <w:tabs>
          <w:tab w:val="center" w:pos="5669"/>
        </w:tabs>
        <w:jc w:val="center"/>
        <w:rPr>
          <w:rFonts w:ascii="Cambria" w:hAnsi="Cambria"/>
          <w:b/>
        </w:rPr>
      </w:pPr>
      <w:r w:rsidRPr="00920B00">
        <w:rPr>
          <w:rFonts w:ascii="Cambria" w:hAnsi="Cambria"/>
          <w:b/>
        </w:rPr>
        <w:t>2011–2012 EĞİTİM ÖĞRETİM YILI A.FAZIL AĞANOĞLU İLKÖĞRETİM OKULU</w:t>
      </w:r>
    </w:p>
    <w:p w:rsidR="00BB048A" w:rsidRPr="00920B00" w:rsidRDefault="00BB048A" w:rsidP="00EA1FEE">
      <w:pPr>
        <w:suppressLineNumbers/>
        <w:ind w:left="-54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4.  SINIF SOSYAL DERSİ 2. DÖNEM 1</w:t>
      </w:r>
      <w:r w:rsidRPr="00920B00">
        <w:rPr>
          <w:rFonts w:ascii="Cambria" w:hAnsi="Cambria"/>
          <w:b/>
        </w:rPr>
        <w:t>. YAZILI SORULARI</w:t>
      </w:r>
    </w:p>
    <w:p w:rsidR="00BB048A" w:rsidRPr="00920B00" w:rsidRDefault="00BB048A" w:rsidP="00EA1FEE">
      <w:pPr>
        <w:rPr>
          <w:rFonts w:ascii="Cambria" w:hAnsi="Cambria"/>
          <w:b/>
        </w:rPr>
      </w:pPr>
    </w:p>
    <w:p w:rsidR="00BB048A" w:rsidRPr="00920B00" w:rsidRDefault="00BB048A" w:rsidP="00EA1FEE">
      <w:pPr>
        <w:rPr>
          <w:rFonts w:ascii="Cambria" w:hAnsi="Cambria"/>
          <w:b/>
        </w:rPr>
      </w:pPr>
      <w:r w:rsidRPr="00920B00">
        <w:rPr>
          <w:rFonts w:ascii="Cambria" w:hAnsi="Cambria"/>
          <w:b/>
        </w:rPr>
        <w:t xml:space="preserve">Adı  Soyadı:……………………….         </w:t>
      </w:r>
      <w:r>
        <w:rPr>
          <w:rFonts w:ascii="Cambria" w:hAnsi="Cambria"/>
          <w:b/>
        </w:rPr>
        <w:t xml:space="preserve">        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Tarih           : …/03</w:t>
      </w:r>
      <w:r w:rsidRPr="00920B00">
        <w:rPr>
          <w:rFonts w:ascii="Cambria" w:hAnsi="Cambria"/>
          <w:b/>
        </w:rPr>
        <w:t>/2012</w:t>
      </w:r>
    </w:p>
    <w:p w:rsidR="00BB048A" w:rsidRDefault="00BB048A" w:rsidP="00F96C29">
      <w:pPr>
        <w:ind w:firstLine="708"/>
        <w:rPr>
          <w:b/>
        </w:rPr>
      </w:pPr>
    </w:p>
    <w:p w:rsidR="00BB048A" w:rsidRDefault="00BB048A" w:rsidP="001349D8">
      <w:pPr>
        <w:rPr>
          <w:b/>
          <w:sz w:val="22"/>
          <w:szCs w:val="22"/>
        </w:rPr>
      </w:pPr>
      <w:r w:rsidRPr="00845816">
        <w:rPr>
          <w:b/>
        </w:rPr>
        <w:t xml:space="preserve">A--- Aşağıdaki cümlelerin </w:t>
      </w:r>
      <w:r>
        <w:rPr>
          <w:b/>
        </w:rPr>
        <w:t>kutu içindeki</w:t>
      </w:r>
      <w:r w:rsidRPr="00845816">
        <w:rPr>
          <w:b/>
        </w:rPr>
        <w:t xml:space="preserve"> uygun sözcüklerle tamamlay</w:t>
      </w:r>
      <w:r>
        <w:rPr>
          <w:b/>
        </w:rPr>
        <w:t xml:space="preserve">ınız. </w:t>
      </w:r>
      <w:r>
        <w:rPr>
          <w:b/>
          <w:sz w:val="22"/>
          <w:szCs w:val="22"/>
        </w:rPr>
        <w:t>( 16 puan)</w:t>
      </w:r>
    </w:p>
    <w:p w:rsidR="00BB048A" w:rsidRDefault="00BB048A" w:rsidP="00F96C29">
      <w:pPr>
        <w:ind w:firstLine="708"/>
        <w:rPr>
          <w:b/>
          <w:sz w:val="22"/>
          <w:szCs w:val="22"/>
        </w:rPr>
      </w:pPr>
    </w:p>
    <w:p w:rsidR="00BB048A" w:rsidRDefault="00BB048A" w:rsidP="00F96C29">
      <w:pPr>
        <w:rPr>
          <w:b/>
          <w:sz w:val="20"/>
          <w:szCs w:val="20"/>
        </w:rPr>
      </w:pPr>
      <w:r>
        <w:rPr>
          <w:noProof/>
        </w:rPr>
        <w:pict>
          <v:roundrect id="_x0000_s1026" style="position:absolute;margin-left:30.75pt;margin-top:3.95pt;width:403.05pt;height:27pt;z-index:251645440" arcsize="10923f" filled="f" strokeweight="1.5pt"/>
        </w:pict>
      </w:r>
    </w:p>
    <w:p w:rsidR="00BB048A" w:rsidRPr="001207B8" w:rsidRDefault="00BB048A" w:rsidP="00F96C29">
      <w:pPr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              </w:t>
      </w:r>
      <w:r>
        <w:rPr>
          <w:b/>
          <w:sz w:val="22"/>
          <w:szCs w:val="22"/>
        </w:rPr>
        <w:t>meslek</w:t>
      </w:r>
      <w:r w:rsidRPr="001207B8">
        <w:rPr>
          <w:b/>
          <w:sz w:val="22"/>
          <w:szCs w:val="22"/>
        </w:rPr>
        <w:t xml:space="preserve">  ---- </w:t>
      </w:r>
      <w:r>
        <w:rPr>
          <w:b/>
          <w:sz w:val="22"/>
          <w:szCs w:val="22"/>
        </w:rPr>
        <w:t>dağıtım</w:t>
      </w:r>
      <w:r w:rsidRPr="001207B8">
        <w:rPr>
          <w:b/>
          <w:sz w:val="22"/>
          <w:szCs w:val="22"/>
        </w:rPr>
        <w:t xml:space="preserve"> ---- </w:t>
      </w:r>
      <w:r>
        <w:rPr>
          <w:b/>
          <w:sz w:val="22"/>
          <w:szCs w:val="22"/>
        </w:rPr>
        <w:t>fiş</w:t>
      </w:r>
      <w:r w:rsidRPr="001207B8">
        <w:rPr>
          <w:b/>
          <w:sz w:val="22"/>
          <w:szCs w:val="22"/>
        </w:rPr>
        <w:t xml:space="preserve"> --- kroki </w:t>
      </w:r>
      <w:r>
        <w:rPr>
          <w:b/>
          <w:sz w:val="22"/>
          <w:szCs w:val="22"/>
        </w:rPr>
        <w:t xml:space="preserve">--- </w:t>
      </w:r>
      <w:r w:rsidRPr="001207B8">
        <w:rPr>
          <w:b/>
          <w:sz w:val="22"/>
          <w:szCs w:val="22"/>
        </w:rPr>
        <w:t>teknolojik --- güneş</w:t>
      </w:r>
      <w:r>
        <w:rPr>
          <w:b/>
          <w:sz w:val="22"/>
          <w:szCs w:val="22"/>
        </w:rPr>
        <w:t>---- depreme---- tüketici</w:t>
      </w:r>
    </w:p>
    <w:p w:rsidR="00BB048A" w:rsidRDefault="00BB048A" w:rsidP="00F96C29">
      <w:pPr>
        <w:rPr>
          <w:b/>
          <w:sz w:val="22"/>
          <w:szCs w:val="22"/>
        </w:rPr>
      </w:pPr>
    </w:p>
    <w:p w:rsidR="00BB048A" w:rsidRDefault="00BB048A" w:rsidP="001349D8"/>
    <w:p w:rsidR="00BB048A" w:rsidRPr="001349D8" w:rsidRDefault="00BB048A" w:rsidP="001349D8">
      <w:r>
        <w:t xml:space="preserve">1- </w:t>
      </w:r>
      <w:r w:rsidRPr="001349D8">
        <w:t>Üretimden sonra ürünlerin mağaza ve alışveriş merkezlerine ulaştırılmasına …………………denir.</w:t>
      </w:r>
    </w:p>
    <w:p w:rsidR="00BB048A" w:rsidRPr="001349D8" w:rsidRDefault="00BB048A" w:rsidP="00F96C29">
      <w:r w:rsidRPr="001349D8">
        <w:t>2-</w:t>
      </w:r>
      <w:r>
        <w:t xml:space="preserve"> </w:t>
      </w:r>
      <w:r w:rsidRPr="001349D8">
        <w:t xml:space="preserve">Üretilen malı satın alıp </w:t>
      </w:r>
      <w:r>
        <w:t>kullananlara………………………</w:t>
      </w:r>
      <w:r w:rsidRPr="001349D8">
        <w:t>denir.</w:t>
      </w:r>
    </w:p>
    <w:p w:rsidR="00BB048A" w:rsidRPr="001349D8" w:rsidRDefault="00BB048A" w:rsidP="00F96C29">
      <w:r w:rsidRPr="001349D8">
        <w:t>3- ………………. gelişmeler hayatımızın her alanında kolaylık sağlamıştır.</w:t>
      </w:r>
    </w:p>
    <w:p w:rsidR="00BB048A" w:rsidRPr="001349D8" w:rsidRDefault="00BB048A" w:rsidP="00F96C29">
      <w:r w:rsidRPr="001349D8">
        <w:t>4- Yer kabuğundaki kırılma ve çökmeler ………………… neden olur.</w:t>
      </w:r>
    </w:p>
    <w:p w:rsidR="00BB048A" w:rsidRPr="001349D8" w:rsidRDefault="00BB048A" w:rsidP="00F96C29">
      <w:r w:rsidRPr="001349D8">
        <w:t xml:space="preserve">5- Bir yerin </w:t>
      </w:r>
      <w:r>
        <w:t xml:space="preserve">kuşbakışı görünüşünün </w:t>
      </w:r>
      <w:r w:rsidRPr="001349D8">
        <w:t>göz kararı</w:t>
      </w:r>
      <w:r>
        <w:t xml:space="preserve"> ile</w:t>
      </w:r>
      <w:r w:rsidRPr="001349D8">
        <w:t xml:space="preserve"> kağıt üzerine çizilmesine……………….. denir.</w:t>
      </w:r>
    </w:p>
    <w:p w:rsidR="00BB048A" w:rsidRPr="001349D8" w:rsidRDefault="00BB048A" w:rsidP="00F96C29">
      <w:r w:rsidRPr="001349D8">
        <w:t>6- Dünyanın …………….. etrafındaki bir dönüşü 365 gün 6 saattir.</w:t>
      </w:r>
    </w:p>
    <w:p w:rsidR="00BB048A" w:rsidRPr="001349D8" w:rsidRDefault="00BB048A" w:rsidP="00F96C29">
      <w:r w:rsidRPr="001349D8">
        <w:t>7-</w:t>
      </w:r>
      <w:r>
        <w:t xml:space="preserve"> </w:t>
      </w:r>
      <w:r w:rsidRPr="001349D8">
        <w:t>Her alışverişten sonra................................ almalıyız.</w:t>
      </w:r>
    </w:p>
    <w:p w:rsidR="00BB048A" w:rsidRPr="001349D8" w:rsidRDefault="00BB048A" w:rsidP="00F96C29">
      <w:r w:rsidRPr="001349D8">
        <w:t>8-</w:t>
      </w:r>
      <w:r>
        <w:t xml:space="preserve"> </w:t>
      </w:r>
      <w:r w:rsidRPr="001349D8">
        <w:t>İnsanların geçinebilmek için yaptıkları işe …………….……… denir.</w:t>
      </w:r>
    </w:p>
    <w:p w:rsidR="00BB048A" w:rsidRPr="001349D8" w:rsidRDefault="00BB048A" w:rsidP="00F96C29"/>
    <w:p w:rsidR="00BB048A" w:rsidRPr="001207B8" w:rsidRDefault="00BB048A" w:rsidP="00F96C29">
      <w:pPr>
        <w:rPr>
          <w:b/>
          <w:sz w:val="20"/>
          <w:szCs w:val="20"/>
        </w:rPr>
      </w:pPr>
    </w:p>
    <w:p w:rsidR="00BB048A" w:rsidRPr="001349D8" w:rsidRDefault="00BB048A" w:rsidP="001349D8">
      <w:pPr>
        <w:rPr>
          <w:b/>
        </w:rPr>
      </w:pPr>
      <w:r w:rsidRPr="001349D8">
        <w:rPr>
          <w:b/>
        </w:rPr>
        <w:t>B—Aşağıdaki cümlelerin başına doğruysa (D) yanlışsa (Y) harfi koyunuz.</w:t>
      </w:r>
      <w:r>
        <w:rPr>
          <w:b/>
        </w:rPr>
        <w:t xml:space="preserve"> ( 12 Puan)</w:t>
      </w:r>
    </w:p>
    <w:p w:rsidR="00BB048A" w:rsidRDefault="00BB048A" w:rsidP="00F96C29"/>
    <w:p w:rsidR="00BB048A" w:rsidRPr="001349D8" w:rsidRDefault="00BB048A" w:rsidP="00F96C29">
      <w:r w:rsidRPr="001349D8">
        <w:t>(     )  Teknolojik ürünler maksadı dışında kullanıldığında zararlı olabilir.</w:t>
      </w:r>
      <w:r w:rsidRPr="001349D8">
        <w:tab/>
      </w:r>
      <w:r w:rsidRPr="001349D8">
        <w:tab/>
      </w:r>
      <w:r w:rsidRPr="001349D8">
        <w:tab/>
      </w:r>
    </w:p>
    <w:p w:rsidR="00BB048A" w:rsidRDefault="00BB048A" w:rsidP="001349D8">
      <w:pPr>
        <w:rPr>
          <w:rFonts w:ascii="Comic Sans MS" w:hAnsi="Comic Sans MS" w:cs="Comic Sans MS"/>
          <w:sz w:val="22"/>
          <w:szCs w:val="22"/>
        </w:rPr>
      </w:pPr>
      <w:r w:rsidRPr="001349D8">
        <w:t>(     )  Yeni ihtiyaçlar yeni teknolojik ürünle</w:t>
      </w:r>
      <w:r>
        <w:t>rin icadını sağlamıştır.</w:t>
      </w:r>
    </w:p>
    <w:p w:rsidR="00BB048A" w:rsidRPr="001349D8" w:rsidRDefault="00BB048A" w:rsidP="001349D8"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ürünü satın alırken yalnızca o ürünü ne kadar istediğimize bakarak karar veririz.</w:t>
      </w:r>
    </w:p>
    <w:p w:rsidR="00BB048A" w:rsidRPr="006F7969" w:rsidRDefault="00BB048A" w:rsidP="001349D8">
      <w:pPr>
        <w:shd w:val="clear" w:color="auto" w:fill="FFFFFF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</w:t>
      </w:r>
      <w:r w:rsidRPr="006F7969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TSE damgası bir malın kalite standartlarına uygun olduğunu gösterir.</w:t>
      </w:r>
    </w:p>
    <w:p w:rsidR="00BB048A" w:rsidRPr="006F7969" w:rsidRDefault="00BB048A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 ile ilgili sorunla karşılaştığımızda ürünü faturası ile birlikte TSE'ye iade ederiz.</w:t>
      </w:r>
    </w:p>
    <w:p w:rsidR="00BB048A" w:rsidRPr="0040132C" w:rsidRDefault="00BB048A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İnsanlar için beslenme, barınma ve giyinme temel isteklerimizdir.</w:t>
      </w:r>
    </w:p>
    <w:p w:rsidR="00BB048A" w:rsidRPr="006F7969" w:rsidRDefault="00BB048A" w:rsidP="001349D8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BB048A" w:rsidRDefault="00BB048A" w:rsidP="00940220">
      <w:pPr>
        <w:rPr>
          <w:b/>
          <w:color w:val="FF0000"/>
        </w:rPr>
      </w:pPr>
    </w:p>
    <w:p w:rsidR="00BB048A" w:rsidRPr="00E86F34" w:rsidRDefault="00BB048A" w:rsidP="00E86F34">
      <w:pPr>
        <w:tabs>
          <w:tab w:val="left" w:pos="2985"/>
        </w:tabs>
        <w:ind w:left="108"/>
        <w:rPr>
          <w:b/>
        </w:rPr>
      </w:pPr>
      <w:r w:rsidRPr="00E86F34">
        <w:rPr>
          <w:b/>
        </w:rPr>
        <w:t>C) Aşağıdaki sorularda doğru seçeneği işaretleyin</w:t>
      </w:r>
      <w:r>
        <w:rPr>
          <w:b/>
        </w:rPr>
        <w:t>.</w:t>
      </w:r>
      <w:r w:rsidRPr="00E86F34">
        <w:rPr>
          <w:b/>
        </w:rPr>
        <w:t xml:space="preserve"> ( Her </w:t>
      </w:r>
      <w:r>
        <w:rPr>
          <w:b/>
        </w:rPr>
        <w:t>doğru cevap</w:t>
      </w:r>
      <w:r w:rsidRPr="00E86F34">
        <w:rPr>
          <w:b/>
        </w:rPr>
        <w:t xml:space="preserve"> 4 Puan</w:t>
      </w:r>
      <w:r>
        <w:rPr>
          <w:b/>
        </w:rPr>
        <w:t xml:space="preserve">, Toplam 72 Puan </w:t>
      </w:r>
      <w:r w:rsidRPr="00E86F34">
        <w:rPr>
          <w:b/>
        </w:rPr>
        <w:t>)</w:t>
      </w:r>
    </w:p>
    <w:p w:rsidR="00BB048A" w:rsidRDefault="00BB048A" w:rsidP="00940220">
      <w:pPr>
        <w:rPr>
          <w:b/>
        </w:rPr>
      </w:pPr>
    </w:p>
    <w:p w:rsidR="00BB048A" w:rsidRPr="00E86F34" w:rsidRDefault="00BB048A" w:rsidP="00940220">
      <w:r>
        <w:rPr>
          <w:b/>
        </w:rPr>
        <w:t>1</w:t>
      </w:r>
      <w:r w:rsidRPr="00E86F34">
        <w:rPr>
          <w:b/>
        </w:rPr>
        <w:t>.</w:t>
      </w:r>
      <w:r>
        <w:t>)</w:t>
      </w:r>
      <w:r w:rsidRPr="00E86F34">
        <w:t xml:space="preserve"> Soru işareti ( ? ) ile gösterilen yön aşağıdakilerden hangisidir? </w:t>
      </w:r>
    </w:p>
    <w:p w:rsidR="00BB048A" w:rsidRPr="00E86F34" w:rsidRDefault="00BB048A" w:rsidP="00940220"/>
    <w:p w:rsidR="00BB048A" w:rsidRPr="00E86F34" w:rsidRDefault="00BB048A" w:rsidP="00940220">
      <w:r>
        <w:rPr>
          <w:noProof/>
        </w:rPr>
        <w:pict>
          <v:line id="_x0000_s1027" style="position:absolute;flip:y;z-index:251647488" from="111.6pt,.9pt" to="111.6pt,81.9pt" strokeweight="3pt">
            <v:stroke endarrow="block"/>
          </v:line>
        </w:pict>
      </w:r>
      <w:r w:rsidRPr="00E86F34">
        <w:t xml:space="preserve">                       </w:t>
      </w:r>
    </w:p>
    <w:p w:rsidR="00BB048A" w:rsidRPr="00E86F34" w:rsidRDefault="00BB048A" w:rsidP="00940220">
      <w:pPr>
        <w:rPr>
          <w:b/>
        </w:rPr>
      </w:pPr>
      <w:r>
        <w:rPr>
          <w:noProof/>
        </w:rPr>
        <w:pict>
          <v:line id="_x0000_s1028" style="position:absolute;z-index:251646464" from="111.6pt,5.1pt" to="111.6pt,95.1pt" strokeweight="3pt">
            <v:stroke endarrow="block"/>
          </v:line>
        </w:pict>
      </w:r>
      <w:r w:rsidRPr="00E86F34">
        <w:t xml:space="preserve">                      </w:t>
      </w:r>
      <w:r w:rsidRPr="00E86F34">
        <w:rPr>
          <w:b/>
        </w:rPr>
        <w:t>?</w:t>
      </w:r>
    </w:p>
    <w:p w:rsidR="00BB048A" w:rsidRPr="00E86F34" w:rsidRDefault="00BB048A" w:rsidP="00940220">
      <w:pPr>
        <w:rPr>
          <w:b/>
        </w:rPr>
      </w:pPr>
      <w:r>
        <w:rPr>
          <w:noProof/>
        </w:rPr>
        <w:pict>
          <v:line id="_x0000_s1029" style="position:absolute;flip:x y;z-index:251650560" from="79.65pt,-.05pt" to="115.65pt,26.95pt" strokeweight="3pt">
            <v:stroke endarrow="block"/>
          </v:line>
        </w:pict>
      </w:r>
      <w:r w:rsidRPr="00E86F34">
        <w:t xml:space="preserve">                      </w:t>
      </w:r>
    </w:p>
    <w:p w:rsidR="00BB048A" w:rsidRPr="00E86F34" w:rsidRDefault="00BB048A" w:rsidP="00940220">
      <w:r>
        <w:rPr>
          <w:noProof/>
        </w:rPr>
        <w:pict>
          <v:line id="_x0000_s1030" style="position:absolute;z-index:251648512" from="61.65pt,10.85pt" to="169.65pt,10.85pt" strokeweight="3pt">
            <v:stroke endarrow="block"/>
          </v:line>
        </w:pict>
      </w:r>
      <w:r>
        <w:rPr>
          <w:noProof/>
        </w:rPr>
        <w:pict>
          <v:line id="_x0000_s1031" style="position:absolute;flip:x;z-index:251649536" from="52.65pt,10.85pt" to="151.65pt,10.85pt" strokeweight="3pt">
            <v:stroke endarrow="block"/>
          </v:line>
        </w:pict>
      </w:r>
    </w:p>
    <w:p w:rsidR="00BB048A" w:rsidRPr="00E86F34" w:rsidRDefault="00BB048A" w:rsidP="00940220"/>
    <w:p w:rsidR="00BB048A" w:rsidRPr="00E86F34" w:rsidRDefault="00BB048A" w:rsidP="00940220"/>
    <w:p w:rsidR="00BB048A" w:rsidRPr="00E86F34" w:rsidRDefault="00BB048A" w:rsidP="00940220"/>
    <w:p w:rsidR="00BB048A" w:rsidRDefault="00BB048A" w:rsidP="00E86F34">
      <w:pPr>
        <w:ind w:left="360"/>
      </w:pPr>
    </w:p>
    <w:p w:rsidR="00BB048A" w:rsidRPr="00E86F34" w:rsidRDefault="00BB048A" w:rsidP="00940220">
      <w:pPr>
        <w:pStyle w:val="ListParagraph"/>
        <w:numPr>
          <w:ilvl w:val="0"/>
          <w:numId w:val="9"/>
        </w:numPr>
      </w:pPr>
      <w:r>
        <w:t>Kuzeybatı</w:t>
      </w:r>
      <w:r>
        <w:tab/>
      </w:r>
      <w:r>
        <w:tab/>
        <w:t>B) kuzeydoğu</w:t>
      </w:r>
      <w:r>
        <w:tab/>
      </w:r>
      <w:r>
        <w:tab/>
        <w:t>C) Güneybatı</w:t>
      </w:r>
      <w:r>
        <w:tab/>
      </w:r>
      <w:r>
        <w:tab/>
        <w:t xml:space="preserve">D) </w:t>
      </w:r>
      <w:r w:rsidRPr="00E86F34">
        <w:t>Güneydoğu</w:t>
      </w:r>
    </w:p>
    <w:p w:rsidR="00BB048A" w:rsidRDefault="00BB048A" w:rsidP="006A6F2E">
      <w:pPr>
        <w:rPr>
          <w:b/>
        </w:rPr>
      </w:pPr>
    </w:p>
    <w:p w:rsidR="00BB048A" w:rsidRPr="007A7B75" w:rsidRDefault="00BB048A" w:rsidP="006A6F2E">
      <w:pPr>
        <w:rPr>
          <w:b/>
          <w:u w:val="single"/>
        </w:rPr>
      </w:pPr>
      <w:r>
        <w:rPr>
          <w:b/>
        </w:rPr>
        <w:t>2</w:t>
      </w:r>
      <w:r w:rsidRPr="00D7513E">
        <w:rPr>
          <w:b/>
        </w:rPr>
        <w:t>.)</w:t>
      </w:r>
      <w:r>
        <w:t xml:space="preserve"> Aşağıdaki teknolojik ürünlerden hangisi eğitim alanında </w:t>
      </w:r>
      <w:r w:rsidRPr="007A7B75">
        <w:rPr>
          <w:b/>
          <w:u w:val="single"/>
        </w:rPr>
        <w:t>kullanılmaz?</w:t>
      </w:r>
    </w:p>
    <w:p w:rsidR="00BB048A" w:rsidRDefault="00BB048A" w:rsidP="006A6F2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s1032" type="#_x0000_t75" style="position:absolute;margin-left:23.55pt;margin-top:7.45pt;width:378pt;height:84pt;z-index:251667968;visibility:visible">
            <v:imagedata r:id="rId5" o:title=""/>
          </v:shape>
        </w:pict>
      </w:r>
    </w:p>
    <w:p w:rsidR="00BB048A" w:rsidRPr="00D7513E" w:rsidRDefault="00BB048A" w:rsidP="006A6F2E"/>
    <w:p w:rsidR="00BB048A" w:rsidRPr="00D7513E" w:rsidRDefault="00BB048A" w:rsidP="006A6F2E"/>
    <w:p w:rsidR="00BB048A" w:rsidRDefault="00BB048A" w:rsidP="006A6F2E"/>
    <w:p w:rsidR="00BB048A" w:rsidRDefault="00BB048A" w:rsidP="006A6F2E">
      <w:pPr>
        <w:tabs>
          <w:tab w:val="left" w:pos="7920"/>
        </w:tabs>
      </w:pPr>
      <w:r>
        <w:tab/>
      </w:r>
    </w:p>
    <w:p w:rsidR="00BB048A" w:rsidRDefault="00BB048A" w:rsidP="006A6F2E">
      <w:pPr>
        <w:tabs>
          <w:tab w:val="left" w:pos="7920"/>
        </w:tabs>
      </w:pPr>
    </w:p>
    <w:p w:rsidR="00BB048A" w:rsidRDefault="00BB048A" w:rsidP="006A6F2E">
      <w:pPr>
        <w:tabs>
          <w:tab w:val="left" w:pos="7920"/>
        </w:tabs>
      </w:pPr>
    </w:p>
    <w:p w:rsidR="00BB048A" w:rsidRDefault="00BB048A" w:rsidP="006A6F2E">
      <w:pPr>
        <w:pStyle w:val="ListParagraph"/>
        <w:tabs>
          <w:tab w:val="left" w:pos="7920"/>
        </w:tabs>
        <w:ind w:left="1065"/>
      </w:pPr>
      <w:r>
        <w:t xml:space="preserve">      A)                             B)                                  C)                              D)</w:t>
      </w:r>
    </w:p>
    <w:p w:rsidR="00BB048A" w:rsidRDefault="00BB048A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B048A" w:rsidRDefault="00BB048A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B048A" w:rsidRDefault="00BB048A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B048A" w:rsidRPr="00E86F34" w:rsidRDefault="00BB048A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</w:pPr>
      <w:r>
        <w:rPr>
          <w:b/>
          <w:color w:val="000000"/>
        </w:rPr>
        <w:t>3</w:t>
      </w:r>
      <w:r w:rsidRPr="00E86F34">
        <w:rPr>
          <w:b/>
          <w:color w:val="000000"/>
        </w:rPr>
        <w:t>.)</w:t>
      </w:r>
      <w:r>
        <w:rPr>
          <w:color w:val="000000"/>
        </w:rPr>
        <w:t xml:space="preserve"> </w:t>
      </w:r>
      <w:r w:rsidRPr="00E86F34">
        <w:rPr>
          <w:color w:val="000000"/>
        </w:rPr>
        <w:t>Hayatımızı sürdürebilmek için çeşitli içe</w:t>
      </w:r>
      <w:r w:rsidRPr="00E86F34">
        <w:rPr>
          <w:color w:val="000000"/>
        </w:rPr>
        <w:softHyphen/>
        <w:t xml:space="preserve">cek ve yiyeceklerle besleniriz. Soğuktan, sıcaktan korunmak için giyiniriz. </w:t>
      </w:r>
      <w:r>
        <w:rPr>
          <w:color w:val="000000"/>
        </w:rPr>
        <w:t>Barınmak</w:t>
      </w:r>
      <w:r w:rsidRPr="00E86F34">
        <w:rPr>
          <w:color w:val="000000"/>
        </w:rPr>
        <w:t xml:space="preserve"> için evler yaparız.Bunlar zorunlu………………</w:t>
      </w:r>
      <w:r>
        <w:rPr>
          <w:color w:val="000000"/>
        </w:rPr>
        <w:t>………</w:t>
      </w:r>
      <w:r w:rsidRPr="00E86F34">
        <w:rPr>
          <w:color w:val="000000"/>
        </w:rPr>
        <w:tab/>
      </w:r>
    </w:p>
    <w:p w:rsidR="00BB048A" w:rsidRPr="00E86F34" w:rsidRDefault="00BB048A" w:rsidP="00940220">
      <w:pPr>
        <w:shd w:val="clear" w:color="auto" w:fill="FFFFFF"/>
        <w:spacing w:before="7" w:line="338" w:lineRule="exact"/>
        <w:ind w:left="317"/>
      </w:pPr>
      <w:r w:rsidRPr="00E86F34">
        <w:rPr>
          <w:b/>
          <w:bCs/>
          <w:color w:val="000000"/>
        </w:rPr>
        <w:t xml:space="preserve">Parçada boş bırakılan </w:t>
      </w:r>
      <w:r w:rsidRPr="00E86F34">
        <w:rPr>
          <w:b/>
          <w:color w:val="000000"/>
        </w:rPr>
        <w:t>yere aşağıdakilerden</w:t>
      </w:r>
      <w:r w:rsidRPr="00E86F34">
        <w:rPr>
          <w:color w:val="000000"/>
        </w:rPr>
        <w:t xml:space="preserve"> </w:t>
      </w:r>
      <w:r w:rsidRPr="00E86F34">
        <w:rPr>
          <w:b/>
          <w:bCs/>
          <w:color w:val="000000"/>
        </w:rPr>
        <w:t>hangisi gelmelidir?</w:t>
      </w:r>
    </w:p>
    <w:p w:rsidR="00BB048A" w:rsidRDefault="00BB048A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Pr="00E86F34" w:rsidRDefault="00BB048A" w:rsidP="00A0111C">
      <w:pPr>
        <w:rPr>
          <w:color w:val="000000"/>
        </w:rPr>
      </w:pPr>
      <w:r>
        <w:rPr>
          <w:color w:val="000000"/>
        </w:rPr>
        <w:t xml:space="preserve"> A) i</w:t>
      </w:r>
      <w:r w:rsidRPr="00A0111C">
        <w:rPr>
          <w:color w:val="000000"/>
        </w:rPr>
        <w:t>steklerimizdir</w:t>
      </w:r>
      <w:r>
        <w:rPr>
          <w:color w:val="000000"/>
        </w:rPr>
        <w:tab/>
        <w:t>B)</w:t>
      </w:r>
      <w:r w:rsidRPr="00A0111C">
        <w:rPr>
          <w:bCs/>
          <w:color w:val="000000"/>
        </w:rPr>
        <w:t xml:space="preserve"> </w:t>
      </w:r>
      <w:r>
        <w:rPr>
          <w:bCs/>
          <w:color w:val="000000"/>
        </w:rPr>
        <w:t>ihtiyaçlarımızdır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C) y</w:t>
      </w:r>
      <w:r w:rsidRPr="00E86F34">
        <w:rPr>
          <w:bCs/>
          <w:color w:val="000000"/>
        </w:rPr>
        <w:t>aptı</w:t>
      </w:r>
      <w:r>
        <w:rPr>
          <w:bCs/>
          <w:color w:val="000000"/>
        </w:rPr>
        <w:t>klarımızdır</w:t>
      </w:r>
      <w:r>
        <w:rPr>
          <w:bCs/>
          <w:color w:val="000000"/>
        </w:rPr>
        <w:tab/>
        <w:t xml:space="preserve">D) </w:t>
      </w:r>
      <w:r>
        <w:rPr>
          <w:color w:val="000000"/>
        </w:rPr>
        <w:t>s</w:t>
      </w:r>
      <w:r w:rsidRPr="00E86F34">
        <w:rPr>
          <w:color w:val="000000"/>
        </w:rPr>
        <w:t>eçtiklerimizdir</w:t>
      </w:r>
    </w:p>
    <w:p w:rsidR="00BB048A" w:rsidRPr="00E86F34" w:rsidRDefault="00BB048A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bCs/>
          <w:color w:val="000000"/>
        </w:rPr>
      </w:pPr>
    </w:p>
    <w:p w:rsidR="00BB048A" w:rsidRDefault="00BB048A" w:rsidP="00940220">
      <w:pPr>
        <w:shd w:val="clear" w:color="auto" w:fill="FFFFFF"/>
        <w:spacing w:line="280" w:lineRule="exact"/>
        <w:ind w:left="36"/>
        <w:rPr>
          <w:b/>
          <w:color w:val="000000"/>
        </w:rPr>
      </w:pPr>
    </w:p>
    <w:p w:rsidR="00BB048A" w:rsidRPr="007A7B75" w:rsidRDefault="00BB048A" w:rsidP="00940220">
      <w:pPr>
        <w:shd w:val="clear" w:color="auto" w:fill="FFFFFF"/>
        <w:spacing w:line="280" w:lineRule="exact"/>
        <w:ind w:left="36"/>
      </w:pPr>
      <w:r>
        <w:rPr>
          <w:b/>
          <w:color w:val="000000"/>
        </w:rPr>
        <w:t>4</w:t>
      </w:r>
      <w:r w:rsidRPr="00A0111C">
        <w:rPr>
          <w:b/>
          <w:color w:val="000000"/>
        </w:rPr>
        <w:t xml:space="preserve">.)  </w:t>
      </w:r>
      <w:r>
        <w:rPr>
          <w:b/>
          <w:color w:val="000000"/>
        </w:rPr>
        <w:t xml:space="preserve"> </w:t>
      </w:r>
      <w:r w:rsidRPr="007A7B75">
        <w:rPr>
          <w:color w:val="000000"/>
        </w:rPr>
        <w:t>I.   Acıkınca yemek yedim.</w:t>
      </w:r>
    </w:p>
    <w:p w:rsidR="00BB048A" w:rsidRPr="007A7B75" w:rsidRDefault="00BB048A" w:rsidP="00940220">
      <w:pPr>
        <w:shd w:val="clear" w:color="auto" w:fill="FFFFFF"/>
        <w:spacing w:line="280" w:lineRule="exact"/>
        <w:ind w:left="36"/>
      </w:pPr>
      <w:r w:rsidRPr="007A7B75">
        <w:rPr>
          <w:color w:val="000000"/>
        </w:rPr>
        <w:t xml:space="preserve">       II.  Hafta sonu tiyatroya gittim.</w:t>
      </w:r>
    </w:p>
    <w:p w:rsidR="00BB048A" w:rsidRPr="007A7B75" w:rsidRDefault="00BB048A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III. Arkadaşımla top oynadım.</w:t>
      </w:r>
    </w:p>
    <w:p w:rsidR="00BB048A" w:rsidRPr="007A7B75" w:rsidRDefault="00BB048A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IV. </w:t>
      </w:r>
      <w:r>
        <w:rPr>
          <w:color w:val="000000"/>
        </w:rPr>
        <w:t>Hava soğuyunca paltomu giydim.</w:t>
      </w:r>
    </w:p>
    <w:p w:rsidR="00BB048A" w:rsidRDefault="00BB048A" w:rsidP="00940220">
      <w:pPr>
        <w:shd w:val="clear" w:color="auto" w:fill="FFFFFF"/>
        <w:spacing w:line="280" w:lineRule="exact"/>
        <w:rPr>
          <w:b/>
          <w:bCs/>
          <w:color w:val="000000"/>
        </w:rPr>
      </w:pPr>
      <w:r w:rsidRPr="00E86F34">
        <w:rPr>
          <w:b/>
          <w:bCs/>
          <w:color w:val="000000"/>
        </w:rPr>
        <w:t xml:space="preserve">      </w:t>
      </w:r>
    </w:p>
    <w:p w:rsidR="00BB048A" w:rsidRPr="00A11220" w:rsidRDefault="00BB048A" w:rsidP="00940220">
      <w:pPr>
        <w:shd w:val="clear" w:color="auto" w:fill="FFFFFF"/>
        <w:spacing w:line="280" w:lineRule="exact"/>
        <w:rPr>
          <w:bCs/>
          <w:color w:val="000000"/>
        </w:rPr>
      </w:pPr>
      <w:r w:rsidRPr="00E86F34">
        <w:rPr>
          <w:b/>
          <w:bCs/>
          <w:color w:val="000000"/>
        </w:rPr>
        <w:t xml:space="preserve"> </w:t>
      </w:r>
      <w:r w:rsidRPr="00A11220">
        <w:rPr>
          <w:bCs/>
          <w:color w:val="000000"/>
        </w:rPr>
        <w:t xml:space="preserve">Hangileri </w:t>
      </w:r>
      <w:r w:rsidRPr="00A11220">
        <w:rPr>
          <w:b/>
          <w:bCs/>
          <w:color w:val="000000"/>
          <w:u w:val="single"/>
        </w:rPr>
        <w:t>ihtiyaç bildiren</w:t>
      </w:r>
      <w:r w:rsidRPr="00A11220">
        <w:rPr>
          <w:bCs/>
          <w:color w:val="000000"/>
        </w:rPr>
        <w:t xml:space="preserve"> cümlelerdendir?</w:t>
      </w:r>
    </w:p>
    <w:p w:rsidR="00BB048A" w:rsidRPr="00A11220" w:rsidRDefault="00BB048A" w:rsidP="00A0111C">
      <w:pPr>
        <w:spacing w:line="280" w:lineRule="exact"/>
      </w:pPr>
      <w:r w:rsidRPr="00A11220">
        <w:t xml:space="preserve">     </w:t>
      </w:r>
    </w:p>
    <w:p w:rsidR="00BB048A" w:rsidRPr="00E86F34" w:rsidRDefault="00BB048A" w:rsidP="00A0111C">
      <w:pPr>
        <w:spacing w:line="280" w:lineRule="exact"/>
      </w:pPr>
      <w:r w:rsidRPr="00E86F34">
        <w:t>A) I ,IV</w:t>
      </w:r>
      <w:r w:rsidRPr="00E86F34">
        <w:tab/>
      </w:r>
      <w:r w:rsidRPr="00E86F34">
        <w:tab/>
      </w:r>
      <w:r>
        <w:tab/>
      </w:r>
      <w:r w:rsidRPr="00E86F34">
        <w:t>B) I ,II ,IV</w:t>
      </w:r>
      <w:r>
        <w:tab/>
      </w:r>
      <w:r w:rsidRPr="00E86F34">
        <w:t xml:space="preserve">   </w:t>
      </w:r>
      <w:r>
        <w:tab/>
      </w:r>
      <w:r w:rsidRPr="00E86F34">
        <w:t xml:space="preserve">  C) I ,II , III</w:t>
      </w:r>
      <w:r w:rsidRPr="00E86F34">
        <w:tab/>
      </w:r>
      <w:r w:rsidRPr="00E86F34">
        <w:tab/>
        <w:t>D) I ,II ,III, IV</w:t>
      </w:r>
    </w:p>
    <w:p w:rsidR="00BB048A" w:rsidRPr="00E86F34" w:rsidRDefault="00BB048A" w:rsidP="00940220">
      <w:pPr>
        <w:spacing w:line="280" w:lineRule="exact"/>
      </w:pPr>
    </w:p>
    <w:p w:rsidR="00BB048A" w:rsidRPr="00E86F34" w:rsidRDefault="00BB048A" w:rsidP="00940220">
      <w:pPr>
        <w:shd w:val="clear" w:color="auto" w:fill="FFFFFF"/>
        <w:spacing w:line="280" w:lineRule="exact"/>
        <w:ind w:left="418"/>
      </w:pPr>
    </w:p>
    <w:p w:rsidR="00BB048A" w:rsidRPr="007A7B75" w:rsidRDefault="00BB048A" w:rsidP="00A0111C">
      <w:pPr>
        <w:shd w:val="clear" w:color="auto" w:fill="FFFFFF"/>
        <w:spacing w:line="280" w:lineRule="exact"/>
        <w:ind w:left="29"/>
      </w:pPr>
      <w:r>
        <w:rPr>
          <w:b/>
        </w:rPr>
        <w:t>5</w:t>
      </w:r>
      <w:r w:rsidRPr="00E86F34">
        <w:t>.</w:t>
      </w:r>
      <w:r>
        <w:t>)</w:t>
      </w:r>
      <w:r w:rsidRPr="00E86F3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</w:t>
      </w:r>
      <w:r w:rsidRPr="007A7B75">
        <w:rPr>
          <w:bCs/>
          <w:color w:val="000000"/>
        </w:rPr>
        <w:t>Alışveriş listesi hazırlanırken</w:t>
      </w:r>
      <w:r w:rsidRPr="007A7B75">
        <w:rPr>
          <w:color w:val="000000"/>
        </w:rPr>
        <w:t xml:space="preserve"> </w:t>
      </w:r>
      <w:r w:rsidRPr="007A7B75">
        <w:rPr>
          <w:b/>
          <w:bCs/>
          <w:color w:val="000000"/>
          <w:u w:val="single"/>
        </w:rPr>
        <w:t>öncelikle</w:t>
      </w:r>
      <w:r w:rsidRPr="007A7B75">
        <w:rPr>
          <w:b/>
          <w:bCs/>
          <w:color w:val="000000"/>
        </w:rPr>
        <w:t xml:space="preserve"> </w:t>
      </w:r>
      <w:r w:rsidRPr="007A7B75">
        <w:rPr>
          <w:bCs/>
          <w:color w:val="000000"/>
        </w:rPr>
        <w:t>aşağıdakilerden hangisine dikkat edilme</w:t>
      </w:r>
      <w:r w:rsidRPr="007A7B75">
        <w:rPr>
          <w:bCs/>
          <w:color w:val="000000"/>
        </w:rPr>
        <w:softHyphen/>
        <w:t>lidir?</w:t>
      </w:r>
    </w:p>
    <w:p w:rsidR="00BB048A" w:rsidRPr="007A7B75" w:rsidRDefault="00BB048A" w:rsidP="00940220">
      <w:pPr>
        <w:shd w:val="clear" w:color="auto" w:fill="FFFFFF"/>
        <w:spacing w:line="280" w:lineRule="exact"/>
        <w:ind w:left="36"/>
        <w:rPr>
          <w:u w:val="single"/>
        </w:rPr>
      </w:pPr>
    </w:p>
    <w:p w:rsidR="00BB048A" w:rsidRPr="00E86F34" w:rsidRDefault="00BB048A" w:rsidP="00940220">
      <w:pPr>
        <w:shd w:val="clear" w:color="auto" w:fill="FFFFFF"/>
        <w:tabs>
          <w:tab w:val="left" w:pos="425"/>
        </w:tabs>
        <w:spacing w:line="280" w:lineRule="exact"/>
        <w:ind w:left="425" w:hanging="403"/>
      </w:pPr>
      <w:r>
        <w:rPr>
          <w:color w:val="000000"/>
        </w:rPr>
        <w:t>A</w:t>
      </w:r>
      <w:r w:rsidRPr="00E86F34">
        <w:rPr>
          <w:color w:val="000000"/>
        </w:rPr>
        <w:t>)</w:t>
      </w:r>
      <w:r w:rsidRPr="00E86F34">
        <w:rPr>
          <w:color w:val="000000"/>
        </w:rPr>
        <w:tab/>
        <w:t>Listemizin sonuna temel ihtiyaçlarımızı yazmalıyız.</w:t>
      </w:r>
    </w:p>
    <w:p w:rsidR="00BB048A" w:rsidRPr="00BC3086" w:rsidRDefault="00BB048A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B)   </w:t>
      </w:r>
      <w:r w:rsidRPr="00BC3086">
        <w:rPr>
          <w:color w:val="000000"/>
        </w:rPr>
        <w:t>Sosyal ihtiyaçlarımızı öncelikli yazmalıyız.</w:t>
      </w:r>
    </w:p>
    <w:p w:rsidR="00BB048A" w:rsidRPr="00BC3086" w:rsidRDefault="00BB048A" w:rsidP="00BC3086">
      <w:pPr>
        <w:shd w:val="clear" w:color="auto" w:fill="FFFFFF"/>
        <w:spacing w:line="280" w:lineRule="exact"/>
        <w:rPr>
          <w:color w:val="000000"/>
        </w:rPr>
      </w:pPr>
      <w:r>
        <w:rPr>
          <w:bCs/>
          <w:color w:val="000000"/>
        </w:rPr>
        <w:t xml:space="preserve">C)   </w:t>
      </w:r>
      <w:r w:rsidRPr="00E86F34">
        <w:rPr>
          <w:bCs/>
          <w:color w:val="000000"/>
        </w:rPr>
        <w:t>İhtiyaçlarımızı önemine göre sırala</w:t>
      </w:r>
      <w:r w:rsidRPr="00E86F34">
        <w:rPr>
          <w:color w:val="000000"/>
        </w:rPr>
        <w:t>malıyız.</w:t>
      </w:r>
    </w:p>
    <w:p w:rsidR="00BB048A" w:rsidRDefault="00BB048A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D)  </w:t>
      </w:r>
      <w:r w:rsidRPr="00E86F34">
        <w:rPr>
          <w:color w:val="000000"/>
        </w:rPr>
        <w:t>Aile bütçemizi listeye göre oluştur</w:t>
      </w:r>
      <w:r w:rsidRPr="00E86F34">
        <w:rPr>
          <w:color w:val="000000"/>
        </w:rPr>
        <w:softHyphen/>
        <w:t>malıyız.</w:t>
      </w:r>
    </w:p>
    <w:p w:rsidR="00BB048A" w:rsidRDefault="00BB048A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Pr="00591C8F" w:rsidRDefault="00BB048A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b/>
          <w:color w:val="000000"/>
        </w:rPr>
      </w:pPr>
      <w:r w:rsidRPr="00591C8F">
        <w:rPr>
          <w:b/>
          <w:color w:val="000000"/>
        </w:rPr>
        <w:t xml:space="preserve">6.) </w:t>
      </w:r>
    </w:p>
    <w:p w:rsidR="00BB048A" w:rsidRDefault="00BB048A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noProof/>
        </w:rPr>
        <w:pict>
          <v:shape id="Resim 7" o:spid="_x0000_s1033" type="#_x0000_t75" style="position:absolute;left:0;text-align:left;margin-left:11.55pt;margin-top:13.1pt;width:222.75pt;height:201.75pt;z-index:251665920;visibility:visible">
            <v:imagedata r:id="rId6" o:title=""/>
          </v:shape>
        </w:pict>
      </w:r>
    </w:p>
    <w:p w:rsidR="00BB048A" w:rsidRDefault="00BB048A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Yandaki teknolojik gelişme hangi alandadır?</w:t>
      </w:r>
    </w:p>
    <w:p w:rsidR="00BB048A" w:rsidRDefault="00BB048A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A) Haberleşme</w:t>
      </w:r>
      <w:r>
        <w:rPr>
          <w:color w:val="000000"/>
        </w:rPr>
        <w:tab/>
      </w:r>
      <w:r>
        <w:rPr>
          <w:color w:val="000000"/>
        </w:rPr>
        <w:tab/>
        <w:t>B) Seyahat</w:t>
      </w:r>
      <w:r>
        <w:rPr>
          <w:color w:val="000000"/>
        </w:rPr>
        <w:tab/>
      </w:r>
      <w:r>
        <w:rPr>
          <w:color w:val="000000"/>
        </w:rPr>
        <w:tab/>
      </w:r>
    </w:p>
    <w:p w:rsidR="00BB048A" w:rsidRDefault="00BB048A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C) Güzel Sanatlar</w:t>
      </w:r>
      <w:r>
        <w:rPr>
          <w:color w:val="000000"/>
        </w:rPr>
        <w:tab/>
        <w:t xml:space="preserve">            D) Eğitim</w:t>
      </w:r>
    </w:p>
    <w:p w:rsidR="00BB048A" w:rsidRDefault="00BB048A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</w:p>
    <w:p w:rsidR="00BB048A" w:rsidRPr="00E86F34" w:rsidRDefault="00BB048A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Default="00BB048A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BB048A" w:rsidRPr="00DF7EB6" w:rsidRDefault="00BB048A" w:rsidP="000354B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Pr="00DF7EB6">
        <w:rPr>
          <w:b/>
          <w:color w:val="000000"/>
          <w:sz w:val="22"/>
          <w:szCs w:val="22"/>
        </w:rPr>
        <w:t xml:space="preserve">.)      </w:t>
      </w:r>
      <w:r w:rsidRPr="00DF7EB6">
        <w:rPr>
          <w:b/>
          <w:color w:val="000000"/>
          <w:sz w:val="22"/>
          <w:szCs w:val="22"/>
        </w:rPr>
        <w:tab/>
        <w:t xml:space="preserve"> </w:t>
      </w: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smartTag w:uri="urn:schemas-microsoft-com:office:smarttags" w:element="place">
        <w:r w:rsidRPr="00542928">
          <w:rPr>
            <w:color w:val="000000"/>
            <w:sz w:val="22"/>
            <w:szCs w:val="22"/>
            <w:lang w:val="en-US"/>
          </w:rPr>
          <w:t>I.</w:t>
        </w:r>
      </w:smartTag>
      <w:r w:rsidRPr="00542928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   </w:t>
      </w:r>
      <w:r w:rsidRPr="00542928">
        <w:rPr>
          <w:color w:val="000000"/>
          <w:sz w:val="22"/>
          <w:szCs w:val="22"/>
        </w:rPr>
        <w:t>yiyecek</w:t>
      </w: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ind w:left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giyecek</w:t>
      </w: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>III.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televizyon izleme</w:t>
      </w: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IV. </w:t>
      </w:r>
      <w:r w:rsidRPr="00542928">
        <w:rPr>
          <w:color w:val="000000"/>
          <w:sz w:val="22"/>
          <w:szCs w:val="22"/>
        </w:rPr>
        <w:t>okula gitme</w:t>
      </w: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V.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barınma</w:t>
      </w:r>
    </w:p>
    <w:p w:rsidR="00BB048A" w:rsidRDefault="00BB048A" w:rsidP="000354BC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542928">
        <w:rPr>
          <w:bCs/>
          <w:color w:val="000000"/>
          <w:sz w:val="22"/>
          <w:szCs w:val="22"/>
        </w:rPr>
        <w:t xml:space="preserve">Yukarıda verilenlerden hangileri </w:t>
      </w:r>
      <w:r w:rsidRPr="00DF7EB6">
        <w:rPr>
          <w:b/>
          <w:bCs/>
          <w:color w:val="000000"/>
          <w:sz w:val="22"/>
          <w:szCs w:val="22"/>
          <w:u w:val="single"/>
        </w:rPr>
        <w:t xml:space="preserve">temel </w:t>
      </w:r>
      <w:r w:rsidRPr="00DF7EB6">
        <w:rPr>
          <w:b/>
          <w:color w:val="000000"/>
          <w:sz w:val="22"/>
          <w:szCs w:val="22"/>
          <w:u w:val="single"/>
        </w:rPr>
        <w:t>ihtiyaçları</w:t>
      </w:r>
      <w:r w:rsidRPr="00DF7EB6">
        <w:rPr>
          <w:b/>
          <w:bCs/>
          <w:color w:val="000000"/>
          <w:sz w:val="22"/>
          <w:szCs w:val="22"/>
          <w:u w:val="single"/>
        </w:rPr>
        <w:t>m</w:t>
      </w:r>
      <w:r w:rsidRPr="00DF7EB6">
        <w:rPr>
          <w:b/>
          <w:color w:val="000000"/>
          <w:sz w:val="22"/>
          <w:szCs w:val="22"/>
          <w:u w:val="single"/>
        </w:rPr>
        <w:t>ızdandır?</w:t>
      </w:r>
      <w:r w:rsidRPr="00542928">
        <w:rPr>
          <w:color w:val="000000"/>
          <w:sz w:val="22"/>
          <w:szCs w:val="22"/>
        </w:rPr>
        <w:t xml:space="preserve"> </w:t>
      </w:r>
    </w:p>
    <w:p w:rsidR="00BB048A" w:rsidRDefault="00BB048A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B048A" w:rsidRPr="00542928" w:rsidRDefault="00BB048A" w:rsidP="000354BC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A)</w:t>
      </w:r>
      <w:r w:rsidRPr="00542928">
        <w:rPr>
          <w:color w:val="000000"/>
          <w:sz w:val="22"/>
          <w:szCs w:val="22"/>
        </w:rPr>
        <w:t xml:space="preserve"> I-II</w:t>
      </w:r>
      <w:r w:rsidRPr="00542928">
        <w:rPr>
          <w:color w:val="000000"/>
          <w:sz w:val="22"/>
          <w:szCs w:val="22"/>
          <w:lang w:val="en-US"/>
        </w:rPr>
        <w:t xml:space="preserve">-III-IV-V       </w:t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  <w:lang w:val="en-US"/>
        </w:rPr>
        <w:tab/>
      </w:r>
      <w:r w:rsidRPr="00542928">
        <w:rPr>
          <w:bCs/>
          <w:color w:val="000000"/>
          <w:sz w:val="22"/>
          <w:szCs w:val="22"/>
        </w:rPr>
        <w:t>B</w:t>
      </w:r>
      <w:r>
        <w:rPr>
          <w:bCs/>
          <w:color w:val="000000"/>
          <w:sz w:val="22"/>
          <w:szCs w:val="22"/>
        </w:rPr>
        <w:t xml:space="preserve">) </w:t>
      </w:r>
      <w:r w:rsidRPr="00542928">
        <w:rPr>
          <w:color w:val="000000"/>
          <w:sz w:val="22"/>
          <w:szCs w:val="22"/>
        </w:rPr>
        <w:t xml:space="preserve">I-II-IV-V </w:t>
      </w:r>
      <w:r w:rsidRPr="0054292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542928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</w:t>
      </w:r>
      <w:r w:rsidRPr="00542928">
        <w:rPr>
          <w:color w:val="000000"/>
          <w:sz w:val="22"/>
          <w:szCs w:val="22"/>
        </w:rPr>
        <w:t xml:space="preserve"> I-II-V          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D)</w:t>
      </w:r>
      <w:r w:rsidRPr="00542928">
        <w:rPr>
          <w:color w:val="000000"/>
          <w:sz w:val="22"/>
          <w:szCs w:val="22"/>
        </w:rPr>
        <w:t xml:space="preserve"> I</w:t>
      </w:r>
      <w:r w:rsidRPr="00542928">
        <w:rPr>
          <w:color w:val="000000"/>
          <w:sz w:val="22"/>
          <w:szCs w:val="22"/>
          <w:lang w:val="en-US"/>
        </w:rPr>
        <w:t>-II</w:t>
      </w:r>
    </w:p>
    <w:p w:rsidR="00BB048A" w:rsidRDefault="00BB048A" w:rsidP="000354BC">
      <w:pPr>
        <w:tabs>
          <w:tab w:val="left" w:pos="3720"/>
        </w:tabs>
      </w:pPr>
    </w:p>
    <w:p w:rsidR="00BB048A" w:rsidRDefault="00BB048A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B048A" w:rsidRDefault="00BB048A" w:rsidP="00940220">
      <w:pPr>
        <w:tabs>
          <w:tab w:val="left" w:pos="3720"/>
        </w:tabs>
      </w:pPr>
    </w:p>
    <w:p w:rsidR="00BB048A" w:rsidRDefault="00BB048A" w:rsidP="00940220">
      <w:pPr>
        <w:tabs>
          <w:tab w:val="left" w:pos="3720"/>
        </w:tabs>
        <w:rPr>
          <w:b/>
        </w:rPr>
      </w:pPr>
    </w:p>
    <w:p w:rsidR="00BB048A" w:rsidRDefault="00BB048A" w:rsidP="00940220">
      <w:pPr>
        <w:tabs>
          <w:tab w:val="left" w:pos="3720"/>
        </w:tabs>
        <w:rPr>
          <w:b/>
        </w:rPr>
      </w:pPr>
    </w:p>
    <w:p w:rsidR="00BB048A" w:rsidRDefault="00BB048A" w:rsidP="00940220">
      <w:pPr>
        <w:tabs>
          <w:tab w:val="left" w:pos="3720"/>
        </w:tabs>
        <w:rPr>
          <w:b/>
        </w:rPr>
      </w:pPr>
    </w:p>
    <w:p w:rsidR="00BB048A" w:rsidRPr="00E86F34" w:rsidRDefault="00BB048A" w:rsidP="00940220">
      <w:pPr>
        <w:tabs>
          <w:tab w:val="left" w:pos="3720"/>
        </w:tabs>
      </w:pPr>
      <w:r>
        <w:rPr>
          <w:b/>
        </w:rPr>
        <w:t>8</w:t>
      </w:r>
      <w:r w:rsidRPr="00A0111C">
        <w:rPr>
          <w:b/>
        </w:rPr>
        <w:t>.)</w:t>
      </w:r>
      <w:r w:rsidRPr="00E86F34">
        <w:t xml:space="preserve"> </w:t>
      </w:r>
      <w:r>
        <w:t>Aşağıdaki atasözlerinden hangisi</w:t>
      </w:r>
      <w:r w:rsidRPr="00E86F34">
        <w:t xml:space="preserve"> bütçe ile ilgilidir?</w:t>
      </w:r>
    </w:p>
    <w:p w:rsidR="00BB048A" w:rsidRDefault="00BB048A" w:rsidP="00940220">
      <w:pPr>
        <w:tabs>
          <w:tab w:val="left" w:pos="3720"/>
        </w:tabs>
      </w:pPr>
    </w:p>
    <w:p w:rsidR="00BB048A" w:rsidRPr="00E86F34" w:rsidRDefault="00BB048A" w:rsidP="00940220">
      <w:pPr>
        <w:tabs>
          <w:tab w:val="left" w:pos="3720"/>
        </w:tabs>
      </w:pPr>
      <w:r w:rsidRPr="00E86F34">
        <w:t xml:space="preserve">A) Bugünün işini yarına bırakma.                                          B) Ayağını yorganına göre uzat.           </w:t>
      </w:r>
    </w:p>
    <w:p w:rsidR="00BB048A" w:rsidRDefault="00BB048A" w:rsidP="00AE7EDF">
      <w:pPr>
        <w:tabs>
          <w:tab w:val="left" w:pos="3720"/>
        </w:tabs>
        <w:rPr>
          <w:b/>
        </w:rPr>
      </w:pPr>
      <w:r w:rsidRPr="00E86F34">
        <w:t xml:space="preserve">C) Bir elin nesi var, iki elin sesi var.                                      D) </w:t>
      </w:r>
      <w:r>
        <w:t>birlikten kuvvet doğar.</w:t>
      </w:r>
    </w:p>
    <w:p w:rsidR="00BB048A" w:rsidRDefault="00BB048A" w:rsidP="002C5783">
      <w:pPr>
        <w:tabs>
          <w:tab w:val="left" w:pos="7920"/>
        </w:tabs>
        <w:ind w:left="705"/>
      </w:pPr>
    </w:p>
    <w:p w:rsidR="00BB048A" w:rsidRDefault="00BB048A" w:rsidP="002C5783">
      <w:pPr>
        <w:tabs>
          <w:tab w:val="left" w:pos="7920"/>
        </w:tabs>
        <w:ind w:left="705"/>
      </w:pPr>
    </w:p>
    <w:p w:rsidR="00BB048A" w:rsidRDefault="00BB048A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9</w:t>
      </w:r>
      <w:r w:rsidRPr="00D7513E">
        <w:rPr>
          <w:b/>
        </w:rPr>
        <w:t>.)</w:t>
      </w:r>
      <w:r>
        <w:t xml:space="preserve"> Hangi saat eski çağlarda </w:t>
      </w:r>
      <w:r w:rsidRPr="007A7B75">
        <w:rPr>
          <w:b/>
          <w:u w:val="single"/>
        </w:rPr>
        <w:t>kullanılmıştır?</w:t>
      </w:r>
    </w:p>
    <w:p w:rsidR="00BB048A" w:rsidRDefault="00BB048A" w:rsidP="002C5783">
      <w:pPr>
        <w:tabs>
          <w:tab w:val="left" w:pos="7920"/>
        </w:tabs>
        <w:ind w:left="705"/>
      </w:pPr>
      <w:r>
        <w:rPr>
          <w:noProof/>
        </w:rPr>
        <w:t xml:space="preserve">        </w:t>
      </w:r>
      <w:r w:rsidRPr="001D53C8">
        <w:rPr>
          <w:noProof/>
        </w:rPr>
        <w:pict>
          <v:shape id="Resim 10" o:spid="_x0000_i1025" type="#_x0000_t75" style="width:365.25pt;height:84.75pt;visibility:visible">
            <v:imagedata r:id="rId7" o:title=""/>
          </v:shape>
        </w:pict>
      </w:r>
      <w:r>
        <w:t xml:space="preserve"> </w:t>
      </w:r>
    </w:p>
    <w:p w:rsidR="00BB048A" w:rsidRDefault="00BB048A" w:rsidP="002C5783">
      <w:pPr>
        <w:tabs>
          <w:tab w:val="left" w:pos="7920"/>
        </w:tabs>
      </w:pPr>
      <w:r>
        <w:t xml:space="preserve">                       A)                                  B)                                  C)                               D)  </w:t>
      </w:r>
    </w:p>
    <w:p w:rsidR="00BB048A" w:rsidRDefault="00BB048A" w:rsidP="002C5783">
      <w:pPr>
        <w:tabs>
          <w:tab w:val="left" w:pos="7920"/>
        </w:tabs>
      </w:pPr>
    </w:p>
    <w:p w:rsidR="00BB048A" w:rsidRPr="00E86F34" w:rsidRDefault="00BB048A" w:rsidP="00940220">
      <w:r>
        <w:rPr>
          <w:b/>
        </w:rPr>
        <w:t>10</w:t>
      </w:r>
      <w:r w:rsidRPr="00A0111C">
        <w:rPr>
          <w:b/>
        </w:rPr>
        <w:t>.)</w:t>
      </w:r>
      <w:r>
        <w:t xml:space="preserve"> Burak’ın </w:t>
      </w:r>
      <w:r w:rsidRPr="00E86F34">
        <w:t>babası</w:t>
      </w:r>
      <w:r>
        <w:t xml:space="preserve"> fabrikada çalışarak aylık 950 </w:t>
      </w:r>
      <w:r w:rsidRPr="00E86F34">
        <w:t>TL, annesi ise</w:t>
      </w:r>
      <w:r>
        <w:t xml:space="preserve"> markette çalışarak aylık  650 </w:t>
      </w:r>
      <w:r w:rsidRPr="00E86F34">
        <w:t xml:space="preserve">TL kazanmaktadır. </w:t>
      </w:r>
      <w:r>
        <w:t>Burak’ın</w:t>
      </w:r>
      <w:r w:rsidRPr="00E86F34">
        <w:t xml:space="preserve"> </w:t>
      </w:r>
      <w:r>
        <w:t xml:space="preserve">ailesinin aylık giderleri ise 1650 </w:t>
      </w:r>
      <w:r w:rsidRPr="00E86F34">
        <w:t>TL’dir.</w:t>
      </w:r>
    </w:p>
    <w:p w:rsidR="00BB048A" w:rsidRDefault="00BB048A" w:rsidP="00940220"/>
    <w:p w:rsidR="00BB048A" w:rsidRPr="002E7980" w:rsidRDefault="00BB048A" w:rsidP="00940220">
      <w:pPr>
        <w:rPr>
          <w:b/>
          <w:u w:val="single"/>
        </w:rPr>
      </w:pPr>
      <w:r w:rsidRPr="00E86F34">
        <w:t xml:space="preserve">Yukarıdaki bilgilere göre </w:t>
      </w:r>
      <w:r>
        <w:t>Burak’ın</w:t>
      </w:r>
      <w:r w:rsidRPr="00E86F34">
        <w:t xml:space="preserve"> aile bütçesi hakkında söylenenlerden hangisi </w:t>
      </w:r>
      <w:r w:rsidRPr="002E7980">
        <w:rPr>
          <w:b/>
          <w:u w:val="single"/>
        </w:rPr>
        <w:t>yanlıştır?</w:t>
      </w:r>
    </w:p>
    <w:p w:rsidR="00BB048A" w:rsidRDefault="00BB048A" w:rsidP="00940220"/>
    <w:p w:rsidR="00BB048A" w:rsidRPr="00E86F34" w:rsidRDefault="00BB048A" w:rsidP="00940220">
      <w:r>
        <w:t>A) Ailenin toplam geliri 1600 TL’</w:t>
      </w:r>
      <w:r w:rsidRPr="00E86F34">
        <w:t>dir.           B) Baba</w:t>
      </w:r>
      <w:r>
        <w:t>,</w:t>
      </w:r>
      <w:r w:rsidRPr="00E86F34">
        <w:t xml:space="preserve"> anneden daha çok kazanmaktadır.</w:t>
      </w:r>
    </w:p>
    <w:p w:rsidR="00BB048A" w:rsidRPr="00E86F34" w:rsidRDefault="00BB048A" w:rsidP="00940220">
      <w:r>
        <w:t xml:space="preserve">C) Aile her ay 50 </w:t>
      </w:r>
      <w:r w:rsidRPr="00E86F34">
        <w:t xml:space="preserve">TL tasarruf </w:t>
      </w:r>
      <w:r>
        <w:t xml:space="preserve">yapmaktadır.   D)  Burak’ın ailesi, her ay 50 </w:t>
      </w:r>
      <w:r w:rsidRPr="00E86F34">
        <w:t>TL borçlanmaktadır.</w:t>
      </w:r>
    </w:p>
    <w:p w:rsidR="00BB048A" w:rsidRDefault="00BB048A" w:rsidP="002C5783">
      <w:pPr>
        <w:tabs>
          <w:tab w:val="left" w:pos="6750"/>
        </w:tabs>
      </w:pPr>
    </w:p>
    <w:p w:rsidR="00BB048A" w:rsidRDefault="00BB048A" w:rsidP="002C5783">
      <w:pPr>
        <w:tabs>
          <w:tab w:val="left" w:pos="6750"/>
        </w:tabs>
      </w:pPr>
    </w:p>
    <w:p w:rsidR="00BB048A" w:rsidRPr="007A7B75" w:rsidRDefault="00BB048A" w:rsidP="002C5783">
      <w:pPr>
        <w:tabs>
          <w:tab w:val="left" w:pos="6750"/>
        </w:tabs>
        <w:rPr>
          <w:b/>
          <w:u w:val="single"/>
        </w:rPr>
      </w:pPr>
      <w:r>
        <w:rPr>
          <w:b/>
        </w:rPr>
        <w:t>11</w:t>
      </w:r>
      <w:r w:rsidRPr="00DB3A98">
        <w:rPr>
          <w:b/>
        </w:rPr>
        <w:t>.)</w:t>
      </w:r>
      <w:r>
        <w:t xml:space="preserve">  Aşağıdaki ürünlerden hangisinin son kullanma tarihine </w:t>
      </w:r>
      <w:r w:rsidRPr="007A7B75">
        <w:rPr>
          <w:b/>
          <w:u w:val="single"/>
        </w:rPr>
        <w:t>bakmayız?</w:t>
      </w:r>
    </w:p>
    <w:p w:rsidR="00BB048A" w:rsidRDefault="00BB048A" w:rsidP="002C5783">
      <w:pPr>
        <w:tabs>
          <w:tab w:val="left" w:pos="6750"/>
        </w:tabs>
      </w:pPr>
      <w:r>
        <w:rPr>
          <w:noProof/>
        </w:rPr>
        <w:pict>
          <v:shape id="Resim 4" o:spid="_x0000_s1034" type="#_x0000_t75" style="position:absolute;margin-left:16.05pt;margin-top:2.85pt;width:401.25pt;height:1in;z-index:251664896;visibility:visible">
            <v:imagedata r:id="rId8" o:title=""/>
          </v:shape>
        </w:pict>
      </w:r>
    </w:p>
    <w:p w:rsidR="00BB048A" w:rsidRDefault="00BB048A" w:rsidP="002C5783">
      <w:pPr>
        <w:tabs>
          <w:tab w:val="left" w:pos="6750"/>
        </w:tabs>
      </w:pPr>
    </w:p>
    <w:p w:rsidR="00BB048A" w:rsidRDefault="00BB048A" w:rsidP="002C5783">
      <w:pPr>
        <w:tabs>
          <w:tab w:val="left" w:pos="6750"/>
        </w:tabs>
      </w:pPr>
    </w:p>
    <w:p w:rsidR="00BB048A" w:rsidRDefault="00BB048A" w:rsidP="002C5783">
      <w:pPr>
        <w:tabs>
          <w:tab w:val="left" w:pos="6750"/>
        </w:tabs>
      </w:pPr>
    </w:p>
    <w:p w:rsidR="00BB048A" w:rsidRDefault="00BB048A" w:rsidP="002C5783">
      <w:pPr>
        <w:tabs>
          <w:tab w:val="left" w:pos="6750"/>
        </w:tabs>
      </w:pPr>
    </w:p>
    <w:p w:rsidR="00BB048A" w:rsidRPr="006537A9" w:rsidRDefault="00BB048A" w:rsidP="002C5783"/>
    <w:p w:rsidR="00BB048A" w:rsidRDefault="00BB048A" w:rsidP="002C5783">
      <w:pPr>
        <w:pStyle w:val="ListParagraph"/>
        <w:numPr>
          <w:ilvl w:val="0"/>
          <w:numId w:val="16"/>
        </w:numPr>
        <w:tabs>
          <w:tab w:val="left" w:pos="8700"/>
        </w:tabs>
      </w:pPr>
      <w:r>
        <w:t xml:space="preserve">                           B)                                  C)                                  D)</w:t>
      </w:r>
    </w:p>
    <w:p w:rsidR="00BB048A" w:rsidRDefault="00BB048A" w:rsidP="002C5783">
      <w:pPr>
        <w:tabs>
          <w:tab w:val="left" w:pos="8700"/>
        </w:tabs>
      </w:pPr>
    </w:p>
    <w:p w:rsidR="00BB048A" w:rsidRDefault="00BB048A" w:rsidP="002C5783">
      <w:pPr>
        <w:tabs>
          <w:tab w:val="left" w:pos="8700"/>
        </w:tabs>
      </w:pPr>
    </w:p>
    <w:p w:rsidR="00BB048A" w:rsidRPr="007A7B75" w:rsidRDefault="00BB048A" w:rsidP="006A6F2E">
      <w:pPr>
        <w:rPr>
          <w:b/>
          <w:u w:val="single"/>
        </w:rPr>
      </w:pPr>
      <w:r>
        <w:rPr>
          <w:b/>
        </w:rPr>
        <w:t xml:space="preserve">12.) </w:t>
      </w:r>
      <w:r w:rsidRPr="007A7B75">
        <w:t xml:space="preserve">Aşağıdakilerden hangisi </w:t>
      </w:r>
      <w:r w:rsidRPr="007A7B75">
        <w:rPr>
          <w:b/>
          <w:u w:val="single"/>
        </w:rPr>
        <w:t>doğrudur?</w:t>
      </w:r>
    </w:p>
    <w:p w:rsidR="00BB048A" w:rsidRPr="00E86F34" w:rsidRDefault="00BB048A" w:rsidP="006A6F2E">
      <w:pPr>
        <w:rPr>
          <w:b/>
        </w:rPr>
      </w:pPr>
    </w:p>
    <w:p w:rsidR="00BB048A" w:rsidRPr="00E86F34" w:rsidRDefault="00BB048A" w:rsidP="006A6F2E">
      <w:r>
        <w:t>A</w:t>
      </w:r>
      <w:r w:rsidRPr="00E86F34">
        <w:t>) En önemli meslek doktorluktur.</w:t>
      </w:r>
    </w:p>
    <w:p w:rsidR="00BB048A" w:rsidRPr="00E86F34" w:rsidRDefault="00BB048A" w:rsidP="006A6F2E">
      <w:r>
        <w:t>B</w:t>
      </w:r>
      <w:r w:rsidRPr="00E86F34">
        <w:t>) Bazı meslekler pek önemli değildir.</w:t>
      </w:r>
    </w:p>
    <w:p w:rsidR="00BB048A" w:rsidRPr="00E86F34" w:rsidRDefault="00BB048A" w:rsidP="006A6F2E">
      <w:r>
        <w:t>C</w:t>
      </w:r>
      <w:r w:rsidRPr="00E86F34">
        <w:t>) Toplumun düzeni için her mesleğin önemi vardır.</w:t>
      </w:r>
    </w:p>
    <w:p w:rsidR="00BB048A" w:rsidRPr="00E86F34" w:rsidRDefault="00BB048A" w:rsidP="006A6F2E">
      <w:r>
        <w:t>D</w:t>
      </w:r>
      <w:r w:rsidRPr="00E86F34">
        <w:t>) Bir insan tüm meslekleri öğrenmelidir</w:t>
      </w:r>
      <w:r>
        <w:rPr>
          <w:noProof/>
        </w:rPr>
        <w:t xml:space="preserve"> </w:t>
      </w:r>
    </w:p>
    <w:p w:rsidR="00BB048A" w:rsidRDefault="00BB048A" w:rsidP="00940220">
      <w:pPr>
        <w:rPr>
          <w:b/>
        </w:rPr>
      </w:pPr>
    </w:p>
    <w:p w:rsidR="00BB048A" w:rsidRDefault="00BB048A" w:rsidP="00940220">
      <w:pPr>
        <w:rPr>
          <w:b/>
        </w:rPr>
      </w:pPr>
    </w:p>
    <w:p w:rsidR="00BB048A" w:rsidRPr="007A7B75" w:rsidRDefault="00BB048A" w:rsidP="00B5024E">
      <w:r>
        <w:rPr>
          <w:b/>
        </w:rPr>
        <w:t xml:space="preserve">13. ) </w:t>
      </w:r>
      <w:r w:rsidRPr="007A7B75">
        <w:t>Hıristiyanlar Hz. İsa’nın doğumunu miladi takvimin başlangıcı olarak kabul etmişlerdir.</w:t>
      </w:r>
    </w:p>
    <w:p w:rsidR="00BB048A" w:rsidRDefault="00BB048A" w:rsidP="00B5024E">
      <w:r>
        <w:rPr>
          <w:noProof/>
        </w:rPr>
        <w:pict>
          <v:shape id="Resim 18" o:spid="_x0000_s1035" type="#_x0000_t75" style="position:absolute;margin-left:426.3pt;margin-top:-.25pt;width:81.75pt;height:90pt;z-index:251668992;visibility:visible">
            <v:imagedata r:id="rId9" o:title=""/>
          </v:shape>
        </w:pict>
      </w:r>
      <w:r w:rsidRPr="007A7B75">
        <w:t xml:space="preserve">     </w:t>
      </w:r>
      <w:r>
        <w:t xml:space="preserve">   </w:t>
      </w:r>
      <w:r w:rsidRPr="007A7B75">
        <w:t xml:space="preserve">Müslümanlar ise Hz Muhammet’ in Mekke’den Medine’ye hicretini hicri takvimin </w:t>
      </w:r>
    </w:p>
    <w:p w:rsidR="00BB048A" w:rsidRPr="007A7B75" w:rsidRDefault="00BB048A" w:rsidP="00B5024E">
      <w:r>
        <w:t xml:space="preserve">        </w:t>
      </w:r>
      <w:r w:rsidRPr="007A7B75">
        <w:t>başlangıcı</w:t>
      </w:r>
      <w:r w:rsidRPr="00B5024E">
        <w:t xml:space="preserve"> </w:t>
      </w:r>
      <w:r w:rsidRPr="007A7B75">
        <w:t>olarak kabul etmiştir.</w:t>
      </w:r>
      <w:r w:rsidRPr="002E7980">
        <w:t xml:space="preserve"> </w:t>
      </w:r>
    </w:p>
    <w:p w:rsidR="00BB048A" w:rsidRPr="007A7B75" w:rsidRDefault="00BB048A" w:rsidP="00B5024E"/>
    <w:p w:rsidR="00BB048A" w:rsidRPr="007A7B75" w:rsidRDefault="00BB048A" w:rsidP="00B5024E">
      <w:r w:rsidRPr="007A7B75">
        <w:t xml:space="preserve">     </w:t>
      </w:r>
      <w:r w:rsidRPr="007A7B75">
        <w:tab/>
        <w:t>Buna göre takvimlerin oluşturulmasında aşağıdakilerden hangisi etkili olmuştur</w:t>
      </w:r>
    </w:p>
    <w:p w:rsidR="00BB048A" w:rsidRPr="007A7B75" w:rsidRDefault="00BB048A" w:rsidP="00B5024E"/>
    <w:p w:rsidR="00BB048A" w:rsidRPr="007A7B75" w:rsidRDefault="00BB048A" w:rsidP="00B5024E">
      <w:pPr>
        <w:pStyle w:val="ListParagraph"/>
        <w:numPr>
          <w:ilvl w:val="0"/>
          <w:numId w:val="11"/>
        </w:numPr>
      </w:pPr>
      <w:r w:rsidRPr="007A7B75">
        <w:t>Büyük Savaşlar</w:t>
      </w:r>
      <w:r w:rsidRPr="007A7B75">
        <w:tab/>
      </w:r>
      <w:r w:rsidRPr="007A7B75">
        <w:tab/>
        <w:t>B) Dünya’nın hareketleri</w:t>
      </w:r>
      <w:r w:rsidRPr="007A7B75">
        <w:tab/>
      </w:r>
      <w:r w:rsidRPr="007A7B75">
        <w:tab/>
      </w:r>
    </w:p>
    <w:p w:rsidR="00BB048A" w:rsidRDefault="00BB048A" w:rsidP="00B5024E">
      <w:pPr>
        <w:ind w:left="360"/>
      </w:pPr>
      <w:r w:rsidRPr="007A7B75">
        <w:t xml:space="preserve">C) </w:t>
      </w:r>
      <w:r>
        <w:t>Yazının bulunması</w:t>
      </w:r>
      <w:r w:rsidRPr="007A7B75">
        <w:tab/>
      </w:r>
      <w:r>
        <w:tab/>
      </w:r>
      <w:r w:rsidRPr="007A7B75">
        <w:t xml:space="preserve">D) </w:t>
      </w:r>
      <w:r>
        <w:t>Dini inançlar</w:t>
      </w:r>
    </w:p>
    <w:p w:rsidR="00BB048A" w:rsidRDefault="00BB048A" w:rsidP="00940220">
      <w:pPr>
        <w:rPr>
          <w:b/>
        </w:rPr>
      </w:pPr>
    </w:p>
    <w:p w:rsidR="00BB048A" w:rsidRDefault="00BB048A" w:rsidP="00940220">
      <w:pPr>
        <w:rPr>
          <w:b/>
        </w:rPr>
      </w:pPr>
      <w:r>
        <w:rPr>
          <w:b/>
        </w:rPr>
        <w:t xml:space="preserve">  </w:t>
      </w:r>
    </w:p>
    <w:p w:rsidR="00BB048A" w:rsidRDefault="00BB048A" w:rsidP="00940220">
      <w:pPr>
        <w:rPr>
          <w:b/>
        </w:rPr>
      </w:pPr>
    </w:p>
    <w:p w:rsidR="00BB048A" w:rsidRDefault="00BB048A" w:rsidP="00940220">
      <w:pPr>
        <w:rPr>
          <w:b/>
        </w:rPr>
      </w:pPr>
    </w:p>
    <w:p w:rsidR="00BB048A" w:rsidRDefault="00BB048A" w:rsidP="00940220">
      <w:pPr>
        <w:rPr>
          <w:b/>
        </w:rPr>
      </w:pPr>
    </w:p>
    <w:p w:rsidR="00BB048A" w:rsidRPr="00E86F34" w:rsidRDefault="00BB048A" w:rsidP="00940220">
      <w:pPr>
        <w:rPr>
          <w:b/>
        </w:rPr>
      </w:pPr>
      <w:r>
        <w:rPr>
          <w:b/>
        </w:rPr>
        <w:t xml:space="preserve"> </w:t>
      </w:r>
      <w:r w:rsidRPr="00E86F34">
        <w:rPr>
          <w:b/>
        </w:rPr>
        <w:t xml:space="preserve">                                        </w:t>
      </w:r>
    </w:p>
    <w:p w:rsidR="00BB048A" w:rsidRPr="007A7B75" w:rsidRDefault="00BB048A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14</w:t>
      </w:r>
      <w:r w:rsidRPr="00DB3A98">
        <w:rPr>
          <w:b/>
        </w:rPr>
        <w:t>.)</w:t>
      </w:r>
      <w:r>
        <w:t xml:space="preserve"> Aşağıdaki teknolojik ürünlerden hangisi iletişimde </w:t>
      </w:r>
      <w:r w:rsidRPr="007A7B75">
        <w:rPr>
          <w:b/>
          <w:u w:val="single"/>
        </w:rPr>
        <w:t>kullanılmaz?</w:t>
      </w:r>
    </w:p>
    <w:p w:rsidR="00BB048A" w:rsidRDefault="00BB048A" w:rsidP="002C5783">
      <w:pPr>
        <w:tabs>
          <w:tab w:val="left" w:pos="7920"/>
        </w:tabs>
      </w:pPr>
      <w:r>
        <w:rPr>
          <w:noProof/>
        </w:rPr>
        <w:pict>
          <v:shape id="Resim 13" o:spid="_x0000_s1036" type="#_x0000_t75" style="position:absolute;margin-left:1.8pt;margin-top:4.95pt;width:445.5pt;height:78pt;z-index:251666944;visibility:visible">
            <v:imagedata r:id="rId10" o:title=""/>
          </v:shape>
        </w:pict>
      </w:r>
      <w:r>
        <w:rPr>
          <w:noProof/>
        </w:rPr>
        <w:t xml:space="preserve">   </w:t>
      </w:r>
    </w:p>
    <w:p w:rsidR="00BB048A" w:rsidRDefault="00BB048A" w:rsidP="002C5783">
      <w:pPr>
        <w:tabs>
          <w:tab w:val="left" w:pos="7920"/>
        </w:tabs>
      </w:pPr>
      <w:r>
        <w:t xml:space="preserve">                              </w:t>
      </w:r>
    </w:p>
    <w:p w:rsidR="00BB048A" w:rsidRPr="00D7513E" w:rsidRDefault="00BB048A" w:rsidP="002C5783"/>
    <w:p w:rsidR="00BB048A" w:rsidRDefault="00BB048A" w:rsidP="002C5783"/>
    <w:p w:rsidR="00BB048A" w:rsidRDefault="00BB048A" w:rsidP="002C5783">
      <w:pPr>
        <w:tabs>
          <w:tab w:val="left" w:pos="6750"/>
        </w:tabs>
      </w:pPr>
      <w:r>
        <w:tab/>
      </w:r>
    </w:p>
    <w:p w:rsidR="00BB048A" w:rsidRDefault="00BB048A" w:rsidP="002C5783">
      <w:pPr>
        <w:tabs>
          <w:tab w:val="left" w:pos="6750"/>
        </w:tabs>
      </w:pPr>
    </w:p>
    <w:p w:rsidR="00BB048A" w:rsidRPr="00E86F34" w:rsidRDefault="00BB048A" w:rsidP="006A6F2E">
      <w:pPr>
        <w:pStyle w:val="ListParagraph"/>
        <w:numPr>
          <w:ilvl w:val="0"/>
          <w:numId w:val="15"/>
        </w:numPr>
        <w:tabs>
          <w:tab w:val="left" w:pos="6750"/>
        </w:tabs>
      </w:pPr>
      <w:r>
        <w:t xml:space="preserve">                               B)                                        C)                                   D)</w:t>
      </w:r>
      <w:r w:rsidRPr="006A6F2E">
        <w:rPr>
          <w:b/>
        </w:rPr>
        <w:t xml:space="preserve">                                              </w:t>
      </w:r>
    </w:p>
    <w:p w:rsidR="00BB048A" w:rsidRDefault="00BB048A"/>
    <w:p w:rsidR="00BB048A" w:rsidRPr="00DF7EB6" w:rsidRDefault="00BB048A" w:rsidP="006A6F2E">
      <w:pPr>
        <w:rPr>
          <w:b/>
          <w:u w:val="single"/>
        </w:rPr>
      </w:pPr>
      <w:r>
        <w:rPr>
          <w:b/>
        </w:rPr>
        <w:t>15</w:t>
      </w:r>
      <w:r w:rsidRPr="00DF7EB6">
        <w:rPr>
          <w:b/>
        </w:rPr>
        <w:t>.)</w:t>
      </w:r>
      <w:r w:rsidRPr="00542928">
        <w:t xml:space="preserve"> </w:t>
      </w:r>
      <w:r>
        <w:t xml:space="preserve">  </w:t>
      </w:r>
      <w:r w:rsidRPr="00542928">
        <w:t xml:space="preserve">Aşağıdaki cümlelerden hangisi </w:t>
      </w:r>
      <w:r w:rsidRPr="00DF7EB6">
        <w:rPr>
          <w:b/>
          <w:u w:val="single"/>
        </w:rPr>
        <w:t>doğrudur?</w:t>
      </w:r>
    </w:p>
    <w:p w:rsidR="00BB048A" w:rsidRDefault="00BB048A" w:rsidP="006A6F2E"/>
    <w:p w:rsidR="00BB048A" w:rsidRPr="00542928" w:rsidRDefault="00BB048A" w:rsidP="006A6F2E">
      <w:r w:rsidRPr="00542928">
        <w:t>A) İsteklerimiz ihtiyaçlarımızdan önce gelir.</w:t>
      </w:r>
    </w:p>
    <w:p w:rsidR="00BB048A" w:rsidRPr="00542928" w:rsidRDefault="00BB048A" w:rsidP="006A6F2E">
      <w:r w:rsidRPr="00542928">
        <w:t>B) İhtiyaç duyduğumuz her şey doğada hazır bulunur?</w:t>
      </w:r>
    </w:p>
    <w:p w:rsidR="00BB048A" w:rsidRPr="00542928" w:rsidRDefault="00BB048A" w:rsidP="006A6F2E">
      <w:r w:rsidRPr="00542928">
        <w:t>C) Meslek seçerken sadece kazancının çok olmasına dikkat etmeliyiz.</w:t>
      </w:r>
    </w:p>
    <w:p w:rsidR="00BB048A" w:rsidRPr="00542928" w:rsidRDefault="00BB048A" w:rsidP="006A6F2E">
      <w:r w:rsidRPr="00542928">
        <w:t>D) İhtiyaçlarımızı önem sırasına göre karşılamalıyız.</w:t>
      </w:r>
    </w:p>
    <w:p w:rsidR="00BB048A" w:rsidRDefault="00BB048A" w:rsidP="006537A9">
      <w:pPr>
        <w:tabs>
          <w:tab w:val="left" w:pos="8700"/>
        </w:tabs>
      </w:pPr>
      <w:r>
        <w:rPr>
          <w:noProof/>
        </w:rPr>
        <w:pict>
          <v:shape id="Resim 21" o:spid="_x0000_s1037" type="#_x0000_t75" style="position:absolute;margin-left:83.55pt;margin-top:1.2pt;width:258.75pt;height:102pt;z-index:251670016;visibility:visible">
            <v:imagedata r:id="rId11" o:title=""/>
          </v:shape>
        </w:pict>
      </w: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tabs>
          <w:tab w:val="left" w:pos="8700"/>
        </w:tabs>
        <w:rPr>
          <w:b/>
        </w:rPr>
      </w:pPr>
    </w:p>
    <w:p w:rsidR="00BB048A" w:rsidRDefault="00BB048A" w:rsidP="006537A9">
      <w:pPr>
        <w:tabs>
          <w:tab w:val="left" w:pos="8700"/>
        </w:tabs>
        <w:rPr>
          <w:b/>
        </w:rPr>
      </w:pPr>
    </w:p>
    <w:p w:rsidR="00BB048A" w:rsidRDefault="00BB048A" w:rsidP="006537A9">
      <w:pPr>
        <w:tabs>
          <w:tab w:val="left" w:pos="8700"/>
        </w:tabs>
      </w:pPr>
      <w:r>
        <w:rPr>
          <w:b/>
        </w:rPr>
        <w:t>16</w:t>
      </w:r>
      <w:r w:rsidRPr="002C5783">
        <w:rPr>
          <w:b/>
        </w:rPr>
        <w:t>.)</w:t>
      </w:r>
      <w:r>
        <w:t xml:space="preserve"> Görsellerde ifade edilen faaliyetlerin sıralanışı hangi seçenekte verilmiştir?</w:t>
      </w:r>
    </w:p>
    <w:p w:rsidR="00BB048A" w:rsidRDefault="00BB048A" w:rsidP="006537A9">
      <w:pPr>
        <w:tabs>
          <w:tab w:val="left" w:pos="8700"/>
        </w:tabs>
      </w:pPr>
    </w:p>
    <w:p w:rsidR="00BB048A" w:rsidRDefault="00BB048A" w:rsidP="006537A9">
      <w:pPr>
        <w:pStyle w:val="ListParagraph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37.3pt;margin-top:6.4pt;width:14.25pt;height:0;z-index:251653632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42.8pt;margin-top:6.4pt;width:14.25pt;height:0;z-index:251652608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40.8pt;margin-top:6.4pt;width:14.25pt;height:0;z-index:251651584" o:connectortype="straight">
            <v:stroke endarrow="block"/>
          </v:shape>
        </w:pict>
      </w:r>
      <w:r>
        <w:t>I       Dağıtım           II       Üretim         III       Tüketim</w:t>
      </w:r>
    </w:p>
    <w:p w:rsidR="00BB048A" w:rsidRPr="006537A9" w:rsidRDefault="00BB048A" w:rsidP="002C5783">
      <w:pPr>
        <w:pStyle w:val="ListParagraph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1" type="#_x0000_t32" style="position:absolute;left:0;text-align:left;margin-left:237.3pt;margin-top:6.4pt;width:14.25pt;height:0;z-index:251656704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142.8pt;margin-top:6.4pt;width:14.25pt;height:0;z-index:251655680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40.8pt;margin-top:6.4pt;width:14.25pt;height:0;z-index:251654656" o:connectortype="straight">
            <v:stroke endarrow="block"/>
          </v:shape>
        </w:pict>
      </w:r>
      <w:r>
        <w:t>I       Üretim             II       Tüketim       III       Dağıtım</w:t>
      </w:r>
    </w:p>
    <w:p w:rsidR="00BB048A" w:rsidRPr="006537A9" w:rsidRDefault="00BB048A" w:rsidP="002C5783">
      <w:pPr>
        <w:pStyle w:val="ListParagraph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4" type="#_x0000_t32" style="position:absolute;left:0;text-align:left;margin-left:237.3pt;margin-top:6.4pt;width:14.25pt;height:0;z-index:251659776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142.8pt;margin-top:6.4pt;width:14.25pt;height:0;z-index:251658752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left:0;text-align:left;margin-left:40.8pt;margin-top:6.4pt;width:14.25pt;height:0;z-index:251657728" o:connectortype="straight">
            <v:stroke endarrow="block"/>
          </v:shape>
        </w:pict>
      </w:r>
      <w:r>
        <w:t>I       Dağıtım           II       Tüketim       III       Üretim</w:t>
      </w:r>
    </w:p>
    <w:p w:rsidR="00BB048A" w:rsidRPr="006537A9" w:rsidRDefault="00BB048A" w:rsidP="002C5783">
      <w:pPr>
        <w:pStyle w:val="ListParagraph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7" type="#_x0000_t32" style="position:absolute;left:0;text-align:left;margin-left:237.3pt;margin-top:6.4pt;width:14.25pt;height:0;z-index:251662848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142.8pt;margin-top:6.4pt;width:14.25pt;height:0;z-index:251661824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40.8pt;margin-top:6.4pt;width:14.25pt;height:0;z-index:251660800" o:connectortype="straight">
            <v:stroke endarrow="block"/>
          </v:shape>
        </w:pict>
      </w:r>
      <w:r>
        <w:t>I       Tüketim           II       Dağıtım       III       Üretim</w:t>
      </w:r>
    </w:p>
    <w:p w:rsidR="00BB048A" w:rsidRDefault="00BB048A" w:rsidP="002C5783">
      <w:pPr>
        <w:pStyle w:val="ListParagraph"/>
        <w:tabs>
          <w:tab w:val="left" w:pos="8700"/>
        </w:tabs>
      </w:pPr>
    </w:p>
    <w:p w:rsidR="00BB048A" w:rsidRDefault="00BB048A" w:rsidP="00AE7EDF"/>
    <w:p w:rsidR="00BB048A" w:rsidRDefault="00BB048A" w:rsidP="00B5024E">
      <w:r>
        <w:rPr>
          <w:noProof/>
        </w:rPr>
        <w:pict>
          <v:shape id="Resim 1" o:spid="_x0000_s1050" type="#_x0000_t75" style="position:absolute;margin-left:28.05pt;margin-top:-.3pt;width:189pt;height:142.5pt;z-index:251663872;visibility:visible">
            <v:imagedata r:id="rId12" o:title=""/>
          </v:shape>
        </w:pict>
      </w:r>
      <w:r w:rsidRPr="00D45AC3">
        <w:rPr>
          <w:b/>
        </w:rPr>
        <w:t>17.)</w:t>
      </w:r>
      <w:r>
        <w:rPr>
          <w:b/>
        </w:rPr>
        <w:t xml:space="preserve">                                                                             </w:t>
      </w:r>
      <w:r>
        <w:t>Yandaki grafikte bir ailenin aylık harcamaları</w:t>
      </w:r>
    </w:p>
    <w:p w:rsidR="00BB048A" w:rsidRDefault="00BB048A" w:rsidP="00B6576D">
      <w:pPr>
        <w:ind w:left="3540" w:firstLine="708"/>
      </w:pPr>
      <w:r>
        <w:t xml:space="preserve">             gösterilmektedir.</w:t>
      </w:r>
    </w:p>
    <w:p w:rsidR="00BB048A" w:rsidRDefault="00BB048A" w:rsidP="00B5024E">
      <w:pPr>
        <w:rPr>
          <w:b/>
          <w:u w:val="single"/>
        </w:rPr>
      </w:pPr>
      <w:r>
        <w:t xml:space="preserve">                                                                                    Bu grafiğe göre hangisi </w:t>
      </w:r>
      <w:r w:rsidRPr="00D45AC3">
        <w:rPr>
          <w:b/>
          <w:u w:val="single"/>
        </w:rPr>
        <w:t>söylenemez</w:t>
      </w:r>
      <w:r>
        <w:rPr>
          <w:b/>
          <w:u w:val="single"/>
        </w:rPr>
        <w:t>?</w:t>
      </w:r>
    </w:p>
    <w:p w:rsidR="00BB048A" w:rsidRDefault="00BB048A" w:rsidP="00B5024E">
      <w:pPr>
        <w:rPr>
          <w:b/>
          <w:u w:val="single"/>
        </w:rPr>
      </w:pPr>
    </w:p>
    <w:p w:rsidR="00BB048A" w:rsidRDefault="00BB048A" w:rsidP="00B5024E">
      <w:pPr>
        <w:pStyle w:val="ListParagraph"/>
        <w:numPr>
          <w:ilvl w:val="0"/>
          <w:numId w:val="21"/>
        </w:numPr>
      </w:pPr>
      <w:r w:rsidRPr="00D45AC3">
        <w:t>En fazla</w:t>
      </w:r>
      <w:r>
        <w:t xml:space="preserve"> gıda harcamaları tutmaktadır.</w:t>
      </w:r>
    </w:p>
    <w:p w:rsidR="00BB048A" w:rsidRPr="00BD06FC" w:rsidRDefault="00BB048A" w:rsidP="00B5024E">
      <w:pPr>
        <w:pStyle w:val="ListParagraph"/>
        <w:numPr>
          <w:ilvl w:val="0"/>
          <w:numId w:val="21"/>
        </w:numPr>
        <w:rPr>
          <w:b/>
        </w:rPr>
      </w:pPr>
      <w:r>
        <w:t>Giyim ve sağlık için toplam 600 TL ödenmektedir.</w:t>
      </w:r>
    </w:p>
    <w:p w:rsidR="00BB048A" w:rsidRDefault="00BB048A" w:rsidP="00BD06FC">
      <w:pPr>
        <w:pStyle w:val="ListParagraph"/>
        <w:numPr>
          <w:ilvl w:val="0"/>
          <w:numId w:val="21"/>
        </w:numPr>
      </w:pPr>
      <w:r>
        <w:t>Kira için giysiden az para harcanmaktadır.</w:t>
      </w:r>
    </w:p>
    <w:p w:rsidR="00BB048A" w:rsidRPr="00B6576D" w:rsidRDefault="00BB048A" w:rsidP="00B6576D">
      <w:pPr>
        <w:pStyle w:val="ListParagraph"/>
        <w:numPr>
          <w:ilvl w:val="0"/>
          <w:numId w:val="21"/>
        </w:numPr>
      </w:pPr>
      <w:r w:rsidRPr="00B6576D">
        <w:t>Bu ailenin</w:t>
      </w:r>
      <w:r>
        <w:t xml:space="preserve"> aylık toplam harcaması 2000 TL’dir.</w:t>
      </w:r>
    </w:p>
    <w:p w:rsidR="00BB048A" w:rsidRPr="00BD06FC" w:rsidRDefault="00BB048A" w:rsidP="00BD06FC">
      <w:pPr>
        <w:rPr>
          <w:b/>
        </w:rPr>
      </w:pPr>
    </w:p>
    <w:p w:rsidR="00BB048A" w:rsidRDefault="00BB048A" w:rsidP="00AE7EDF"/>
    <w:p w:rsidR="00BB048A" w:rsidRDefault="00BB048A" w:rsidP="00AE7EDF"/>
    <w:p w:rsidR="00BB048A" w:rsidRDefault="00BB048A" w:rsidP="00AE7EDF"/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18</w:t>
      </w:r>
      <w:r w:rsidRPr="00DF7EB6">
        <w:rPr>
          <w:b/>
          <w:bCs/>
          <w:color w:val="000000"/>
          <w:sz w:val="22"/>
          <w:szCs w:val="22"/>
        </w:rPr>
        <w:t>.)</w:t>
      </w:r>
      <w:r>
        <w:rPr>
          <w:bCs/>
          <w:color w:val="000000"/>
          <w:sz w:val="22"/>
          <w:szCs w:val="22"/>
        </w:rPr>
        <w:t xml:space="preserve">   </w:t>
      </w:r>
      <w:r w:rsidRPr="00542928">
        <w:rPr>
          <w:bCs/>
          <w:color w:val="000000"/>
          <w:sz w:val="22"/>
          <w:szCs w:val="22"/>
        </w:rPr>
        <w:t>Alışveriş yaparken aşağıdakilerden han</w:t>
      </w:r>
      <w:r w:rsidRPr="00542928">
        <w:rPr>
          <w:bCs/>
          <w:color w:val="000000"/>
          <w:sz w:val="22"/>
          <w:szCs w:val="22"/>
        </w:rPr>
        <w:softHyphen/>
        <w:t>gilerine dikkat etmeliyiz?</w:t>
      </w:r>
    </w:p>
    <w:p w:rsidR="00BB048A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I.   Ü</w:t>
      </w:r>
      <w:r w:rsidRPr="00542928">
        <w:rPr>
          <w:color w:val="000000"/>
          <w:sz w:val="22"/>
          <w:szCs w:val="22"/>
        </w:rPr>
        <w:t>rünün reklâmına</w:t>
      </w: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Ü</w:t>
      </w:r>
      <w:r w:rsidRPr="00542928">
        <w:rPr>
          <w:color w:val="000000"/>
          <w:sz w:val="22"/>
          <w:szCs w:val="22"/>
        </w:rPr>
        <w:t>retim ve tüketim tarihlerine</w:t>
      </w: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III. </w:t>
      </w:r>
      <w:r>
        <w:rPr>
          <w:color w:val="000000"/>
          <w:sz w:val="22"/>
          <w:szCs w:val="22"/>
        </w:rPr>
        <w:t>F</w:t>
      </w:r>
      <w:r w:rsidRPr="00542928">
        <w:rPr>
          <w:color w:val="000000"/>
          <w:sz w:val="22"/>
          <w:szCs w:val="22"/>
        </w:rPr>
        <w:t>iyatı ve kalitesine</w:t>
      </w: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IV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steklerimize</w:t>
      </w: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V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htiyaçlarımıza</w:t>
      </w:r>
    </w:p>
    <w:p w:rsidR="00BB048A" w:rsidRDefault="00BB048A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BB048A" w:rsidRPr="00542928" w:rsidRDefault="00BB048A" w:rsidP="00DF7EB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A)</w:t>
      </w:r>
      <w:r w:rsidRPr="00542928">
        <w:rPr>
          <w:color w:val="000000"/>
          <w:sz w:val="22"/>
          <w:szCs w:val="22"/>
        </w:rPr>
        <w:t xml:space="preserve"> </w:t>
      </w:r>
      <w:r w:rsidRPr="00542928">
        <w:rPr>
          <w:color w:val="000000"/>
          <w:sz w:val="22"/>
          <w:szCs w:val="22"/>
          <w:lang w:val="en-US"/>
        </w:rPr>
        <w:t xml:space="preserve">IV-V                           </w:t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</w:rPr>
        <w:t>B)</w:t>
      </w:r>
      <w:r w:rsidRPr="00542928">
        <w:rPr>
          <w:color w:val="000000"/>
          <w:sz w:val="22"/>
          <w:szCs w:val="22"/>
        </w:rPr>
        <w:t xml:space="preserve"> I</w:t>
      </w:r>
      <w:r w:rsidRPr="00542928">
        <w:rPr>
          <w:color w:val="000000"/>
          <w:sz w:val="22"/>
          <w:szCs w:val="22"/>
          <w:lang w:val="en-US"/>
        </w:rPr>
        <w:t>-II-III-IV-V</w:t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</w:rPr>
        <w:t>C)</w:t>
      </w:r>
      <w:r w:rsidRPr="00542928">
        <w:rPr>
          <w:color w:val="000000"/>
          <w:sz w:val="22"/>
          <w:szCs w:val="22"/>
        </w:rPr>
        <w:t xml:space="preserve"> I</w:t>
      </w:r>
      <w:r w:rsidRPr="00542928">
        <w:rPr>
          <w:color w:val="000000"/>
          <w:sz w:val="22"/>
          <w:szCs w:val="22"/>
          <w:lang w:val="en-US"/>
        </w:rPr>
        <w:t xml:space="preserve">-IV                            </w:t>
      </w:r>
      <w:r>
        <w:rPr>
          <w:color w:val="000000"/>
          <w:sz w:val="22"/>
          <w:szCs w:val="22"/>
        </w:rPr>
        <w:t>D)</w:t>
      </w:r>
      <w:r w:rsidRPr="00542928">
        <w:rPr>
          <w:color w:val="000000"/>
          <w:sz w:val="22"/>
          <w:szCs w:val="22"/>
        </w:rPr>
        <w:t xml:space="preserve"> </w:t>
      </w:r>
      <w:r w:rsidRPr="00542928">
        <w:rPr>
          <w:color w:val="000000"/>
          <w:sz w:val="22"/>
          <w:szCs w:val="22"/>
          <w:lang w:val="en-US"/>
        </w:rPr>
        <w:t>II-III-V</w:t>
      </w:r>
    </w:p>
    <w:p w:rsidR="00BB048A" w:rsidRPr="00542928" w:rsidRDefault="00BB048A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B048A" w:rsidRPr="00115C33" w:rsidRDefault="00BB048A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</w:t>
      </w:r>
      <w:r>
        <w:rPr>
          <w:b/>
          <w:color w:val="000000"/>
          <w:sz w:val="22"/>
          <w:szCs w:val="22"/>
        </w:rPr>
        <w:t>Yahya OCAK</w:t>
      </w:r>
    </w:p>
    <w:p w:rsidR="00BB048A" w:rsidRDefault="00BB048A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  <w:t>4-C</w:t>
      </w:r>
      <w:r w:rsidRPr="00115C33">
        <w:rPr>
          <w:b/>
          <w:color w:val="000000"/>
          <w:sz w:val="22"/>
          <w:szCs w:val="22"/>
        </w:rPr>
        <w:t xml:space="preserve"> Sınıf Öğretmeni</w:t>
      </w:r>
    </w:p>
    <w:p w:rsidR="00BB048A" w:rsidRPr="00115C33" w:rsidRDefault="00BB048A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hyperlink r:id="rId13" w:history="1">
        <w:r w:rsidRPr="00C210E4">
          <w:rPr>
            <w:rStyle w:val="Hyperlink"/>
            <w:b/>
            <w:sz w:val="22"/>
            <w:szCs w:val="22"/>
          </w:rPr>
          <w:t>www.sorubak.com</w:t>
        </w:r>
      </w:hyperlink>
      <w:r>
        <w:rPr>
          <w:b/>
          <w:color w:val="000000"/>
          <w:sz w:val="22"/>
          <w:szCs w:val="22"/>
        </w:rPr>
        <w:t xml:space="preserve"> </w:t>
      </w:r>
    </w:p>
    <w:sectPr w:rsidR="00BB048A" w:rsidRPr="00115C33" w:rsidSect="00F96C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  <w:rPr>
        <w:rFonts w:cs="Times New Roman"/>
      </w:rPr>
    </w:lvl>
  </w:abstractNum>
  <w:abstractNum w:abstractNumId="8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9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4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6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  <w:rPr>
        <w:rFonts w:cs="Times New Roman"/>
      </w:rPr>
    </w:lvl>
  </w:abstractNum>
  <w:abstractNum w:abstractNumId="17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8"/>
  </w:num>
  <w:num w:numId="6">
    <w:abstractNumId w:val="16"/>
  </w:num>
  <w:num w:numId="7">
    <w:abstractNumId w:val="15"/>
  </w:num>
  <w:num w:numId="8">
    <w:abstractNumId w:val="13"/>
  </w:num>
  <w:num w:numId="9">
    <w:abstractNumId w:val="18"/>
  </w:num>
  <w:num w:numId="10">
    <w:abstractNumId w:val="4"/>
  </w:num>
  <w:num w:numId="11">
    <w:abstractNumId w:val="5"/>
  </w:num>
  <w:num w:numId="12">
    <w:abstractNumId w:val="3"/>
  </w:num>
  <w:num w:numId="13">
    <w:abstractNumId w:val="19"/>
  </w:num>
  <w:num w:numId="14">
    <w:abstractNumId w:val="9"/>
  </w:num>
  <w:num w:numId="15">
    <w:abstractNumId w:val="20"/>
  </w:num>
  <w:num w:numId="16">
    <w:abstractNumId w:val="2"/>
  </w:num>
  <w:num w:numId="17">
    <w:abstractNumId w:val="1"/>
  </w:num>
  <w:num w:numId="18">
    <w:abstractNumId w:val="10"/>
  </w:num>
  <w:num w:numId="19">
    <w:abstractNumId w:val="6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FEE"/>
    <w:rsid w:val="00027B69"/>
    <w:rsid w:val="000354BC"/>
    <w:rsid w:val="00115C33"/>
    <w:rsid w:val="001207B8"/>
    <w:rsid w:val="001349D8"/>
    <w:rsid w:val="001C446B"/>
    <w:rsid w:val="001D0ACD"/>
    <w:rsid w:val="001D53C8"/>
    <w:rsid w:val="001F7117"/>
    <w:rsid w:val="00204D78"/>
    <w:rsid w:val="002C0645"/>
    <w:rsid w:val="002C5783"/>
    <w:rsid w:val="002E7980"/>
    <w:rsid w:val="00382E67"/>
    <w:rsid w:val="0040132C"/>
    <w:rsid w:val="00415060"/>
    <w:rsid w:val="00440602"/>
    <w:rsid w:val="00491822"/>
    <w:rsid w:val="004F6D24"/>
    <w:rsid w:val="005053C5"/>
    <w:rsid w:val="00542928"/>
    <w:rsid w:val="00591C8F"/>
    <w:rsid w:val="00620B5D"/>
    <w:rsid w:val="006537A9"/>
    <w:rsid w:val="00677A08"/>
    <w:rsid w:val="00697265"/>
    <w:rsid w:val="006A6F2E"/>
    <w:rsid w:val="006B2A1D"/>
    <w:rsid w:val="006F7969"/>
    <w:rsid w:val="00731748"/>
    <w:rsid w:val="007957C7"/>
    <w:rsid w:val="007A7B75"/>
    <w:rsid w:val="00845816"/>
    <w:rsid w:val="008853B7"/>
    <w:rsid w:val="00920B00"/>
    <w:rsid w:val="00940220"/>
    <w:rsid w:val="009A1DF3"/>
    <w:rsid w:val="00A0111C"/>
    <w:rsid w:val="00A11220"/>
    <w:rsid w:val="00A1284D"/>
    <w:rsid w:val="00A60448"/>
    <w:rsid w:val="00AE7EDF"/>
    <w:rsid w:val="00B04759"/>
    <w:rsid w:val="00B44619"/>
    <w:rsid w:val="00B5024E"/>
    <w:rsid w:val="00B6576D"/>
    <w:rsid w:val="00B66960"/>
    <w:rsid w:val="00BB048A"/>
    <w:rsid w:val="00BC3086"/>
    <w:rsid w:val="00BD06FC"/>
    <w:rsid w:val="00C210E4"/>
    <w:rsid w:val="00C336CD"/>
    <w:rsid w:val="00D4314F"/>
    <w:rsid w:val="00D45AC3"/>
    <w:rsid w:val="00D7513E"/>
    <w:rsid w:val="00DB3A98"/>
    <w:rsid w:val="00DF7EB6"/>
    <w:rsid w:val="00E7005C"/>
    <w:rsid w:val="00E86F34"/>
    <w:rsid w:val="00EA1FEE"/>
    <w:rsid w:val="00F05A72"/>
    <w:rsid w:val="00F86534"/>
    <w:rsid w:val="00F96C29"/>
    <w:rsid w:val="00FB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96C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20B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0B5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77A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5</Pages>
  <Words>1063</Words>
  <Characters>6065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edanur</cp:lastModifiedBy>
  <cp:revision>32</cp:revision>
  <cp:lastPrinted>2012-03-06T10:07:00Z</cp:lastPrinted>
  <dcterms:created xsi:type="dcterms:W3CDTF">2012-03-05T14:11:00Z</dcterms:created>
  <dcterms:modified xsi:type="dcterms:W3CDTF">2012-03-08T10:48:00Z</dcterms:modified>
</cp:coreProperties>
</file>