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FD8" w:rsidRDefault="004B7FD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 onluk, 0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</w:t>
      </w:r>
    </w:p>
    <w:p w:rsidR="004B7FD8" w:rsidRDefault="004B7FD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 onluk 4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..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 onluk, 7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 onluk 9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..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 onluk, 2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 onluk 5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..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 onluk, 1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 onluk 8birlik 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..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2 onluk, 0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4 onluk 4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..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6 onluk, 7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5 onluk 9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..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3 onluk, 2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6 onluk 5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..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2 onluk, 1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3 onluk 0birlik 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..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2 onluk, 0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2 onluk 0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..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4 onluk, 8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</w:t>
      </w:r>
    </w:p>
    <w:p w:rsidR="004B7FD8" w:rsidRPr="009D6440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9 onluk 8birlik 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..</w:t>
      </w:r>
    </w:p>
    <w:p w:rsidR="004B7FD8" w:rsidRPr="009D6440" w:rsidRDefault="004B7FD8" w:rsidP="009D6440">
      <w:pPr>
        <w:rPr>
          <w:rFonts w:ascii="ALFABET98" w:hAnsi="ALFABET98"/>
          <w:sz w:val="32"/>
          <w:szCs w:val="32"/>
        </w:rPr>
      </w:pPr>
    </w:p>
    <w:p w:rsidR="004B7FD8" w:rsidRDefault="004B7FD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13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16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17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Pr="009D6440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12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10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Pr="009D6440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19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25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Pr="009D6440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42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20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Pr="009D6440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64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39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Pr="009D6440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18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81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Pr="009D6440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90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35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Pr="009D6440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28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50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Pr="009D6440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40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Default="004B7FD8" w:rsidP="009D644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80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Default="004B7FD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11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Default="004B7FD8">
      <w:pPr>
        <w:rPr>
          <w:rFonts w:ascii="ALFABET98" w:hAnsi="ALFABET98"/>
          <w:sz w:val="32"/>
          <w:szCs w:val="32"/>
        </w:rPr>
      </w:pP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 onluk, 0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2 onluk 4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..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3 onluk, 7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4 onluk 9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..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5 onluk, 2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6 onluk 5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..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7 onluk, 1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8 onluk 8birlik 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..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9 onluk, 0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2 onluk 4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..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3 onluk, 7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4 onluk 9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..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5 onluk, 2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6 onluk 5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..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7 onluk, 1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8 onluk 0birlik 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..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9 onluk, 0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2 onluk 0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..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3 onluk, 8 birlik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</w:t>
      </w:r>
    </w:p>
    <w:p w:rsidR="004B7FD8" w:rsidRPr="009D6440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4 onluk 8birlik  =</w:t>
      </w:r>
      <w:r>
        <w:rPr>
          <w:rFonts w:ascii="Times New Roman" w:hAnsi="Times New Roman"/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..</w:t>
      </w:r>
    </w:p>
    <w:p w:rsidR="004B7FD8" w:rsidRPr="009D6440" w:rsidRDefault="004B7FD8" w:rsidP="00AC01A2">
      <w:pPr>
        <w:rPr>
          <w:rFonts w:ascii="ALFABET98" w:hAnsi="ALFABET98"/>
          <w:sz w:val="32"/>
          <w:szCs w:val="32"/>
        </w:rPr>
      </w:pPr>
      <w:hyperlink r:id="rId6" w:history="1">
        <w:r w:rsidRPr="005311AC">
          <w:rPr>
            <w:rStyle w:val="Hyperlink"/>
            <w:rFonts w:ascii="ALFABET98" w:hAnsi="ALFABET98"/>
            <w:sz w:val="32"/>
            <w:szCs w:val="32"/>
          </w:rPr>
          <w:t>www.sorubak.com</w:t>
        </w:r>
      </w:hyperlink>
      <w:r>
        <w:rPr>
          <w:rFonts w:ascii="ALFABET98" w:hAnsi="ALFABET98"/>
          <w:sz w:val="32"/>
          <w:szCs w:val="32"/>
        </w:rPr>
        <w:t xml:space="preserve"> 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13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26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37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Pr="009D6440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42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50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Pr="009D6440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69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75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Pr="009D6440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82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90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Pr="009D6440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44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39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Pr="009D6440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58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71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Pr="009D6440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80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35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Pr="009D6440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18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70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Pr="009D6440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40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20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</w:p>
    <w:p w:rsidR="004B7FD8" w:rsidRPr="009D6440" w:rsidRDefault="004B7FD8" w:rsidP="00AC01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31 = </w:t>
      </w:r>
      <w:r>
        <w:rPr>
          <w:rFonts w:ascii="Times New Roman" w:hAnsi="Times New Roman"/>
          <w:sz w:val="32"/>
          <w:szCs w:val="32"/>
        </w:rPr>
        <w:t>…..</w:t>
      </w:r>
      <w:r>
        <w:rPr>
          <w:rFonts w:ascii="ALFABET98" w:hAnsi="ALFABET98"/>
          <w:sz w:val="32"/>
          <w:szCs w:val="32"/>
        </w:rPr>
        <w:t xml:space="preserve">onluk, </w:t>
      </w:r>
      <w:r>
        <w:rPr>
          <w:rFonts w:ascii="Times New Roman" w:hAnsi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>..birlik</w:t>
      </w:r>
      <w:bookmarkStart w:id="0" w:name="_GoBack"/>
      <w:bookmarkEnd w:id="0"/>
    </w:p>
    <w:p w:rsidR="004B7FD8" w:rsidRPr="009D6440" w:rsidRDefault="004B7FD8">
      <w:pPr>
        <w:rPr>
          <w:rFonts w:ascii="ALFABET98" w:hAnsi="ALFABET98"/>
          <w:sz w:val="32"/>
          <w:szCs w:val="32"/>
        </w:rPr>
      </w:pPr>
    </w:p>
    <w:sectPr w:rsidR="004B7FD8" w:rsidRPr="009D6440" w:rsidSect="009D6440">
      <w:headerReference w:type="default" r:id="rId7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FD8" w:rsidRDefault="004B7FD8" w:rsidP="009D6440">
      <w:pPr>
        <w:spacing w:after="0" w:line="240" w:lineRule="auto"/>
      </w:pPr>
      <w:r>
        <w:separator/>
      </w:r>
    </w:p>
  </w:endnote>
  <w:endnote w:type="continuationSeparator" w:id="0">
    <w:p w:rsidR="004B7FD8" w:rsidRDefault="004B7FD8" w:rsidP="009D6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FD8" w:rsidRDefault="004B7FD8" w:rsidP="009D6440">
      <w:pPr>
        <w:spacing w:after="0" w:line="240" w:lineRule="auto"/>
      </w:pPr>
      <w:r>
        <w:separator/>
      </w:r>
    </w:p>
  </w:footnote>
  <w:footnote w:type="continuationSeparator" w:id="0">
    <w:p w:rsidR="004B7FD8" w:rsidRDefault="004B7FD8" w:rsidP="009D6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D8" w:rsidRDefault="004B7FD8" w:rsidP="009D6440">
    <w:pPr>
      <w:rPr>
        <w:rFonts w:ascii="ALFABET98" w:hAnsi="ALFABET98"/>
        <w:sz w:val="32"/>
        <w:szCs w:val="32"/>
      </w:rPr>
    </w:pPr>
    <w:r w:rsidRPr="009D6440">
      <w:rPr>
        <w:rFonts w:ascii="ALFABET98" w:hAnsi="ALFABET98"/>
        <w:sz w:val="32"/>
        <w:szCs w:val="32"/>
      </w:rPr>
      <w:sym w:font="Wingdings" w:char="F04A"/>
    </w:r>
    <w:r w:rsidRPr="009D6440">
      <w:rPr>
        <w:rFonts w:ascii="ALFABET98" w:hAnsi="ALFABET98"/>
        <w:sz w:val="32"/>
        <w:szCs w:val="32"/>
      </w:rPr>
      <w:sym w:font="Wingdings" w:char="F04A"/>
    </w:r>
    <w:r w:rsidRPr="009D6440">
      <w:rPr>
        <w:rFonts w:ascii="ALFABET98" w:hAnsi="ALFABET98"/>
        <w:sz w:val="32"/>
        <w:szCs w:val="32"/>
      </w:rPr>
      <w:sym w:font="Wingdings" w:char="F04A"/>
    </w:r>
    <w:r w:rsidRPr="009D6440">
      <w:rPr>
        <w:rFonts w:ascii="ALFABET98 Tur" w:hAnsi="ALFABET98 Tur"/>
        <w:sz w:val="32"/>
        <w:szCs w:val="32"/>
      </w:rPr>
      <w:t xml:space="preserve">Kuzularım şimdi onluk ve birliklerden sayılar oluşturalım </w:t>
    </w:r>
    <w:r w:rsidRPr="009D6440">
      <w:rPr>
        <w:rFonts w:ascii="ALFABET98" w:hAnsi="ALFABET98"/>
        <w:sz w:val="32"/>
        <w:szCs w:val="32"/>
      </w:rPr>
      <w:sym w:font="Wingdings" w:char="F04A"/>
    </w:r>
    <w:r w:rsidRPr="009D6440">
      <w:rPr>
        <w:rFonts w:ascii="ALFABET98" w:hAnsi="ALFABET98"/>
        <w:sz w:val="32"/>
        <w:szCs w:val="32"/>
      </w:rPr>
      <w:sym w:font="Wingdings" w:char="F04A"/>
    </w:r>
    <w:r w:rsidRPr="009D6440">
      <w:rPr>
        <w:rFonts w:ascii="ALFABET98" w:hAnsi="ALFABET98"/>
        <w:sz w:val="32"/>
        <w:szCs w:val="32"/>
      </w:rPr>
      <w:sym w:font="Wingdings" w:char="F04A"/>
    </w:r>
  </w:p>
  <w:p w:rsidR="004B7FD8" w:rsidRDefault="004B7FD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4F1B"/>
    <w:rsid w:val="00104F1B"/>
    <w:rsid w:val="004545CA"/>
    <w:rsid w:val="004B7FD8"/>
    <w:rsid w:val="005311AC"/>
    <w:rsid w:val="00712401"/>
    <w:rsid w:val="0092433B"/>
    <w:rsid w:val="009D63DA"/>
    <w:rsid w:val="009D6440"/>
    <w:rsid w:val="00AC01A2"/>
    <w:rsid w:val="00CE74A3"/>
    <w:rsid w:val="00E11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5C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D6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D644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D6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D6440"/>
    <w:rPr>
      <w:rFonts w:cs="Times New Roman"/>
    </w:rPr>
  </w:style>
  <w:style w:type="character" w:styleId="Hyperlink">
    <w:name w:val="Hyperlink"/>
    <w:basedOn w:val="DefaultParagraphFont"/>
    <w:uiPriority w:val="99"/>
    <w:rsid w:val="0092433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301</Words>
  <Characters>1719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</dc:creator>
  <cp:keywords/>
  <dc:description/>
  <cp:lastModifiedBy>edanur</cp:lastModifiedBy>
  <cp:revision>4</cp:revision>
  <dcterms:created xsi:type="dcterms:W3CDTF">2012-03-04T20:06:00Z</dcterms:created>
  <dcterms:modified xsi:type="dcterms:W3CDTF">2012-03-10T11:20:00Z</dcterms:modified>
</cp:coreProperties>
</file>