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B78" w:rsidRDefault="000E4B78" w:rsidP="00940224">
      <w:pPr>
        <w:rPr>
          <w:rFonts w:ascii="Hand writing Mutlu" w:hAnsi="Hand writing Mutlu"/>
        </w:rPr>
      </w:pPr>
      <w:r w:rsidRPr="009924E2">
        <w:rPr>
          <w:rFonts w:ascii="Hand writing Mutlu" w:hAnsi="Hand writing Mutlu"/>
          <w:bdr w:val="single" w:sz="4" w:space="0" w:color="auto"/>
          <w:shd w:val="clear" w:color="auto" w:fill="D9D9D9"/>
        </w:rPr>
        <w:t>1.</w:t>
      </w:r>
      <w:r>
        <w:rPr>
          <w:rFonts w:ascii="Hand writing Mutlu" w:hAnsi="Hand writing Mutlu"/>
        </w:rPr>
        <w:t xml:space="preserve"> Örneği inceleyerek diğerlerini siz çizin ve boşlukları doldurun.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92" o:spid="_x0000_s1026" style="position:absolute;margin-left:0;margin-top:-.2pt;width:201.6pt;height:18pt;z-index:251637760" coordorigin="737,3654" coordsize="4032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">
            <v:group id="Group 94" o:spid="_x0000_s1027" style="position:absolute;left:737;top:3654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5" o:spid="_x0000_s1028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B/+ZsQAAADbAAAA&#10;DwAAAAAAAAAAAAAAAACqAgAAZHJzL2Rvd25yZXYueG1sUEsFBgAAAAAEAAQA+gAAAJsDAAAAAA==&#10;">
                <v:rect id="Rectangle 96" o:spid="_x0000_s102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0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031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1gEcQAAADbAAAA&#10;DwAAAAAAAAAAAAAAAACqAgAAZHJzL2Rvd25yZXYueG1sUEsFBgAAAAAEAAQA+gAAAJsDAAAAAA==&#10;">
                <v:rect id="Rectangle 99" o:spid="_x0000_s103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03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101" o:spid="_x0000_s1034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ikHtMQAAADcAAAA&#10;DwAAAAAAAAAAAAAAAACqAgAAZHJzL2Rvd25yZXYueG1sUEsFBgAAAAAEAAQA+gAAAJsDAAAAAA==&#10;">
                <v:group id="Group 102" o:spid="_x0000_s103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rect id="Rectangle 103" o:spid="_x0000_s103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<v:rect id="Rectangle 104" o:spid="_x0000_s103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/v:group>
                <v:group id="Group 105" o:spid="_x0000_s103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rect id="Rectangle 106" o:spid="_x0000_s103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<v:rect id="Rectangle 107" o:spid="_x0000_s10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/v:group>
              </v:group>
              <v:group id="Group 108" o:spid="_x0000_s1041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3An8DCAAAA3AAAAA8A&#10;AAAAAAAAAAAAAAAAqgIAAGRycy9kb3ducmV2LnhtbFBLBQYAAAAABAAEAPoAAACZAwAAAAA=&#10;">
                <v:rect id="Rectangle 109" o:spid="_x0000_s104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04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</v:group>
            <v:group id="Group 111" o:spid="_x0000_s1044" style="position:absolute;left:4013;top:325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/CRacQAAADcAAAA&#10;DwAAAAAAAAAAAAAAAACqAgAAZHJzL2Rvd25yZXYueG1sUEsFBgAAAAAEAAQA+gAAAJsDAAAAAA==&#10;">
              <v:group id="Group 112" o:spid="_x0000_s104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<v:rect id="Rectangle 113" o:spid="_x0000_s104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PRJsMA&#10;AADcAAAADwAAAGRycy9kb3ducmV2LnhtbERP32vCMBB+H+x/CDfYm6YVFO2MZYwpE4ShK+z1SG5t&#10;WXMpTWqrf70RBnu7j+/nrfPRNuJMna8dK0inCQhi7UzNpYLiaztZgvAB2WDjmBRcyEO+eXxYY2bc&#10;wEc6n0IpYgj7DBVUIbSZlF5XZNFPXUscuR/XWQwRdqU0HQ4x3DZyliQLabHm2FBhS28V6d9TbxXo&#10;Vb8fSt5/4rXw8913/64P80Kp56fx9QVEoDH8i//cHybOT2dwfyZe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PRJsMAAADcAAAADwAAAAAAAAAAAAAAAACYAgAAZHJzL2Rv&#10;d25yZXYueG1sUEsFBgAAAAAEAAQA9QAAAIgDAAAAAA==&#10;" fillcolor="silver"/>
                <v:rect id="Rectangle 114" o:spid="_x0000_s104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0vcIA&#10;AADcAAAADwAAAGRycy9kb3ducmV2LnhtbERP32vCMBB+F/wfwgl7m6kbilajyNjGBGFMC74eydkW&#10;m0tpUtvtrzfCwLf7+H7eatPbSlyp8aVjBZNxAoJYO1NyriA7fjzPQfiAbLByTAp+ycNmPRysMDWu&#10;4x+6HkIuYgj7FBUUIdSplF4XZNGPXU0cubNrLIYIm1yaBrsYbiv5kiQzabHk2FBgTW8F6cuhtQr0&#10;ot11Oe++8S/z089T+67300ypp1G/XYII1IeH+N/9ZeL8ySvcn4kX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v3S9wgAAANwAAAAPAAAAAAAAAAAAAAAAAJgCAABkcnMvZG93&#10;bnJldi54bWxQSwUGAAAAAAQABAD1AAAAhwMAAAAA&#10;" fillcolor="silver"/>
              </v:group>
              <v:group id="Group 115" o:spid="_x0000_s104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rect id="Rectangle 116" o:spid="_x0000_s104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JUsMA&#10;AADcAAAADwAAAGRycy9kb3ducmV2LnhtbERP32vCMBB+F/wfwg32NlOFjtkZZYgbEwZiLez1SM62&#10;2FxKk9puf/0yEHy7j+/nrTajbcSVOl87VjCfJSCItTM1lwqK0/vTCwgfkA02jknBD3nYrKeTFWbG&#10;DXykax5KEUPYZ6igCqHNpPS6Iot+5lriyJ1dZzFE2JXSdDjEcNvIRZI8S4s1x4YKW9pWpC95bxXo&#10;Zb8fSt4f8Lfw6cd3v9NfaaHU48P49goi0Bju4pv708T58xT+n4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pJUsMAAADcAAAADwAAAAAAAAAAAAAAAACYAgAAZHJzL2Rv&#10;d25yZXYueG1sUEsFBgAAAAAEAAQA9QAAAIgDAAAAAA==&#10;" fillcolor="silver"/>
                <v:rect id="Rectangle 117" o:spid="_x0000_s105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XJcIA&#10;AADcAAAADwAAAGRycy9kb3ducmV2LnhtbERP32vCMBB+F/Y/hBv4pqmCop1RxpgyQRBdYa9HcmvL&#10;mktpUtv51xtB8O0+vp+32vS2EhdqfOlYwWScgCDWzpScK8i+t6MFCB+QDVaOScE/edisXwYrTI3r&#10;+ESXc8hFDGGfooIihDqV0uuCLPqxq4kj9+saiyHCJpemwS6G20pOk2QuLZYcGwqs6aMg/XdurQK9&#10;bPddzvsjXjM/2/20n/owy5QavvbvbyAC9eEpfri/TJw/mcP9mXiB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NclwgAAANwAAAAPAAAAAAAAAAAAAAAAAJgCAABkcnMvZG93&#10;bnJldi54bWxQSwUGAAAAAAQABAD1AAAAhwMAAAAA&#10;" fillcolor="silver"/>
              </v:group>
            </v:group>
          </v:group>
        </w:pict>
      </w:r>
      <w:r>
        <w:rPr>
          <w:rFonts w:ascii="Hand writing Mutlu" w:hAnsi="Hand writing Mutlu"/>
        </w:rPr>
        <w:t xml:space="preserve">                                          = 14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87" o:spid="_x0000_s1051" style="position:absolute;margin-left:162pt;margin-top:8.1pt;width:95.4pt;height:18.7pt;z-index:251636736" coordorigin="3977,4194" coordsize="1908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">
            <v:rect id="Rectangle 89" o:spid="_x0000_s1052" style="position:absolute;left:3941;top:4244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4yrwA&#10;AADbAAAADwAAAGRycy9kb3ducmV2LnhtbERPuwrCMBTdBf8hXMHNpjqIVKOIIOhkfQyO1+baVpub&#10;0kStfr0ZBMfDec8WranEkxpXWlYwjGIQxJnVJecKTsf1YALCeWSNlWVS8CYHi3m3M8NE2xfv6Xnw&#10;uQgh7BJUUHhfJ1K6rCCDLrI1ceCutjHoA2xyqRt8hXBTyVEcj6XBkkNDgTWtCsruh4dR8LEGb/qc&#10;3S6p3G3xMizTY7pSqt9rl1MQnlr/F//cG61gEsaGL+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VDjKvAAAANsAAAAPAAAAAAAAAAAAAAAAAJgCAABkcnMvZG93bnJldi54&#10;bWxQSwUGAAAAAAQABAD1AAAAgQMAAAAA&#10;" fillcolor="silver"/>
            <v:rect id="Rectangle 90" o:spid="_x0000_s1053" style="position:absolute;left:4481;top:423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idUcMA&#10;AADbAAAADwAAAGRycy9kb3ducmV2LnhtbESPT4vCMBTE7wt+h/AEb2vqHkSrqYgg6Mmqe9jja/Ps&#10;H5uX0mS1+unNwoLHYWZ+wyxXvWnEjTpXWVYwGUcgiHOrKy4UfJ+3nzMQziNrbCyTggc5WCWDjyXG&#10;2t75SLeTL0SAsItRQel9G0vp8pIMurFtiYN3sZ1BH2RXSN3hPcBNI7+iaCoNVhwWSmxpU1J+Pf0a&#10;BU9rsNY/eZ2l8rDHbFKl53Sj1GjYrxcgPPX+Hf5v77SC2Rz+voQfI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idUcMAAADbAAAADwAAAAAAAAAAAAAAAACYAgAAZHJzL2Rv&#10;d25yZXYueG1sUEsFBgAAAAAEAAQA9QAAAIgDAAAAAA==&#10;" fillcolor="silver"/>
            <v:rect id="Rectangle 91" o:spid="_x0000_s1054" style="position:absolute;left:5021;top:423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iEbwA&#10;AADbAAAADwAAAGRycy9kb3ducmV2LnhtbERPyw7BQBTdS/zD5ErsmLIQyhCRSFipx8Ly6lxt6dxp&#10;OoPy9WYhsTw579miMaV4Uu0KywoG/QgEcWp1wZmC03HdG4NwHlljaZkUvMnBYt5uzTDW9sV7eh58&#10;JkIIuxgV5N5XsZQuzcmg69uKOHBXWxv0AdaZ1DW+Qrgp5TCKRtJgwaEhx4pWOaX3w8Mo+FiDN31O&#10;b5dE7rZ4GRTJMVkp1e00yykIT43/i3/ujVYwCevDl/AD5Pw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B+6IRvAAAANsAAAAPAAAAAAAAAAAAAAAAAJgCAABkcnMvZG93bnJldi54&#10;bWxQSwUGAAAAAAQABAD1AAAAgQMAAAAA&#10;" fillcolor="silver"/>
            <v:rect id="Rectangle 92" o:spid="_x0000_s1055" style="position:absolute;left:5561;top:4244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cHisQA&#10;AADbAAAADwAAAGRycy9kb3ducmV2LnhtbESPzWvCQBTE74L/w/IEb7pJD8WmrkECQntq/Dj0+My+&#10;5qPZtyG7jdG/3hWEHoeZ+Q2zTkfTioF6V1tWEC8jEMSF1TWXCk7H3WIFwnlkja1lUnAlB+lmOllj&#10;ou2F9zQcfCkChF2CCirvu0RKV1Rk0C1tRxy8H9sb9EH2pdQ9XgLctPIlil6lwZrDQoUdZRUVv4c/&#10;o+BmDTb6u2jOufz6xHNc58c8U2o+G7fvIDyN/j/8bH9oBW8xPL6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3B4rEAAAA2wAAAA8AAAAAAAAAAAAAAAAAmAIAAGRycy9k&#10;b3ducmV2LnhtbFBLBQYAAAAABAAEAPUAAACJAwAAAAA=&#10;" fillcolor="silver"/>
          </v:group>
        </w:pict>
      </w:r>
      <w:r>
        <w:rPr>
          <w:noProof/>
        </w:rPr>
        <w:pict>
          <v:group id="Grup 70" o:spid="_x0000_s1056" style="position:absolute;margin-left:0;margin-top:8.1pt;width:2in;height:18pt;z-index:251629568" coordorigin="737,3474" coordsize="28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">
            <v:group id="Group 3" o:spid="_x0000_s1057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GS7BMQAAADbAAAA&#10;DwAAAAAAAAAAAAAAAACqAgAAZHJzL2Rvd25yZXYueG1sUEsFBgAAAAAEAAQA+gAAAJsDAAAAAA==&#10;">
              <v:rect id="Rectangle 4" o:spid="_x0000_s105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<v:rect id="Rectangle 5" o:spid="_x0000_s105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</v:group>
            <v:group id="Group 6" o:spid="_x0000_s1060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MYnMQAAADbAAAADwAAAGRycy9kb3ducmV2LnhtbESPQWsCMRSE74L/ITzB&#10;i9SsUtRujWJbFrxWW+rxsXndLN28rEnqbv+9KQgeh5n5hllve9uIC/lQO1Ywm2YgiEuna64UfByL&#10;hxWIEJE1No5JwR8F2G6GgzXm2nX8TpdDrESCcMhRgYmxzaUMpSGLYepa4uR9O28xJukrqT12CW4b&#10;Oc+yhbRYc1ow2NKrofLn8GsV8PlzVZybr0lxKv1s99I9mbdTVGo86nfPICL18R6+tfdawfIR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BMYnMQAAADbAAAA&#10;DwAAAAAAAAAAAAAAAACqAgAAZHJzL2Rvd25yZXYueG1sUEsFBgAAAAAEAAQA+gAAAJsDAAAAAA==&#10;">
              <v:rect id="Rectangle 7" o:spid="_x0000_s106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<v:rect id="Rectangle 8" o:spid="_x0000_s106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</v:group>
            <v:group id="Group 9" o:spid="_x0000_s1063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MGG68QAAADbAAAA&#10;DwAAAAAAAAAAAAAAAACqAgAAZHJzL2Rvd25yZXYueG1sUEsFBgAAAAAEAAQA+gAAAJsDAAAAAA==&#10;">
              <v:group id="Group 10" o:spid="_x0000_s1064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11" o:spid="_x0000_s106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12" o:spid="_x0000_s106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</v:group>
              <v:group id="Group 13" o:spid="_x0000_s106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14" o:spid="_x0000_s106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15" o:spid="_x0000_s106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</v:group>
            <v:group id="Group 16" o:spid="_x0000_s1070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cZou8QAAADbAAAA&#10;DwAAAAAAAAAAAAAAAACqAgAAZHJzL2Rvd25yZXYueG1sUEsFBgAAAAAEAAQA+gAAAJsDAAAAAA==&#10;">
              <v:rect id="Rectangle 17" o:spid="_x0000_s107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<v:rect id="Rectangle 18" o:spid="_x0000_s107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</v:group>
          </v:group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1 onluk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4 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49" o:spid="_x0000_s1073" style="position:absolute;margin-left:0;margin-top:15.6pt;width:172.8pt;height:18pt;z-index:251631616" coordorigin="737,5468" coordsize="3456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">
            <v:group id="Group 21" o:spid="_x0000_s1074" style="position:absolute;left:737;top:5468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group id="Group 22" o:spid="_x0000_s1075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HnZMQAAADbAAAADwAAAGRycy9kb3ducmV2LnhtbESPQWsCMRSE7wX/Q3hC&#10;L0WzK7T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HnZMQAAADbAAAA&#10;DwAAAAAAAAAAAAAAAACqAgAAZHJzL2Rvd25yZXYueG1sUEsFBgAAAAAEAAQA+gAAAJsDAAAAAA==&#10;">
                <v:rect id="Rectangle 23" o:spid="_x0000_s107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24" o:spid="_x0000_s107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  <v:group id="Group 25" o:spid="_x0000_s1078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6ZE/MQAAADbAAAADwAAAGRycy9kb3ducmV2LnhtbESPQWsCMRSE74L/ITzB&#10;i9SsUsVujWJbFrxWW+rxsXndLN28rEnqbv+9KQgeh5n5hllve9uIC/lQO1Ywm2YgiEuna64UfByL&#10;hxWIEJE1No5JwR8F2G6GgzXm2nX8TpdDrESCcMhRgYmxzaUMpSGLYepa4uR9O28xJukrqT12CW4b&#10;Oc+ypbRYc1ow2NKrofLn8GsV8PlzVZybr0lxKv1s99I9mbdTVGo86nfPICL18R6+tfdaweIR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6ZE/MQAAADbAAAA&#10;DwAAAAAAAAAAAAAAAACqAgAAZHJzL2Rvd25yZXYueG1sUEsFBgAAAAAEAAQA+gAAAJsDAAAAAA==&#10;">
                <v:rect id="Rectangle 26" o:spid="_x0000_s107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27" o:spid="_x0000_s108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</v:group>
              <v:group id="Group 28" o:spid="_x0000_s1081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Tai8QAAADbAAAADwAAAGRycy9kb3ducmV2LnhtbESPQWsCMRSE74L/ITzB&#10;i9SsQtVujWJbFrxWW+rxsXndLN28rEnqbv+9KQgeh5n5hllve9uIC/lQO1Ywm2YgiEuna64UfByL&#10;hxWIEJE1No5JwR8F2G6GgzXm2nX8TpdDrESCcMhRgYmxzaUMpSGLYepa4uR9O28xJukrqT12CW4b&#10;Oc+yhbRYc1ow2NKrofLn8GsV8PlzVZybr0lxKv1s99I9mbdTVGo86nfPICL18R6+tfdaweMS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3Tai8QAAADbAAAA&#10;DwAAAAAAAAAAAAAAAACqAgAAZHJzL2Rvd25yZXYueG1sUEsFBgAAAAAEAAQA+gAAAJsDAAAAAA==&#10;">
                <v:group id="Group 29" o:spid="_x0000_s1082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30" o:spid="_x0000_s108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<v:rect id="Rectangle 31" o:spid="_x0000_s108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/v:group>
                <v:group id="Group 32" o:spid="_x0000_s1085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rect id="Rectangle 33" o:spid="_x0000_s108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<v:rect id="Rectangle 34" o:spid="_x0000_s108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/v:group>
              </v:group>
              <v:group id="Group 35" o:spid="_x0000_s1088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yo5BwwAAANsAAAAP&#10;AAAAAAAAAAAAAAAAAKoCAABkcnMvZG93bnJldi54bWxQSwUGAAAAAAQABAD6AAAAmgMAAAAA&#10;">
                <v:rect id="Rectangle 36" o:spid="_x0000_s108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37" o:spid="_x0000_s109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38" o:spid="_x0000_s1091" style="position:absolute;left:3725;top:5360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gQNsQAAADbAAAA&#10;DwAAAAAAAAAAAAAAAACqAgAAZHJzL2Rvd25yZXYueG1sUEsFBgAAAAAEAAQA+gAAAJsDAAAAAA==&#10;">
              <v:rect id="Rectangle 39" o:spid="_x0000_s109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Zg8AA&#10;AADbAAAADwAAAGRycy9kb3ducmV2LnhtbERPXWvCMBR9F/wP4Qp709SB4qpRRLYxQZBpwddLcm2L&#10;zU1pUlv99eZhsMfD+V5teluJOzW+dKxgOklAEGtnSs4VZOev8QKED8gGK8ek4EEeNuvhYIWpcR3/&#10;0v0UchFD2KeooAihTqX0uiCLfuJq4shdXWMxRNjk0jTYxXBbyfckmUuLJceGAmvaFaRvp9Yq0B/t&#10;vst5f8Rn5mffl/ZTH2aZUm+jfrsEEagP/+I/949RMI9j45f4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QZg8AAAADbAAAADwAAAAAAAAAAAAAAAACYAgAAZHJzL2Rvd25y&#10;ZXYueG1sUEsFBgAAAAAEAAQA9QAAAIUDAAAAAA==&#10;" fillcolor="silver"/>
              <v:rect id="Rectangle 40" o:spid="_x0000_s109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8GMMA&#10;AADbAAAADwAAAGRycy9kb3ducmV2LnhtbESPQWvCQBSE7wX/w/KE3upGQampqxSxpYJQ1IDXx+5r&#10;Epp9G7IbE/31riB4HGbmG2ax6m0lztT40rGC8SgBQaydKTlXkB2/3t5B+IBssHJMCi7kYbUcvCww&#10;Na7jPZ0PIRcRwj5FBUUIdSql1wVZ9CNXE0fvzzUWQ5RNLk2DXYTbSk6SZCYtlhwXCqxpXZD+P7RW&#10;gZ632y7n7S9eMz/9PrUbvZtmSr0O+88PEIH68Aw/2j9GwWwO9y/xB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i8GMMAAADbAAAADwAAAAAAAAAAAAAAAACYAgAAZHJzL2Rv&#10;d25yZXYueG1sUEsFBgAAAAAEAAQA9QAAAIgDAAAAAA==&#10;" fillcolor="silver"/>
            </v:group>
          </v:group>
        </w:pict>
      </w:r>
      <w:r>
        <w:rPr>
          <w:noProof/>
        </w:rPr>
        <w:pict>
          <v:line id="Düz Bağlayıcı 48" o:spid="_x0000_s1094" style="position:absolute;z-index:251630592;visibility:visible" from="-18pt,6.6pt" to="36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= </w:t>
      </w:r>
      <w:r>
        <w:t>…</w: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0E4B78" w:rsidRDefault="000E4B78" w:rsidP="00940224">
      <w:pPr>
        <w:ind w:firstLine="709"/>
        <w:rPr>
          <w:rFonts w:ascii="Hand writing Mutlu" w:hAnsi="Hand writing Mutlu"/>
        </w:rPr>
      </w:pPr>
      <w:r>
        <w:t>…</w:t>
      </w:r>
      <w:r>
        <w:rPr>
          <w:rFonts w:ascii="Hand writing Mutlu" w:hAnsi="Hand writing Mutlu"/>
        </w:rPr>
        <w:t>onluk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t>…</w:t>
      </w:r>
      <w:r>
        <w:rPr>
          <w:rFonts w:ascii="Hand writing Mutlu" w:hAnsi="Hand writing Mutlu"/>
        </w:rPr>
        <w:t>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22" o:spid="_x0000_s1095" style="position:absolute;margin-left:0;margin-top:11.95pt;width:212.4pt;height:18pt;z-index:251633664" coordorigin="737,6894" coordsize="424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">
            <v:group id="Group 43" o:spid="_x0000_s1096" style="position:absolute;left:737;top:6894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group id="Group 44" o:spid="_x0000_s1097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A3gcMAAADbAAAADwAAAGRycy9kb3ducmV2LnhtbESPQWsCMRSE7wX/Q3hC&#10;L6JZpYiuRlHLQq/VFj0+Nq+bpZuXNUnd7b9vBKHHYWa+Ydbb3jbiRj7UjhVMJxkI4tLpmisFH6di&#10;vAARIrLGxjEp+KUA283gaY25dh2/0+0YK5EgHHJUYGJscylDachimLiWOHlfzluMSfpKao9dgttG&#10;zrJsLi3WnBYMtnQwVH4ff6wCvn4uimtzHhWX0k93+25pXi9Rqedhv1uBiNTH//Cj/aYVzF7g/iX9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DeBwwAAANsAAAAP&#10;AAAAAAAAAAAAAAAAAKoCAABkcnMvZG93bnJldi54bWxQSwUGAAAAAAQABAD6AAAAmgMAAAAA&#10;">
                <v:rect id="Rectangle 45" o:spid="_x0000_s109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<v:rect id="Rectangle 46" o:spid="_x0000_s109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/v:group>
              <v:group id="Group 47" o:spid="_x0000_s1100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cqn2wwAAANsAAAAP&#10;AAAAAAAAAAAAAAAAAKoCAABkcnMvZG93bnJldi54bWxQSwUGAAAAAAQABAD6AAAAmgMAAAAA&#10;">
                <v:rect id="Rectangle 48" o:spid="_x0000_s110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<v:rect id="Rectangle 49" o:spid="_x0000_s110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/v:group>
              <v:group id="Group 50" o:spid="_x0000_s1103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4UKnX8EAAADbAAAADwAA&#10;AAAAAAAAAAAAAACqAgAAZHJzL2Rvd25yZXYueG1sUEsFBgAAAAAEAAQA+gAAAJgDAAAAAA==&#10;">
                <v:group id="Group 51" o:spid="_x0000_s1104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ctangle 52" o:spid="_x0000_s110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<v:rect id="Rectangle 53" o:spid="_x0000_s110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</v:group>
                <v:group id="Group 54" o:spid="_x0000_s1107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Rectangle 55" o:spid="_x0000_s110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<v:rect id="Rectangle 56" o:spid="_x0000_s110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</v:group>
              </v:group>
              <v:group id="Group 57" o:spid="_x0000_s1110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s/K8QAAADbAAAADwAAAGRycy9kb3ducmV2LnhtbESPQWsCMRSE74L/ITzB&#10;i9SsFtRujWJbFrxWW+rxsXndLN28rEnqbv+9KQgeh5n5hllve9uIC/lQO1Ywm2YgiEuna64UfByL&#10;hxWIEJE1No5JwR8F2G6GgzXm2nX8TpdDrESCcMhRgYmxzaUMpSGLYepa4uR9O28xJukrqT12CW4b&#10;Oc+yhbRYc1ow2NKrofLn8GsV8PlzVZybr0lxKv1s99I9mbdTVGo86nfPICL18R6+tfdaweMS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s/K8QAAADbAAAA&#10;DwAAAAAAAAAAAAAAAACqAgAAZHJzL2Rvd25yZXYueG1sUEsFBgAAAAAEAAQA+gAAAJsDAAAAAA==&#10;">
                <v:rect id="Rectangle 58" o:spid="_x0000_s111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<v:rect id="Rectangle 59" o:spid="_x0000_s111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/v:group>
            </v:group>
            <v:group id="Group 60" o:spid="_x0000_s1113" style="position:absolute;left:3617;top:6894;width:1368;height:360" coordorigin="3617,6894" coordsize="1368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oup 61" o:spid="_x0000_s1114" style="position:absolute;left:3725;top:678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ghxucQAAADbAAAADwAAAGRycy9kb3ducmV2LnhtbESPQWsCMRSE7wX/Q3hC&#10;L0WzK6X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ghxucQAAADbAAAA&#10;DwAAAAAAAAAAAAAAAACqAgAAZHJzL2Rvd25yZXYueG1sUEsFBgAAAAAEAAQA+gAAAJsDAAAAAA==&#10;">
                <v:rect id="Rectangle 62" o:spid="_x0000_s111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yCcQA&#10;AADbAAAADwAAAGRycy9kb3ducmV2LnhtbESPQWvCQBSE70L/w/IK3uqmotKmrlKKFgVBTAO9PnZf&#10;k9Ds25DdmNRf7woFj8PMfMMs14OtxZlaXzlW8DxJQBBrZyouFORf26cXED4gG6wdk4I/8rBePYyW&#10;mBrX84nOWShEhLBPUUEZQpNK6XVJFv3ENcTR+3GtxRBlW0jTYh/htpbTJFlIixXHhRIb+ihJ/2ad&#10;VaBfu31f8P6Il9zPP7+7jT7Mc6XGj8P7G4hAQ7iH/9s7o2A2hduX+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5cgnEAAAA2wAAAA8AAAAAAAAAAAAAAAAAmAIAAGRycy9k&#10;b3ducmV2LnhtbFBLBQYAAAAABAAEAPUAAACJAwAAAAA=&#10;" fillcolor="silver"/>
                <v:rect id="Rectangle 63" o:spid="_x0000_s111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XksQA&#10;AADbAAAADwAAAGRycy9kb3ducmV2LnhtbESPQWvCQBSE7wX/w/KE3nRTq6LRVaS0pUKhqAGvj91n&#10;Epp9G7IbE/vruwWhx2FmvmHW295W4kqNLx0reBonIIi1MyXnCrLT22gBwgdkg5VjUnAjD9vN4GGN&#10;qXEdH+h6DLmIEPYpKihCqFMpvS7Ioh+7mjh6F9dYDFE2uTQNdhFuKzlJkrm0WHJcKLCml4L097G1&#10;CvSy3Xc577/wJ/Oz93P7qj9nmVKPw363AhGoD//he/vDKJg+w9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115LEAAAA2wAAAA8AAAAAAAAAAAAAAAAAmAIAAGRycy9k&#10;b3ducmV2LnhtbFBLBQYAAAAABAAEAPUAAACJAwAAAAA=&#10;" fillcolor="silver"/>
              </v:group>
              <v:group id="Group 64" o:spid="_x0000_s1117" style="position:absolute;left:4265;top:678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n/SIcQAAADbAAAA&#10;DwAAAAAAAAAAAAAAAACqAgAAZHJzL2Rvd25yZXYueG1sUEsFBgAAAAAEAAQA+gAAAJsDAAAAAA==&#10;">
                <v:rect id="Rectangle 65" o:spid="_x0000_s11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DqfcQA&#10;AADbAAAADwAAAGRycy9kb3ducmV2LnhtbESPQWvCQBSE7wX/w/KE3nSjNNJGVxFpSwVBagNeH7uv&#10;SWj2bchuTNpf7wpCj8PMfMOsNoOtxYVaXzlWMJsmIIi1MxUXCvKvt8kzCB+QDdaOScEvedisRw8r&#10;zIzr+ZMup1CICGGfoYIyhCaT0uuSLPqpa4ij9+1aiyHKtpCmxT7CbS3nSbKQFiuOCyU2tCtJ/5w6&#10;q0C/dPu+4P0R/3Kfvp+7V31Ic6Uex8N2CSLQEP7D9/aHUfCUwu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Q6n3EAAAA2wAAAA8AAAAAAAAAAAAAAAAAmAIAAGRycy9k&#10;b3ducmV2LnhtbFBLBQYAAAAABAAEAPUAAACJAwAAAAA=&#10;" fillcolor="silver"/>
                <v:rect id="Rectangle 66" o:spid="_x0000_s111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0CsQA&#10;AADbAAAADwAAAGRycy9kb3ducmV2LnhtbESPQWvCQBSE70L/w/IK3nRTUWlTVylFRUEoTQO9PnZf&#10;k9Ds25DdmNhf3xUEj8PMfMOsNoOtxZlaXzlW8DRNQBBrZyouFORfu8kzCB+QDdaOScGFPGzWD6MV&#10;psb1/EnnLBQiQtinqKAMoUml9Loki37qGuLo/bjWYoiyLaRpsY9wW8tZkiylxYrjQokNvZekf7PO&#10;KtAv3bEv+PiBf7lf7L+7rT4tcqXGj8PbK4hAQ7iHb+2DUTBfwvV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dArEAAAA2wAAAA8AAAAAAAAAAAAAAAAAmAIAAGRycy9k&#10;b3ducmV2LnhtbFBLBQYAAAAABAAEAPUAAACJAwAAAAA=&#10;" fillcolor="silver"/>
              </v:group>
              <v:rect id="Rectangle 67" o:spid="_x0000_s1120" style="position:absolute;left:4661;top:693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IWIsIA&#10;AADbAAAADwAAAGRycy9kb3ducmV2LnhtbESPzarCMBSE94LvEI5wd5oqolKNIoKgq1t/Fi6PzbGt&#10;Nielidp7n94IgsthZr5hZovGlOJBtSssK+j3IhDEqdUFZwqOh3V3AsJ5ZI2lZVLwRw4W83ZrhrG2&#10;T97RY+8zESDsYlSQe1/FUro0J4OuZyvi4F1sbdAHWWdS1/gMcFPKQRSNpMGCw0KOFa1ySm/7u1Hw&#10;bw1e9Sm9nhP5u8Vzv0gOyUqpn06znILw1Phv+NPeaAXDMby/hB8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hYiwgAAANsAAAAPAAAAAAAAAAAAAAAAAJgCAABkcnMvZG93&#10;bnJldi54bWxQSwUGAAAAAAQABAD1AAAAhwMAAAAA&#10;" fillcolor="silver"/>
            </v:group>
          </v:group>
        </w:pict>
      </w:r>
      <w:r>
        <w:rPr>
          <w:noProof/>
        </w:rPr>
        <w:pict>
          <v:line id="Düz Bağlayıcı 21" o:spid="_x0000_s1121" style="position:absolute;z-index:251632640;visibility:visible" from="-18pt,2.95pt" to="36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= </w:t>
      </w:r>
      <w:r>
        <w:t>…</w: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line id="Düz Bağlayıcı 20" o:spid="_x0000_s1122" style="position:absolute;z-index:251634688;visibility:visible" from="-18pt,18pt" to="369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" strokeweight="3pt">
            <v:stroke linestyle="thinThin"/>
          </v:line>
        </w:pict>
      </w:r>
      <w:r>
        <w:rPr>
          <w:rFonts w:ascii="Hand writing Mutlu" w:hAnsi="Hand writing Mutlu"/>
        </w:rPr>
        <w:tab/>
        <w:t>...onluk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t>…</w:t>
      </w:r>
      <w:r>
        <w:rPr>
          <w:rFonts w:ascii="Hand writing Mutlu" w:hAnsi="Hand writing Mutlu"/>
        </w:rPr>
        <w:t>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1" o:spid="_x0000_s1123" style="position:absolute;margin-left:0;margin-top:17.3pt;width:158.4pt;height:18pt;z-index:251635712" coordorigin="737,9249" coordsize="316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">
            <v:group id="Group 70" o:spid="_x0000_s1124" style="position:absolute;left:737;top:9249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71" o:spid="_x0000_s1125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umkcIAAADaAAAADwAAAGRycy9kb3ducmV2LnhtbESPQWsCMRSE7wX/Q3iF&#10;XopmrVB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+bppHCAAAA2gAAAA8A&#10;AAAAAAAAAAAAAAAAqgIAAGRycy9kb3ducmV2LnhtbFBLBQYAAAAABAAEAPoAAACZAwAAAAA=&#10;">
                <v:rect id="Rectangle 72" o:spid="_x0000_s112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73" o:spid="_x0000_s112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/v:group>
              <v:group id="Group 74" o:spid="_x0000_s1128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/sBQnCAAAA2gAAAA8A&#10;AAAAAAAAAAAAAAAAqgIAAGRycy9kb3ducmV2LnhtbFBLBQYAAAAABAAEAPoAAACZAwAAAAA=&#10;">
                <v:rect id="Rectangle 75" o:spid="_x0000_s112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rect id="Rectangle 76" o:spid="_x0000_s113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/v:group>
              <v:group id="Group 77" o:spid="_x0000_s1131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5zkXvCAAAA2gAAAA8A&#10;AAAAAAAAAAAAAAAAqgIAAGRycy9kb3ducmV2LnhtbFBLBQYAAAAABAAEAPoAAACZAwAAAAA=&#10;">
                <v:group id="Group 78" o:spid="_x0000_s1132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79" o:spid="_x0000_s113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<v:rect id="Rectangle 80" o:spid="_x0000_s113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</v:group>
                <v:group id="Group 81" o:spid="_x0000_s1135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ctangle 82" o:spid="_x0000_s113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<v:rect id="Rectangle 83" o:spid="_x0000_s113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</v:group>
              </v:group>
              <v:group id="Group 84" o:spid="_x0000_s1138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lLG0MEAAADbAAAADwAA&#10;AAAAAAAAAAAAAACqAgAAZHJzL2Rvd25yZXYueG1sUEsFBgAAAAAEAAQA+gAAAJgDAAAAAA==&#10;">
                <v:rect id="Rectangle 85" o:spid="_x0000_s113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<v:rect id="Rectangle 86" o:spid="_x0000_s114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/v:group>
            </v:group>
            <v:rect id="Rectangle 87" o:spid="_x0000_s1141" style="position:absolute;left:3581;top:9285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II1sAA&#10;AADbAAAADwAAAGRycy9kb3ducmV2LnhtbERPS4vCMBC+L+x/CCN4W1M9LNo1FREW9LT1cdjjtBn7&#10;sJmUJmr11xtB8DYf33Pmi9404kKdqywrGI8iEMS51RUXCg77368pCOeRNTaWScGNHCySz485xtpe&#10;eUuXnS9ECGEXo4LS+zaW0uUlGXQj2xIH7mg7gz7ArpC6w2sIN42cRNG3NFhxaCixpVVJ+Wl3Ngru&#10;1mCt//M6S+XfBrNxle7TlVLDQb/8AeGp92/xy73WYf4Mnr+EA2Ty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II1sAAAADbAAAADwAAAAAAAAAAAAAAAACYAgAAZHJzL2Rvd25y&#10;ZXYueG1sUEsFBgAAAAAEAAQA9QAAAIUDAAAAAA==&#10;" fillcolor="silver"/>
          </v:group>
        </w:pict>
      </w:r>
    </w:p>
    <w:p w:rsidR="000E4B78" w:rsidRDefault="000E4B78" w:rsidP="00940224">
      <w:r>
        <w:rPr>
          <w:rFonts w:ascii="Hand writing Mutlu" w:hAnsi="Hand writing Mutlu"/>
        </w:rPr>
        <w:t xml:space="preserve">                                            = </w:t>
      </w:r>
      <w:r>
        <w:t>…</w:t>
      </w:r>
    </w:p>
    <w:p w:rsidR="000E4B78" w:rsidRDefault="000E4B78" w:rsidP="00940224"/>
    <w:p w:rsidR="000E4B78" w:rsidRDefault="000E4B78" w:rsidP="00940224"/>
    <w:p w:rsidR="000E4B78" w:rsidRDefault="000E4B78" w:rsidP="00940224"/>
    <w:p w:rsidR="000E4B78" w:rsidRPr="00B3227C" w:rsidRDefault="000E4B78" w:rsidP="00940224">
      <w:pPr>
        <w:rPr>
          <w:rFonts w:ascii="Hand writing Mutlu" w:hAnsi="Hand writing Mutlu"/>
        </w:rPr>
      </w:pPr>
      <w:r>
        <w:tab/>
      </w:r>
      <w:r w:rsidRPr="00B3227C">
        <w:t>…</w:t>
      </w:r>
      <w:r w:rsidRPr="00B3227C">
        <w:rPr>
          <w:rFonts w:ascii="Hand writing Mutlu" w:hAnsi="Hand writing Mutlu"/>
        </w:rPr>
        <w:t>onluk</w:t>
      </w:r>
      <w:r w:rsidRPr="00B3227C">
        <w:rPr>
          <w:rFonts w:ascii="Hand writing Mutlu" w:hAnsi="Hand writing Mutlu"/>
        </w:rPr>
        <w:tab/>
      </w:r>
      <w:r w:rsidRPr="00B3227C">
        <w:rPr>
          <w:rFonts w:ascii="Hand writing Mutlu" w:hAnsi="Hand writing Mutlu"/>
        </w:rPr>
        <w:tab/>
      </w:r>
      <w:r w:rsidRPr="00B3227C">
        <w:rPr>
          <w:rFonts w:ascii="Hand writing Mutlu" w:hAnsi="Hand writing Mutlu"/>
        </w:rPr>
        <w:tab/>
      </w:r>
      <w:r w:rsidRPr="00B3227C">
        <w:t>…</w:t>
      </w:r>
      <w:r w:rsidRPr="00B3227C">
        <w:rPr>
          <w:rFonts w:ascii="Hand writing Mutlu" w:hAnsi="Hand writing Mutlu"/>
        </w:rPr>
        <w:t>birlik</w:t>
      </w:r>
    </w:p>
    <w:p w:rsidR="000E4B78" w:rsidRDefault="000E4B78"/>
    <w:p w:rsidR="000E4B78" w:rsidRDefault="000E4B78"/>
    <w:p w:rsidR="000E4B78" w:rsidRDefault="000E4B78" w:rsidP="00940224">
      <w:pPr>
        <w:rPr>
          <w:rFonts w:ascii="Hand writing Mutlu" w:hAnsi="Hand writing Mutlu"/>
        </w:rPr>
      </w:pPr>
      <w:r w:rsidRPr="009924E2">
        <w:rPr>
          <w:rFonts w:ascii="Hand writing Mutlu" w:hAnsi="Hand writing Mutlu"/>
          <w:bdr w:val="single" w:sz="4" w:space="0" w:color="auto"/>
          <w:shd w:val="clear" w:color="auto" w:fill="D9D9D9"/>
        </w:rPr>
        <w:t>2.</w:t>
      </w:r>
      <w:r>
        <w:rPr>
          <w:rFonts w:ascii="Hand writing Mutlu" w:hAnsi="Hand writing Mutlu"/>
        </w:rPr>
        <w:t xml:space="preserve"> Örneği inceleyerek diğerlerini sen yap.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237" o:spid="_x0000_s1142" style="position:absolute;margin-left:6.75pt;margin-top:8.25pt;width:185.4pt;height:18pt;z-index:251638784" coordorigin="8837,1674" coordsize="370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">
            <v:group id="Group 119" o:spid="_x0000_s1143" style="position:absolute;left:8837;top:1674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group id="Group 120" o:spid="_x0000_s1144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F6MQAAADcAAAADwAAAGRycy9kb3ducmV2LnhtbESPQWsCMRSE7wX/Q3hC&#10;L0WzKhRdjaKWBa/alnp8bF43Szcva5K6239vBKHHYWa+YVab3jbiSj7UjhVMxhkI4tLpmisFH+/F&#10;aA4iRGSNjWNS8EcBNuvB0wpz7To+0vUUK5EgHHJUYGJscylDachiGLuWOHnfzluMSfpKao9dgttG&#10;TrPsVVqsOS0YbGlvqPw5/VoFfPmcF5fm66U4l36y3XUL83aOSj0P++0SRKQ+/ocf7YNWMJ0t4H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loF6MQAAADcAAAA&#10;DwAAAAAAAAAAAAAAAACqAgAAZHJzL2Rvd25yZXYueG1sUEsFBgAAAAAEAAQA+gAAAJsDAAAAAA==&#10;">
                <v:rect id="Rectangle 121" o:spid="_x0000_s11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<v:rect id="Rectangle 122" o:spid="_x0000_s114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Ct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K1xQAAANwAAAAPAAAAAAAAAAAAAAAAAJgCAABkcnMv&#10;ZG93bnJldi54bWxQSwUGAAAAAAQABAD1AAAAigMAAAAA&#10;"/>
              </v:group>
              <v:group id="Group 123" o:spid="_x0000_s1147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D45OTFAAAA3AAA&#10;AA8AAAAAAAAAAAAAAAAAqgIAAGRycy9kb3ducmV2LnhtbFBLBQYAAAAABAAEAPoAAACcAwAAAAA=&#10;">
                <v:rect id="Rectangle 124" o:spid="_x0000_s114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<v:rect id="Rectangle 125" o:spid="_x0000_s114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hL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6EtxQAAANwAAAAPAAAAAAAAAAAAAAAAAJgCAABkcnMv&#10;ZG93bnJldi54bWxQSwUGAAAAAAQABAD1AAAAigMAAAAA&#10;"/>
              </v:group>
              <v:group id="Group 126" o:spid="_x0000_s1150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8RfJDFAAAA3AAA&#10;AA8AAAAAAAAAAAAAAAAAqgIAAGRycy9kb3ducmV2LnhtbFBLBQYAAAAABAAEAPoAAACcAwAAAAA=&#10;">
                <v:group id="Group 127" o:spid="_x0000_s1151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rect id="Rectangle 128" o:spid="_x0000_s115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    <v:rect id="Rectangle 129" o:spid="_x0000_s115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  </v:group>
                <v:group id="Group 130" o:spid="_x0000_s1154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rect id="Rectangle 131" o:spid="_x0000_s115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  <v:rect id="Rectangle 132" o:spid="_x0000_s115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</v:group>
              </v:group>
              <v:group id="Group 133" o:spid="_x0000_s1157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hcjnFAAAA3AAA&#10;AA8AAAAAAAAAAAAAAAAAqgIAAGRycy9kb3ducmV2LnhtbFBLBQYAAAAABAAEAPoAAACcAwAAAAA=&#10;">
                <v:rect id="Rectangle 134" o:spid="_x0000_s115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  <v:rect id="Rectangle 135" o:spid="_x0000_s115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/v:group>
            </v:group>
            <v:group id="Group 136" o:spid="_x0000_s1160" style="position:absolute;left:11825;top:15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rI6k3FAAAA3AAA&#10;AA8AAAAAAAAAAAAAAAAAqgIAAGRycy9kb3ducmV2LnhtbFBLBQYAAAAABAAEAPoAAACcAwAAAAA=&#10;">
              <v:rect id="Rectangle 137" o:spid="_x0000_s116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PmcUA&#10;AADcAAAADwAAAGRycy9kb3ducmV2LnhtbESPQWvCQBSE7wX/w/IEb3WjEGmjq4i0olAo1YDXx+4z&#10;CWbfhuzGxP76bqHQ4zAz3zCrzWBrcafWV44VzKYJCGLtTMWFgvz8/vwCwgdkg7VjUvAgD5v16GmF&#10;mXE9f9H9FAoRIewzVFCG0GRSel2SRT91DXH0rq61GKJsC2la7CPc1nKeJAtpseK4UGJDu5L07dRZ&#10;Bfq1O/YFHz/xO/fp/tK96Y80V2oyHrZLEIGG8B/+ax+Mgnm6gN8z8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w+ZxQAAANwAAAAPAAAAAAAAAAAAAAAAAJgCAABkcnMv&#10;ZG93bnJldi54bWxQSwUGAAAAAAQABAD1AAAAigMAAAAA&#10;" fillcolor="silver"/>
              <v:rect id="Rectangle 138" o:spid="_x0000_s116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qAsUA&#10;AADcAAAADwAAAGRycy9kb3ducmV2LnhtbESPQWvCQBSE74X+h+UVvOmmQmwbXUWklQoF0QZ6few+&#10;k9Ds25DdmNRf7wpCj8PMfMMsVoOtxZlaXzlW8DxJQBBrZyouFOTfH+NXED4gG6wdk4I/8rBaPj4s&#10;MDOu5wOdj6EQEcI+QwVlCE0mpdclWfQT1xBH7+RaiyHKtpCmxT7CbS2nSTKTFiuOCyU2tClJ/x47&#10;q0C/dbu+4N0eL7lPtz/du/5Kc6VGT8N6DiLQEP7D9/anUTBNX+B2Jh4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6oCxQAAANwAAAAPAAAAAAAAAAAAAAAAAJgCAABkcnMv&#10;ZG93bnJldi54bWxQSwUGAAAAAAQABAD1AAAAigMAAAAA&#10;" fillcolor="silver"/>
            </v:group>
            <v:rect id="Rectangle 139" o:spid="_x0000_s1163" style="position:absolute;left:12221;top:171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SOr0A&#10;AADcAAAADwAAAGRycy9kb3ducmV2LnhtbERPuwrCMBTdBf8hXMFNUwVFqlFEEHSyPgbHa3Ntq81N&#10;aaJWv94MguPhvGeLxpTiSbUrLCsY9CMQxKnVBWcKTsd1bwLCeWSNpWVS8CYHi3m7NcNY2xfv6Xnw&#10;mQgh7GJUkHtfxVK6NCeDrm8r4sBdbW3QB1hnUtf4CuGmlMMoGkuDBYeGHCta5ZTeDw+j4GMN3vQ5&#10;vV0SudviZVAkx2SlVLfTLKcgPDX+L/65N1rBcBTWhjPhCMj5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jZSOr0AAADcAAAADwAAAAAAAAAAAAAAAACYAgAAZHJzL2Rvd25yZXYu&#10;eG1sUEsFBgAAAAAEAAQA9QAAAIIDAAAAAA==&#10;" fillcolor="silver"/>
          </v:group>
        </w:pict>
      </w:r>
    </w:p>
    <w:p w:rsidR="000E4B78" w:rsidRDefault="000E4B78" w:rsidP="00940224">
      <w:pPr>
        <w:ind w:left="709"/>
        <w:rPr>
          <w:rFonts w:ascii="Hand writing Mutlu" w:hAnsi="Hand writing Mutlu"/>
        </w:rPr>
      </w:pPr>
    </w:p>
    <w:p w:rsidR="000E4B78" w:rsidRDefault="000E4B78" w:rsidP="00940224">
      <w:pPr>
        <w:ind w:left="709"/>
        <w:rPr>
          <w:rFonts w:ascii="Hand writing Mutlu" w:hAnsi="Hand writing Mutlu"/>
        </w:rPr>
      </w:pPr>
      <w:r>
        <w:rPr>
          <w:rFonts w:ascii="Hand writing Mutlu" w:hAnsi="Hand writing Mutlu"/>
        </w:rPr>
        <w:t>13 = 1 onluk 3 birlik</w:t>
      </w:r>
    </w:p>
    <w:p w:rsidR="000E4B78" w:rsidRDefault="000E4B78" w:rsidP="00940224">
      <w:pPr>
        <w:ind w:left="709"/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210" o:spid="_x0000_s1164" style="position:absolute;margin-left:6.75pt;margin-top:15.05pt;width:243pt;height:18pt;z-index:251627520" coordorigin="8837,3308" coordsize="48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">
            <v:group id="Group 204" o:spid="_x0000_s1165" style="position:absolute;left:8837;top:3308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<v:group id="Group 205" o:spid="_x0000_s1166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vL+cQAAADcAAAA&#10;DwAAAAAAAAAAAAAAAACqAgAAZHJzL2Rvd25yZXYueG1sUEsFBgAAAAAEAAQA+gAAAJsDAAAAAA==&#10;">
                <v:rect id="Rectangle 206" o:spid="_x0000_s116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Rectangle 207" o:spid="_x0000_s116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</v:group>
              <v:group id="Group 208" o:spid="_x0000_s1169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JTjcQAAADcAAAADwAAAGRycy9kb3ducmV2LnhtbESPQWsCMRSE74X+h/AK&#10;XopmV2jR1Si2stBrtUWPj81zs7h5WZPorv++KRR6HGbmG2a5HmwrbuRD41hBPslAEFdON1wr+NqX&#10;4xmIEJE1to5JwZ0CrFePD0sstOv5k267WIsE4VCgAhNjV0gZKkMWw8R1xMk7OW8xJulrqT32CW5b&#10;Oc2yV2mx4bRgsKN3Q9V5d7UK+PI9Ky/t4bk8Vj7fvPVzsz1GpUZPw2YBItIQ/8N/7Q+tYJq/wO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KJTjcQAAADcAAAA&#10;DwAAAAAAAAAAAAAAAACqAgAAZHJzL2Rvd25yZXYueG1sUEsFBgAAAAAEAAQA+gAAAJsDAAAAAA==&#10;">
                <v:rect id="Rectangle 209" o:spid="_x0000_s117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<v:rect id="Rectangle 210" o:spid="_x0000_s117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</v:group>
              <v:group id="Group 211" o:spid="_x0000_s1172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qP8E8EAAADcAAAADwAA&#10;AAAAAAAAAAAAAACqAgAAZHJzL2Rvd25yZXYueG1sUEsFBgAAAAAEAAQA+gAAAJgDAAAAAA==&#10;">
                <v:group id="Group 212" o:spid="_x0000_s117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rect id="Rectangle 213" o:spid="_x0000_s117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      <v:rect id="Rectangle 214" o:spid="_x0000_s117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  </v:group>
                <v:group id="Group 215" o:spid="_x0000_s117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rect id="Rectangle 216" o:spid="_x0000_s117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<v:rect id="Rectangle 217" o:spid="_x0000_s117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    </v:group>
              </v:group>
              <v:group id="Group 218" o:spid="_x0000_s1179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LOmTDFAAAA3AAA&#10;AA8AAAAAAAAAAAAAAAAAqgIAAGRycy9kb3ducmV2LnhtbFBLBQYAAAAABAAEAPoAAACcAwAAAAA=&#10;">
                <v:rect id="Rectangle 219" o:spid="_x0000_s118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<v:rect id="Rectangle 220" o:spid="_x0000_s118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</v:group>
            </v:group>
            <v:group id="Group 221" o:spid="_x0000_s1182" style="position:absolute;left:11717;top:3308;width:1980;height:360" coordorigin="11717,2934" coordsize="19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rect id="Rectangle 222" o:spid="_x0000_s1183" style="position:absolute;left:12347;top:2844;width:360;height:54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E3MQA&#10;AADcAAAADwAAAGRycy9kb3ducmV2LnhtbESPQWvCQBSE74L/YXmCN7MxB2mjq4gg2JNp0kOPL9ln&#10;Es2+Ddmtxv76bqHQ4zAz3zCb3Wg6cafBtZYVLKMYBHFldcu1go/iuHgB4Tyyxs4yKXiSg912Otlg&#10;qu2D3+me+1oECLsUFTTe96mUrmrIoItsTxy8ix0M+iCHWuoBHwFuOpnE8UoabDksNNjToaHqln8Z&#10;Bd/W4FV/Vtcyk+c3LJdtVmQHpeazcb8G4Wn0/+G/9kkrSJJX+D0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8hNzEAAAA3AAAAA8AAAAAAAAAAAAAAAAAmAIAAGRycy9k&#10;b3ducmV2LnhtbFBLBQYAAAAABAAEAPUAAACJAwAAAAA=&#10;" fillcolor="silver"/>
              <v:group id="Group 223" o:spid="_x0000_s1184" style="position:absolute;left:11897;top:2754;width:360;height:720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2CsdcEAAADcAAAADwAAAGRycy9kb3ducmV2LnhtbERPy2oCMRTdF/oP4Rbc&#10;FM2oUHRqFKsMuPVR6vIyuZ0MndyMSXTGvzcLocvDeS9WvW3EjXyoHSsYjzIQxKXTNVcKTsdiOAMR&#10;IrLGxjEpuFOA1fL1ZYG5dh3v6XaIlUghHHJUYGJscylDachiGLmWOHG/zluMCfpKao9dCreNnGTZ&#10;h7RYc2ow2NLGUPl3uFoFfPmeFZfm5704l368/urmZnuOSg3e+vUniEh9/Bc/3TutYDJN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2CsdcEAAADcAAAADwAA&#10;AAAAAAAAAAAAAACqAgAAZHJzL2Rvd25yZXYueG1sUEsFBgAAAAAEAAQA+gAAAJgDAAAAAA==&#10;">
                <v:rect id="Rectangle 224" o:spid="_x0000_s118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FyTcUA&#10;AADcAAAADwAAAGRycy9kb3ducmV2LnhtbESPQWvCQBSE7wX/w/IEb3WjYtHoKiJtqVAQNeD1sftM&#10;gtm3IbsxaX99t1DocZiZb5j1treVeFDjS8cKJuMEBLF2puRcQXZ5e16A8AHZYOWYFHyRh+1m8LTG&#10;1LiOT/Q4h1xECPsUFRQh1KmUXhdk0Y9dTRy9m2sshiibXJoGuwi3lZwmyYu0WHJcKLCmfUH6fm6t&#10;Ar1sD13OhyN+Z37+fm1f9ec8U2o07HcrEIH68B/+a38YBdPZB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XJNxQAAANwAAAAPAAAAAAAAAAAAAAAAAJgCAABkcnMv&#10;ZG93bnJldi54bWxQSwUGAAAAAAQABAD1AAAAigMAAAAA&#10;" fillcolor="silver"/>
                <v:rect id="Rectangle 225" o:spid="_x0000_s118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PsOsUA&#10;AADcAAAADwAAAGRycy9kb3ducmV2LnhtbESPQWvCQBSE74X+h+UVvNVNI0obXUVESwVBtIFeH7vP&#10;JDT7NmQ3Ju2vd4VCj8PMfMMsVoOtxZVaXzlW8DJOQBBrZyouFOSfu+dXED4gG6wdk4If8rBaPj4s&#10;MDOu5xNdz6EQEcI+QwVlCE0mpdclWfRj1xBH7+JaiyHKtpCmxT7CbS3TJJlJixXHhRIb2pSkv8+d&#10;VaDfun1f8P6Iv7mfvn91W32Y5kqNnob1HESgIfyH/9ofR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+w6xQAAANwAAAAPAAAAAAAAAAAAAAAAAJgCAABkcnMv&#10;ZG93bnJldi54bWxQSwUGAAAAAAQABAD1AAAAigMAAAAA&#10;" fillcolor="silver"/>
              </v:group>
              <v:rect id="Rectangle 226" o:spid="_x0000_s1187" style="position:absolute;left:12797;top:2934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0l68QA&#10;AADcAAAADwAAAGRycy9kb3ducmV2LnhtbESPQWvCQBSE7wX/w/IEb81GAyJpVhFBsKfG6KHHl+xr&#10;Ept9G7Krxv76bqHgcZiZb5hsM5pO3GhwrWUF8ygGQVxZ3XKt4Hzav65AOI+ssbNMCh7kYLOevGSY&#10;anvnI90KX4sAYZeigsb7PpXSVQ0ZdJHtiYP3ZQeDPsihlnrAe4CbTi7ieCkNthwWGuxp11D1XVyN&#10;gh9r8KI/q0uZy493LOdtfsp3Ss2m4/YNhKfRP8P/7YNWsEgS+Ds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NJevEAAAA3AAAAA8AAAAAAAAAAAAAAAAAmAIAAGRycy9k&#10;b3ducmV2LnhtbFBLBQYAAAAABAAEAPUAAACJAwAAAAA=&#10;" fillcolor="silver"/>
              <v:group id="Group 227" o:spid="_x0000_s1188" style="position:absolute;left:13157;top:2934;width:540;height:360" coordorigin="12977,3654" coordsize="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rect id="Rectangle 228" o:spid="_x0000_s1189" style="position:absolute;left:12977;top:3654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gYBMMA&#10;AADcAAAADwAAAGRycy9kb3ducmV2LnhtbESPzarCMBSE94LvEI7gTlMVL1KNIoJwXVl/Fi6PzbGt&#10;NielydXq0xvhgsthZr5hZovGlOJOtSssKxj0IxDEqdUFZwqOh3VvAsJ5ZI2lZVLwJAeLebs1w1jb&#10;B+/ovveZCBB2MSrIva9iKV2ak0HXtxVx8C62NuiDrDOpa3wEuCnlMIp+pMGCw0KOFa1ySm/7P6Pg&#10;ZQ1e9Sm9nhO53eB5UCSHZKVUt9MspyA8Nf4b/m//agXD0Rg+Z8IR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gYBMMAAADcAAAADwAAAAAAAAAAAAAAAACYAgAAZHJzL2Rv&#10;d25yZXYueG1sUEsFBgAAAAAEAAQA9QAAAIgDAAAAAA==&#10;" fillcolor="silver"/>
                <v:rect id="Rectangle 229" o:spid="_x0000_s1190" style="position:absolute;left:13337;top:3654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Gc8IA&#10;AADcAAAADwAAAGRycy9kb3ducmV2LnhtbESPzarCMBSE94LvEI7gTlMVRKpRRBCuK+vPwuWxObbV&#10;5qQ0uVp9eiMILoeZ+YaZLRpTijvVrrCsYNCPQBCnVhecKTge1r0JCOeRNZaWScGTHCzm7dYMY20f&#10;vKP73mciQNjFqCD3voqldGlOBl3fVsTBu9jaoA+yzqSu8RHgppTDKBpLgwWHhRwrWuWU3vb/RsHL&#10;GrzqU3o9J3K7wfOgSA7JSqlup1lOQXhq/C/8bf9pBcPRGD5nwhG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oZzwgAAANwAAAAPAAAAAAAAAAAAAAAAAJgCAABkcnMvZG93&#10;bnJldi54bWxQSwUGAAAAAAQABAD1AAAAhwMAAAAA&#10;" fillcolor="silver"/>
              </v:group>
            </v:group>
          </v:group>
        </w:pict>
      </w:r>
      <w:r>
        <w:rPr>
          <w:noProof/>
        </w:rPr>
        <w:pict>
          <v:line id="Düz Bağlayıcı 209" o:spid="_x0000_s1191" style="position:absolute;z-index:251639808;visibility:visible" from="-11.25pt,6.05pt" to="375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t>…</w:t>
      </w:r>
      <w:r>
        <w:rPr>
          <w:rFonts w:ascii="Hand writing Mutlu" w:hAnsi="Hand writing Mutlu"/>
        </w:rPr>
        <w:t xml:space="preserve"> = </w:t>
      </w:r>
      <w:r>
        <w:t>…</w:t>
      </w:r>
      <w:r>
        <w:rPr>
          <w:rFonts w:ascii="Hand writing Mutlu" w:hAnsi="Hand writing Mutlu"/>
        </w:rPr>
        <w:t xml:space="preserve"> onluk </w:t>
      </w:r>
      <w:r>
        <w:t>…</w:t>
      </w:r>
      <w:r>
        <w:rPr>
          <w:rFonts w:ascii="Hand writing Mutlu" w:hAnsi="Hand writing Mutlu"/>
        </w:rPr>
        <w:t xml:space="preserve"> 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line id="Düz Bağlayıcı 208" o:spid="_x0000_s1192" style="position:absolute;z-index:251640832;visibility:visible" from="-11.25pt,12.15pt" to="375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178" o:spid="_x0000_s1193" style="position:absolute;margin-left:6.75pt;margin-top:11.4pt;width:257.4pt;height:18pt;z-index:251641856" coordorigin="8837,5108" coordsize="514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">
            <v:group id="Group 143" o:spid="_x0000_s1194" style="position:absolute;left:8837;top:5108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group id="Group 144" o:spid="_x0000_s1195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/oE7sQAAADcAAAA&#10;DwAAAAAAAAAAAAAAAACqAgAAZHJzL2Rvd25yZXYueG1sUEsFBgAAAAAEAAQA+gAAAJsDAAAAAA==&#10;">
                <v:rect id="Rectangle 145" o:spid="_x0000_s119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<v:rect id="Rectangle 146" o:spid="_x0000_s119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</v:group>
              <v:group id="Group 147" o:spid="_x0000_s1198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8ompnCAAAA3AAAAA8A&#10;AAAAAAAAAAAAAAAAqgIAAGRycy9kb3ducmV2LnhtbFBLBQYAAAAABAAEAPoAAACZAwAAAAA=&#10;">
                <v:rect id="Rectangle 148" o:spid="_x0000_s119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/>
                <v:rect id="Rectangle 149" o:spid="_x0000_s120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</v:group>
              <v:group id="Group 150" o:spid="_x0000_s1201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9fOQHCAAAA3AAAAA8A&#10;AAAAAAAAAAAAAAAAqgIAAGRycy9kb3ducmV2LnhtbFBLBQYAAAAABAAEAPoAAACZAwAAAAA=&#10;">
                <v:group id="Group 151" o:spid="_x0000_s1202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52" o:spid="_x0000_s1203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  <v:rect id="Rectangle 153" o:spid="_x0000_s1204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</v:group>
                <v:group id="Group 154" o:spid="_x0000_s1205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rect id="Rectangle 155" o:spid="_x0000_s120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  <v:rect id="Rectangle 156" o:spid="_x0000_s120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/v:group>
              </v:group>
              <v:group id="Group 157" o:spid="_x0000_s1208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8QxEwwAAANwAAAAP&#10;AAAAAAAAAAAAAAAAAKoCAABkcnMvZG93bnJldi54bWxQSwUGAAAAAAQABAD6AAAAmgMAAAAA&#10;">
                <v:rect id="Rectangle 158" o:spid="_x0000_s120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rect id="Rectangle 159" o:spid="_x0000_s121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</v:group>
            </v:group>
            <v:group id="Group 160" o:spid="_x0000_s1211" style="position:absolute;left:11717;top:5108;width:2268;height:360" coordorigin="11717,4734" coordsize="2268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rect id="Rectangle 161" o:spid="_x0000_s1212" style="position:absolute;left:13661;top:477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drsAA&#10;AADcAAAADwAAAGRycy9kb3ducmV2LnhtbERPy6rCMBDdC/5DGOHuNNWFj2oUEQRd3fpYuBybsa02&#10;k9JE7b1fbwTB3RzOc2aLxpTiQbUrLCvo9yIQxKnVBWcKjod1dwzCeWSNpWVS8EcOFvN2a4axtk/e&#10;0WPvMxFC2MWoIPe+iqV0aU4GXc9WxIG72NqgD7DOpK7xGcJNKQdRNJQGCw4NOVa0yim97e9Gwb81&#10;eNWn9HpO5O8Wz/0iOSQrpX46zXIKwlPjv+KPe6PD/MkI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UdrsAAAADcAAAADwAAAAAAAAAAAAAAAACYAgAAZHJzL2Rvd25y&#10;ZXYueG1sUEsFBgAAAAAEAAQA9QAAAIUDAAAAAA==&#10;" fillcolor="silver"/>
              <v:group id="Group 162" o:spid="_x0000_s1213" style="position:absolute;left:1182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njXFAAAA3AAA&#10;AA8AAAAAAAAAAAAAAAAAqgIAAGRycy9kb3ducmV2LnhtbFBLBQYAAAAABAAEAPoAAACcAwAAAAA=&#10;">
                <v:rect id="Rectangle 163" o:spid="_x0000_s121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ADcIA&#10;AADcAAAADwAAAGRycy9kb3ducmV2LnhtbERP32vCMBB+H/g/hBP2NlMHjrUaRcQNhcFQC74eydkW&#10;m0tpUlv31y+DgW/38f28xWqwtbhR6yvHCqaTBASxdqbiQkF++nh5B+EDssHaMSm4k4fVcvS0wMy4&#10;ng90O4ZCxBD2GSooQ2gyKb0uyaKfuIY4chfXWgwRtoU0LfYx3NbyNUnepMWKY0OJDW1K0tdjZxXo&#10;tNv3Be+/8Sf3s89zt9Vfs1yp5/GwnoMINISH+N+9M3F+msLfM/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EANwgAAANwAAAAPAAAAAAAAAAAAAAAAAJgCAABkcnMvZG93&#10;bnJldi54bWxQSwUGAAAAAAQABAD1AAAAhwMAAAAA&#10;" fillcolor="silver"/>
                <v:rect id="Rectangle 164" o:spid="_x0000_s121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da8QA&#10;AADcAAAADwAAAGRycy9kb3ducmV2LnhtbESP3WrCQBSE7wt9h+UUelc3FZQ2ugYptlQQpBrw9rB7&#10;TILZsyG7+Wmf3hWEXg4z8w2zzEZbi55aXzlW8DpJQBBrZyouFOTHz5c3ED4gG6wdk4Jf8pCtHh+W&#10;mBo38A/1h1CICGGfooIyhCaV0uuSLPqJa4ijd3atxRBlW0jT4hDhtpbTJJlLixXHhRIb+ihJXw6d&#10;VaDfu+1Q8HaPf7mffZ26jd7NcqWen8b1AkSgMfyH7+1voyAS4X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RHWvEAAAA3AAAAA8AAAAAAAAAAAAAAAAAmAIAAGRycy9k&#10;b3ducmV2LnhtbFBLBQYAAAAABAAEAPUAAACJAwAAAAA=&#10;" fillcolor="silver"/>
              </v:group>
              <v:rect id="Rectangle 165" o:spid="_x0000_s1216" style="position:absolute;left:12275;top:4752;width:360;height:32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/UusIA&#10;AADcAAAADwAAAGRycy9kb3ducmV2LnhtbESPzarCMBSE9xd8h3AEd7dpXYhUo4ggeFfWn4XLY3Ns&#10;q81JaXK1+vRGEFwOM/MNM513phY3al1lWUESxSCIc6srLhQc9qvfMQjnkTXWlknBgxzMZ72fKaba&#10;3nlLt50vRICwS1FB6X2TSunykgy6yDbEwTvb1qAPsi2kbvEe4KaWwzgeSYMVh4USG1qWlF93/0bB&#10;0xq86GN+OWVy84enpMr22VKpQb9bTEB46vw3/GmvtYJhnMD7TDgCcvY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v9S6wgAAANwAAAAPAAAAAAAAAAAAAAAAAJgCAABkcnMvZG93&#10;bnJldi54bWxQSwUGAAAAAAQABAD1AAAAhwMAAAAA&#10;" fillcolor="silver"/>
              <v:group id="Group 166" o:spid="_x0000_s1217" style="position:absolute;left:1272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JdJMQAAADcAAAA&#10;DwAAAAAAAAAAAAAAAACqAgAAZHJzL2Rvd25yZXYueG1sUEsFBgAAAAAEAAQA+gAAAJsDAAAAAA==&#10;">
                <v:rect id="Rectangle 167" o:spid="_x0000_s1218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DHMUA&#10;AADcAAAADwAAAGRycy9kb3ducmV2LnhtbESPQWvCQBSE70L/w/IK3uqmitKmrlKKFgVBTAO9PnZf&#10;k9Ds25DdmNRf7woFj8PMfMMs14OtxZlaXzlW8DxJQBBrZyouFORf26cXED4gG6wdk4I/8rBePYyW&#10;mBrX84nOWShEhLBPUUEZQpNK6XVJFv3ENcTR+3GtxRBlW0jTYh/htpbTJFlIixXHhRIb+ihJ/2ad&#10;VaBfu31f8P6Il9zPP7+7jT7Mc6XGj8P7G4hAQ7iH/9s7o2CazOB2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4McxQAAANwAAAAPAAAAAAAAAAAAAAAAAJgCAABkcnMv&#10;ZG93bnJldi54bWxQSwUGAAAAAAQABAD1AAAAigMAAAAA&#10;" fillcolor="silver"/>
                <v:rect id="Rectangle 168" o:spid="_x0000_s1219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baMUA&#10;AADcAAAADwAAAGRycy9kb3ducmV2LnhtbESPQWvCQBSE70L/w/IK3uqmotKmrlKKFgVBTAO9PnZf&#10;k9Ds25DdmNRf7woFj8PMfMMs14OtxZlaXzlW8DxJQBBrZyouFORf26cXED4gG6wdk4I/8rBePYyW&#10;mBrX84nOWShEhLBPUUEZQpNK6XVJFv3ENcTR+3GtxRBlW0jTYh/htpbTJFlIixXHhRIb+ihJ/2ad&#10;VaBfu31f8P6Il9zPP7+7jT7Mc6XGj8P7G4hAQ7iH/9s7o2CazOB2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htoxQAAANwAAAAPAAAAAAAAAAAAAAAAAJgCAABkcnMv&#10;ZG93bnJldi54bWxQSwUGAAAAAAQABAD1AAAAigMAAAAA&#10;" fillcolor="silver"/>
              </v:group>
              <v:group id="Group 169" o:spid="_x0000_s1220" style="position:absolute;left:1326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FUMQAAADcAAAA&#10;DwAAAAAAAAAAAAAAAACqAgAAZHJzL2Rvd25yZXYueG1sUEsFBgAAAAAEAAQA+gAAAJsDAAAAAA==&#10;">
                <v:rect id="Rectangle 170" o:spid="_x0000_s1221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ghMUA&#10;AADcAAAADwAAAGRycy9kb3ducmV2LnhtbESPQWvCQBSE70L/w/IKvemmAcVG1yBFS4VCqQ30+th9&#10;JsHs25DdmNRf7xYKHoeZ+YZZ56NtxIU6XztW8DxLQBBrZ2ouFRTf++kShA/IBhvHpOCXPOSbh8ka&#10;M+MG/qLLMZQiQthnqKAKoc2k9Loii37mWuLonVxnMUTZldJ0OES4bWSaJAtpsea4UGFLrxXp87G3&#10;CvRLfxhKPnzitfDzt59+pz/mhVJPj+N2BSLQGO7h//a7UZAmC/g7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CCExQAAANwAAAAPAAAAAAAAAAAAAAAAAJgCAABkcnMv&#10;ZG93bnJldi54bWxQSwUGAAAAAAQABAD1AAAAigMAAAAA&#10;" fillcolor="silver"/>
                <v:rect id="Rectangle 171" o:spid="_x0000_s1222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FH8UA&#10;AADcAAAADwAAAGRycy9kb3ducmV2LnhtbESPQWvCQBSE70L/w/IKvemmgtqmrlKKlgqCmAZ6fey+&#10;JqHZtyG7Mam/3hUEj8PMfMMs14OtxYlaXzlW8DxJQBBrZyouFOTf2/ELCB+QDdaOScE/eVivHkZL&#10;TI3r+UinLBQiQtinqKAMoUml9Loki37iGuLo/brWYoiyLaRpsY9wW8tpksylxYrjQokNfZSk/7LO&#10;KtCv3a4veHfAc+5nnz/dRu9nuVJPj8P7G4hAQ7iHb+0vo2CaLOB6Jh4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IUfxQAAANwAAAAPAAAAAAAAAAAAAAAAAJgCAABkcnMv&#10;ZG93bnJldi54bWxQSwUGAAAAAAQABAD1AAAAigMAAAAA&#10;" fillcolor="silver"/>
              </v:group>
            </v:group>
          </v:group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t>…</w:t>
      </w:r>
      <w:r>
        <w:rPr>
          <w:rFonts w:ascii="Hand writing Mutlu" w:hAnsi="Hand writing Mutlu"/>
        </w:rPr>
        <w:t xml:space="preserve"> = </w:t>
      </w:r>
      <w:r>
        <w:t>…</w:t>
      </w:r>
      <w:r>
        <w:rPr>
          <w:rFonts w:ascii="Hand writing Mutlu" w:hAnsi="Hand writing Mutlu"/>
        </w:rPr>
        <w:t xml:space="preserve"> onluk </w:t>
      </w:r>
      <w:r>
        <w:t>…</w:t>
      </w:r>
      <w:r>
        <w:rPr>
          <w:rFonts w:ascii="Hand writing Mutlu" w:hAnsi="Hand writing Mutlu"/>
        </w:rPr>
        <w:t xml:space="preserve"> 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line id="Düz Bağlayıcı 177" o:spid="_x0000_s1223" style="position:absolute;z-index:251642880;visibility:visible" from="-11.25pt,17.5pt" to="375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146" o:spid="_x0000_s1224" style="position:absolute;margin-left:6.75pt;margin-top:16.75pt;width:275.4pt;height:18pt;z-index:251628544" coordorigin="8837,7089" coordsize="550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">
            <v:group id="Group 231" o:spid="_x0000_s1225" style="position:absolute;left:8837;top:7089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group id="Group 232" o:spid="_x0000_s1226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o1snLFAAAA3AAA&#10;AA8AAAAAAAAAAAAAAAAAqgIAAGRycy9kb3ducmV2LnhtbFBLBQYAAAAABAAEAPoAAACcAwAAAAA=&#10;">
                <v:rect id="Rectangle 233" o:spid="_x0000_s122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  <v:rect id="Rectangle 234" o:spid="_x0000_s122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  </v:group>
              <v:group id="Group 235" o:spid="_x0000_s1229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7WjTLCAAAA3AAAAA8A&#10;AAAAAAAAAAAAAAAAqgIAAGRycy9kb3ducmV2LnhtbFBLBQYAAAAABAAEAPoAAACZAwAAAAA=&#10;">
                <v:rect id="Rectangle 236" o:spid="_x0000_s123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  <v:rect id="Rectangle 237" o:spid="_x0000_s123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/v:group>
              <v:group id="Group 238" o:spid="_x0000_s1232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6hLqrCAAAA3AAAAA8A&#10;AAAAAAAAAAAAAAAAqgIAAGRycy9kb3ducmV2LnhtbFBLBQYAAAAABAAEAPoAAACZAwAAAAA=&#10;">
                <v:group id="Group 239" o:spid="_x0000_s1233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240" o:spid="_x0000_s1234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      <v:rect id="Rectangle 241" o:spid="_x0000_s1235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I+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XI+8MAAADcAAAADwAAAAAAAAAAAAAAAACYAgAAZHJzL2Rv&#10;d25yZXYueG1sUEsFBgAAAAAEAAQA9QAAAIgDAAAAAA==&#10;"/>
                </v:group>
                <v:group id="Group 242" o:spid="_x0000_s1236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rect id="Rectangle 243" o:spid="_x0000_s1237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  <v:rect id="Rectangle 244" o:spid="_x0000_s1238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/v:group>
              </v:group>
              <v:group id="Group 245" o:spid="_x0000_s1239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C6R4/CAAAA3AAAAA8A&#10;AAAAAAAAAAAAAAAAqgIAAGRycy9kb3ducmV2LnhtbFBLBQYAAAAABAAEAPoAAACZAwAAAAA=&#10;">
                <v:rect id="Rectangle 246" o:spid="_x0000_s1240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<v:rect id="Rectangle 247" o:spid="_x0000_s1241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/>
              </v:group>
            </v:group>
            <v:group id="Group 248" o:spid="_x0000_s1242" style="position:absolute;left:11717;top:7089;width:2340;height:360" coordorigin="11717,4734" coordsize="2268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rect id="Rectangle 249" o:spid="_x0000_s1243" style="position:absolute;left:13661;top:4770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5WZcIA&#10;AADcAAAADwAAAGRycy9kb3ducmV2LnhtbERPS2vCQBC+F/oflin0VjcpVCR1E0Qo1JMx6aHHSXaa&#10;h9nZkN1q9Ne7hYK3+fies85mM4gTTa6zrCBeRCCIa6s7bhR8lR8vKxDOI2scLJOCCznI0seHNSba&#10;nvlAp8I3IoSwS1BB6/2YSOnqlgy6hR2JA/djJ4M+wKmResJzCDeDfI2ipTTYcWhocaRtS/Wx+DUK&#10;rtZgr7/rvsrlfodV3OVlvlXq+WnevIPwNPu7+N/9qcP85Rv8PRMu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lZlwgAAANwAAAAPAAAAAAAAAAAAAAAAAJgCAABkcnMvZG93&#10;bnJldi54bWxQSwUGAAAAAAQABAD1AAAAhwMAAAAA&#10;" fillcolor="silver"/>
              <v:group id="Group 250" o:spid="_x0000_s1244" style="position:absolute;left:1182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9T3/vCAAAA3AAAAA8A&#10;AAAAAAAAAAAAAAAAqgIAAGRycy9kb3ducmV2LnhtbFBLBQYAAAAABAAEAPoAAACZAwAAAAA=&#10;">
                <v:rect id="Rectangle 251" o:spid="_x0000_s124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Bw8MA&#10;AADcAAAADwAAAGRycy9kb3ducmV2LnhtbERP22rCQBB9F/yHZYS+1Y0Fb9FVRNpSQSjVgK/D7pgE&#10;s7MhuzFpv75bKPg2h3Od9ba3lbhT40vHCibjBASxdqbkXEF2fntegPAB2WDlmBR8k4ftZjhYY2pc&#10;x190P4VcxBD2KSooQqhTKb0uyKIfu5o4clfXWAwRNrk0DXYx3FbyJUlm0mLJsaHAmvYF6duptQr0&#10;sj10OR8+8Sfz0/dL+6qP00ypp1G/W4EI1IeH+N/9YeL82Rz+no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IBw8MAAADcAAAADwAAAAAAAAAAAAAAAACYAgAAZHJzL2Rv&#10;d25yZXYueG1sUEsFBgAAAAAEAAQA9QAAAIgDAAAAAA==&#10;" fillcolor="silver"/>
                <v:rect id="Rectangle 252" o:spid="_x0000_s124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2VscUA&#10;AADcAAAADwAAAGRycy9kb3ducmV2LnhtbESPQWvCQBCF74X+h2UK3uqmgtJGVylFRaFQagO9Drtj&#10;EpqdDdmNSfvrOwfB2wzvzXvfrDajb9SFulgHNvA0zUAR2+BqLg0UX7vHZ1AxITtsApOBX4qwWd/f&#10;rTB3YeBPupxSqSSEY44GqpTaXOtoK/IYp6ElFu0cOo9J1q7UrsNBwn2jZ1m20B5rloYKW3qryP6c&#10;em/AvvTHoeTjB/4Vcb7/7rf2fV4YM3kYX5egEo3pZr5eH5zgL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ZWxxQAAANwAAAAPAAAAAAAAAAAAAAAAAJgCAABkcnMv&#10;ZG93bnJldi54bWxQSwUGAAAAAAQABAD1AAAAigMAAAAA&#10;" fillcolor="silver"/>
              </v:group>
              <v:rect id="Rectangle 253" o:spid="_x0000_s1247" style="position:absolute;left:12275;top:4752;width:360;height:32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cYMAA&#10;AADcAAAADwAAAGRycy9kb3ducmV2LnhtbERPy6rCMBDdC/5DGOHuNNWFeKtRRBB0ZX0sXE6bsa02&#10;k9JE7fXrjSDc3RzOc2aL1lTiQY0rLSsYDiIQxJnVJecKTsd1fwLCeWSNlWVS8EcOFvNuZ4axtk/e&#10;0+PgcxFC2MWooPC+jqV0WUEG3cDWxIG72MagD7DJpW7wGcJNJUdRNJYGSw4NBda0Kii7He5Gwcsa&#10;vOpzdk0TudtiOiyTY7JS6qfXLqcgPLX+X/x1b3SYP/6F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NcYMAAAADcAAAADwAAAAAAAAAAAAAAAACYAgAAZHJzL2Rvd25y&#10;ZXYueG1sUEsFBgAAAAAEAAQA9QAAAIUDAAAAAA==&#10;" fillcolor="silver"/>
              <v:group id="Group 254" o:spid="_x0000_s1248" style="position:absolute;left:1272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ovdMnFAAAA3AAA&#10;AA8AAAAAAAAAAAAAAAAAqgIAAGRycy9kb3ducmV2LnhtbFBLBQYAAAAABAAEAPoAAACcAwAAAAA=&#10;">
                <v:rect id="Rectangle 255" o:spid="_x0000_s124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6q8cMA&#10;AADcAAAADwAAAGRycy9kb3ducmV2LnhtbERP32vCMBB+F/Y/hBvsTVMF59YZZYgOBUHsCns9kltb&#10;1lxKk9q6v34ZCL7dx/fzluvB1uJCra8cK5hOEhDE2pmKCwX55278AsIHZIO1Y1JwJQ/r1cNoialx&#10;PZ/pkoVCxBD2KSooQ2hSKb0uyaKfuIY4ct+utRgibAtpWuxjuK3lLEmepcWKY0OJDW1K0j9ZZxXo&#10;1+7QF3w44W/u5x9f3VYf57lST4/D+xuIQEO4i2/uvYnzF1P4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6q8cMAAADcAAAADwAAAAAAAAAAAAAAAACYAgAAZHJzL2Rv&#10;d25yZXYueG1sUEsFBgAAAAAEAAQA9QAAAIgDAAAAAA==&#10;" fillcolor="silver"/>
                <v:rect id="Rectangle 256" o:spid="_x0000_s125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w0hsMA&#10;AADcAAAADwAAAGRycy9kb3ducmV2LnhtbERP22rCQBB9L/gPywh9qxsFL01dRURLBaFUA30ddqdJ&#10;MDsbshuT+vWuUOjbHM51luveVuJKjS8dKxiPEhDE2pmScwXZef+yAOEDssHKMSn4JQ/r1eBpialx&#10;HX/R9RRyEUPYp6igCKFOpfS6IIt+5GriyP24xmKIsMmlabCL4baSkySZSYslx4YCa9oWpC+n1irQ&#10;r+2hy/nwibfMT9+/250+TjOlnof95g1EoD78i//cHybOn0/g8Uy8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w0hsMAAADcAAAADwAAAAAAAAAAAAAAAACYAgAAZHJzL2Rv&#10;d25yZXYueG1sUEsFBgAAAAAEAAQA9QAAAIgDAAAAAA==&#10;" fillcolor="silver"/>
              </v:group>
              <v:group id="Group 257" o:spid="_x0000_s1251" style="position:absolute;left:13265;top:462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r96r7CAAAA3AAAAA8A&#10;AAAAAAAAAAAAAAAAqgIAAGRycy9kb3ducmV2LnhtbFBLBQYAAAAABAAEAPoAAACZAwAAAAA=&#10;">
                <v:rect id="Rectangle 258" o:spid="_x0000_s125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JacMA&#10;AADcAAAADwAAAGRycy9kb3ducmV2LnhtbERP32vCMBB+F/Y/hBv4pqlDN+2MMsY2FASZFnw9kltb&#10;bC6lSW23v94MBN/u4/t5y3VvK3GhxpeOFUzGCQhi7UzJuYLs+Dmag/AB2WDlmBT8kof16mGwxNS4&#10;jr/pcgi5iCHsU1RQhFCnUnpdkEU/djVx5H5cYzFE2OTSNNjFcFvJpyR5lhZLjg0F1vRekD4fWqtA&#10;L9ptl/N2j3+Zn32d2g+9m2VKDR/7t1cQgfpwF9/cGxPnv0zh/5l4gV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JacMAAADcAAAADwAAAAAAAAAAAAAAAACYAgAAZHJzL2Rv&#10;d25yZXYueG1sUEsFBgAAAAAEAAQA9QAAAIgDAAAAAA==&#10;" fillcolor="silver"/>
                <v:rect id="Rectangle 259" o:spid="_x0000_s125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Ws8sMA&#10;AADcAAAADwAAAGRycy9kb3ducmV2LnhtbERP32vCMBB+H/g/hBN8m6mDblqNImOTCQNRC74eydkW&#10;m0tpUtvtr18Gg73dx/fzVpvB1uJOra8cK5hNExDE2pmKCwX5+f1xDsIHZIO1Y1LwRR4269HDCjPj&#10;ej7S/RQKEUPYZ6igDKHJpPS6JIt+6hriyF1dazFE2BbStNjHcFvLpyR5lhYrjg0lNvRakr6dOqtA&#10;L7p9X/D+gN+5T3eX7k1/prlSk/GwXYIINIR/8Z/7w8T5Lyn8PhMv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Ws8sMAAADcAAAADwAAAAAAAAAAAAAAAACYAgAAZHJzL2Rv&#10;d25yZXYueG1sUEsFBgAAAAAEAAQA9QAAAIgDAAAAAA==&#10;" fillcolor="silver"/>
              </v:group>
            </v:group>
            <v:rect id="Rectangle 260" o:spid="_x0000_s1254" style="position:absolute;left:14021;top:7125;width:360;height:28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Vez8AA&#10;AADcAAAADwAAAGRycy9kb3ducmV2LnhtbERPy6rCMBDdC/5DGOHuNNWFXqpRRBB0ZX0sXE6bsa02&#10;k9JE7fXrjSDc3RzOc2aL1lTiQY0rLSsYDiIQxJnVJecKTsd1/xeE88gaK8uk4I8cLObdzgxjbZ+8&#10;p8fB5yKEsItRQeF9HUvpsoIMuoGtiQN3sY1BH2CTS93gM4SbSo6iaCwNlhwaCqxpVVB2O9yNgpc1&#10;eNXn7JomcrfFdFgmx2Sl1E+vXU5BeGr9v/jr3ugwfzKG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HVez8AAAADcAAAADwAAAAAAAAAAAAAAAACYAgAAZHJzL2Rvd25y&#10;ZXYueG1sUEsFBgAAAAAEAAQA9QAAAIUDAAAAAA==&#10;" fillcolor="silver"/>
          </v:group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ind w:firstLine="709"/>
        <w:rPr>
          <w:rFonts w:ascii="Hand writing Mutlu" w:hAnsi="Hand writing Mutlu"/>
        </w:rPr>
      </w:pPr>
      <w:r>
        <w:t>…</w:t>
      </w:r>
      <w:r>
        <w:rPr>
          <w:rFonts w:ascii="Hand writing Mutlu" w:hAnsi="Hand writing Mutlu"/>
        </w:rPr>
        <w:t xml:space="preserve"> = </w:t>
      </w:r>
      <w:r>
        <w:t>…</w:t>
      </w:r>
      <w:r>
        <w:rPr>
          <w:rFonts w:ascii="Hand writing Mutlu" w:hAnsi="Hand writing Mutlu"/>
        </w:rPr>
        <w:t xml:space="preserve"> onluk </w:t>
      </w:r>
      <w:r>
        <w:t>…</w:t>
      </w:r>
      <w:r>
        <w:rPr>
          <w:rFonts w:ascii="Hand writing Mutlu" w:hAnsi="Hand writing Mutlu"/>
        </w:rPr>
        <w:t xml:space="preserve"> birlik</w:t>
      </w: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line id="Düz Bağlayıcı 145" o:spid="_x0000_s1255" style="position:absolute;z-index:251643904;visibility:visible" from="-11.25pt,13.8pt" to="37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" strokeweight="3pt">
            <v:stroke linestyle="thinThin"/>
          </v:line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  <w:r>
        <w:rPr>
          <w:noProof/>
        </w:rPr>
        <w:pict>
          <v:group id="Grup 117" o:spid="_x0000_s1256" style="position:absolute;margin-left:6.75pt;margin-top:3.35pt;width:248pt;height:18pt;z-index:251644928" coordorigin="8837,9069" coordsize="49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">
            <v:group id="Group 175" o:spid="_x0000_s1257" style="position:absolute;left:8837;top:9069;width:2880;height:360" coordorigin="737,3474" coordsize="28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group id="Group 176" o:spid="_x0000_s1258" style="position:absolute;left:1421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o49MIAAADcAAAADwAAAGRycy9kb3ducmV2LnhtbERPTWsCMRC9C/0PYYRe&#10;pGbXg+hqFNuy0Ku2pR6HzbhZ3EzWJLrbf98IQm/zeJ+z3g62FTfyoXGsIJ9mIIgrpxuuFXx9li8L&#10;ECEia2wdk4JfCrDdPI3WWGjX855uh1iLFMKhQAUmxq6QMlSGLIap64gTd3LeYkzQ11J77FO4beUs&#10;y+bSYsOpwWBHb4aq8+FqFfDle1Fe2p9Jeax8vnvtl+b9GJV6Hg+7FYhIQ/wXP9wfOs3Pl3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bKOPTCAAAA3AAAAA8A&#10;AAAAAAAAAAAAAAAAqgIAAGRycy9kb3ducmV2LnhtbFBLBQYAAAAABAAEAPoAAACZAwAAAAA=&#10;">
                <v:rect id="Rectangle 177" o:spid="_x0000_s125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<v:rect id="Rectangle 178" o:spid="_x0000_s126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</v:group>
              <v:group id="Group 179" o:spid="_x0000_s1261" style="position:absolute;left:1997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YCYDjCAAAA3AAAAA8A&#10;AAAAAAAAAAAAAAAAqgIAAGRycy9kb3ducmV2LnhtbFBLBQYAAAAABAAEAPoAAACZAwAAAAA=&#10;">
                <v:rect id="Rectangle 180" o:spid="_x0000_s126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<v:rect id="Rectangle 181" o:spid="_x0000_s126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/v:group>
              <v:group id="Group 182" o:spid="_x0000_s1264" style="position:absolute;left:2861;top:3078;width:360;height:1152;rotation:90" coordorigin="737,9054" coordsize="36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ev4TMIAAADcAAAADwAAAGRycy9kb3ducmV2LnhtbERPTWsCMRC9F/wPYYRe&#10;RLMKFV2NopaFXqstehw2083SzWRNUnf77xtB6G0e73PW29424kY+1I4VTCcZCOLS6ZorBR+nYrwA&#10;ESKyxsYxKfilANvN4GmNuXYdv9PtGCuRQjjkqMDE2OZShtKQxTBxLXHivpy3GBP0ldQeuxRuGznL&#10;srm0WHNqMNjSwVD5ffyxCvj6uSiuzXlUXEo/3e27pXm9RKWeh/1uBSJSH//FD/ebTvNnL3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r+EzCAAAA3AAAAA8A&#10;AAAAAAAAAAAAAAAAqgIAAGRycy9kb3ducmV2LnhtbFBLBQYAAAAABAAEAPoAAACZAwAAAAA=&#10;">
                <v:group id="Group 183" o:spid="_x0000_s1265" style="position:absolute;left:737;top:977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rect id="Rectangle 184" o:spid="_x0000_s1266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<v:rect id="Rectangle 185" o:spid="_x0000_s1267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  </v:group>
                <v:group id="Group 186" o:spid="_x0000_s1268" style="position:absolute;left:737;top:9054;width:360;height:72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rect id="Rectangle 187" o:spid="_x0000_s126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    <v:rect id="Rectangle 188" o:spid="_x0000_s127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  </v:group>
              </v:group>
              <v:group id="Group 189" o:spid="_x0000_s1271" style="position:absolute;left:845;top:3366;width:360;height:576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v25cIAAADcAAAADwAAAGRycy9kb3ducmV2LnhtbERPTWsCMRC9F/wPYYRe&#10;RLNaEF2NopaFXqstehw2083SzWRNUnf77xtB6G0e73PW29424kY+1I4VTCcZCOLS6ZorBR+nYrwA&#10;ESKyxsYxKfilANvN4GmNuXYdv9PtGCuRQjjkqMDE2OZShtKQxTBxLXHivpy3GBP0ldQeuxRuGznL&#10;srm0WHNqMNjSwVD5ffyxCvj6uSiuzXlUXEo/3e27pXm9RKWeh/1uBSJSH//FD/ebTvNfZn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Pb9uXCAAAA3AAAAA8A&#10;AAAAAAAAAAAAAAAAqgIAAGRycy9kb3ducmV2LnhtbFBLBQYAAAAABAAEAPoAAACZAwAAAAA=&#10;">
                <v:rect id="Rectangle 190" o:spid="_x0000_s127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  <v:rect id="Rectangle 191" o:spid="_x0000_s127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/v:group>
            </v:group>
            <v:group id="Group 192" o:spid="_x0000_s1274" style="position:absolute;left:11834;top:8952;width:360;height:594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wybpHCAAAA3AAAAA8A&#10;AAAAAAAAAAAAAAAAqgIAAGRycy9kb3ducmV2LnhtbFBLBQYAAAAABAAEAPoAAACZAwAAAAA=&#10;">
              <v:rect id="Rectangle 193" o:spid="_x0000_s1275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2LRcMA&#10;AADcAAAADwAAAGRycy9kb3ducmV2LnhtbERP32vCMBB+F/Y/hBv4pukUZeuMMoaKgjDWFfZ6JLe2&#10;rLmUJrV1f/0iCL7dx/fzVpvB1uJMra8cK3iaJiCItTMVFwryr93kGYQPyAZrx6TgQh4264fRClPj&#10;ev6kcxYKEUPYp6igDKFJpfS6JIt+6hriyP241mKIsC2kabGP4baWsyRZSosVx4YSG3ovSf9mnVWg&#10;X7pjX/DxA/9yv9h/d1t9WuRKjR+Ht1cQgYZwF9/cBxPnz5dwfSZ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2LRcMAAADcAAAADwAAAAAAAAAAAAAAAACYAgAAZHJzL2Rv&#10;d25yZXYueG1sUEsFBgAAAAAEAAQA9QAAAIgDAAAAAA==&#10;" fillcolor="silver"/>
              <v:rect id="Rectangle 194" o:spid="_x0000_s1276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u3sMA&#10;AADcAAAADwAAAGRycy9kb3ducmV2LnhtbERP32vCMBB+F/Y/hBv4pqkTN+2MMsY2FASZFnw9kltb&#10;bC6lSW23v94MBN/u4/t5y3VvK3GhxpeOFUzGCQhi7UzJuYLs+Dmag/AB2WDlmBT8kof16mGwxNS4&#10;jr/pcgi5iCHsU1RQhFCnUnpdkEU/djVx5H5cYzFE2OTSNNjFcFvJpyR5lhZLjg0F1vRekD4fWqtA&#10;L9ptl/N2j3+Zn32d2g+9m2VKDR/7t1cQgfpwF9/cGxPnT1/g/5l4gV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Eu3sMAAADcAAAADwAAAAAAAAAAAAAAAACYAgAAZHJzL2Rv&#10;d25yZXYueG1sUEsFBgAAAAAEAAQA9QAAAIgDAAAAAA==&#10;" fillcolor="silver"/>
            </v:group>
            <v:rect id="Rectangle 195" o:spid="_x0000_s1277" style="position:absolute;left:12299;top:9081;width:360;height:33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W5sUA&#10;AADcAAAADwAAAGRycy9kb3ducmV2LnhtbESPQWvCQBCF7wX/wzJCb3WTFkqJriIBQU+mSQ89jtkx&#10;iWZnQ3araX9951DobYb35r1vVpvJ9epGY+g8G0gXCSji2tuOGwMf1e7pDVSIyBZ7z2TgmwJs1rOH&#10;FWbW3/mdbmVslIRwyNBAG+OQaR3qlhyGhR+IRTv70WGUdWy0HfEu4a7Xz0nyqh12LA0tDpS3VF/L&#10;L2fgxzu82M/6cir08YCntCuqIjfmcT5tl6AiTfHf/He9t4L/Ir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NbmxQAAANwAAAAPAAAAAAAAAAAAAAAAAJgCAABkcnMv&#10;ZG93bnJldi54bWxQSwUGAAAAAAQABAD1AAAAigMAAAAA&#10;" fillcolor="silver"/>
            <v:group id="Group 196" o:spid="_x0000_s1278" style="position:absolute;left:12763;top:8952;width:360;height:594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f2SUwwAAANwAAAAP&#10;AAAAAAAAAAAAAAAAAKoCAABkcnMvZG93bnJldi54bWxQSwUGAAAAAAQABAD6AAAAmgMAAAAA&#10;">
              <v:rect id="Rectangle 197" o:spid="_x0000_s1279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7F18YA&#10;AADcAAAADwAAAGRycy9kb3ducmV2LnhtbESPQUvDQBCF70L/wzIFb3ZTaUXTbkspViwIYg14HXan&#10;SWh2NmQ3TfTXOwfB2wzvzXvfrLejb9SVulgHNjCfZaCIbXA1lwaKz8PdI6iYkB02gcnAN0XYbiY3&#10;a8xdGPiDrqdUKgnhmKOBKqU21zraijzGWWiJRTuHzmOStSu163CQcN/o+yx70B5rloYKW9pXZC+n&#10;3huwT/1xKPn4jj9FXL589c/2bVkYczsddytQicb0b/67fnWCvxB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7F18YAAADcAAAADwAAAAAAAAAAAAAAAACYAgAAZHJz&#10;L2Rvd25yZXYueG1sUEsFBgAAAAAEAAQA9QAAAIsDAAAAAA==&#10;" fillcolor="silver"/>
              <v:rect id="Rectangle 198" o:spid="_x0000_s1280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JgTMIA&#10;AADcAAAADwAAAGRycy9kb3ducmV2LnhtbERP32vCMBB+F/wfwgl7m6ljilajyNjGBGFMC74eydkW&#10;m0tpUtvtrzfCwLf7+H7eatPbSlyp8aVjBZNxAoJYO1NyriA7fjzPQfiAbLByTAp+ycNmPRysMDWu&#10;4x+6HkIuYgj7FBUUIdSplF4XZNGPXU0cubNrLIYIm1yaBrsYbiv5kiQzabHk2FBgTW8F6cuhtQr0&#10;ot11Oe++8S/z089T+67300ypp1G/XYII1IeH+N/9ZeL81wncn4kX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mBMwgAAANwAAAAPAAAAAAAAAAAAAAAAAJgCAABkcnMvZG93&#10;bnJldi54bWxQSwUGAAAAAAQABAD1AAAAhwMAAAAA&#10;" fillcolor="silver"/>
            </v:group>
            <v:group id="Group 199" o:spid="_x0000_s1281" style="position:absolute;left:13320;top:8952;width:360;height:594;rotation:90" coordorigin="758,9774" coordsize="3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vdhZjCAAAA3AAAAA8A&#10;AAAAAAAAAAAAAAAAqgIAAGRycy9kb3ducmV2LnhtbFBLBQYAAAAABAAEAPoAAACZAwAAAAA=&#10;">
              <v:rect id="Rectangle 200" o:spid="_x0000_s1282" style="position:absolute;left:758;top:101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xboMMA&#10;AADcAAAADwAAAGRycy9kb3ducmV2LnhtbERP32vCMBB+H/g/hBP2pumcilajyNjGhMFQC74eydmW&#10;NZfSpLbur18Gwt7u4/t5621vK3GlxpeOFTyNExDE2pmScwXZ6W20AOEDssHKMSm4kYftZvCwxtS4&#10;jg90PYZcxBD2KSooQqhTKb0uyKIfu5o4chfXWAwRNrk0DXYx3FZykiRzabHk2FBgTS8F6e9jaxXo&#10;Zbvvct5/4U/mZ+/n9lV/zjKlHof9bgUiUB/+xXf3h4nzp8/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xboMMAAADcAAAADwAAAAAAAAAAAAAAAACYAgAAZHJzL2Rv&#10;d25yZXYueG1sUEsFBgAAAAAEAAQA9QAAAIgDAAAAAA==&#10;" fillcolor="silver"/>
              <v:rect id="Rectangle 201" o:spid="_x0000_s1283" style="position:absolute;left:758;top:977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D1MIA&#10;AADcAAAADwAAAGRycy9kb3ducmV2LnhtbERP32vCMBB+F/wfwgl7m6lDRatRRLYxQRjTgq9HcrbF&#10;5lKa1Hb765fBwLf7+H7eetvbStyp8aVjBZNxAoJYO1NyriA7vz0vQPiAbLByTAq+ycN2MxysMTWu&#10;4y+6n0IuYgj7FBUUIdSplF4XZNGPXU0cuatrLIYIm1yaBrsYbiv5kiRzabHk2FBgTfuC9O3UWgV6&#10;2R66nA+f+JP52fulfdXHWabU06jfrUAE6sND/O/+MHH+dAp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cPUwgAAANwAAAAPAAAAAAAAAAAAAAAAAJgCAABkcnMvZG93&#10;bnJldi54bWxQSwUGAAAAAAQABAD1AAAAhwMAAAAA&#10;" fillcolor="silver"/>
            </v:group>
          </v:group>
        </w:pict>
      </w: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rPr>
          <w:rFonts w:ascii="Hand writing Mutlu" w:hAnsi="Hand writing Mutlu"/>
        </w:rPr>
      </w:pPr>
    </w:p>
    <w:p w:rsidR="000E4B78" w:rsidRDefault="000E4B78" w:rsidP="00940224">
      <w:pPr>
        <w:ind w:firstLine="709"/>
        <w:rPr>
          <w:rFonts w:ascii="Hand writing Mutlu" w:hAnsi="Hand writing Mutlu"/>
        </w:rPr>
      </w:pPr>
      <w:r>
        <w:t>…</w:t>
      </w:r>
      <w:r>
        <w:rPr>
          <w:rFonts w:ascii="Hand writing Mutlu" w:hAnsi="Hand writing Mutlu"/>
        </w:rPr>
        <w:t xml:space="preserve"> = </w:t>
      </w:r>
      <w:r>
        <w:t>…</w:t>
      </w:r>
      <w:r>
        <w:rPr>
          <w:rFonts w:ascii="Hand writing Mutlu" w:hAnsi="Hand writing Mutlu"/>
        </w:rPr>
        <w:t xml:space="preserve"> onluk </w:t>
      </w:r>
      <w:r>
        <w:t>…</w:t>
      </w:r>
      <w:r>
        <w:rPr>
          <w:rFonts w:ascii="Hand writing Mutlu" w:hAnsi="Hand writing Mutlu"/>
        </w:rPr>
        <w:t xml:space="preserve"> birlik</w:t>
      </w:r>
    </w:p>
    <w:p w:rsidR="000E4B78" w:rsidRDefault="000E4B78"/>
    <w:p w:rsidR="000E4B78" w:rsidRDefault="000E4B78" w:rsidP="00A433B7">
      <w:pPr>
        <w:rPr>
          <w:rFonts w:ascii="Hand writing Mutlu" w:hAnsi="Hand writing Mutlu"/>
        </w:rPr>
      </w:pPr>
      <w:r>
        <w:rPr>
          <w:rFonts w:ascii="Hand writing Mutlu" w:hAnsi="Hand writing Mutlu"/>
          <w:bdr w:val="single" w:sz="4" w:space="0" w:color="auto"/>
          <w:shd w:val="clear" w:color="auto" w:fill="D9D9D9"/>
        </w:rPr>
        <w:t>3</w:t>
      </w:r>
      <w:r>
        <w:rPr>
          <w:rFonts w:ascii="Hand writing Mutlu" w:hAnsi="Hand writing Mutlu"/>
        </w:rPr>
        <w:t xml:space="preserve"> Şekilleri sayınız. Sayıyı bulup yazınız. Onluk ve birliklerine ayırınız.</w:t>
      </w: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8" o:spid="_x0000_s1284" type="#_x0000_t202" style="position:absolute;margin-left:-2.25pt;margin-top:7.55pt;width:117pt;height:5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" strokeweight="1pt">
            <v:stroke dashstyle="1 1" endcap="round"/>
            <v:textbox>
              <w:txbxContent>
                <w:p w:rsidR="000E4B78" w:rsidRPr="00661385" w:rsidRDefault="000E4B78" w:rsidP="00A433B7">
                  <w:pPr>
                    <w:jc w:val="center"/>
                    <w:rPr>
                      <w:sz w:val="40"/>
                      <w:szCs w:val="40"/>
                    </w:rPr>
                  </w:pP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</w:p>
                <w:p w:rsidR="000E4B78" w:rsidRPr="00661385" w:rsidRDefault="000E4B78" w:rsidP="00A433B7">
                  <w:pPr>
                    <w:jc w:val="center"/>
                    <w:rPr>
                      <w:sz w:val="40"/>
                      <w:szCs w:val="40"/>
                    </w:rPr>
                  </w:pP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7" o:spid="_x0000_s1285" type="#_x0000_t202" style="position:absolute;margin-left:213.75pt;margin-top:7.55pt;width:99pt;height:54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" strokeweight="1pt">
            <v:stroke dashstyle="1 1" endcap="round"/>
            <v:textbox>
              <w:txbxContent>
                <w:p w:rsidR="000E4B78" w:rsidRPr="00661385" w:rsidRDefault="000E4B78" w:rsidP="00A433B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61385">
                    <w:rPr>
                      <w:sz w:val="32"/>
                      <w:szCs w:val="32"/>
                    </w:rPr>
                    <w:t>…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661385">
                    <w:rPr>
                      <w:rFonts w:ascii="Hand writing Mutlu" w:hAnsi="Hand writing Mutlu"/>
                      <w:sz w:val="32"/>
                      <w:szCs w:val="32"/>
                    </w:rPr>
                    <w:t>onluk</w:t>
                  </w:r>
                </w:p>
                <w:p w:rsidR="000E4B78" w:rsidRPr="00661385" w:rsidRDefault="000E4B78" w:rsidP="00A433B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61385">
                    <w:rPr>
                      <w:sz w:val="32"/>
                      <w:szCs w:val="32"/>
                    </w:rPr>
                    <w:t>…</w:t>
                  </w:r>
                  <w:r w:rsidRPr="0066138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birlik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6" o:spid="_x0000_s1286" type="#_x0000_t202" style="position:absolute;margin-left:141.75pt;margin-top:7.55pt;width:54pt;height:54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" strokeweight="1pt">
            <v:stroke dashstyle="1 1" endcap="round"/>
            <v:textbox>
              <w:txbxContent>
                <w:p w:rsidR="000E4B78" w:rsidRDefault="000E4B78" w:rsidP="00A433B7">
                  <w:pPr>
                    <w:jc w:val="center"/>
                  </w:pPr>
                </w:p>
                <w:p w:rsidR="000E4B78" w:rsidRPr="00661385" w:rsidRDefault="000E4B78" w:rsidP="00A433B7">
                  <w:pPr>
                    <w:jc w:val="center"/>
                  </w:pPr>
                  <w:r>
                    <w:t>…</w:t>
                  </w:r>
                </w:p>
              </w:txbxContent>
            </v:textbox>
          </v:shape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shape id="Metin Kutusu 265" o:spid="_x0000_s1287" type="#_x0000_t202" style="position:absolute;margin-left:-2.25pt;margin-top:5.35pt;width:117pt;height:27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" stroked="f">
            <v:textbox>
              <w:txbxContent>
                <w:p w:rsidR="000E4B78" w:rsidRPr="00661385" w:rsidRDefault="000E4B78" w:rsidP="00A433B7">
                  <w:pPr>
                    <w:jc w:val="center"/>
                    <w:rPr>
                      <w:sz w:val="40"/>
                      <w:szCs w:val="40"/>
                    </w:rPr>
                  </w:pP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  <w:r w:rsidRPr="00661385">
                    <w:rPr>
                      <w:sz w:val="40"/>
                      <w:szCs w:val="40"/>
                    </w:rPr>
                    <w:sym w:font="Webdings" w:char="F062"/>
                  </w:r>
                </w:p>
              </w:txbxContent>
            </v:textbox>
          </v:shape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line id="Düz Bağlayıcı 264" o:spid="_x0000_s1288" style="position:absolute;z-index:251649024;visibility:visible" from="-11.25pt,3.85pt" to="375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" strokeweight="3pt">
            <v:stroke linestyle="thinThin"/>
          </v:line>
        </w:pict>
      </w: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shape id="Metin Kutusu 263" o:spid="_x0000_s1289" type="#_x0000_t202" style="position:absolute;margin-left:213.75pt;margin-top:3.15pt;width:99pt;height:5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" strokeweight="1pt">
            <v:stroke dashstyle="1 1" endcap="round"/>
            <v:textbox>
              <w:txbxContent>
                <w:p w:rsidR="000E4B78" w:rsidRPr="00661385" w:rsidRDefault="000E4B78" w:rsidP="00A433B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61385">
                    <w:rPr>
                      <w:sz w:val="32"/>
                      <w:szCs w:val="32"/>
                    </w:rPr>
                    <w:t>…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661385">
                    <w:rPr>
                      <w:rFonts w:ascii="Hand writing Mutlu" w:hAnsi="Hand writing Mutlu"/>
                      <w:sz w:val="32"/>
                      <w:szCs w:val="32"/>
                    </w:rPr>
                    <w:t>onluk</w:t>
                  </w:r>
                </w:p>
                <w:p w:rsidR="000E4B78" w:rsidRPr="00661385" w:rsidRDefault="000E4B78" w:rsidP="00A433B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61385">
                    <w:rPr>
                      <w:sz w:val="32"/>
                      <w:szCs w:val="32"/>
                    </w:rPr>
                    <w:t>…</w:t>
                  </w:r>
                  <w:r w:rsidRPr="0066138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birlik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2" o:spid="_x0000_s1290" type="#_x0000_t202" style="position:absolute;margin-left:141.75pt;margin-top:3.15pt;width:54pt;height:54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" strokeweight="1pt">
            <v:stroke dashstyle="1 1" endcap="round"/>
            <v:textbox>
              <w:txbxContent>
                <w:p w:rsidR="000E4B78" w:rsidRDefault="000E4B78" w:rsidP="00A433B7">
                  <w:pPr>
                    <w:jc w:val="center"/>
                  </w:pPr>
                </w:p>
                <w:p w:rsidR="000E4B78" w:rsidRPr="00661385" w:rsidRDefault="000E4B78" w:rsidP="00A433B7">
                  <w:pPr>
                    <w:jc w:val="center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1" o:spid="_x0000_s1291" type="#_x0000_t202" style="position:absolute;margin-left:-2.25pt;margin-top:3.15pt;width:117pt;height:54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" strokeweight="1pt">
            <v:stroke dashstyle="1 1" endcap="round"/>
            <v:textbox>
              <w:txbxContent>
                <w:p w:rsidR="000E4B78" w:rsidRPr="00FE37B6" w:rsidRDefault="000E4B78" w:rsidP="00A433B7">
                  <w:pPr>
                    <w:jc w:val="center"/>
                    <w:rPr>
                      <w:sz w:val="36"/>
                      <w:szCs w:val="36"/>
                    </w:rPr>
                  </w:pP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</w:p>
                <w:p w:rsidR="000E4B78" w:rsidRPr="00FE37B6" w:rsidRDefault="000E4B78" w:rsidP="00A433B7">
                  <w:pPr>
                    <w:jc w:val="center"/>
                    <w:rPr>
                      <w:sz w:val="36"/>
                      <w:szCs w:val="36"/>
                    </w:rPr>
                  </w:pP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</w:p>
                <w:p w:rsidR="000E4B78" w:rsidRPr="00FE37B6" w:rsidRDefault="000E4B78" w:rsidP="00A433B7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shape id="Metin Kutusu 260" o:spid="_x0000_s1292" type="#_x0000_t202" style="position:absolute;margin-left:-2.25pt;margin-top:.95pt;width:117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" stroked="f">
            <v:textbox>
              <w:txbxContent>
                <w:p w:rsidR="000E4B78" w:rsidRPr="00FE37B6" w:rsidRDefault="000E4B78" w:rsidP="00A433B7">
                  <w:pPr>
                    <w:jc w:val="center"/>
                    <w:rPr>
                      <w:sz w:val="36"/>
                      <w:szCs w:val="36"/>
                    </w:rPr>
                  </w:pP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  <w:r w:rsidRPr="00FE37B6">
                    <w:rPr>
                      <w:sz w:val="36"/>
                      <w:szCs w:val="36"/>
                    </w:rPr>
                    <w:sym w:font="MS Outlook" w:char="F042"/>
                  </w:r>
                </w:p>
                <w:p w:rsidR="000E4B78" w:rsidRPr="00FE37B6" w:rsidRDefault="000E4B78" w:rsidP="00A433B7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0E4B78" w:rsidRPr="00FE37B6" w:rsidRDefault="000E4B78" w:rsidP="00A433B7"/>
              </w:txbxContent>
            </v:textbox>
          </v:shape>
        </w:pict>
      </w:r>
    </w:p>
    <w:p w:rsidR="000E4B78" w:rsidRDefault="000E4B78" w:rsidP="00A433B7"/>
    <w:p w:rsidR="000E4B78" w:rsidRDefault="000E4B78" w:rsidP="00A433B7"/>
    <w:p w:rsidR="000E4B78" w:rsidRDefault="000E4B78" w:rsidP="00A433B7">
      <w:pPr>
        <w:rPr>
          <w:rFonts w:ascii="Hand writing Mutlu" w:hAnsi="Hand writing Mutlu"/>
        </w:rPr>
      </w:pPr>
      <w:r>
        <w:rPr>
          <w:rFonts w:ascii="Hand writing Mutlu" w:hAnsi="Hand writing Mutlu"/>
          <w:bdr w:val="single" w:sz="4" w:space="0" w:color="auto"/>
          <w:shd w:val="clear" w:color="auto" w:fill="D9D9D9"/>
        </w:rPr>
        <w:t>4</w:t>
      </w:r>
      <w:r w:rsidRPr="009924E2">
        <w:rPr>
          <w:rFonts w:ascii="Hand writing Mutlu" w:hAnsi="Hand writing Mutlu"/>
          <w:bdr w:val="single" w:sz="4" w:space="0" w:color="auto"/>
          <w:shd w:val="clear" w:color="auto" w:fill="D9D9D9"/>
        </w:rPr>
        <w:t>.</w:t>
      </w:r>
      <w:r>
        <w:rPr>
          <w:rFonts w:ascii="Hand writing Mutlu" w:hAnsi="Hand writing Mutlu"/>
        </w:rPr>
        <w:t xml:space="preserve"> Örneği incele diğerlerini sen yap.</w:t>
      </w: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group id="Grup 354" o:spid="_x0000_s1293" style="position:absolute;margin-left:261pt;margin-top:7.55pt;width:117pt;height:1in;z-index:251657216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">
            <v:shape id="Text Box 284" o:spid="_x0000_s1294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DeQsUA&#10;AADcAAAADwAAAGRycy9kb3ducmV2LnhtbESPQWsCMRSE74L/IbxCL1Kz1mp1a5RSUPRmbanXx+a5&#10;u7h5WZO4rv/eCAWPw8x8w8wWralEQ86XlhUM+gkI4szqknMFvz/LlwkIH5A1VpZJwZU8LObdzgxT&#10;bS/8Tc0u5CJC2KeooAihTqX0WUEGfd/WxNE7WGcwROlyqR1eItxU8jVJxtJgyXGhwJq+CsqOu7NR&#10;MHlbN3u/GW7/svGhmobee7M6OaWen9rPDxCB2vAI/7fXWsFwNIL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0N5C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85" o:spid="_x0000_s1295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ANcYA&#10;AADcAAAADwAAAGRycy9kb3ducmV2LnhtbESPQWvCQBSE7wX/w/IEL6Vu1JpqdBUptNhbtUWvj+wz&#10;CWbfxt1tjP/eLRR6HGbmG2a57kwtWnK+sqxgNExAEOdWV1wo+P56e5qB8AFZY22ZFNzIw3rVe1hi&#10;pu2Vd9TuQyEihH2GCsoQmkxKn5dk0A9tQxy9k3UGQ5SukNrhNcJNLcdJkkqDFceFEht6LSk/73+M&#10;gtnztj36j8nnIU9P9Tw8vrTvF6fUoN9tFiACdeE//NfeagWTaQq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AN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Text Box 286" o:spid="_x0000_s1296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lrs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qGown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7lr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287" o:spid="_x0000_s1297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Fx3MMA&#10;AADcAAAADwAAAGRycy9kb3ducmV2LnhtbERPy2rCQBTdC/2H4Ra6EZ1YW7Wpk1AKFd3VB3Z7yVyT&#10;0MydODON8e87C8Hl4byXeW8a0ZHztWUFk3ECgriwuuZSwWH/NVqA8AFZY2OZFFzJQ549DJaYanvh&#10;LXW7UIoYwj5FBVUIbSqlLyoy6Me2JY7cyTqDIUJXSu3wEsNNI5+TZCYN1hwbKmzps6Lid/dnFCxe&#10;1t2P30y/j8Xs1LyF4bxbnZ1ST4/9xzuIQH24i2/utVYwfY1r45l4BG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Fx3MMAAADcAAAADwAAAAAAAAAAAAAAAACYAgAAZHJzL2Rv&#10;d25yZXYueG1sUEsFBgAAAAAEAAQA9QAAAIg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288" o:spid="_x0000_s1298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UR8YA&#10;AADcAAAADwAAAGRycy9kb3ducmV2LnhtbESPS2vDMBCE74X+B7GFXEoi5+UmTpRQCi3JLS+a62Jt&#10;bBNr5Uqq4/77KlDocZiZb5jlujO1aMn5yrKC4SABQZxbXXGh4HR8789A+ICssbZMCn7Iw3r1+LDE&#10;TNsb76k9hEJECPsMFZQhNJmUPi/JoB/Yhjh6F+sMhihdIbXDW4SbWo6SJJUGK44LJTb0VlJ+PXwb&#10;BbPJpj377Xj3maeXeh6eX9qPL6dU76l7XYAI1IX/8F97oxWMp3O4n4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3UR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48" o:spid="_x0000_s1299" style="position:absolute;margin-left:135pt;margin-top:7.55pt;width:117pt;height:1in;z-index:251656192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">
            <v:shape id="Text Box 278" o:spid="_x0000_s1300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RCmsUA&#10;AADcAAAADwAAAGRycy9kb3ducmV2LnhtbESPQWsCMRSE74L/ITzBi2i2Kla3RhGhYm/Wil4fm+fu&#10;0s3LNknX9d8bodDjMDPfMMt1ayrRkPOlZQUvowQEcWZ1ybmC09f7cA7CB2SNlWVScCcP61W3s8RU&#10;2xt/UnMMuYgQ9ikqKEKoUyl9VpBBP7I1cfSu1hkMUbpcaoe3CDeVHCfJTBosOS4UWNO2oOz7+GsU&#10;zKf75uI/JodzNrtWizB4bXY/Tql+r928gQjUhv/wX3uvFUymC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EKa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79" o:spid="_x0000_s1301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92sMA&#10;AADcAAAADwAAAGRycy9kb3ducmV2LnhtbERPy2rCQBTdC/2H4Ra6EZ1YW7Wpk1AKFd3VB3Z7yVyT&#10;0MydODON8e87C8Hl4byXeW8a0ZHztWUFk3ECgriwuuZSwWH/NVqA8AFZY2OZFFzJQ549DJaYanvh&#10;LXW7UIoYwj5FBVUIbSqlLyoy6Me2JY7cyTqDIUJXSu3wEsNNI5+TZCYN1hwbKmzps6Lid/dnFCxe&#10;1t2P30y/j8Xs1LyF4bxbnZ1ST4/9xzuIQH24i2/utVYwfY3z45l4BG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d92sMAAADcAAAADwAAAAAAAAAAAAAAAACYAgAAZHJzL2Rv&#10;d25yZXYueG1sUEsFBgAAAAAEAAQA9QAAAIg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Text Box 280" o:spid="_x0000_s1302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YQcYA&#10;AADcAAAADwAAAGRycy9kb3ducmV2LnhtbESPT2sCMRTE70K/Q3gFL6JZtVq7NUoRWvTmP9rrY/Pc&#10;Xbp52SZxXb+9KQgeh5n5DTNftqYSDTlfWlYwHCQgiDOrS84VHA+f/RkIH5A1VpZJwZU8LBdPnTmm&#10;2l54R80+5CJC2KeooAihTqX0WUEG/cDWxNE7WWcwROlyqR1eItxUcpQkU2mw5LhQYE2rgrLf/dko&#10;mL2smx+/GW+/s+mpegu91+brzynVfW4/3kEEasMjfG+vtYLxZAj/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vYQ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281" o:spid="_x0000_s1303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GNs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tyH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lGN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282" o:spid="_x0000_s1304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XjrcYA&#10;AADcAAAADwAAAGRycy9kb3ducmV2LnhtbESPQWvCQBSE7wX/w/KEXqRu2qjV6CpFaNGb2qLXR/aZ&#10;hGbfprtrTP99VxB6HGbmG2ax6kwtWnK+sqzgeZiAIM6trrhQ8PX5/jQF4QOyxtoyKfglD6tl72GB&#10;mbZX3lN7CIWIEPYZKihDaDIpfV6SQT+0DXH0ztYZDFG6QmqH1wg3tXxJkok0WHFcKLGhdUn59+Fi&#10;FExHm/bkt+numE/O9SwMXtuPH6fUY797m4MI1IX/8L290QrScQq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Xjr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42" o:spid="_x0000_s1305" style="position:absolute;margin-left:9pt;margin-top:7.55pt;width:117pt;height:1in;z-index:251655168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">
            <v:shape id="Text Box 272" o:spid="_x0000_s1306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1cM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E6T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HVw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73" o:spid="_x0000_s1307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tBMUA&#10;AADcAAAADwAAAGRycy9kb3ducmV2LnhtbESPQWvCQBSE7wX/w/KEXkrdtAar0VVEsOjN2lKvj+wz&#10;CWbfprtrTP+9Kwgeh5n5hpktOlOLlpyvLCt4GyQgiHOrKy4U/HyvX8cgfEDWWFsmBf/kYTHvPc0w&#10;0/bCX9TuQyEihH2GCsoQmkxKn5dk0A9sQxy9o3UGQ5SukNrhJcJNLd+TZCQNVhwXSmxoVVJ+2p+N&#10;gnG6aQ9+O9z95qNjPQkvH+3nn1Pqud8tpyACdeERvrc3WsEwTe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e0E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Text Box 274" o:spid="_x0000_s1308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v:shape id="Text Box 275" o:spid="_x0000_s1309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W6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sFkms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9bo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276" o:spid="_x0000_s1310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zc8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cTe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3Nz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group id="Grup 336" o:spid="_x0000_s1311" style="position:absolute;margin-left:261pt;margin-top:3.85pt;width:117pt;height:1in;z-index:251660288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">
            <v:shape id="Text Box 302" o:spid="_x0000_s1312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ADsYA&#10;AADcAAAADwAAAGRycy9kb3ducmV2LnhtbESPW2vCQBSE3wv+h+UIvhTdaIqX6CpFaLFv9YK+HrLH&#10;JJg9m+6uMf333UKhj8PMfMOsNp2pRUvOV5YVjEcJCOLc6ooLBafj23AOwgdkjbVlUvBNHjbr3tMK&#10;M20fvKf2EAoRIewzVFCG0GRS+rwkg35kG+LoXa0zGKJ0hdQOHxFuajlJkqk0WHFcKLGhbUn57XA3&#10;CuYvu/biP9LPcz691ovwPGvfv5xSg373ugQRqAv/4b/2TitI0xn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AD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03" o:spid="_x0000_s1313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6UfMIA&#10;AADcAAAADwAAAGRycy9kb3ducmV2LnhtbERPy2rCQBTdC/7DcAtuik40xUd0lCIodueLdnvJXJPQ&#10;zJ10Zozp33cWBZeH815tOlOLlpyvLCsYjxIQxLnVFRcKrpfdcA7CB2SNtWVS8EseNut+b4WZtg8+&#10;UXsOhYgh7DNUUIbQZFL6vCSDfmQb4sjdrDMYInSF1A4fMdzUcpIkU2mw4thQYkPbkvLv890omL8d&#10;2i//kR4/8+mtXoTXWbv/cUoNXrr3JYhAXXiK/90HrSBN49p4Jh4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DpR8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Text Box 304" o:spid="_x0000_s1314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Ix58YA&#10;AADcAAAADwAAAGRycy9kb3ducmV2LnhtbESPT2vCQBTE74V+h+UVvBTd1BT/pK5SBEVv1oq9PrLP&#10;JDT7Nt1dY/z2rlDwOMzMb5jZojO1aMn5yrKCt0ECgji3uuJCweF71Z+A8AFZY22ZFFzJw2L+/DTD&#10;TNsLf1G7D4WIEPYZKihDaDIpfV6SQT+wDXH0TtYZDFG6QmqHlwg3tRwmyUgarDgulNjQsqT8d382&#10;Cibvm/bHb9PdMR+d6ml4HbfrP6dU76X7/AARqAuP8H97oxWk6RTu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Ix5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05" o:spid="_x0000_s1315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7rB8IA&#10;AADcAAAADwAAAGRycy9kb3ducmV2LnhtbERPy4rCMBTdC/5DuIKbYUx94DjVKMPAiO584WwvzbUt&#10;Njc1ydT692Yx4PJw3otVayrRkPOlZQXDQQKCOLO65FzB6fjzPgPhA7LGyjIpeJCH1bLbWWCq7Z33&#10;1BxCLmII+xQVFCHUqZQ+K8igH9iaOHIX6wyGCF0utcN7DDeVHCXJVBosOTYUWNN3Qdn18GcUzCab&#10;5tdvx7tzNr1Un+Hto1nfnFL9Xvs1BxGoDS/xv3ujFYwncX4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usH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06" o:spid="_x0000_s1316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OnM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TE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JOn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30" o:spid="_x0000_s1317" style="position:absolute;margin-left:135pt;margin-top:3.85pt;width:117pt;height:1in;z-index:251659264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">
            <v:shape id="Text Box 296" o:spid="_x0000_s1318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97" o:spid="_x0000_s1319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jls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dAS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qOW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Text Box 298" o:spid="_x0000_s1320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GDcUA&#10;AADcAAAADwAAAGRycy9kb3ducmV2LnhtbESPQWvCQBSE74X+h+UJXkrdtClqU1eRgqI3G0t7fWSf&#10;STD7Nu6uMf57Vyj0OMzMN8xs0ZtGdOR8bVnByygBQVxYXXOp4Hu/ep6C8AFZY2OZFFzJw2L++DDD&#10;TNsLf1GXh1JECPsMFVQhtJmUvqjIoB/Zljh6B+sMhihdKbXDS4SbRr4myVgarDkuVNjSZ0XFMT8b&#10;BdO3Tffrt+nupxgfmvfwNOnWJ6fUcNAvP0AE6sN/+K+90QrSN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gYN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299" o:spid="_x0000_s1321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eec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Gaj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55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00" o:spid="_x0000_s1322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874sYA&#10;AADcAAAADwAAAGRycy9kb3ducmV2LnhtbESPQWvCQBSE7wX/w/KEXqRu2qjV6CpFaNGb2qLXR/aZ&#10;hGbfprtrTP99VxB6HGbmG2ax6kwtWnK+sqzgeZiAIM6trrhQ8PX5/jQF4QOyxtoyKfglD6tl72GB&#10;mbZX3lN7CIWIEPYZKihDaDIpfV6SQT+0DXH0ztYZDFG6QmqH1wg3tXxJkok0WHFcKLGhdUn59+Fi&#10;FExHm/bkt+numE/O9SwMXtuPH6fUY797m4MI1IX/8L290QrSdAy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874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24" o:spid="_x0000_s1323" style="position:absolute;margin-left:9pt;margin-top:3.85pt;width:117pt;height:1in;z-index:251658240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">
            <v:shape id="Text Box 290" o:spid="_x0000_s1324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91" o:spid="_x0000_s1325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292" o:spid="_x0000_s1326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293" o:spid="_x0000_s1327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Coc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sajuDa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wKh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294" o:spid="_x0000_s1328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unO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J0uo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unO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group id="Grup 318" o:spid="_x0000_s1329" style="position:absolute;margin-left:261pt;margin-top:.2pt;width:117pt;height:1in;z-index:251669504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">
            <v:shape id="Text Box 357" o:spid="_x0000_s1330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th8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G/N4H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922H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58" o:spid="_x0000_s1331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EOp8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sajOD+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Q6n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Text Box 359" o:spid="_x0000_s1332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60" o:spid="_x0000_s1333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81S8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zVL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61" o:spid="_x0000_s1334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Q0M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rSU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5DQ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12" o:spid="_x0000_s1335" style="position:absolute;margin-left:135pt;margin-top:.2pt;width:117pt;height:1in;z-index:251662336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">
            <v:shape id="Text Box 314" o:spid="_x0000_s1336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15" o:spid="_x0000_s1337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CGc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K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CG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Text Box 316" o:spid="_x0000_s1338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ngsYA&#10;AADcAAAADwAAAGRycy9kb3ducmV2LnhtbESPT2sCMRTE70K/Q3gFL6JZtVq7NUoRWvTmP9rrY/Pc&#10;Xbp52SZxXb+9KQgeh5n5DTNftqYSDTlfWlYwHCQgiDOrS84VHA+f/RkIH5A1VpZJwZU8LBdPnTmm&#10;2l54R80+5CJC2KeooAihTqX0WUEG/cDWxNE7WWcwROlyqR1eItxUcpQkU2mw5LhQYE2rgrLf/dko&#10;mL2smx+/GW+/s+mpegu91+brzynVfW4/3kEEasMjfG+vtYLxcAL/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png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17" o:spid="_x0000_s1339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59cUA&#10;AADcAAAADwAAAGRycy9kb3ducmV2LnhtbESPQWvCQBSE74L/YXmCF6kbtaQ2dZUiKHqztrTXR/aZ&#10;hGbfprtrjP/eFQoeh5n5hlmsOlOLlpyvLCuYjBMQxLnVFRcKvj43T3MQPiBrrC2Tgit5WC37vQVm&#10;2l74g9pjKESEsM9QQRlCk0np85IM+rFtiKN3ss5giNIVUju8RLip5TRJUmmw4rhQYkPrkvLf49ko&#10;mD/v2h+/nx2+8/RUv4bRS7v9c0oNB937G4hAXXiE/9s7rWA2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Pn1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18" o:spid="_x0000_s1340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cbs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G/N4L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Fxu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06" o:spid="_x0000_s1341" style="position:absolute;margin-left:9pt;margin-top:.2pt;width:117pt;height:1in;z-index:251661312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">
            <v:shape id="Text Box 308" o:spid="_x0000_s1342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09" o:spid="_x0000_s1343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Text Box 310" o:spid="_x0000_s1344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11" o:spid="_x0000_s1345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EGs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OD+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cQa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12" o:spid="_x0000_s1346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hgc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WGB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group id="Grup 300" o:spid="_x0000_s1347" style="position:absolute;margin-left:261pt;margin-top:15.3pt;width:117pt;height:1in;z-index:251665408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">
            <v:shape id="Text Box 332" o:spid="_x0000_s1348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33" o:spid="_x0000_s1349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34" o:spid="_x0000_s1350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Text Box 335" o:spid="_x0000_s1351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36" o:spid="_x0000_s1352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294" o:spid="_x0000_s1353" style="position:absolute;margin-left:135pt;margin-top:15.3pt;width:117pt;height:1in;z-index:251664384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">
            <v:shape id="Text Box 326" o:spid="_x0000_s1354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27" o:spid="_x0000_s1355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28" o:spid="_x0000_s1356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Text Box 329" o:spid="_x0000_s1357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30" o:spid="_x0000_s1358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288" o:spid="_x0000_s1359" style="position:absolute;margin-left:9pt;margin-top:15.3pt;width:117pt;height:1in;z-index:251663360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">
            <v:shape id="Text Box 320" o:spid="_x0000_s1360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Text Box 321" o:spid="_x0000_s1361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shape>
            <v:shape id="Text Box 322" o:spid="_x0000_s1362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tR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LM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NtR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23" o:spid="_x0000_s1363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24" o:spid="_x0000_s1364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  <w:r>
        <w:rPr>
          <w:noProof/>
        </w:rPr>
        <w:pict>
          <v:group id="Grup 282" o:spid="_x0000_s1365" style="position:absolute;margin-left:135pt;margin-top:11.6pt;width:117pt;height:1in;z-index:251668480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">
            <v:shape id="Text Box 350" o:spid="_x0000_s1366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Ad8UA&#10;AADcAAAADwAAAGRycy9kb3ducmV2LnhtbESPQWvCQBSE74X+h+UVvJS6qRYbo6uI0KI3m5Z6fWSf&#10;STD7Nt1dY/z3rlDwOMzMN8x82ZtGdOR8bVnB6zABQVxYXXOp4Of74yUF4QOyxsYyKbiQh+Xi8WGO&#10;mbZn/qIuD6WIEPYZKqhCaDMpfVGRQT+0LXH0DtYZDFG6UmqH5wg3jRwlyUQarDkuVNjSuqLimJ+M&#10;gvRt0+39drz7LSaHZhqe37vPP6fU4KlfzUAE6sM9/N/eaAWjdAy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MB3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51" o:spid="_x0000_s1367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YA8UA&#10;AADcAAAADwAAAGRycy9kb3ducmV2LnhtbESPQWvCQBSE74X+h+UVvJS6qYqN0VVEaLE3m5Z6fWSf&#10;STD7Nt1dY/z3rlDwOMzMN8xi1ZtGdOR8bVnB6zABQVxYXXOp4Of7/SUF4QOyxsYyKbiQh9Xy8WGB&#10;mbZn/qIuD6WIEPYZKqhCaDMpfVGRQT+0LXH0DtYZDFG6UmqH5wg3jRwlyVQarDkuVNjSpqLimJ+M&#10;gnSy7fb+c7z7LaaHZhae37qPP6fU4Klfz0EE6sM9/N/eagWjdAK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VgD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52" o:spid="_x0000_s1368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9mMYA&#10;AADcAAAADwAAAGRycy9kb3ducmV2LnhtbESPQWvCQBSE7wX/w/IEL6VutGrT1FVEsOhNbWmvj+wz&#10;CWbfxt01pv++KxR6HGbmG2a+7EwtWnK+sqxgNExAEOdWV1wo+PzYPKUgfEDWWFsmBT/kYbnoPcwx&#10;0/bGB2qPoRARwj5DBWUITSalz0sy6Ie2IY7eyTqDIUpXSO3wFuGmluMkmUmDFceFEhtal5Sfj1ej&#10;IJ1s22+/e95/5bNT/RoeX9r3i1Nq0O9WbyACdeE//NfeagXjdAr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H9mMYAAADcAAAADwAAAAAAAAAAAAAAAACYAgAAZHJz&#10;L2Rvd25yZXYueG1sUEsFBgAAAAAEAAQA9QAAAIsDAAAAAA==&#10;">
              <v:textbox>
                <w:txbxContent>
                  <w:p w:rsidR="000E4B78" w:rsidRPr="0066138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661385">
                      <w:rPr>
                        <w:rFonts w:ascii="Hand writing Mutlu" w:hAnsi="Hand writing Mutlu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shape>
            <v:shape id="Text Box 353" o:spid="_x0000_s1369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Nj78UA&#10;AADc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sLf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2Pv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54" o:spid="_x0000_s1370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GdMUA&#10;AADcAAAADwAAAGRycy9kb3ducmV2LnhtbESPQWvCQBSE74X+h+UVeim6qYqmqatIoaI3m4peH9ln&#10;Epp9G3e3Mf33XUHwOMzMN8x82ZtGdOR8bVnB6zABQVxYXXOpYP/9OUhB+ICssbFMCv7Iw3Lx+DDH&#10;TNsLf1GXh1JECPsMFVQhtJmUvqjIoB/aljh6J+sMhihdKbXDS4SbRo6SZCoN1hwXKmzpo6LiJ/81&#10;CtLJpjv67Xh3KKan5i28zLr12Sn1/NSv3kEE6sM9fGtvtIJROoPrmX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8Z0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276" o:spid="_x0000_s1371" style="position:absolute;margin-left:9pt;margin-top:11.6pt;width:117pt;height:1in;z-index:251666432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">
            <v:shape id="Text Box 338" o:spid="_x0000_s1372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2U8YA&#10;AADcAAAADwAAAGRycy9kb3ducmV2LnhtbESPW2vCQBSE3wv+h+UIfSl14wWj0VVKoaJvXkr7esge&#10;k2D2bLq7jem/7wqCj8PMfMMs152pRUvOV5YVDAcJCOLc6ooLBZ+nj9cZCB+QNdaWScEfeVivek9L&#10;zLS98oHaYyhEhLDPUEEZQpNJ6fOSDPqBbYijd7bOYIjSFVI7vEa4qeUoSabSYMVxocSG3kvKL8df&#10;o2A22bbffjfef+XTcz0PL2m7+XFKPfe7twWIQF14hO/trVYwSlO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q2U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39" o:spid="_x0000_s1373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UiIc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uDa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SIh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40" o:spid="_x0000_s1374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Hus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8yX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mHusYAAADcAAAADwAAAAAAAAAAAAAAAACYAgAAZHJz&#10;L2Rvd25yZXYueG1sUEsFBgAAAAAEAAQA9QAAAIsDAAAAAA==&#10;">
              <v:textbox>
                <w:txbxContent>
                  <w:p w:rsidR="000E4B78" w:rsidRPr="0066138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661385">
                      <w:rPr>
                        <w:rFonts w:ascii="Hand writing Mutlu" w:hAnsi="Hand writing Mutlu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shape>
            <v:shape id="Text Box 341" o:spid="_x0000_s1375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eAM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l4AwgAAANwAAAAPAAAAAAAAAAAAAAAAAJgCAABkcnMvZG93&#10;bnJldi54bWxQSwUGAAAAAAQABAD1AAAAhw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42" o:spid="_x0000_s1376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7m8UA&#10;AADcAAAADwAAAGRycy9kb3ducmV2LnhtbESPQWvCQBSE70L/w/IKXqRutGJj6ipFsOitTUu9PrLP&#10;JDT7Nt1dY/z3riD0OMzMN8xy3ZtGdOR8bVnBZJyAIC6srrlU8P21fUpB+ICssbFMCi7kYb16GCwx&#10;0/bMn9TloRQRwj5DBVUIbSalLyoy6Me2JY7e0TqDIUpXSu3wHOGmkdMkmUuDNceFClvaVFT85iej&#10;IJ3tuoPfP3/8FPNjswijl+79zyk1fOzfXkEE6sN/+N7eaQXTdAK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vub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270" o:spid="_x0000_s1377" style="position:absolute;margin-left:261pt;margin-top:11.6pt;width:117pt;height:1in;z-index:251667456" coordorigin="917,2214" coordsize="25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">
            <v:shape id="Text Box 344" o:spid="_x0000_s1378" type="#_x0000_t202" style="position:absolute;left:91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+LvM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PID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4u8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45" o:spid="_x0000_s1379" type="#_x0000_t202" style="position:absolute;left:2177;top:275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Vy8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XpLIX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RXLxQAAANwAAAAPAAAAAAAAAAAAAAAAAJgCAABkcnMv&#10;ZG93bnJldi54bWxQSwUGAAAAAAQABAD1AAAAigMAAAAA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Text Box 346" o:spid="_x0000_s1380" type="#_x0000_t202" style="position:absolute;left:917;top:3294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GwUM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oGkyH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GwU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shape>
            <v:shape id="Text Box 347" o:spid="_x0000_s1381" type="#_x0000_t202" style="position:absolute;left:91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oJM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goJM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onluk</w:t>
                    </w:r>
                  </w:p>
                </w:txbxContent>
              </v:textbox>
            </v:shape>
            <v:shape id="Text Box 348" o:spid="_x0000_s1382" type="#_x0000_t202" style="position:absolute;left:2177;top:2214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Nv8YA&#10;AADcAAAADwAAAGRycy9kb3ducmV2LnhtbESPW2sCMRSE34X+h3AKvhTN1tZLt0YRwaJv3mhfD5vj&#10;7tLNyZrEdf33plDwcZiZb5jpvDWVaMj50rKC134CgjizuuRcwfGw6k1A+ICssbJMCm7kYT576kwx&#10;1fbKO2r2IRcRwj5FBUUIdSqlzwoy6Pu2Jo7eyTqDIUqXS+3wGuGmkoMkGUmDJceFAmtaFpT97i9G&#10;weR93fz4zdv2Oxudqo/wMm6+zk6p7nO7+AQRqA2P8H97rRUMxkP4Ox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SNv8YAAADcAAAADwAAAAAAAAAAAAAAAACYAgAAZHJz&#10;L2Rvd25yZXYueG1sUEsFBgAAAAAEAAQA9QAAAIsDAAAAAA==&#10;">
              <v:textbox>
                <w:txbxContent>
                  <w:p w:rsidR="000E4B78" w:rsidRPr="00407C75" w:rsidRDefault="000E4B78" w:rsidP="00A433B7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 w:rsidRPr="00407C75">
                      <w:rPr>
                        <w:rFonts w:ascii="Hand writing Mutlu" w:hAnsi="Hand writing Mutlu"/>
                        <w:sz w:val="28"/>
                        <w:szCs w:val="28"/>
                      </w:rPr>
                      <w:t>birlik</w:t>
                    </w:r>
                  </w:p>
                </w:txbxContent>
              </v:textbox>
            </v:shape>
          </v:group>
        </w:pict>
      </w: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>
      <w:pPr>
        <w:rPr>
          <w:rFonts w:ascii="Hand writing Mutlu" w:hAnsi="Hand writing Mutlu"/>
        </w:rPr>
      </w:pPr>
    </w:p>
    <w:p w:rsidR="000E4B78" w:rsidRDefault="000E4B78" w:rsidP="00A433B7"/>
    <w:p w:rsidR="000E4B78" w:rsidRDefault="000E4B78" w:rsidP="00FC1947"/>
    <w:p w:rsidR="000E4B78" w:rsidRPr="00B04B67" w:rsidRDefault="000E4B78" w:rsidP="00FC1947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</w:p>
    <w:p w:rsidR="000E4B78" w:rsidRPr="00644DA4" w:rsidRDefault="000E4B78" w:rsidP="00FC194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5-</w:t>
      </w:r>
      <w:r w:rsidRPr="00644DA4">
        <w:rPr>
          <w:rFonts w:ascii="Hand writing Mutlu" w:hAnsi="Hand writing Mutlu"/>
          <w:sz w:val="28"/>
          <w:szCs w:val="28"/>
        </w:rPr>
        <w:t>Aşağıdaki onluk ve birlikleri örneğe göre yapınız.</w:t>
      </w:r>
    </w:p>
    <w:p w:rsidR="000E4B78" w:rsidRDefault="000E4B78" w:rsidP="00FC1947">
      <w:r>
        <w:rPr>
          <w:noProof/>
        </w:rPr>
        <w:pict>
          <v:group id="Grup 470" o:spid="_x0000_s1383" style="position:absolute;margin-left:279pt;margin-top:567pt;width:234pt;height:117pt;z-index:251687936" coordorigin="1057,5557" coordsize="46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">
            <v:rect id="Rectangle 472" o:spid="_x0000_s1384" style="position:absolute;left:3937;top:5557;width:18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8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rwxQAAANwAAAAPAAAAAAAAAAAAAAAAAJgCAABkcnMv&#10;ZG93bnJldi54bWxQSwUGAAAAAAQABAD1AAAAigMAAAAA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birlik</w:t>
                    </w:r>
                  </w:p>
                </w:txbxContent>
              </v:textbox>
            </v:rect>
            <v:shape id="Text Box 473" o:spid="_x0000_s1385" type="#_x0000_t202" style="position:absolute;left:1057;top:5557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bXM8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8OYO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bXM8YAAADcAAAADwAAAAAAAAAAAAAAAACYAgAAZHJz&#10;L2Rvd25yZXYueG1sUEsFBgAAAAAEAAQA9QAAAIsDAAAAAA=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onluk</w:t>
                    </w:r>
                  </w:p>
                </w:txbxContent>
              </v:textbox>
            </v:shape>
            <v:line id="Line 474" o:spid="_x0000_s1386" style="position:absolute;visibility:visible" from="1597,6277" to="267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uexMUAAADcAAAADwAAAGRycy9kb3ducmV2LnhtbESPQWsCMRSE74X+h/AK3mrWVrq6GqV0&#10;KfRgBbX0/Ny8bpZuXpZNXOO/N4WCx2FmvmGW62hbMVDvG8cKJuMMBHHldMO1gq/D++MMhA/IGlvH&#10;pOBCHtar+7slFtqdeUfDPtQiQdgXqMCE0BVS+sqQRT92HXHyflxvMSTZ11L3eE5w28qnLHuRFhtO&#10;CwY7ejNU/e5PVkFuyp3MZbk5bMuhmczjZ/w+zpUaPcTXBYhAMdzC/+0PrWCaP8PfmXQ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3uexMUAAADcAAAADwAAAAAAAAAA&#10;AAAAAAChAgAAZHJzL2Rvd25yZXYueG1sUEsFBgAAAAAEAAQA+QAAAJMDAAAAAA==&#10;">
              <v:stroke endarrow="block"/>
            </v:line>
            <v:line id="Line 475" o:spid="_x0000_s1387" style="position:absolute;flip:x;visibility:visible" from="3757,6277" to="411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1BI8UAAADcAAAADwAAAGRycy9kb3ducmV2LnhtbESPT2vCQBDF70K/wzKFXoJuWqW2qav4&#10;FwTpQe2hxyE7TUKzsyE7avz2XaHg8fHm/d68yaxztTpTGyrPBp4HKSji3NuKCwNfx03/DVQQZIu1&#10;ZzJwpQCz6UNvgpn1F97T+SCFihAOGRooRZpM65CX5DAMfEMcvR/fOpQo20LbFi8R7mr9kqav2mHF&#10;saHEhpYl5b+Hk4tvbD55NRwmC6eT5J3W37JLtRjz9NjNP0AJdXI//k9vrYHReAS3MZEAe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+1BI8UAAADcAAAADwAAAAAAAAAA&#10;AAAAAAChAgAAZHJzL2Rvd25yZXYueG1sUEsFBgAAAAAEAAQA+QAAAJMDAAAAAA==&#10;">
              <v:stroke endarrow="block"/>
            </v:line>
            <v:rect id="Rectangle 476" o:spid="_x0000_s1388" style="position:absolute;left:2677;top:717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AM8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x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wDPPEAAAA3AAAAA8AAAAAAAAAAAAAAAAAmAIAAGRycy9k&#10;b3ducmV2LnhtbFBLBQYAAAAABAAEAPUAAACJAwAAAAA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Dikdörtgen 467" o:spid="_x0000_s1389" style="position:absolute;margin-left:450pt;margin-top:486pt;width:18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XfJgIAAEE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"/>
        </w:pict>
      </w:r>
      <w:r>
        <w:rPr>
          <w:noProof/>
        </w:rPr>
        <w:pict>
          <v:rect id="Dikdörtgen 466" o:spid="_x0000_s1390" style="position:absolute;margin-left:450pt;margin-top:513pt;width:18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"/>
        </w:pict>
      </w:r>
      <w:r>
        <w:rPr>
          <w:noProof/>
        </w:rPr>
        <w:pict>
          <v:rect id="Dikdörtgen 465" o:spid="_x0000_s1391" style="position:absolute;margin-left:450pt;margin-top:540pt;width:1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"/>
        </w:pict>
      </w:r>
      <w:r>
        <w:rPr>
          <w:noProof/>
        </w:rPr>
        <w:pict>
          <v:rect id="Dikdörtgen 452" o:spid="_x0000_s1392" style="position:absolute;margin-left:180pt;margin-top:486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"/>
        </w:pict>
      </w:r>
      <w:r>
        <w:rPr>
          <w:noProof/>
        </w:rPr>
        <w:pict>
          <v:rect id="Dikdörtgen 451" o:spid="_x0000_s1393" style="position:absolute;margin-left:180pt;margin-top:513pt;width:18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"/>
        </w:pict>
      </w:r>
      <w:r>
        <w:rPr>
          <w:noProof/>
        </w:rPr>
        <w:pict>
          <v:rect id="Dikdörtgen 450" o:spid="_x0000_s1394" style="position:absolute;margin-left:180pt;margin-top:540pt;width:18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"/>
        </w:pict>
      </w:r>
      <w:r>
        <w:rPr>
          <w:noProof/>
        </w:rPr>
        <w:pict>
          <v:group id="Grup 444" o:spid="_x0000_s1395" style="position:absolute;margin-left:0;margin-top:567pt;width:234pt;height:117pt;z-index:251682816" coordorigin="1057,5557" coordsize="46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">
            <v:rect id="Rectangle 448" o:spid="_x0000_s1396" style="position:absolute;left:3937;top:5557;width:18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birlik</w:t>
                    </w:r>
                  </w:p>
                </w:txbxContent>
              </v:textbox>
            </v:rect>
            <v:shape id="Text Box 449" o:spid="_x0000_s1397" type="#_x0000_t202" style="position:absolute;left:1057;top:5557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bjcUA&#10;AADcAAAADwAAAGRycy9kb3ducmV2LnhtbESPQWvCQBSE7wX/w/IKvRTdqCG1qasUoUVvaqW9PrLP&#10;JDT7Nt3dxvjvXUHwOMzMN8x82ZtGdOR8bVnBeJSAIC6srrlUcPj6GM5A+ICssbFMCs7kYbkYPMwx&#10;1/bEO+r2oRQRwj5HBVUIbS6lLyoy6Ee2JY7e0TqDIUpXSu3wFOGmkZMkyaTBmuNChS2tKip+9/9G&#10;wSxddz9+M91+F9mxeQ3PL93nn1Pq6bF/fwMRqA/38K291grSNIP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RuNxQAAANwAAAAPAAAAAAAAAAAAAAAAAJgCAABkcnMv&#10;ZG93bnJldi54bWxQSwUGAAAAAAQABAD1AAAAigMAAAAA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onluk</w:t>
                    </w:r>
                  </w:p>
                </w:txbxContent>
              </v:textbox>
            </v:shape>
            <v:line id="Line 450" o:spid="_x0000_s1398" style="position:absolute;visibility:visible" from="1597,6277" to="267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xSesUAAADcAAAADwAAAGRycy9kb3ducmV2LnhtbESPQWsCMRSE74X+h/AK3mpWkW5djVJc&#10;BA+1oJaeXzfPzdLNy7KJa/rvG6HgcZiZb5jlOtpWDNT7xrGCyTgDQVw53XCt4PO0fX4F4QOyxtYx&#10;KfglD+vV48MSC+2ufKDhGGqRIOwLVGBC6AopfWXIoh+7jjh5Z9dbDEn2tdQ9XhPctnKaZS/SYsNp&#10;wWBHG0PVz/FiFeSmPMhclu+nj3JoJvO4j1/fc6VGT/FtASJQDPfwf3unFcxmOdzOp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ixSesUAAADcAAAADwAAAAAAAAAA&#10;AAAAAAChAgAAZHJzL2Rvd25yZXYueG1sUEsFBgAAAAAEAAQA+QAAAJMDAAAAAA==&#10;">
              <v:stroke endarrow="block"/>
            </v:line>
            <v:line id="Line 451" o:spid="_x0000_s1399" style="position:absolute;flip:x;visibility:visible" from="3757,6277" to="411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yBm8UAAADcAAAADwAAAGRycy9kb3ducmV2LnhtbESPwUrDQBCG74LvsEzBS2g3tkXa2G3R&#10;akEQD7Y99DhkxyQ0OxuyYxvf3jkIHod//m++WW2G0JoL9amJ7OB+koMhLqNvuHJwPOzGCzBJkD22&#10;kcnBDyXYrG9vVlj4eOVPuuylMgrhVKCDWqQrrE1lTQHTJHbEmn3FPqDo2FfW93hVeGjtNM8fbMCG&#10;9UKNHW1rKs/776Aauw9+mc2y52CzbEmvJ3nPrTh3NxqeHsEIDfK//Nd+8w7mc7XVZ5QAd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yBm8UAAADcAAAADwAAAAAAAAAA&#10;AAAAAAChAgAAZHJzL2Rvd25yZXYueG1sUEsFBgAAAAAEAAQA+QAAAJMDAAAAAA==&#10;">
              <v:stroke endarrow="block"/>
            </v:line>
            <v:rect id="Rectangle 452" o:spid="_x0000_s1400" style="position:absolute;left:2677;top:717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MS8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zEvEAAAA3AAAAA8AAAAAAAAAAAAAAAAAmAIAAGRycy9k&#10;b3ducmV2LnhtbFBLBQYAAAAABAAEAPUAAACJAwAAAAA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405" o:spid="_x0000_s1401" style="position:absolute;margin-left:279pt;margin-top:207pt;width:234pt;height:117pt;z-index:251679744" coordorigin="1057,5557" coordsize="46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">
            <v:rect id="Rectangle 407" o:spid="_x0000_s1402" style="position:absolute;left:3937;top:5557;width:18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birlik</w:t>
                    </w:r>
                  </w:p>
                </w:txbxContent>
              </v:textbox>
            </v:rect>
            <v:shape id="Text Box 408" o:spid="_x0000_s1403" type="#_x0000_t202" style="position:absolute;left:1057;top:5557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H1sUA&#10;AADc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ZA6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wfWxQAAANwAAAAPAAAAAAAAAAAAAAAAAJgCAABkcnMv&#10;ZG93bnJldi54bWxQSwUGAAAAAAQABAD1AAAAigMAAAAA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onluk</w:t>
                    </w:r>
                  </w:p>
                </w:txbxContent>
              </v:textbox>
            </v:shape>
            <v:line id="Line 409" o:spid="_x0000_s1404" style="position:absolute;visibility:visible" from="1597,6277" to="267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l/yMIAAADcAAAADwAAAGRycy9kb3ducmV2LnhtbERPy2oCMRTdF/yHcAV3NaMUH6NRxKHg&#10;ohbU0vV1cjsZOrkZJnFM/94shC4P573eRtuInjpfO1YwGWcgiEuna64UfF3eXxcgfEDW2DgmBX/k&#10;YbsZvKwx1+7OJ+rPoRIphH2OCkwIbS6lLw1Z9GPXEifux3UWQ4JdJXWH9xRuGznNspm0WHNqMNjS&#10;3lD5e75ZBXNTnORcFh+Xz6KvJ8t4jN/XpVKjYdytQASK4V/8dB+0grcsrU1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l/yMIAAADcAAAADwAAAAAAAAAAAAAA&#10;AAChAgAAZHJzL2Rvd25yZXYueG1sUEsFBgAAAAAEAAQA+QAAAJADAAAAAA==&#10;">
              <v:stroke endarrow="block"/>
            </v:line>
            <v:line id="Line 410" o:spid="_x0000_s1405" style="position:absolute;flip:x;visibility:visible" from="3757,6277" to="411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qdwMUAAADcAAAADwAAAGRycy9kb3ducmV2LnhtbESPQWvCQBCF74L/YRmhl1B3rUVq6ira&#10;VhDEQ20PPQ7ZaRLMzobsVNN/3xUKHh9v3vfmLVa9b9SZulgHtjAZG1DERXA1lxY+P7b3T6CiIDts&#10;ApOFX4qwWg4HC8xduPA7nY9SqgThmKOFSqTNtY5FRR7jOLTEyfsOnUdJsiu16/CS4L7RD8bMtMea&#10;U0OFLb1UVJyOPz69sT3w63SabbzOsjm9fcneaLH2btSvn0EJ9XI7/k/vnIVHM4frmEQA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qdwMUAAADcAAAADwAAAAAAAAAA&#10;AAAAAAChAgAAZHJzL2Rvd25yZXYueG1sUEsFBgAAAAAEAAQA+QAAAJMDAAAAAA==&#10;">
              <v:stroke endarrow="block"/>
            </v:line>
            <v:rect id="Rectangle 411" o:spid="_x0000_s1406" style="position:absolute;left:2677;top:717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Ky8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ErLwgAAANwAAAAPAAAAAAAAAAAAAAAAAJgCAABkcnMvZG93&#10;bnJldi54bWxQSwUGAAAAAAQABAD1AAAAhwMAAAAA&#10;">
              <v:textbox>
                <w:txbxContent>
                  <w:p w:rsidR="000E4B78" w:rsidRPr="00B04B67" w:rsidRDefault="000E4B78" w:rsidP="00FC1947">
                    <w:pPr>
                      <w:rPr>
                        <w:szCs w:val="36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399" o:spid="_x0000_s1407" style="position:absolute;margin-left:-18pt;margin-top:207pt;width:234pt;height:117pt;z-index:251675648" coordorigin="1057,5557" coordsize="46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">
            <v:rect id="Rectangle 388" o:spid="_x0000_s1408" style="position:absolute;left:3937;top:5557;width:18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3 birlik</w:t>
                    </w:r>
                  </w:p>
                </w:txbxContent>
              </v:textbox>
            </v:rect>
            <v:shape id="Text Box 389" o:spid="_x0000_s1409" type="#_x0000_t202" style="position:absolute;left:1057;top:5557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I6OcUA&#10;AADcAAAADwAAAGRycy9kb3ducmV2LnhtbESPT2sCMRTE7wW/Q3hCL6VmrWLtahQpKHqrf7DXx+a5&#10;u7h5WZN0Xb+9EYQeh5n5DTOdt6YSDTlfWlbQ7yUgiDOrS84VHPbL9zEIH5A1VpZJwY08zGedlymm&#10;2l55S80u5CJC2KeooAihTqX0WUEGfc/WxNE7WWcwROlyqR1eI9xU8iNJRtJgyXGhwJq+C8rOuz+j&#10;YDxcN79+M/g5ZqNT9RXePpvVxSn12m0XExCB2vAffrbXWsEw6cPj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8jo5xQAAANwAAAAPAAAAAAAAAAAAAAAAAJgCAABkcnMv&#10;ZG93bnJldi54bWxQSwUGAAAAAAQABAD1AAAAigMAAAAA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2 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onluk</w:t>
                    </w:r>
                  </w:p>
                </w:txbxContent>
              </v:textbox>
            </v:shape>
            <v:line id="Line 390" o:spid="_x0000_s1410" style="position:absolute;visibility:visible" from="1597,6277" to="267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IIsUAAADc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bZG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IIsUAAADcAAAADwAAAAAAAAAA&#10;AAAAAAChAgAAZHJzL2Rvd25yZXYueG1sUEsFBgAAAAAEAAQA+QAAAJMDAAAAAA==&#10;">
              <v:stroke endarrow="block"/>
            </v:line>
            <v:line id="Line 391" o:spid="_x0000_s1411" style="position:absolute;flip:x;visibility:visible" from="3757,6277" to="4117,7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KqKsYAAADcAAAADwAAAGRycy9kb3ducmV2LnhtbESPT0vDQBDF70K/wzKCl2B3baRo7LbU&#10;/gGh9NDqweOQHZNgdjZkxzb99l1B8Ph4835v3mwx+FadqI9NYAsPYwOKuAyu4crCx/v2/glUFGSH&#10;bWCycKEIi/noZoaFC2c+0OkolUoQjgVaqEW6QutY1uQxjkNHnLyv0HuUJPtKux7PCe5bPTFmqj02&#10;nBpq7GhVU/l9/PHpje2e13mevXqdZc+0+ZSd0WLt3e2wfAElNMj/8V/6zVl4NDn8jkkE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CqirGAAAA3AAAAA8AAAAAAAAA&#10;AAAAAAAAoQIAAGRycy9kb3ducmV2LnhtbFBLBQYAAAAABAAEAPkAAACUAwAAAAA=&#10;">
              <v:stroke endarrow="block"/>
            </v:line>
            <v:rect id="Rectangle 392" o:spid="_x0000_s1412" style="position:absolute;left:2677;top:717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>
              <v:textbox>
                <w:txbxContent>
                  <w:p w:rsidR="000E4B78" w:rsidRPr="009248FE" w:rsidRDefault="000E4B78" w:rsidP="00FC1947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2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</w:t>
                    </w:r>
                    <w:r w:rsidRPr="009248FE">
                      <w:rPr>
                        <w:rFonts w:ascii="Hand writing Mutlu" w:hAnsi="Hand writing Mutlu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Dikdörtgen 398" o:spid="_x0000_s1413" style="position:absolute;margin-left:450pt;margin-top:2in;width:18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"/>
        </w:pict>
      </w:r>
      <w:r>
        <w:rPr>
          <w:noProof/>
        </w:rPr>
        <w:pict>
          <v:rect id="Dikdörtgen 397" o:spid="_x0000_s1414" style="position:absolute;margin-left:450pt;margin-top:171pt;width:18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"/>
        </w:pict>
      </w:r>
      <w:r>
        <w:rPr>
          <w:noProof/>
        </w:rPr>
        <w:pict>
          <v:group id="Grup 386" o:spid="_x0000_s1415" style="position:absolute;margin-left:324pt;margin-top:9pt;width:18pt;height:180pt;z-index:251676672" coordorigin="1777,1597" coordsize="36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">
            <v:rect id="Rectangle 394" o:spid="_x0000_s1416" style="position:absolute;left:1777;top:15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<v:rect id="Rectangle 395" o:spid="_x0000_s1417" style="position:absolute;left:1777;top:19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<v:rect id="Rectangle 396" o:spid="_x0000_s1418" style="position:absolute;left:1777;top:23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v:rect id="Rectangle 397" o:spid="_x0000_s1419" style="position:absolute;left:1777;top:26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GE9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/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YT0wgAAANwAAAAPAAAAAAAAAAAAAAAAAJgCAABkcnMvZG93&#10;bnJldi54bWxQSwUGAAAAAAQABAD1AAAAhwMAAAAA&#10;"/>
            <v:rect id="Rectangle 398" o:spid="_x0000_s1420" style="position:absolute;left:1777;top:30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<v:rect id="Rectangle 399" o:spid="_x0000_s1421" style="position:absolute;left:1777;top:33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<v:rect id="Rectangle 400" o:spid="_x0000_s1422" style="position:absolute;left:1777;top:37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<v:rect id="Rectangle 401" o:spid="_x0000_s1423" style="position:absolute;left:1777;top:4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<v:rect id="Rectangle 402" o:spid="_x0000_s1424" style="position:absolute;left:1777;top:44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<v:rect id="Rectangle 403" o:spid="_x0000_s1425" style="position:absolute;left:1777;top:48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S5G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FK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LkbxQAAANwAAAAPAAAAAAAAAAAAAAAAAJgCAABkcnMv&#10;ZG93bnJldi54bWxQSwUGAAAAAAQABAD1AAAAigMAAAAA&#10;"/>
          </v:group>
        </w:pict>
      </w:r>
      <w:r>
        <w:rPr>
          <w:noProof/>
        </w:rPr>
        <w:pict>
          <v:rect id="Dikdörtgen 385" o:spid="_x0000_s1426" style="position:absolute;margin-left:162pt;margin-top:117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"/>
        </w:pict>
      </w:r>
      <w:r>
        <w:rPr>
          <w:noProof/>
        </w:rPr>
        <w:pict>
          <v:rect id="Dikdörtgen 384" o:spid="_x0000_s1427" style="position:absolute;margin-left:162pt;margin-top:2in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"/>
        </w:pict>
      </w:r>
      <w:r>
        <w:rPr>
          <w:noProof/>
        </w:rPr>
        <w:pict>
          <v:rect id="Dikdörtgen 383" o:spid="_x0000_s1428" style="position:absolute;margin-left:162pt;margin-top:171pt;width:18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"/>
        </w:pict>
      </w:r>
      <w:r>
        <w:rPr>
          <w:noProof/>
        </w:rPr>
        <w:pict>
          <v:group id="Grup 372" o:spid="_x0000_s1429" style="position:absolute;margin-left:45pt;margin-top:9pt;width:18pt;height:180pt;z-index:251672576" coordorigin="1777,1597" coordsize="36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">
            <v:rect id="Rectangle 375" o:spid="_x0000_s1430" style="position:absolute;left:1777;top:15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<v:rect id="Rectangle 376" o:spid="_x0000_s1431" style="position:absolute;left:1777;top:19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<v:rect id="Rectangle 377" o:spid="_x0000_s1432" style="position:absolute;left:1777;top:23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<v:rect id="Rectangle 378" o:spid="_x0000_s1433" style="position:absolute;left:1777;top:26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<v:rect id="Rectangle 379" o:spid="_x0000_s1434" style="position:absolute;left:1777;top:30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v:rect id="Rectangle 380" o:spid="_x0000_s1435" style="position:absolute;left:1777;top:33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<v:rect id="Rectangle 381" o:spid="_x0000_s1436" style="position:absolute;left:1777;top:37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<v:rect id="Rectangle 382" o:spid="_x0000_s1437" style="position:absolute;left:1777;top:4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<v:rect id="Rectangle 383" o:spid="_x0000_s1438" style="position:absolute;left:1777;top:44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<v:rect id="Rectangle 384" o:spid="_x0000_s1439" style="position:absolute;left:1777;top:48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</v:group>
        </w:pict>
      </w:r>
      <w:r>
        <w:rPr>
          <w:noProof/>
        </w:rPr>
        <w:pict>
          <v:group id="Grup 361" o:spid="_x0000_s1440" style="position:absolute;margin-left:9pt;margin-top:9pt;width:18pt;height:180pt;z-index:251670528" coordorigin="1777,1597" coordsize="36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">
            <v:rect id="Rectangle 363" o:spid="_x0000_s1441" style="position:absolute;left:1777;top:15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<v:rect id="Rectangle 364" o:spid="_x0000_s1442" style="position:absolute;left:1777;top:19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<v:rect id="Rectangle 365" o:spid="_x0000_s1443" style="position:absolute;left:1777;top:23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<v:rect id="Rectangle 366" o:spid="_x0000_s1444" style="position:absolute;left:1777;top:26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v:rect id="Rectangle 367" o:spid="_x0000_s1445" style="position:absolute;left:1777;top:30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HJP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cJ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ck8xQAAANwAAAAPAAAAAAAAAAAAAAAAAJgCAABkcnMv&#10;ZG93bnJldi54bWxQSwUGAAAAAAQABAD1AAAAigMAAAAA&#10;"/>
            <v:rect id="Rectangle 368" o:spid="_x0000_s1446" style="position:absolute;left:1777;top:33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<v:rect id="Rectangle 369" o:spid="_x0000_s1447" style="position:absolute;left:1777;top:37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<v:rect id="Rectangle 370" o:spid="_x0000_s1448" style="position:absolute;left:1777;top:4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<v:rect id="Rectangle 371" o:spid="_x0000_s1449" style="position:absolute;left:1777;top:44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<v:rect id="Rectangle 372" o:spid="_x0000_s1450" style="position:absolute;left:1777;top:48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</v:group>
        </w:pict>
      </w:r>
    </w:p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Pr="00FC1947" w:rsidRDefault="000E4B78" w:rsidP="00FC1947"/>
    <w:p w:rsidR="000E4B78" w:rsidRDefault="000E4B78" w:rsidP="00FC1947">
      <w:bookmarkStart w:id="0" w:name="_GoBack"/>
      <w:bookmarkEnd w:id="0"/>
    </w:p>
    <w:p w:rsidR="000E4B78" w:rsidRDefault="000E4B78" w:rsidP="00FC1947"/>
    <w:p w:rsidR="000E4B78" w:rsidRPr="00FC1947" w:rsidRDefault="000E4B78" w:rsidP="00FC1947">
      <w:hyperlink r:id="rId4" w:history="1">
        <w:r w:rsidRPr="00D65239">
          <w:rPr>
            <w:rStyle w:val="Hyperlink"/>
          </w:rPr>
          <w:t>www.sorubak.com</w:t>
        </w:r>
      </w:hyperlink>
      <w:r>
        <w:t xml:space="preserve"> </w:t>
      </w:r>
    </w:p>
    <w:sectPr w:rsidR="000E4B78" w:rsidRPr="00FC1947" w:rsidSect="001D7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19E"/>
    <w:rsid w:val="000E4B78"/>
    <w:rsid w:val="001D7291"/>
    <w:rsid w:val="00407C75"/>
    <w:rsid w:val="00644DA4"/>
    <w:rsid w:val="00661385"/>
    <w:rsid w:val="009248FE"/>
    <w:rsid w:val="00940224"/>
    <w:rsid w:val="0097791B"/>
    <w:rsid w:val="009924E2"/>
    <w:rsid w:val="00A433B7"/>
    <w:rsid w:val="00B04B67"/>
    <w:rsid w:val="00B3227C"/>
    <w:rsid w:val="00CD219E"/>
    <w:rsid w:val="00D65239"/>
    <w:rsid w:val="00E01E4F"/>
    <w:rsid w:val="00FA0AD5"/>
    <w:rsid w:val="00FC1947"/>
    <w:rsid w:val="00FE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2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79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135</Words>
  <Characters>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edanur</cp:lastModifiedBy>
  <cp:revision>4</cp:revision>
  <dcterms:created xsi:type="dcterms:W3CDTF">2012-02-05T20:02:00Z</dcterms:created>
  <dcterms:modified xsi:type="dcterms:W3CDTF">2012-02-06T18:51:00Z</dcterms:modified>
</cp:coreProperties>
</file>