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26"/>
        <w:tblW w:w="10609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0A0"/>
      </w:tblPr>
      <w:tblGrid>
        <w:gridCol w:w="10609"/>
      </w:tblGrid>
      <w:tr w:rsidR="00A41A66" w:rsidRPr="009A15C3" w:rsidTr="009A15C3">
        <w:trPr>
          <w:trHeight w:val="1014"/>
        </w:trPr>
        <w:tc>
          <w:tcPr>
            <w:tcW w:w="10609" w:type="dxa"/>
            <w:tcBorders>
              <w:bottom w:val="single" w:sz="18" w:space="0" w:color="9BBB59"/>
            </w:tcBorders>
          </w:tcPr>
          <w:p w:rsidR="00A41A66" w:rsidRPr="009A15C3" w:rsidRDefault="00A41A66" w:rsidP="009A15C3">
            <w:pPr>
              <w:spacing w:after="0" w:line="240" w:lineRule="auto"/>
              <w:rPr>
                <w:rFonts w:ascii="Cambria" w:hAnsi="Cambria"/>
                <w:b/>
                <w:bCs/>
                <w:sz w:val="40"/>
                <w:szCs w:val="40"/>
              </w:rPr>
            </w:pPr>
            <w:r w:rsidRPr="009A15C3">
              <w:rPr>
                <w:rFonts w:ascii="Cambria" w:hAnsi="Cambria"/>
                <w:b/>
                <w:bCs/>
                <w:sz w:val="40"/>
                <w:szCs w:val="40"/>
              </w:rPr>
              <w:t xml:space="preserve">                       ZIT ANLAMLI KELİMELER</w:t>
            </w:r>
          </w:p>
          <w:p w:rsidR="00A41A66" w:rsidRPr="009A15C3" w:rsidRDefault="00A41A66" w:rsidP="009A15C3">
            <w:pPr>
              <w:spacing w:after="0" w:line="240" w:lineRule="auto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9A15C3">
              <w:rPr>
                <w:rFonts w:ascii="Cambria" w:hAnsi="Cambria"/>
                <w:b/>
                <w:bCs/>
                <w:sz w:val="28"/>
                <w:szCs w:val="28"/>
              </w:rPr>
              <w:t>Adı Soyadı:……………………………………..        Tarih:……/……/     İmza:……………….</w:t>
            </w:r>
          </w:p>
        </w:tc>
      </w:tr>
    </w:tbl>
    <w:p w:rsidR="00A41A66" w:rsidRDefault="00A41A66"/>
    <w:p w:rsidR="00A41A66" w:rsidRDefault="00A41A66">
      <w:pPr>
        <w:rPr>
          <w:sz w:val="26"/>
          <w:szCs w:val="26"/>
        </w:rPr>
      </w:pPr>
      <w:r w:rsidRPr="00BC671B">
        <w:rPr>
          <w:sz w:val="26"/>
          <w:szCs w:val="26"/>
        </w:rPr>
        <w:t>1-</w:t>
      </w:r>
      <w:r>
        <w:rPr>
          <w:sz w:val="26"/>
          <w:szCs w:val="26"/>
        </w:rPr>
        <w:t>Aşağıda verilen kelimelerin karşıt ( zıt ) anlamlarını bulup karşılarına yazınız.</w:t>
      </w:r>
    </w:p>
    <w:p w:rsidR="00A41A66" w:rsidRDefault="00A41A66">
      <w:pPr>
        <w:rPr>
          <w:sz w:val="26"/>
          <w:szCs w:val="26"/>
        </w:rPr>
      </w:pPr>
    </w:p>
    <w:tbl>
      <w:tblPr>
        <w:tblpPr w:leftFromText="141" w:rightFromText="141" w:vertAnchor="text" w:tblpY="1"/>
        <w:tblOverlap w:val="never"/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69"/>
        <w:gridCol w:w="1969"/>
      </w:tblGrid>
      <w:tr w:rsidR="00A41A66" w:rsidRPr="009A15C3" w:rsidTr="009A15C3">
        <w:trPr>
          <w:trHeight w:val="716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  <w:u w:val="single"/>
              </w:rPr>
            </w:pPr>
            <w:r w:rsidRPr="009A15C3">
              <w:rPr>
                <w:b/>
                <w:i/>
                <w:sz w:val="26"/>
                <w:szCs w:val="26"/>
                <w:u w:val="single"/>
              </w:rPr>
              <w:t>Verilen Kelime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  <w:u w:val="single"/>
              </w:rPr>
            </w:pPr>
            <w:r w:rsidRPr="009A15C3">
              <w:rPr>
                <w:b/>
                <w:i/>
                <w:sz w:val="26"/>
                <w:szCs w:val="26"/>
                <w:u w:val="single"/>
              </w:rPr>
              <w:t>Karşıt Anlamlı Kelime</w:t>
            </w:r>
          </w:p>
        </w:tc>
      </w:tr>
      <w:tr w:rsidR="00A41A66" w:rsidRPr="009A15C3" w:rsidTr="009A15C3">
        <w:trPr>
          <w:trHeight w:val="752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yüksek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52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siyah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16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korkak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52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 xml:space="preserve"> çalışkan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52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sevgi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16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 xml:space="preserve"> İleri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52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yaz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52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alt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52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arka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tbl>
      <w:tblPr>
        <w:tblpPr w:leftFromText="141" w:rightFromText="141" w:vertAnchor="text" w:horzAnchor="page" w:tblpX="5668" w:tblpY="-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69"/>
        <w:gridCol w:w="1969"/>
      </w:tblGrid>
      <w:tr w:rsidR="00A41A66" w:rsidRPr="009A15C3" w:rsidTr="009A15C3">
        <w:trPr>
          <w:trHeight w:val="716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  <w:u w:val="single"/>
              </w:rPr>
            </w:pPr>
            <w:r w:rsidRPr="009A15C3">
              <w:rPr>
                <w:b/>
                <w:i/>
                <w:sz w:val="26"/>
                <w:szCs w:val="26"/>
                <w:u w:val="single"/>
              </w:rPr>
              <w:t>Verilen Kelime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  <w:u w:val="single"/>
              </w:rPr>
            </w:pPr>
            <w:r w:rsidRPr="009A15C3">
              <w:rPr>
                <w:b/>
                <w:i/>
                <w:sz w:val="26"/>
                <w:szCs w:val="26"/>
                <w:u w:val="single"/>
              </w:rPr>
              <w:t>Karşıt Anlamlı Kelime</w:t>
            </w:r>
          </w:p>
        </w:tc>
      </w:tr>
      <w:tr w:rsidR="00A41A66" w:rsidRPr="009A15C3" w:rsidTr="009A15C3">
        <w:trPr>
          <w:trHeight w:val="752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oturmak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52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gelmek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16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sert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52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geniş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52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acı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16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mert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52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aşağı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52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iç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A41A66" w:rsidRPr="009A15C3" w:rsidTr="009A15C3">
        <w:trPr>
          <w:trHeight w:val="752"/>
        </w:trPr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  <w:r w:rsidRPr="009A15C3">
              <w:rPr>
                <w:sz w:val="26"/>
                <w:szCs w:val="26"/>
              </w:rPr>
              <w:t>zayıf</w:t>
            </w:r>
          </w:p>
        </w:tc>
        <w:tc>
          <w:tcPr>
            <w:tcW w:w="1969" w:type="dxa"/>
          </w:tcPr>
          <w:p w:rsidR="00A41A66" w:rsidRPr="009A15C3" w:rsidRDefault="00A41A66" w:rsidP="009A15C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:rsidR="00A41A66" w:rsidRDefault="00A41A66">
      <w:pPr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</w:p>
    <w:p w:rsidR="00A41A66" w:rsidRDefault="00A41A66" w:rsidP="004A70B5">
      <w:pPr>
        <w:pStyle w:val="Header"/>
      </w:pPr>
      <w:r>
        <w:rPr>
          <w:sz w:val="26"/>
          <w:szCs w:val="26"/>
        </w:rPr>
        <w:br w:type="textWrapping" w:clear="all"/>
      </w:r>
      <w:r>
        <w:rPr>
          <w:sz w:val="26"/>
          <w:szCs w:val="26"/>
        </w:rPr>
        <w:tab/>
      </w:r>
      <w:r w:rsidRPr="008E2E80">
        <w:t>TEST</w:t>
      </w:r>
      <w:r>
        <w:t xml:space="preserve"> </w:t>
      </w:r>
      <w:hyperlink r:id="rId5" w:history="1">
        <w:r>
          <w:rPr>
            <w:rStyle w:val="Hyperlink"/>
            <w:rFonts w:ascii="Hand writing Mutlu" w:hAnsi="Hand writing Mutlu"/>
            <w:sz w:val="24"/>
            <w:szCs w:val="24"/>
          </w:rPr>
          <w:t>www.sorubak.com</w:t>
        </w:r>
      </w:hyperlink>
    </w:p>
    <w:p w:rsidR="00A41A66" w:rsidRDefault="00A41A66" w:rsidP="008E2E80">
      <w:pPr>
        <w:pStyle w:val="ListParagraph"/>
        <w:numPr>
          <w:ilvl w:val="0"/>
          <w:numId w:val="1"/>
        </w:numPr>
        <w:tabs>
          <w:tab w:val="left" w:pos="4440"/>
        </w:tabs>
        <w:rPr>
          <w:sz w:val="28"/>
          <w:szCs w:val="28"/>
        </w:rPr>
      </w:pPr>
      <w:r w:rsidRPr="008E2E80">
        <w:rPr>
          <w:sz w:val="28"/>
          <w:szCs w:val="28"/>
        </w:rPr>
        <w:t>“doğru”</w:t>
      </w:r>
      <w:r>
        <w:rPr>
          <w:sz w:val="28"/>
          <w:szCs w:val="28"/>
        </w:rPr>
        <w:t xml:space="preserve"> kelimesinin karşıt anlamlısı hangi seçenekte kullanılmıştır?</w:t>
      </w:r>
    </w:p>
    <w:p w:rsidR="00A41A66" w:rsidRDefault="00A41A66" w:rsidP="008E2E80">
      <w:pPr>
        <w:pStyle w:val="ListParagraph"/>
        <w:numPr>
          <w:ilvl w:val="0"/>
          <w:numId w:val="2"/>
        </w:numPr>
        <w:tabs>
          <w:tab w:val="left" w:pos="4440"/>
        </w:tabs>
        <w:rPr>
          <w:sz w:val="28"/>
          <w:szCs w:val="28"/>
        </w:rPr>
      </w:pPr>
      <w:r>
        <w:rPr>
          <w:sz w:val="28"/>
          <w:szCs w:val="28"/>
        </w:rPr>
        <w:t>Ali, soruyu doğru cevapladı.</w:t>
      </w:r>
    </w:p>
    <w:p w:rsidR="00A41A66" w:rsidRDefault="00A41A66" w:rsidP="008E2E80">
      <w:pPr>
        <w:pStyle w:val="ListParagraph"/>
        <w:numPr>
          <w:ilvl w:val="0"/>
          <w:numId w:val="2"/>
        </w:numPr>
        <w:tabs>
          <w:tab w:val="left" w:pos="4440"/>
        </w:tabs>
        <w:rPr>
          <w:sz w:val="28"/>
          <w:szCs w:val="28"/>
        </w:rPr>
      </w:pPr>
      <w:r>
        <w:rPr>
          <w:sz w:val="28"/>
          <w:szCs w:val="28"/>
        </w:rPr>
        <w:t>Ödevini yanlış yapmışsın.</w:t>
      </w:r>
    </w:p>
    <w:p w:rsidR="00A41A66" w:rsidRDefault="00A41A66" w:rsidP="008E2E80">
      <w:pPr>
        <w:pStyle w:val="ListParagraph"/>
        <w:numPr>
          <w:ilvl w:val="0"/>
          <w:numId w:val="2"/>
        </w:numPr>
        <w:tabs>
          <w:tab w:val="left" w:pos="4440"/>
        </w:tabs>
        <w:rPr>
          <w:sz w:val="28"/>
          <w:szCs w:val="28"/>
        </w:rPr>
      </w:pPr>
      <w:r>
        <w:rPr>
          <w:sz w:val="28"/>
          <w:szCs w:val="28"/>
        </w:rPr>
        <w:t>Resmin çok güzel olmuş.</w:t>
      </w:r>
    </w:p>
    <w:p w:rsidR="00A41A66" w:rsidRDefault="00A41A66" w:rsidP="00851DCD">
      <w:pPr>
        <w:tabs>
          <w:tab w:val="left" w:pos="4440"/>
        </w:tabs>
        <w:rPr>
          <w:sz w:val="28"/>
          <w:szCs w:val="28"/>
        </w:rPr>
      </w:pPr>
      <w:r>
        <w:rPr>
          <w:sz w:val="28"/>
          <w:szCs w:val="28"/>
        </w:rPr>
        <w:t xml:space="preserve">     2-“uzak”kelimesinin karşıt anlamlısı hangi seçenekte kullanılmıştır?</w:t>
      </w:r>
    </w:p>
    <w:p w:rsidR="00A41A66" w:rsidRDefault="00A41A66" w:rsidP="00851DCD">
      <w:pPr>
        <w:tabs>
          <w:tab w:val="left" w:pos="44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A-Sınıfta yüksek sesle konuşulmaz.</w:t>
      </w:r>
    </w:p>
    <w:p w:rsidR="00A41A66" w:rsidRDefault="00A41A66" w:rsidP="00851DCD">
      <w:pPr>
        <w:tabs>
          <w:tab w:val="left" w:pos="44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B- Evimiz okula çok yakın.</w:t>
      </w:r>
    </w:p>
    <w:p w:rsidR="00A41A66" w:rsidRPr="00851DCD" w:rsidRDefault="00A41A66" w:rsidP="00851DCD">
      <w:pPr>
        <w:tabs>
          <w:tab w:val="left" w:pos="44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C-Elbisemin boyu kısalmış.</w:t>
      </w:r>
    </w:p>
    <w:sectPr w:rsidR="00A41A66" w:rsidRPr="00851DCD" w:rsidSect="00BC671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915F9"/>
    <w:multiLevelType w:val="hybridMultilevel"/>
    <w:tmpl w:val="FF8E6FDA"/>
    <w:lvl w:ilvl="0" w:tplc="FB4C210A">
      <w:start w:val="1"/>
      <w:numFmt w:val="upp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C311629"/>
    <w:multiLevelType w:val="hybridMultilevel"/>
    <w:tmpl w:val="27FC634E"/>
    <w:lvl w:ilvl="0" w:tplc="A0066F8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71B"/>
    <w:rsid w:val="004573A7"/>
    <w:rsid w:val="004A70B5"/>
    <w:rsid w:val="00601627"/>
    <w:rsid w:val="00851DCD"/>
    <w:rsid w:val="008E2E80"/>
    <w:rsid w:val="009A15C3"/>
    <w:rsid w:val="00A41A66"/>
    <w:rsid w:val="00AF3A36"/>
    <w:rsid w:val="00B033BC"/>
    <w:rsid w:val="00BC671B"/>
    <w:rsid w:val="00D8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6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C671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99"/>
    <w:rsid w:val="00BC671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paragraph" w:styleId="ListParagraph">
    <w:name w:val="List Paragraph"/>
    <w:basedOn w:val="Normal"/>
    <w:uiPriority w:val="99"/>
    <w:qFormat/>
    <w:rsid w:val="008E2E8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A70B5"/>
    <w:rPr>
      <w:rFonts w:cs="Times New Roman"/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70B5"/>
    <w:rPr>
      <w:rFonts w:ascii="Calibri" w:hAnsi="Calibri" w:cs="Times New Roman"/>
      <w:sz w:val="22"/>
      <w:szCs w:val="22"/>
      <w:lang w:val="tr-TR" w:eastAsia="en-US" w:bidi="ar-SA"/>
    </w:rPr>
  </w:style>
  <w:style w:type="paragraph" w:styleId="Header">
    <w:name w:val="header"/>
    <w:basedOn w:val="Normal"/>
    <w:link w:val="HeaderChar"/>
    <w:uiPriority w:val="99"/>
    <w:semiHidden/>
    <w:rsid w:val="004A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1F46B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01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124</Words>
  <Characters>708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1 - C</dc:creator>
  <cp:keywords>www.sorubak.com</cp:keywords>
  <dc:description>www.sorubak.com</dc:description>
  <cp:lastModifiedBy>edanur</cp:lastModifiedBy>
  <cp:revision>4</cp:revision>
  <dcterms:created xsi:type="dcterms:W3CDTF">2009-05-22T14:27:00Z</dcterms:created>
  <dcterms:modified xsi:type="dcterms:W3CDTF">2012-02-25T19:40:00Z</dcterms:modified>
  <cp:category>www.sorubak.comwww.sorubak.com</cp:category>
  <cp:contentStatus>www.sorubak.com</cp:contentStatus>
</cp:coreProperties>
</file>