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7" w:rsidRPr="003757DE" w:rsidRDefault="00370827" w:rsidP="00273B93">
      <w:pPr>
        <w:jc w:val="center"/>
        <w:rPr>
          <w:rFonts w:ascii="Comic Sans MS" w:hAnsi="Comic Sans MS"/>
          <w:sz w:val="36"/>
          <w:szCs w:val="36"/>
        </w:rPr>
      </w:pPr>
      <w:r w:rsidRPr="003757DE">
        <w:rPr>
          <w:rFonts w:ascii="Comic Sans MS" w:hAnsi="Comic Sans MS"/>
          <w:sz w:val="36"/>
          <w:szCs w:val="36"/>
        </w:rPr>
        <w:t>PROBLEMLER</w:t>
      </w:r>
    </w:p>
    <w:p w:rsidR="00370827" w:rsidRDefault="00370827" w:rsidP="00273B93">
      <w:pPr>
        <w:pStyle w:val="ListParagraph"/>
        <w:numPr>
          <w:ilvl w:val="0"/>
          <w:numId w:val="1"/>
        </w:numPr>
        <w:tabs>
          <w:tab w:val="left" w:pos="142"/>
        </w:tabs>
        <w:ind w:left="-142" w:hanging="142"/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</w:t>
      </w:r>
      <w:r w:rsidRPr="003757DE">
        <w:rPr>
          <w:rFonts w:ascii="Comic Sans MS" w:hAnsi="Comic Sans MS"/>
          <w:sz w:val="36"/>
          <w:szCs w:val="36"/>
        </w:rPr>
        <w:t>Çoban Ahmet’in 6 koyunu vardı. Komşusu 8 koyun daha getirdi. Kaç koyunu oldu?</w:t>
      </w:r>
    </w:p>
    <w:p w:rsidR="00370827" w:rsidRPr="003757DE" w:rsidRDefault="00370827" w:rsidP="00273B93">
      <w:pPr>
        <w:pStyle w:val="ListParagraph"/>
        <w:numPr>
          <w:ilvl w:val="0"/>
          <w:numId w:val="1"/>
        </w:numPr>
        <w:ind w:left="-142" w:hanging="142"/>
        <w:jc w:val="both"/>
        <w:rPr>
          <w:rFonts w:ascii="Comic Sans MS" w:hAnsi="Comic Sans MS"/>
          <w:sz w:val="36"/>
          <w:szCs w:val="36"/>
        </w:rPr>
      </w:pPr>
      <w:r w:rsidRPr="003757DE">
        <w:rPr>
          <w:rFonts w:ascii="Comic Sans MS" w:hAnsi="Comic Sans MS"/>
          <w:sz w:val="36"/>
          <w:szCs w:val="36"/>
        </w:rPr>
        <w:t>Ali’nin 11 fındığı var. Babası da 5 tane verdi. Ali’nin kaç fındığı oldu?</w:t>
      </w:r>
    </w:p>
    <w:p w:rsidR="00370827" w:rsidRPr="003757DE" w:rsidRDefault="00370827" w:rsidP="00273B93">
      <w:pPr>
        <w:pStyle w:val="ListParagraph"/>
        <w:numPr>
          <w:ilvl w:val="0"/>
          <w:numId w:val="1"/>
        </w:numPr>
        <w:ind w:left="-142" w:hanging="142"/>
        <w:jc w:val="both"/>
        <w:rPr>
          <w:rFonts w:ascii="Comic Sans MS" w:hAnsi="Comic Sans MS"/>
          <w:sz w:val="36"/>
          <w:szCs w:val="36"/>
        </w:rPr>
      </w:pPr>
      <w:r w:rsidRPr="003757DE">
        <w:rPr>
          <w:rFonts w:ascii="Comic Sans MS" w:hAnsi="Comic Sans MS"/>
          <w:sz w:val="36"/>
          <w:szCs w:val="36"/>
        </w:rPr>
        <w:t>A</w:t>
      </w:r>
      <w:r>
        <w:rPr>
          <w:rFonts w:ascii="Comic Sans MS" w:hAnsi="Comic Sans MS"/>
          <w:sz w:val="36"/>
          <w:szCs w:val="36"/>
        </w:rPr>
        <w:t>hmet’in 15, Ayşe’nin 4 cevizi vardır. İkisinin kaç cevizi vardır?</w:t>
      </w:r>
    </w:p>
    <w:p w:rsidR="00370827" w:rsidRDefault="00370827" w:rsidP="00273B93">
      <w:pPr>
        <w:pStyle w:val="ListParagraph"/>
        <w:numPr>
          <w:ilvl w:val="0"/>
          <w:numId w:val="1"/>
        </w:numPr>
        <w:ind w:left="-142" w:hanging="142"/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Bir ağaçta 4 kuş vardı. Ağaca 9 kuş daha kondu. Kaç kuş oldu?</w:t>
      </w:r>
    </w:p>
    <w:p w:rsidR="00370827" w:rsidRDefault="00370827" w:rsidP="00273B93">
      <w:pPr>
        <w:pStyle w:val="ListParagraph"/>
        <w:numPr>
          <w:ilvl w:val="0"/>
          <w:numId w:val="1"/>
        </w:numPr>
        <w:ind w:left="-142" w:hanging="142"/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9 sayısının 7 fazlası kaçtır?</w:t>
      </w:r>
    </w:p>
    <w:p w:rsidR="00370827" w:rsidRDefault="00370827" w:rsidP="00273B93">
      <w:pPr>
        <w:pStyle w:val="ListParagraph"/>
        <w:numPr>
          <w:ilvl w:val="0"/>
          <w:numId w:val="1"/>
        </w:numPr>
        <w:ind w:left="-142" w:hanging="142"/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Bahçemize 10 domates, 3 biber fidesi diktik. Bahçemize kaç fide diktik?</w:t>
      </w:r>
    </w:p>
    <w:p w:rsidR="00370827" w:rsidRDefault="00370827" w:rsidP="00273B93">
      <w:pPr>
        <w:pStyle w:val="ListParagraph"/>
        <w:numPr>
          <w:ilvl w:val="0"/>
          <w:numId w:val="1"/>
        </w:numPr>
        <w:ind w:left="-142" w:hanging="142"/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Birer birer sayarken 10 sayısından bir önce ve bir sonra söylediğimiz sayıların toplamı kaçtır?</w:t>
      </w:r>
    </w:p>
    <w:p w:rsidR="00370827" w:rsidRDefault="00370827" w:rsidP="00273B93">
      <w:pPr>
        <w:pStyle w:val="ListParagraph"/>
        <w:numPr>
          <w:ilvl w:val="0"/>
          <w:numId w:val="1"/>
        </w:numPr>
        <w:ind w:left="-142" w:hanging="142"/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9 birlikten oluşan bir sayıya 1 onluktan oluşan bir sayı eklersek hangi sayı olur?</w:t>
      </w:r>
    </w:p>
    <w:p w:rsidR="00370827" w:rsidRDefault="00370827" w:rsidP="00273B93">
      <w:pPr>
        <w:pStyle w:val="ListParagraph"/>
        <w:numPr>
          <w:ilvl w:val="0"/>
          <w:numId w:val="1"/>
        </w:numPr>
        <w:ind w:left="-142" w:hanging="142"/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Bir çoban 8 kuzu, kuzu sayısından 6 fazla da koyun otlatmaktadır. Çoban kaç koyun otlatmaktadır?</w:t>
      </w:r>
    </w:p>
    <w:p w:rsidR="00370827" w:rsidRPr="003757DE" w:rsidRDefault="00370827" w:rsidP="00273B93">
      <w:pPr>
        <w:pStyle w:val="ListParagraph"/>
        <w:numPr>
          <w:ilvl w:val="0"/>
          <w:numId w:val="1"/>
        </w:numPr>
        <w:ind w:left="-142" w:hanging="142"/>
        <w:jc w:val="both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İçinde 6 yolcu bulunan bir belediye otobüse, birinci durakta 4, ikinci durakta 6 yolcu bindi. Otobüste kaç yolcu oldu?</w:t>
      </w:r>
    </w:p>
    <w:p w:rsidR="00370827" w:rsidRDefault="00370827" w:rsidP="00273B93">
      <w:pPr>
        <w:jc w:val="both"/>
      </w:pPr>
      <w:hyperlink r:id="rId5" w:history="1">
        <w:r>
          <w:rPr>
            <w:rStyle w:val="Hyperlink"/>
            <w:rFonts w:ascii="Comic Sans MS" w:hAnsi="Comic Sans MS"/>
          </w:rPr>
          <w:t>www.sorubak.com</w:t>
        </w:r>
      </w:hyperlink>
    </w:p>
    <w:sectPr w:rsidR="00370827" w:rsidSect="00273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00715"/>
    <w:multiLevelType w:val="hybridMultilevel"/>
    <w:tmpl w:val="B29A333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57DE"/>
    <w:rsid w:val="00063BA5"/>
    <w:rsid w:val="00273B93"/>
    <w:rsid w:val="00370827"/>
    <w:rsid w:val="003757DE"/>
    <w:rsid w:val="004B2CF6"/>
    <w:rsid w:val="005E504B"/>
    <w:rsid w:val="0090554E"/>
    <w:rsid w:val="00BC62EB"/>
    <w:rsid w:val="00EA1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04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757D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63B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127</Words>
  <Characters>724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ebru</dc:creator>
  <cp:keywords>www.sorubak.com</cp:keywords>
  <dc:description>www.sorubak.com</dc:description>
  <cp:lastModifiedBy>edanur</cp:lastModifiedBy>
  <cp:revision>3</cp:revision>
  <dcterms:created xsi:type="dcterms:W3CDTF">2012-03-11T18:44:00Z</dcterms:created>
  <dcterms:modified xsi:type="dcterms:W3CDTF">2012-03-14T17:54:00Z</dcterms:modified>
  <cp:category>www.sorubak.com</cp:category>
  <cp:contentType>www.sorubak.com</cp:contentType>
  <cp:contentStatus>www.sorubak.com</cp:contentStatus>
</cp:coreProperties>
</file>