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20"/>
        <w:tblW w:w="0" w:type="auto"/>
        <w:tblBorders>
          <w:top w:val="single" w:sz="18" w:space="0" w:color="auto"/>
          <w:bottom w:val="single" w:sz="18" w:space="0" w:color="auto"/>
        </w:tblBorders>
        <w:tblLook w:val="00A0"/>
      </w:tblPr>
      <w:tblGrid>
        <w:gridCol w:w="10942"/>
      </w:tblGrid>
      <w:tr w:rsidR="00C7556A" w:rsidRPr="008C0607" w:rsidTr="008C0607">
        <w:trPr>
          <w:trHeight w:val="928"/>
        </w:trPr>
        <w:tc>
          <w:tcPr>
            <w:tcW w:w="10942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BACC6"/>
          </w:tcPr>
          <w:p w:rsidR="00C7556A" w:rsidRPr="008C0607" w:rsidRDefault="00C7556A" w:rsidP="008C0607">
            <w:pPr>
              <w:spacing w:after="0" w:line="240" w:lineRule="auto"/>
              <w:jc w:val="center"/>
              <w:rPr>
                <w:rFonts w:ascii="Bernardino" w:hAnsi="Bernardino"/>
                <w:b/>
                <w:bCs/>
                <w:color w:val="FFFFFF"/>
                <w:sz w:val="40"/>
                <w:szCs w:val="40"/>
              </w:rPr>
            </w:pPr>
            <w:r w:rsidRPr="008C0607">
              <w:rPr>
                <w:rFonts w:ascii="Bernardino" w:hAnsi="Bernardino"/>
                <w:b/>
                <w:bCs/>
                <w:color w:val="FFFFFF"/>
                <w:sz w:val="40"/>
                <w:szCs w:val="40"/>
              </w:rPr>
              <w:t>Noktalama  ISARETLERİ</w:t>
            </w:r>
          </w:p>
          <w:p w:rsidR="00C7556A" w:rsidRPr="008C0607" w:rsidRDefault="00C7556A" w:rsidP="008C0607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  <w:r w:rsidRPr="008C0607">
              <w:rPr>
                <w:b/>
                <w:bCs/>
                <w:color w:val="FFFFFF"/>
                <w:sz w:val="28"/>
                <w:szCs w:val="28"/>
              </w:rPr>
              <w:t>Adı Soyadı:…………………………………        Velinin İmzası:………………            Tarih:……/……./2009</w:t>
            </w:r>
          </w:p>
        </w:tc>
      </w:tr>
    </w:tbl>
    <w:p w:rsidR="00C7556A" w:rsidRDefault="00C7556A"/>
    <w:p w:rsidR="00C7556A" w:rsidRPr="007C0232" w:rsidRDefault="00C7556A">
      <w:pPr>
        <w:rPr>
          <w:b/>
          <w:sz w:val="28"/>
          <w:szCs w:val="28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11.4pt;margin-top:28.55pt;width:18.75pt;height:18.75pt;z-index:251648000"/>
        </w:pict>
      </w:r>
      <w:r w:rsidRPr="007C0232">
        <w:rPr>
          <w:b/>
          <w:sz w:val="28"/>
          <w:szCs w:val="28"/>
        </w:rPr>
        <w:t>1-Aşağıda ( ) ile gösterilen yerlere nokta, soru işareti veya ünlem işareti koyunuz.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27" type="#_x0000_t96" style="position:absolute;margin-left:11.4pt;margin-top:28.15pt;width:18.75pt;height:18.75pt;z-index:251649024"/>
        </w:pic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Sağlıklı yaşamak için iyi beslenirim( )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28" type="#_x0000_t96" style="position:absolute;margin-left:11.4pt;margin-top:29.25pt;width:18.75pt;height:18.75pt;rotation:-377992fd;z-index:251650048"/>
        </w:pict>
      </w:r>
      <w:r>
        <w:rPr>
          <w:sz w:val="28"/>
          <w:szCs w:val="28"/>
        </w:rPr>
        <w:tab/>
        <w:t>Bir gün kaç saattir(  )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29" type="#_x0000_t96" style="position:absolute;margin-left:11.4pt;margin-top:28.85pt;width:18.75pt;height:18.75pt;z-index:251651072"/>
        </w:pict>
      </w:r>
      <w:r>
        <w:rPr>
          <w:sz w:val="28"/>
          <w:szCs w:val="28"/>
        </w:rPr>
        <w:tab/>
        <w:t>Yaşa Vural bildin (  )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0" type="#_x0000_t96" style="position:absolute;margin-left:11.4pt;margin-top:24.7pt;width:18.75pt;height:18.75pt;z-index:251652096"/>
        </w:pict>
      </w:r>
      <w:r>
        <w:rPr>
          <w:sz w:val="28"/>
          <w:szCs w:val="28"/>
        </w:rPr>
        <w:tab/>
        <w:t>Kaç, Ayşe kaç(  )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1" type="#_x0000_t96" style="position:absolute;margin-left:11.4pt;margin-top:26.55pt;width:18.75pt;height:18.75pt;z-index:251653120"/>
        </w:pict>
      </w:r>
      <w:r>
        <w:rPr>
          <w:sz w:val="28"/>
          <w:szCs w:val="28"/>
        </w:rPr>
        <w:tab/>
        <w:t>Oh oh (  ) Bu oyun çok güzel (  )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2" type="#_x0000_t96" style="position:absolute;margin-left:11.4pt;margin-top:29.15pt;width:18.75pt;height:18.75pt;z-index:251656192"/>
        </w:pict>
      </w:r>
      <w:r>
        <w:rPr>
          <w:sz w:val="28"/>
          <w:szCs w:val="28"/>
        </w:rPr>
        <w:tab/>
        <w:t>Öff (  ) Çok pis kokuyor(  )</w:t>
      </w:r>
    </w:p>
    <w:p w:rsidR="00C7556A" w:rsidRDefault="00C7556A">
      <w:pPr>
        <w:rPr>
          <w:sz w:val="28"/>
          <w:szCs w:val="28"/>
        </w:rPr>
      </w:pPr>
      <w:r>
        <w:rPr>
          <w:sz w:val="28"/>
          <w:szCs w:val="28"/>
        </w:rPr>
        <w:tab/>
        <w:t>Çok mu hastasın büyükanne(  )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3" type="#_x0000_t96" style="position:absolute;margin-left:11.4pt;margin-top:26.85pt;width:18.75pt;height:18.75pt;z-index:251655168"/>
        </w:pict>
      </w:r>
      <w:r>
        <w:rPr>
          <w:noProof/>
          <w:lang w:eastAsia="tr-TR"/>
        </w:rPr>
        <w:pict>
          <v:shape id="_x0000_s1034" type="#_x0000_t96" style="position:absolute;margin-left:11.4pt;margin-top:2.1pt;width:18.75pt;height:18.75pt;z-index:251657216"/>
        </w:pict>
      </w:r>
      <w:r>
        <w:rPr>
          <w:sz w:val="28"/>
          <w:szCs w:val="28"/>
        </w:rPr>
        <w:tab/>
        <w:t>Hayır yavrum hasta değilim (  )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5" type="#_x0000_t96" style="position:absolute;margin-left:11.4pt;margin-top:26.45pt;width:18.75pt;height:18.75pt;z-index:251654144"/>
        </w:pict>
      </w:r>
      <w:r>
        <w:rPr>
          <w:sz w:val="28"/>
          <w:szCs w:val="28"/>
        </w:rPr>
        <w:tab/>
        <w:t>Yaşasın(  ) Yarın bayram(  )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6" type="#_x0000_t96" style="position:absolute;margin-left:11.4pt;margin-top:25.25pt;width:18.75pt;height:18.75pt;z-index:251658240"/>
        </w:pict>
      </w:r>
      <w:r>
        <w:rPr>
          <w:sz w:val="28"/>
          <w:szCs w:val="28"/>
        </w:rPr>
        <w:tab/>
        <w:t>Ne var, ne oluyor (  )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7" type="#_x0000_t96" style="position:absolute;margin-left:11.4pt;margin-top:26.35pt;width:18.75pt;height:18.75pt;z-index:251659264"/>
        </w:pict>
      </w:r>
      <w:r>
        <w:rPr>
          <w:sz w:val="28"/>
          <w:szCs w:val="28"/>
        </w:rPr>
        <w:tab/>
        <w:t>Beni tanımadın mı amca (  )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8" type="#_x0000_t96" style="position:absolute;margin-left:11.4pt;margin-top:24.45pt;width:18.75pt;height:18.75pt;z-index:251660288"/>
        </w:pict>
      </w:r>
      <w:r>
        <w:rPr>
          <w:sz w:val="28"/>
          <w:szCs w:val="28"/>
        </w:rPr>
        <w:tab/>
        <w:t>Dur bakalım(  ) bir yere gidemezsin(  )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9" type="#_x0000_t96" style="position:absolute;margin-left:11.4pt;margin-top:25.55pt;width:18.75pt;height:18.75pt;z-index:251661312"/>
        </w:pict>
      </w:r>
      <w:r>
        <w:rPr>
          <w:sz w:val="28"/>
          <w:szCs w:val="28"/>
        </w:rPr>
        <w:tab/>
        <w:t>Ne(  ) Hiç böyle bir şey duymamıştım(  )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40" type="#_x0000_t96" style="position:absolute;margin-left:11.4pt;margin-top:28.15pt;width:18.75pt;height:18.75pt;z-index:251662336"/>
        </w:pict>
      </w:r>
      <w:r>
        <w:rPr>
          <w:sz w:val="28"/>
          <w:szCs w:val="28"/>
        </w:rPr>
        <w:tab/>
        <w:t>Ne istiyorsunuz(  )</w:t>
      </w:r>
    </w:p>
    <w:p w:rsidR="00C7556A" w:rsidRDefault="00C7556A">
      <w:pPr>
        <w:rPr>
          <w:sz w:val="28"/>
          <w:szCs w:val="28"/>
        </w:rPr>
      </w:pPr>
      <w:r>
        <w:rPr>
          <w:sz w:val="28"/>
          <w:szCs w:val="28"/>
        </w:rPr>
        <w:tab/>
        <w:t>Ne tuhaf kızsın sen(  )</w:t>
      </w:r>
    </w:p>
    <w:p w:rsidR="00C7556A" w:rsidRDefault="00C7556A">
      <w:pPr>
        <w:rPr>
          <w:b/>
          <w:sz w:val="28"/>
          <w:szCs w:val="28"/>
        </w:rPr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1" type="#_x0000_t183" style="position:absolute;margin-left:11.4pt;margin-top:25.85pt;width:22.5pt;height:24pt;z-index:251663360"/>
        </w:pict>
      </w:r>
      <w:r w:rsidRPr="007C0232">
        <w:rPr>
          <w:b/>
          <w:sz w:val="28"/>
          <w:szCs w:val="28"/>
        </w:rPr>
        <w:t>2-Aşağıdaki cümlelerde uygun yerlere virgül koyunuz.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42" type="#_x0000_t183" style="position:absolute;margin-left:11.4pt;margin-top:25.45pt;width:22.5pt;height:24pt;z-index:251664384"/>
        </w:pic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Eşek köpek kedi ve horoz arkadaş olmuşlar.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43" type="#_x0000_t183" style="position:absolute;margin-left:11.4pt;margin-top:24.3pt;width:22.5pt;height:24pt;z-index:251665408"/>
        </w:pict>
      </w:r>
      <w:r>
        <w:rPr>
          <w:sz w:val="28"/>
          <w:szCs w:val="28"/>
        </w:rPr>
        <w:tab/>
        <w:t>Kitap okumayı resim yapmayı müzik dinlemeyi bilgisayarla oynamayı çok seviyorum.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44" type="#_x0000_t183" style="position:absolute;margin-left:11.4pt;margin-top:23.15pt;width:22.5pt;height:24pt;z-index:251666432"/>
        </w:pict>
      </w:r>
      <w:r>
        <w:rPr>
          <w:sz w:val="28"/>
          <w:szCs w:val="28"/>
        </w:rPr>
        <w:tab/>
        <w:t>Hasan iyi kalpli dürüst ve çalışkan bir çocuktur.</w:t>
      </w:r>
    </w:p>
    <w:p w:rsidR="00C7556A" w:rsidRDefault="00C7556A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45" type="#_x0000_t183" style="position:absolute;margin-left:11.4pt;margin-top:23.5pt;width:22.5pt;height:24pt;z-index:251667456"/>
        </w:pict>
      </w:r>
      <w:r>
        <w:rPr>
          <w:sz w:val="28"/>
          <w:szCs w:val="28"/>
        </w:rPr>
        <w:tab/>
        <w:t>Pazardan elma armut erik karpuz ve kavun  aldık.</w:t>
      </w:r>
    </w:p>
    <w:p w:rsidR="00C7556A" w:rsidRDefault="00C7556A">
      <w:pPr>
        <w:rPr>
          <w:sz w:val="28"/>
          <w:szCs w:val="28"/>
        </w:rPr>
      </w:pPr>
      <w:r>
        <w:rPr>
          <w:sz w:val="28"/>
          <w:szCs w:val="28"/>
        </w:rPr>
        <w:tab/>
        <w:t>Ahmer Berke Sevdenur ve Zeynep bugün okula gelmediler.</w:t>
      </w:r>
    </w:p>
    <w:p w:rsidR="00C7556A" w:rsidRDefault="00C7556A" w:rsidP="00172746">
      <w:pPr>
        <w:pStyle w:val="Header"/>
        <w:rPr>
          <w:sz w:val="24"/>
          <w:szCs w:val="24"/>
        </w:rPr>
      </w:pPr>
      <w:r>
        <w:rPr>
          <w:sz w:val="28"/>
          <w:szCs w:val="28"/>
        </w:rPr>
        <w:t>,</w:t>
      </w:r>
      <w:r w:rsidRPr="00172746">
        <w:rPr>
          <w:rFonts w:ascii="Hand writing Mutlu" w:hAnsi="Hand writing Mutlu"/>
          <w:sz w:val="24"/>
          <w:szCs w:val="24"/>
        </w:rPr>
        <w:t xml:space="preserve"> </w:t>
      </w:r>
      <w:hyperlink r:id="rId4" w:history="1">
        <w:r>
          <w:rPr>
            <w:rStyle w:val="Hyperlink"/>
            <w:rFonts w:ascii="Hand writing Mutlu" w:hAnsi="Hand writing Mutlu"/>
            <w:sz w:val="24"/>
            <w:szCs w:val="24"/>
          </w:rPr>
          <w:t>www.sorubak.com</w:t>
        </w:r>
      </w:hyperlink>
    </w:p>
    <w:p w:rsidR="00C7556A" w:rsidRPr="007C0232" w:rsidRDefault="00C7556A">
      <w:pPr>
        <w:rPr>
          <w:sz w:val="28"/>
          <w:szCs w:val="28"/>
        </w:rPr>
      </w:pPr>
    </w:p>
    <w:sectPr w:rsidR="00C7556A" w:rsidRPr="007C0232" w:rsidSect="0009232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Bernardino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328"/>
    <w:rsid w:val="00092328"/>
    <w:rsid w:val="00172746"/>
    <w:rsid w:val="003C4ADC"/>
    <w:rsid w:val="007C0232"/>
    <w:rsid w:val="007D5000"/>
    <w:rsid w:val="008C0607"/>
    <w:rsid w:val="00C7556A"/>
    <w:rsid w:val="00D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AD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9232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2-Accent5">
    <w:name w:val="Medium Shading 2 Accent 5"/>
    <w:basedOn w:val="TableNormal"/>
    <w:uiPriority w:val="99"/>
    <w:rsid w:val="00092328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rsid w:val="00172746"/>
    <w:rPr>
      <w:rFonts w:cs="Times New Roman"/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2746"/>
    <w:rPr>
      <w:rFonts w:ascii="Calibri" w:hAnsi="Calibri" w:cs="Times New Roman"/>
      <w:sz w:val="22"/>
      <w:szCs w:val="22"/>
      <w:lang w:val="tr-TR" w:eastAsia="en-US" w:bidi="ar-SA"/>
    </w:rPr>
  </w:style>
  <w:style w:type="paragraph" w:styleId="Header">
    <w:name w:val="header"/>
    <w:basedOn w:val="Normal"/>
    <w:link w:val="HeaderChar"/>
    <w:uiPriority w:val="99"/>
    <w:semiHidden/>
    <w:rsid w:val="0017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2564E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22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158</Words>
  <Characters>901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IDE</dc:creator>
  <cp:keywords>www.sorubak.com</cp:keywords>
  <dc:description>www.sorubak.com</dc:description>
  <cp:lastModifiedBy>edanur</cp:lastModifiedBy>
  <cp:revision>2</cp:revision>
  <dcterms:created xsi:type="dcterms:W3CDTF">2009-05-12T19:07:00Z</dcterms:created>
  <dcterms:modified xsi:type="dcterms:W3CDTF">2012-02-25T19:39:00Z</dcterms:modified>
  <cp:category>www.sorubak.comwww.sorubak.com</cp:category>
  <cp:contentStatus>www.sorubak.com</cp:contentStatus>
</cp:coreProperties>
</file>