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F88" w:rsidRDefault="00330F8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     Ayıcık ile Arılar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84457F">
        <w:rPr>
          <w:rFonts w:ascii="Hand writing Mutlu" w:hAnsi="Hand writing Mutlu"/>
          <w:sz w:val="32"/>
          <w:szCs w:val="32"/>
        </w:rPr>
        <w:t>Sırma sırma tüyleri bulunan boz ayıcık ormanda   yiyecek arıyordu.Birden başının üzerinde vız vız diye uçuşan bal arılarını gördü.Balın tadını annesi ona anlatmıştı.Fakat o bugüne kadar hiç bal yememişti. Dikkatle arıların bulunduğu yere baktı.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4457F">
        <w:rPr>
          <w:rFonts w:ascii="Hand writing Mutlu" w:hAnsi="Hand writing Mutlu"/>
          <w:sz w:val="32"/>
          <w:szCs w:val="32"/>
        </w:rPr>
        <w:t>Çok sevindi. Bunu akşam olunca annesi</w:t>
      </w:r>
      <w:r>
        <w:rPr>
          <w:rFonts w:ascii="Hand writing Mutlu" w:hAnsi="Hand writing Mutlu"/>
          <w:sz w:val="32"/>
          <w:szCs w:val="32"/>
        </w:rPr>
        <w:t xml:space="preserve">ne </w:t>
      </w:r>
      <w:r w:rsidRPr="0084457F">
        <w:rPr>
          <w:rFonts w:ascii="Hand writing Mutlu" w:hAnsi="Hand writing Mutlu"/>
          <w:sz w:val="32"/>
          <w:szCs w:val="32"/>
        </w:rPr>
        <w:t>anlatacaktı.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 xml:space="preserve">       Ayıcık ağacın etrafında gezindi.Sonra da ağaca tırmanmaya başladı.Nihayet kovana ulaştı.Elini uzattı. Avuç avuç bal yemeye başladı.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>(Aşağıdaki soruları yukarıdaki metne göre cevaplandırınız)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color w:val="FF0000"/>
          <w:sz w:val="32"/>
          <w:szCs w:val="32"/>
        </w:rPr>
        <w:t>1</w:t>
      </w:r>
      <w:r w:rsidRPr="0084457F">
        <w:rPr>
          <w:rFonts w:ascii="Hand writing Mutlu" w:hAnsi="Hand writing Mutlu"/>
          <w:sz w:val="32"/>
          <w:szCs w:val="32"/>
        </w:rPr>
        <w:t>-Ayıcık nerede yiyecek arıyordu?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>-</w:t>
      </w:r>
      <w:r w:rsidRPr="0084457F">
        <w:rPr>
          <w:rFonts w:ascii="Times New Roman" w:hAnsi="Times New Roman"/>
          <w:sz w:val="32"/>
          <w:szCs w:val="32"/>
        </w:rPr>
        <w:t>…………………………………………………………………………</w:t>
      </w:r>
      <w:r w:rsidRPr="0084457F">
        <w:rPr>
          <w:rFonts w:ascii="Hand writing Mutlu" w:hAnsi="Hand writing Mutlu"/>
          <w:sz w:val="32"/>
          <w:szCs w:val="32"/>
        </w:rPr>
        <w:t>.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>2-Ayıcık dolaşırken birden negördü?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>-</w:t>
      </w:r>
      <w:r w:rsidRPr="0084457F">
        <w:rPr>
          <w:rFonts w:ascii="Times New Roman" w:hAnsi="Times New Roman"/>
          <w:sz w:val="32"/>
          <w:szCs w:val="32"/>
        </w:rPr>
        <w:t>…………………………………………………………………………</w:t>
      </w:r>
      <w:r w:rsidRPr="0084457F">
        <w:rPr>
          <w:rFonts w:ascii="Hand writing Mutlu" w:hAnsi="Hand writing Mutlu"/>
          <w:sz w:val="32"/>
          <w:szCs w:val="32"/>
        </w:rPr>
        <w:t>.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>3-Balın tadını ayıcığa kim anlatmış?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 xml:space="preserve"> </w:t>
      </w:r>
      <w:r w:rsidRPr="0084457F">
        <w:rPr>
          <w:rFonts w:ascii="Times New Roman" w:hAnsi="Times New Roman"/>
          <w:sz w:val="32"/>
          <w:szCs w:val="32"/>
        </w:rPr>
        <w:t>…………………………………………………………………………</w:t>
      </w:r>
      <w:r w:rsidRPr="0084457F">
        <w:rPr>
          <w:rFonts w:ascii="Hand writing Mutlu" w:hAnsi="Hand writing Mutlu"/>
          <w:sz w:val="32"/>
          <w:szCs w:val="32"/>
        </w:rPr>
        <w:t>.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>4-Ayıcık dikkatle nereye baktı?</w:t>
      </w:r>
    </w:p>
    <w:p w:rsidR="00330F88" w:rsidRPr="0084457F" w:rsidRDefault="00330F88">
      <w:pPr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>-</w:t>
      </w:r>
      <w:r w:rsidRPr="0084457F">
        <w:rPr>
          <w:rFonts w:ascii="Times New Roman" w:hAnsi="Times New Roman"/>
          <w:sz w:val="32"/>
          <w:szCs w:val="32"/>
        </w:rPr>
        <w:t>…………………………………………………………………………</w:t>
      </w:r>
      <w:r w:rsidRPr="0084457F">
        <w:rPr>
          <w:rFonts w:ascii="Hand writing Mutlu" w:hAnsi="Hand writing Mutlu"/>
          <w:sz w:val="32"/>
          <w:szCs w:val="32"/>
        </w:rPr>
        <w:t>.</w:t>
      </w:r>
    </w:p>
    <w:p w:rsidR="00330F88" w:rsidRPr="00BD5B06" w:rsidRDefault="00330F88" w:rsidP="00BD5B06">
      <w:pPr>
        <w:tabs>
          <w:tab w:val="center" w:pos="5216"/>
        </w:tabs>
        <w:rPr>
          <w:rFonts w:ascii="Hand writing Mutlu" w:hAnsi="Hand writing Mutlu"/>
          <w:sz w:val="32"/>
          <w:szCs w:val="32"/>
        </w:rPr>
      </w:pPr>
      <w:r w:rsidRPr="0084457F">
        <w:rPr>
          <w:rFonts w:ascii="Hand writing Mutlu" w:hAnsi="Hand writing Mutlu"/>
          <w:sz w:val="32"/>
          <w:szCs w:val="32"/>
        </w:rPr>
        <w:t>5-Ayıcık balı nasıl yemiş?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Times New Roman" w:hAnsi="Times New Roman"/>
          <w:sz w:val="36"/>
          <w:szCs w:val="36"/>
        </w:rPr>
        <w:t>…………………………………………………………………………</w:t>
      </w:r>
    </w:p>
    <w:p w:rsidR="00330F88" w:rsidRPr="00BD5B06" w:rsidRDefault="00330F88">
      <w:pPr>
        <w:rPr>
          <w:rFonts w:ascii="Hand writing Mutlu" w:hAnsi="Hand writing Mutlu"/>
          <w:sz w:val="36"/>
          <w:szCs w:val="36"/>
        </w:rPr>
      </w:pPr>
      <w:hyperlink r:id="rId6" w:history="1">
        <w:r w:rsidRPr="007A0A25"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  <w:r>
        <w:rPr>
          <w:rFonts w:ascii="Hand writing Mutlu" w:hAnsi="Hand writing Mutlu"/>
          <w:sz w:val="36"/>
          <w:szCs w:val="36"/>
        </w:rPr>
        <w:t xml:space="preserve">   </w:t>
      </w:r>
    </w:p>
    <w:sectPr w:rsidR="00330F88" w:rsidRPr="00BD5B06" w:rsidSect="00BD5B06">
      <w:headerReference w:type="default" r:id="rId7"/>
      <w:pgSz w:w="11906" w:h="16838"/>
      <w:pgMar w:top="794" w:right="737" w:bottom="26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F88" w:rsidRDefault="00330F88" w:rsidP="0084457F">
      <w:pPr>
        <w:spacing w:after="0" w:line="240" w:lineRule="auto"/>
      </w:pPr>
      <w:r>
        <w:separator/>
      </w:r>
    </w:p>
  </w:endnote>
  <w:endnote w:type="continuationSeparator" w:id="0">
    <w:p w:rsidR="00330F88" w:rsidRDefault="00330F88" w:rsidP="00844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F88" w:rsidRDefault="00330F88" w:rsidP="0084457F">
      <w:pPr>
        <w:spacing w:after="0" w:line="240" w:lineRule="auto"/>
      </w:pPr>
      <w:r>
        <w:separator/>
      </w:r>
    </w:p>
  </w:footnote>
  <w:footnote w:type="continuationSeparator" w:id="0">
    <w:p w:rsidR="00330F88" w:rsidRDefault="00330F88" w:rsidP="00844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F88" w:rsidRPr="0084457F" w:rsidRDefault="00330F88">
    <w:pPr>
      <w:pStyle w:val="Header"/>
      <w:rPr>
        <w:sz w:val="60"/>
        <w:szCs w:val="60"/>
      </w:rPr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33C"/>
    <w:rsid w:val="001D4E78"/>
    <w:rsid w:val="002851E1"/>
    <w:rsid w:val="00295E68"/>
    <w:rsid w:val="002A0B55"/>
    <w:rsid w:val="00330F88"/>
    <w:rsid w:val="005F3D26"/>
    <w:rsid w:val="00697686"/>
    <w:rsid w:val="006E76C8"/>
    <w:rsid w:val="007A0A25"/>
    <w:rsid w:val="0084457F"/>
    <w:rsid w:val="00852882"/>
    <w:rsid w:val="009A133C"/>
    <w:rsid w:val="009C7ED3"/>
    <w:rsid w:val="00A41BDF"/>
    <w:rsid w:val="00BD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1E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44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457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44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457F"/>
    <w:rPr>
      <w:rFonts w:cs="Times New Roman"/>
    </w:rPr>
  </w:style>
  <w:style w:type="character" w:styleId="Hyperlink">
    <w:name w:val="Hyperlink"/>
    <w:basedOn w:val="DefaultParagraphFont"/>
    <w:uiPriority w:val="99"/>
    <w:rsid w:val="005F3D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135</Words>
  <Characters>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1 - C</dc:creator>
  <cp:keywords>www.sorubak.com</cp:keywords>
  <dc:description>www.sorubak.com</dc:description>
  <cp:lastModifiedBy>edanur</cp:lastModifiedBy>
  <cp:revision>4</cp:revision>
  <dcterms:created xsi:type="dcterms:W3CDTF">2009-04-20T12:53:00Z</dcterms:created>
  <dcterms:modified xsi:type="dcterms:W3CDTF">2012-02-25T19:38:00Z</dcterms:modified>
  <cp:category>www.sorubak.comwww.sorubak.com</cp:category>
  <cp:contentStatus>www.sorubak.com</cp:contentStatus>
</cp:coreProperties>
</file>