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D29" w:rsidRDefault="006A3D29" w:rsidP="001C5A8C">
      <w:pPr>
        <w:pStyle w:val="ListParagraph"/>
        <w:rPr>
          <w:b/>
        </w:rPr>
      </w:pPr>
      <w:r>
        <w:rPr>
          <w:b/>
        </w:rPr>
        <w:t xml:space="preserve">    </w:t>
      </w: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A GRUBU</w:t>
      </w: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1.A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2.A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3.B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4.A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5.E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6.A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7.A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8.D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9.E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10.A</w:t>
      </w:r>
    </w:p>
    <w:p w:rsidR="006A3D29" w:rsidRDefault="006A3D29" w:rsidP="001C5A8C">
      <w:pPr>
        <w:pStyle w:val="ListParagraph"/>
        <w:rPr>
          <w:b/>
        </w:rPr>
      </w:pPr>
      <w:smartTag w:uri="urn:schemas-microsoft-com:office:smarttags" w:element="metricconverter">
        <w:smartTagPr>
          <w:attr w:name="ProductID" w:val="11.C"/>
        </w:smartTagPr>
        <w:r>
          <w:rPr>
            <w:b/>
          </w:rPr>
          <w:t>11.C</w:t>
        </w:r>
      </w:smartTag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12.D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13.E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14.D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15.D</w:t>
      </w:r>
    </w:p>
    <w:p w:rsidR="006A3D29" w:rsidRDefault="006A3D29" w:rsidP="001C5A8C">
      <w:pPr>
        <w:pStyle w:val="ListParagraph"/>
        <w:rPr>
          <w:b/>
        </w:rPr>
      </w:pPr>
      <w:smartTag w:uri="urn:schemas-microsoft-com:office:smarttags" w:element="metricconverter">
        <w:smartTagPr>
          <w:attr w:name="ProductID" w:val="16.C"/>
        </w:smartTagPr>
        <w:r>
          <w:rPr>
            <w:b/>
          </w:rPr>
          <w:t>16.C</w:t>
        </w:r>
      </w:smartTag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17.A</w:t>
      </w:r>
    </w:p>
    <w:p w:rsidR="006A3D29" w:rsidRDefault="006A3D29" w:rsidP="001C5A8C">
      <w:pPr>
        <w:pStyle w:val="ListParagraph"/>
        <w:rPr>
          <w:b/>
        </w:rPr>
      </w:pPr>
      <w:smartTag w:uri="urn:schemas-microsoft-com:office:smarttags" w:element="metricconverter">
        <w:smartTagPr>
          <w:attr w:name="ProductID" w:val="18.C"/>
        </w:smartTagPr>
        <w:r>
          <w:rPr>
            <w:b/>
          </w:rPr>
          <w:t>18.C</w:t>
        </w:r>
      </w:smartTag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19.B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20.E</w:t>
      </w: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B GRUBU</w:t>
      </w:r>
    </w:p>
    <w:p w:rsidR="006A3D29" w:rsidRDefault="006A3D29" w:rsidP="001C5A8C">
      <w:pPr>
        <w:pStyle w:val="ListParagraph"/>
        <w:rPr>
          <w:b/>
        </w:rPr>
      </w:pPr>
    </w:p>
    <w:p w:rsidR="006A3D29" w:rsidRDefault="006A3D29" w:rsidP="001C5A8C">
      <w:pPr>
        <w:pStyle w:val="ListParagraph"/>
        <w:rPr>
          <w:b/>
        </w:rPr>
      </w:pPr>
      <w:smartTag w:uri="urn:schemas-microsoft-com:office:smarttags" w:element="metricconverter">
        <w:smartTagPr>
          <w:attr w:name="ProductID" w:val="1.C"/>
        </w:smartTagPr>
        <w:r>
          <w:rPr>
            <w:b/>
          </w:rPr>
          <w:t>1.C</w:t>
        </w:r>
      </w:smartTag>
      <w:r>
        <w:rPr>
          <w:b/>
        </w:rPr>
        <w:tab/>
      </w:r>
    </w:p>
    <w:p w:rsidR="006A3D29" w:rsidRPr="00C33D77" w:rsidRDefault="006A3D29" w:rsidP="00C33D77">
      <w:pPr>
        <w:pStyle w:val="ListParagraph"/>
        <w:rPr>
          <w:b/>
        </w:rPr>
      </w:pPr>
      <w:smartTag w:uri="urn:schemas-microsoft-com:office:smarttags" w:element="metricconverter">
        <w:smartTagPr>
          <w:attr w:name="ProductID" w:val="2. A"/>
        </w:smartTagPr>
        <w:r>
          <w:rPr>
            <w:b/>
          </w:rPr>
          <w:t>2. A</w:t>
        </w:r>
      </w:smartTag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3.B</w:t>
      </w:r>
    </w:p>
    <w:p w:rsidR="006A3D29" w:rsidRDefault="006A3D29" w:rsidP="001C5A8C">
      <w:pPr>
        <w:pStyle w:val="ListParagraph"/>
        <w:rPr>
          <w:b/>
        </w:rPr>
      </w:pPr>
      <w:smartTag w:uri="urn:schemas-microsoft-com:office:smarttags" w:element="metricconverter">
        <w:smartTagPr>
          <w:attr w:name="ProductID" w:val="4. A"/>
        </w:smartTagPr>
        <w:r>
          <w:rPr>
            <w:b/>
          </w:rPr>
          <w:t>4. A</w:t>
        </w:r>
      </w:smartTag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5. E</w:t>
      </w:r>
    </w:p>
    <w:p w:rsidR="006A3D29" w:rsidRDefault="006A3D29" w:rsidP="001C5A8C">
      <w:pPr>
        <w:pStyle w:val="ListParagraph"/>
        <w:rPr>
          <w:b/>
        </w:rPr>
      </w:pPr>
      <w:smartTag w:uri="urn:schemas-microsoft-com:office:smarttags" w:element="metricconverter">
        <w:smartTagPr>
          <w:attr w:name="ProductID" w:val="6. A"/>
        </w:smartTagPr>
        <w:r>
          <w:rPr>
            <w:b/>
          </w:rPr>
          <w:t>6. A</w:t>
        </w:r>
      </w:smartTag>
    </w:p>
    <w:p w:rsidR="006A3D29" w:rsidRDefault="006A3D29" w:rsidP="001C5A8C">
      <w:pPr>
        <w:pStyle w:val="ListParagraph"/>
        <w:rPr>
          <w:b/>
        </w:rPr>
      </w:pPr>
      <w:smartTag w:uri="urn:schemas-microsoft-com:office:smarttags" w:element="metricconverter">
        <w:smartTagPr>
          <w:attr w:name="ProductID" w:val="7. A"/>
        </w:smartTagPr>
        <w:r>
          <w:rPr>
            <w:b/>
          </w:rPr>
          <w:t>7. A</w:t>
        </w:r>
      </w:smartTag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8. D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9. D</w:t>
      </w:r>
    </w:p>
    <w:p w:rsidR="006A3D29" w:rsidRDefault="006A3D29" w:rsidP="001C5A8C">
      <w:pPr>
        <w:pStyle w:val="ListParagraph"/>
        <w:rPr>
          <w:b/>
        </w:rPr>
      </w:pPr>
      <w:smartTag w:uri="urn:schemas-microsoft-com:office:smarttags" w:element="metricconverter">
        <w:smartTagPr>
          <w:attr w:name="ProductID" w:val="10. C"/>
        </w:smartTagPr>
        <w:r>
          <w:rPr>
            <w:b/>
          </w:rPr>
          <w:t>10. C</w:t>
        </w:r>
      </w:smartTag>
    </w:p>
    <w:p w:rsidR="006A3D29" w:rsidRPr="00C33D77" w:rsidRDefault="006A3D29" w:rsidP="00C33D77">
      <w:pPr>
        <w:pStyle w:val="ListParagraph"/>
        <w:rPr>
          <w:b/>
        </w:rPr>
      </w:pPr>
      <w:smartTag w:uri="urn:schemas-microsoft-com:office:smarttags" w:element="metricconverter">
        <w:smartTagPr>
          <w:attr w:name="ProductID" w:val="11. C"/>
        </w:smartTagPr>
        <w:r>
          <w:rPr>
            <w:b/>
          </w:rPr>
          <w:t>11. C</w:t>
        </w:r>
      </w:smartTag>
      <w:r>
        <w:rPr>
          <w:b/>
        </w:rPr>
        <w:t xml:space="preserve"> 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12. D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13. E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14. D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15.D</w:t>
      </w:r>
    </w:p>
    <w:p w:rsidR="006A3D29" w:rsidRDefault="006A3D29" w:rsidP="001C5A8C">
      <w:pPr>
        <w:pStyle w:val="ListParagraph"/>
        <w:rPr>
          <w:b/>
        </w:rPr>
      </w:pPr>
      <w:smartTag w:uri="urn:schemas-microsoft-com:office:smarttags" w:element="metricconverter">
        <w:smartTagPr>
          <w:attr w:name="ProductID" w:val="16.C"/>
        </w:smartTagPr>
        <w:r>
          <w:rPr>
            <w:b/>
          </w:rPr>
          <w:t>16.C</w:t>
        </w:r>
      </w:smartTag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17.A</w:t>
      </w:r>
    </w:p>
    <w:p w:rsidR="006A3D29" w:rsidRDefault="006A3D29" w:rsidP="001C5A8C">
      <w:pPr>
        <w:pStyle w:val="ListParagraph"/>
        <w:rPr>
          <w:b/>
        </w:rPr>
      </w:pPr>
      <w:smartTag w:uri="urn:schemas-microsoft-com:office:smarttags" w:element="metricconverter">
        <w:smartTagPr>
          <w:attr w:name="ProductID" w:val="18.C"/>
        </w:smartTagPr>
        <w:r>
          <w:rPr>
            <w:b/>
          </w:rPr>
          <w:t>18.C</w:t>
        </w:r>
      </w:smartTag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19.D</w:t>
      </w:r>
    </w:p>
    <w:p w:rsidR="006A3D29" w:rsidRDefault="006A3D29" w:rsidP="001C5A8C">
      <w:pPr>
        <w:pStyle w:val="ListParagraph"/>
        <w:rPr>
          <w:b/>
        </w:rPr>
      </w:pPr>
      <w:r>
        <w:rPr>
          <w:b/>
        </w:rPr>
        <w:t>20.D</w:t>
      </w:r>
    </w:p>
    <w:p w:rsidR="006A3D29" w:rsidRPr="00AD6E47" w:rsidRDefault="006A3D29" w:rsidP="00AD6E47">
      <w:pPr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</w:p>
    <w:sectPr w:rsidR="006A3D29" w:rsidRPr="00AD6E47" w:rsidSect="00862567">
      <w:headerReference w:type="default" r:id="rId7"/>
      <w:footerReference w:type="default" r:id="rId8"/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D29" w:rsidRDefault="006A3D29" w:rsidP="007C0A8F">
      <w:pPr>
        <w:spacing w:after="0" w:line="240" w:lineRule="auto"/>
      </w:pPr>
      <w:r>
        <w:separator/>
      </w:r>
    </w:p>
  </w:endnote>
  <w:endnote w:type="continuationSeparator" w:id="0">
    <w:p w:rsidR="006A3D29" w:rsidRDefault="006A3D29" w:rsidP="007C0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D29" w:rsidRDefault="006A3D29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6A3D29" w:rsidRDefault="006A3D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D29" w:rsidRDefault="006A3D29" w:rsidP="007C0A8F">
      <w:pPr>
        <w:spacing w:after="0" w:line="240" w:lineRule="auto"/>
      </w:pPr>
      <w:r>
        <w:separator/>
      </w:r>
    </w:p>
  </w:footnote>
  <w:footnote w:type="continuationSeparator" w:id="0">
    <w:p w:rsidR="006A3D29" w:rsidRDefault="006A3D29" w:rsidP="007C0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D29" w:rsidRDefault="006A3D29" w:rsidP="007C0A8F">
    <w:pPr>
      <w:pStyle w:val="Header"/>
      <w:rPr>
        <w:rFonts w:ascii="Arial Black" w:hAnsi="Arial Black"/>
      </w:rPr>
    </w:pPr>
    <w:r>
      <w:rPr>
        <w:rFonts w:ascii="Arial Black" w:hAnsi="Arial Black"/>
      </w:rPr>
      <w:t xml:space="preserve">  </w:t>
    </w:r>
    <w:r w:rsidRPr="009B7E6B">
      <w:rPr>
        <w:rFonts w:ascii="Arial Black" w:hAnsi="Arial Black"/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i1026" type="#_x0000_t75" style="width:36.75pt;height:36pt;visibility:visible">
          <v:imagedata r:id="rId1" o:title=""/>
        </v:shape>
      </w:pict>
    </w:r>
    <w:r>
      <w:rPr>
        <w:rFonts w:ascii="Arial Black" w:hAnsi="Arial Black"/>
      </w:rPr>
      <w:t xml:space="preserve">  MAÇKA AKİF TUNÇEL TEKNİK ve ENDÜSTRİ MESLEK LİSESİ</w:t>
    </w:r>
  </w:p>
  <w:p w:rsidR="006A3D29" w:rsidRPr="00970D65" w:rsidRDefault="006A3D29" w:rsidP="007C0A8F">
    <w:pPr>
      <w:pStyle w:val="Header"/>
      <w:rPr>
        <w:rFonts w:ascii="Arial Black" w:hAnsi="Arial Black"/>
        <w:b/>
        <w:sz w:val="18"/>
        <w:szCs w:val="18"/>
      </w:rPr>
    </w:pPr>
    <w:r w:rsidRPr="00970D65">
      <w:rPr>
        <w:rFonts w:ascii="Arial Black" w:hAnsi="Arial Black"/>
        <w:b/>
      </w:rPr>
      <w:t xml:space="preserve"> </w:t>
    </w:r>
    <w:r w:rsidRPr="00970D65">
      <w:rPr>
        <w:rFonts w:ascii="Arial Black" w:hAnsi="Arial Black"/>
        <w:b/>
        <w:sz w:val="18"/>
        <w:szCs w:val="18"/>
      </w:rPr>
      <w:t>2011-2012 EĞİTİM ÖĞRETİM YILI PSİKOLOJİ DERSİ</w:t>
    </w:r>
    <w:r>
      <w:rPr>
        <w:rFonts w:ascii="Arial Black" w:hAnsi="Arial Black"/>
        <w:b/>
        <w:sz w:val="18"/>
        <w:szCs w:val="18"/>
      </w:rPr>
      <w:t xml:space="preserve"> A ve B GRUBU 2</w:t>
    </w:r>
    <w:r w:rsidRPr="00970D65">
      <w:rPr>
        <w:rFonts w:ascii="Arial Black" w:hAnsi="Arial Black"/>
        <w:b/>
        <w:sz w:val="18"/>
        <w:szCs w:val="18"/>
      </w:rPr>
      <w:t>. DÖNEM I.YAZILI</w:t>
    </w:r>
    <w:r>
      <w:rPr>
        <w:rFonts w:ascii="Arial Black" w:hAnsi="Arial Black"/>
        <w:b/>
        <w:sz w:val="18"/>
        <w:szCs w:val="18"/>
      </w:rPr>
      <w:t xml:space="preserve"> CEVAP ANAHTARI</w:t>
    </w:r>
    <w:r w:rsidRPr="00970D65">
      <w:rPr>
        <w:rFonts w:ascii="Arial Black" w:hAnsi="Arial Black"/>
        <w:b/>
        <w:sz w:val="18"/>
        <w:szCs w:val="18"/>
      </w:rPr>
      <w:t xml:space="preserve"> </w:t>
    </w:r>
  </w:p>
  <w:p w:rsidR="006A3D29" w:rsidRDefault="006A3D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42F3"/>
    <w:multiLevelType w:val="hybridMultilevel"/>
    <w:tmpl w:val="48B6F5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9B517E"/>
    <w:multiLevelType w:val="hybridMultilevel"/>
    <w:tmpl w:val="10AE20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3E0E6C"/>
    <w:multiLevelType w:val="hybridMultilevel"/>
    <w:tmpl w:val="0CF08F6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013D7D"/>
    <w:multiLevelType w:val="hybridMultilevel"/>
    <w:tmpl w:val="4A24C4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3A0D26"/>
    <w:multiLevelType w:val="hybridMultilevel"/>
    <w:tmpl w:val="4516B3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374802"/>
    <w:multiLevelType w:val="hybridMultilevel"/>
    <w:tmpl w:val="D3F879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1104EA"/>
    <w:multiLevelType w:val="hybridMultilevel"/>
    <w:tmpl w:val="4470EF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F116824"/>
    <w:multiLevelType w:val="hybridMultilevel"/>
    <w:tmpl w:val="E74619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467A7E"/>
    <w:multiLevelType w:val="hybridMultilevel"/>
    <w:tmpl w:val="10E6CBA0"/>
    <w:lvl w:ilvl="0" w:tplc="041F0017">
      <w:start w:val="1"/>
      <w:numFmt w:val="lowerLetter"/>
      <w:lvlText w:val="%1)"/>
      <w:lvlJc w:val="left"/>
      <w:pPr>
        <w:ind w:left="1155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9">
    <w:nsid w:val="32452CED"/>
    <w:multiLevelType w:val="hybridMultilevel"/>
    <w:tmpl w:val="6478D1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AA4AAB"/>
    <w:multiLevelType w:val="hybridMultilevel"/>
    <w:tmpl w:val="F32EAF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85C5D8A"/>
    <w:multiLevelType w:val="hybridMultilevel"/>
    <w:tmpl w:val="98186D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284EE8"/>
    <w:multiLevelType w:val="hybridMultilevel"/>
    <w:tmpl w:val="57A0E8B6"/>
    <w:lvl w:ilvl="0" w:tplc="18ACF276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0023D0A"/>
    <w:multiLevelType w:val="hybridMultilevel"/>
    <w:tmpl w:val="E5DA9A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A3272D6"/>
    <w:multiLevelType w:val="hybridMultilevel"/>
    <w:tmpl w:val="A0740598"/>
    <w:lvl w:ilvl="0" w:tplc="041F0017">
      <w:start w:val="1"/>
      <w:numFmt w:val="lowerLetter"/>
      <w:lvlText w:val="%1)"/>
      <w:lvlJc w:val="left"/>
      <w:pPr>
        <w:ind w:left="1875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3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0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7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9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635" w:hanging="180"/>
      </w:pPr>
      <w:rPr>
        <w:rFonts w:cs="Times New Roman"/>
      </w:rPr>
    </w:lvl>
  </w:abstractNum>
  <w:abstractNum w:abstractNumId="15">
    <w:nsid w:val="69966197"/>
    <w:multiLevelType w:val="hybridMultilevel"/>
    <w:tmpl w:val="6FD008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FC355E4"/>
    <w:multiLevelType w:val="hybridMultilevel"/>
    <w:tmpl w:val="D994C1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B7874D8"/>
    <w:multiLevelType w:val="hybridMultilevel"/>
    <w:tmpl w:val="C2B052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DFB5E81"/>
    <w:multiLevelType w:val="hybridMultilevel"/>
    <w:tmpl w:val="709CAA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7"/>
  </w:num>
  <w:num w:numId="5">
    <w:abstractNumId w:val="8"/>
  </w:num>
  <w:num w:numId="6">
    <w:abstractNumId w:val="14"/>
  </w:num>
  <w:num w:numId="7">
    <w:abstractNumId w:val="17"/>
  </w:num>
  <w:num w:numId="8">
    <w:abstractNumId w:val="9"/>
  </w:num>
  <w:num w:numId="9">
    <w:abstractNumId w:val="1"/>
  </w:num>
  <w:num w:numId="10">
    <w:abstractNumId w:val="6"/>
  </w:num>
  <w:num w:numId="11">
    <w:abstractNumId w:val="0"/>
  </w:num>
  <w:num w:numId="12">
    <w:abstractNumId w:val="3"/>
  </w:num>
  <w:num w:numId="13">
    <w:abstractNumId w:val="5"/>
  </w:num>
  <w:num w:numId="14">
    <w:abstractNumId w:val="11"/>
  </w:num>
  <w:num w:numId="15">
    <w:abstractNumId w:val="13"/>
  </w:num>
  <w:num w:numId="16">
    <w:abstractNumId w:val="16"/>
  </w:num>
  <w:num w:numId="17">
    <w:abstractNumId w:val="10"/>
  </w:num>
  <w:num w:numId="18">
    <w:abstractNumId w:val="18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6290"/>
    <w:rsid w:val="00074110"/>
    <w:rsid w:val="00077992"/>
    <w:rsid w:val="0008165C"/>
    <w:rsid w:val="00093172"/>
    <w:rsid w:val="000B42C3"/>
    <w:rsid w:val="00102022"/>
    <w:rsid w:val="00113DC3"/>
    <w:rsid w:val="00120E50"/>
    <w:rsid w:val="001A7261"/>
    <w:rsid w:val="001A77B0"/>
    <w:rsid w:val="001C5A8C"/>
    <w:rsid w:val="00206F57"/>
    <w:rsid w:val="00221DA6"/>
    <w:rsid w:val="0029051C"/>
    <w:rsid w:val="00321CDE"/>
    <w:rsid w:val="00323F73"/>
    <w:rsid w:val="00330050"/>
    <w:rsid w:val="00330CFF"/>
    <w:rsid w:val="00355D2F"/>
    <w:rsid w:val="0039098B"/>
    <w:rsid w:val="00396290"/>
    <w:rsid w:val="003C5162"/>
    <w:rsid w:val="003F75EB"/>
    <w:rsid w:val="0040428D"/>
    <w:rsid w:val="00413AB0"/>
    <w:rsid w:val="004703CE"/>
    <w:rsid w:val="00496767"/>
    <w:rsid w:val="004A0D79"/>
    <w:rsid w:val="004A3209"/>
    <w:rsid w:val="004C46A6"/>
    <w:rsid w:val="004C50C8"/>
    <w:rsid w:val="0053153E"/>
    <w:rsid w:val="00541DE9"/>
    <w:rsid w:val="005D003D"/>
    <w:rsid w:val="005F1987"/>
    <w:rsid w:val="00636F0D"/>
    <w:rsid w:val="00651DDC"/>
    <w:rsid w:val="00652999"/>
    <w:rsid w:val="00682AAC"/>
    <w:rsid w:val="006A3D29"/>
    <w:rsid w:val="006C00B4"/>
    <w:rsid w:val="006C625F"/>
    <w:rsid w:val="007034DB"/>
    <w:rsid w:val="00730B0A"/>
    <w:rsid w:val="00767981"/>
    <w:rsid w:val="00783B0A"/>
    <w:rsid w:val="007974F5"/>
    <w:rsid w:val="007C0A8F"/>
    <w:rsid w:val="008023C2"/>
    <w:rsid w:val="00830308"/>
    <w:rsid w:val="00850AA7"/>
    <w:rsid w:val="008511F2"/>
    <w:rsid w:val="00856681"/>
    <w:rsid w:val="00862567"/>
    <w:rsid w:val="00880196"/>
    <w:rsid w:val="008B3F9A"/>
    <w:rsid w:val="008D4ADD"/>
    <w:rsid w:val="009120BD"/>
    <w:rsid w:val="00936F1E"/>
    <w:rsid w:val="0096325D"/>
    <w:rsid w:val="00970D65"/>
    <w:rsid w:val="00981DF3"/>
    <w:rsid w:val="00995886"/>
    <w:rsid w:val="009A478C"/>
    <w:rsid w:val="009B7E6B"/>
    <w:rsid w:val="009E7716"/>
    <w:rsid w:val="00A16EA7"/>
    <w:rsid w:val="00A45B64"/>
    <w:rsid w:val="00A6746F"/>
    <w:rsid w:val="00A73881"/>
    <w:rsid w:val="00AB1761"/>
    <w:rsid w:val="00AD6E47"/>
    <w:rsid w:val="00B2671E"/>
    <w:rsid w:val="00B356B0"/>
    <w:rsid w:val="00B91E9B"/>
    <w:rsid w:val="00BB6E78"/>
    <w:rsid w:val="00BC647B"/>
    <w:rsid w:val="00C007B2"/>
    <w:rsid w:val="00C123BA"/>
    <w:rsid w:val="00C33D77"/>
    <w:rsid w:val="00C45A4E"/>
    <w:rsid w:val="00C65751"/>
    <w:rsid w:val="00CB2569"/>
    <w:rsid w:val="00CE695E"/>
    <w:rsid w:val="00D33B13"/>
    <w:rsid w:val="00D349D8"/>
    <w:rsid w:val="00DA33DE"/>
    <w:rsid w:val="00E07385"/>
    <w:rsid w:val="00E12953"/>
    <w:rsid w:val="00E3519D"/>
    <w:rsid w:val="00E5705E"/>
    <w:rsid w:val="00EC148E"/>
    <w:rsid w:val="00EC1730"/>
    <w:rsid w:val="00EC3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51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96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629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962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7C0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C0A8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C0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C0A8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31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50</Words>
  <Characters>290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Andac</dc:creator>
  <cp:keywords/>
  <dc:description/>
  <cp:lastModifiedBy>edanur</cp:lastModifiedBy>
  <cp:revision>6</cp:revision>
  <dcterms:created xsi:type="dcterms:W3CDTF">2012-03-24T14:29:00Z</dcterms:created>
  <dcterms:modified xsi:type="dcterms:W3CDTF">2012-03-27T15:05:00Z</dcterms:modified>
</cp:coreProperties>
</file>