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49" w:rsidRDefault="00A26D49" w:rsidP="00CF1324">
      <w:pPr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Saltanat ne zaman kaldırıldı? Son Osmanlı Padişahı kimdir?</w:t>
      </w:r>
    </w:p>
    <w:p w:rsidR="00A26D49" w:rsidRPr="00CF1324" w:rsidRDefault="00A26D49" w:rsidP="00CF1324">
      <w:pPr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Saltanatın kaldırılmasının bir gerçek birde bahanesi vardır.Yazınız.</w:t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Lozan Barış Antlaşmasının önemini ve tarihini yazınız.</w:t>
      </w:r>
      <w:r>
        <w:br/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Lozan’a göre Suriye Sınırı nasıl belirlenmiştir?</w:t>
      </w:r>
    </w:p>
    <w:p w:rsidR="00A26D49" w:rsidRPr="00CF1324" w:rsidRDefault="00A26D49" w:rsidP="00CF1324">
      <w:pPr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Lozan’a göre Irak Sınırı nasıl belirlenmiştir?</w:t>
      </w:r>
    </w:p>
    <w:p w:rsidR="00A26D49" w:rsidRDefault="00A26D49" w:rsidP="00CF1324">
      <w:pPr>
        <w:pStyle w:val="ListParagraph"/>
      </w:pP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Lozan Barış Antlaşmasında TBMM’nin kesinlikle istemediği hususlar nelerdir?</w:t>
      </w:r>
      <w:r>
        <w:br/>
      </w:r>
      <w:r>
        <w:br/>
      </w:r>
      <w:r>
        <w:br/>
      </w: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Lozan’da Çözümlenemeyen sorunlar nelerdir?</w:t>
      </w:r>
    </w:p>
    <w:p w:rsidR="00A26D49" w:rsidRPr="00CF1324" w:rsidRDefault="00A26D49" w:rsidP="00CF1324">
      <w:pPr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Cumhuriyet’in ilanı ile çözüme ulaşan konular nelerdir?</w:t>
      </w:r>
      <w:r>
        <w:br/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Cumhuriyet’in ilanından önce yaşanan hükümet sorunlarının nedeni nedir?</w:t>
      </w:r>
      <w:r>
        <w:br/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TBMM’nin açılmasından Cumhuriyet’in ilanına kadar uygulanan hükümet şekli nedir?Açıklayınız.</w:t>
      </w:r>
      <w:r>
        <w:br/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Cumhuriyet’in ilanından sonra Hükümet şekli nasıldır?Açıklayınız.</w:t>
      </w:r>
      <w:r>
        <w:br/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3 Mart 1924’te kabul edilen kanunları yazınız.</w:t>
      </w:r>
    </w:p>
    <w:p w:rsidR="00A26D49" w:rsidRPr="00CF1324" w:rsidRDefault="00A26D49" w:rsidP="00CF1324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Yeni Türk Devletinin Laikleşme aşamalarını tarihleriyle birlikte yazınız.</w:t>
      </w:r>
      <w:r>
        <w:br/>
      </w:r>
      <w:r>
        <w:br/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Atatürk döneminde kurulan ikinci partinin adını ve kapatılmasına neden olan isyanı yazınız.</w:t>
      </w:r>
      <w:r>
        <w:br/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Atatürk döneminde kurulan üçüncü partinin adını ve kapatıldıktan sonra çıkan isyanı yazınız.</w:t>
      </w:r>
      <w:r>
        <w:br/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Hukuk alanında yapılan inkılapları yazınız.</w:t>
      </w:r>
      <w:r>
        <w:br/>
      </w:r>
      <w:r>
        <w:br/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Eğitim alanında yapılan inkılapları yazınız.</w:t>
      </w:r>
    </w:p>
    <w:p w:rsidR="00A26D49" w:rsidRDefault="00A26D49" w:rsidP="00E67E1B">
      <w:pPr>
        <w:pStyle w:val="ListParagraph"/>
        <w:rPr>
          <w:b/>
        </w:rPr>
      </w:pPr>
    </w:p>
    <w:p w:rsidR="00A26D49" w:rsidRDefault="00A26D49" w:rsidP="00E67E1B">
      <w:pPr>
        <w:pStyle w:val="ListParagraph"/>
        <w:rPr>
          <w:b/>
        </w:rPr>
      </w:pP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Türk Dil Kurumu’nun açılma nedenini ve tarihini yazınız.</w:t>
      </w:r>
    </w:p>
    <w:p w:rsidR="00A26D49" w:rsidRPr="00E67E1B" w:rsidRDefault="00A26D49" w:rsidP="00E67E1B">
      <w:pPr>
        <w:rPr>
          <w:b/>
        </w:rPr>
      </w:pPr>
    </w:p>
    <w:p w:rsidR="00A26D49" w:rsidRPr="00E67E1B" w:rsidRDefault="00A26D49" w:rsidP="00E67E1B">
      <w:pPr>
        <w:pStyle w:val="ListParagraph"/>
        <w:numPr>
          <w:ilvl w:val="0"/>
          <w:numId w:val="2"/>
        </w:numPr>
        <w:rPr>
          <w:b/>
        </w:rPr>
      </w:pPr>
      <w:r>
        <w:t>Türk Tarih Kurumu’nun açılma nedenini ve tarihini yazınız.</w:t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Toplum ve Sağlık alanında yapılan inkılapları tarihleriyle birlikte yazınız.</w:t>
      </w:r>
    </w:p>
    <w:p w:rsidR="00A26D49" w:rsidRPr="00E67E1B" w:rsidRDefault="00A26D49" w:rsidP="00E67E1B">
      <w:pPr>
        <w:rPr>
          <w:b/>
        </w:rPr>
      </w:pPr>
    </w:p>
    <w:p w:rsidR="00A26D49" w:rsidRPr="00E67E1B" w:rsidRDefault="00A26D49" w:rsidP="00E67E1B">
      <w:pPr>
        <w:pStyle w:val="ListParagraph"/>
        <w:numPr>
          <w:ilvl w:val="0"/>
          <w:numId w:val="2"/>
        </w:numPr>
        <w:rPr>
          <w:b/>
        </w:rPr>
      </w:pPr>
      <w:r>
        <w:t>Ekonomi alanında yapılan inkılapları tarihleriyle birlikte yazınız.</w:t>
      </w:r>
      <w:r>
        <w:br/>
      </w:r>
      <w:r>
        <w:br/>
      </w:r>
    </w:p>
    <w:p w:rsidR="00A26D49" w:rsidRPr="00E67E1B" w:rsidRDefault="00A26D49" w:rsidP="00E67E1B">
      <w:pPr>
        <w:pStyle w:val="ListParagraph"/>
        <w:numPr>
          <w:ilvl w:val="0"/>
          <w:numId w:val="2"/>
        </w:numPr>
        <w:rPr>
          <w:b/>
        </w:rPr>
      </w:pPr>
      <w:r>
        <w:t>Teşviki Sanayi Kanunu nedir?</w:t>
      </w:r>
      <w:r>
        <w:br/>
      </w:r>
      <w:r>
        <w:br/>
      </w:r>
    </w:p>
    <w:p w:rsidR="00A26D49" w:rsidRPr="00E67E1B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Atatürk ilkelerinin ortak özellikleri nelerdir?</w:t>
      </w:r>
      <w:r>
        <w:br/>
      </w:r>
    </w:p>
    <w:p w:rsidR="00A26D49" w:rsidRPr="00E67E1B" w:rsidRDefault="00A26D49" w:rsidP="00E67E1B">
      <w:pPr>
        <w:pStyle w:val="ListParagraph"/>
        <w:rPr>
          <w:b/>
        </w:rPr>
      </w:pPr>
    </w:p>
    <w:p w:rsidR="00A26D49" w:rsidRPr="00E01A13" w:rsidRDefault="00A26D49" w:rsidP="00E01A13">
      <w:pPr>
        <w:pStyle w:val="ListParagraph"/>
        <w:numPr>
          <w:ilvl w:val="0"/>
          <w:numId w:val="2"/>
        </w:numPr>
        <w:rPr>
          <w:b/>
        </w:rPr>
      </w:pPr>
      <w:r>
        <w:t>Atatürkçü düşünce sistemi nedir?</w:t>
      </w:r>
      <w:r>
        <w:br/>
      </w:r>
      <w:hyperlink r:id="rId7" w:history="1">
        <w:r w:rsidRPr="00847D66">
          <w:rPr>
            <w:rStyle w:val="Hyperlink"/>
          </w:rPr>
          <w:t>www.sorubak.com</w:t>
        </w:r>
      </w:hyperlink>
      <w:r>
        <w:t xml:space="preserve"> </w:t>
      </w:r>
      <w:r>
        <w:rPr>
          <w:b/>
        </w:rPr>
        <w:br/>
      </w:r>
    </w:p>
    <w:p w:rsidR="00A26D49" w:rsidRPr="00CF1324" w:rsidRDefault="00A26D49" w:rsidP="00CF1324">
      <w:pPr>
        <w:pStyle w:val="ListParagraph"/>
        <w:numPr>
          <w:ilvl w:val="0"/>
          <w:numId w:val="2"/>
        </w:numPr>
        <w:rPr>
          <w:b/>
        </w:rPr>
      </w:pPr>
      <w:r>
        <w:t>Cumhuriyetçilik nedir?</w:t>
      </w:r>
      <w:r>
        <w:br/>
      </w:r>
    </w:p>
    <w:sectPr w:rsidR="00A26D49" w:rsidRPr="00CF1324" w:rsidSect="00E01A13">
      <w:headerReference w:type="default" r:id="rId8"/>
      <w:footerReference w:type="default" r:id="rId9"/>
      <w:pgSz w:w="11906" w:h="16838"/>
      <w:pgMar w:top="993" w:right="566" w:bottom="142" w:left="709" w:header="708" w:footer="0" w:gutter="0"/>
      <w:cols w:num="2" w:sep="1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D49" w:rsidRDefault="00A26D49" w:rsidP="00CF1324">
      <w:pPr>
        <w:spacing w:after="0" w:line="240" w:lineRule="auto"/>
      </w:pPr>
      <w:r>
        <w:separator/>
      </w:r>
    </w:p>
  </w:endnote>
  <w:endnote w:type="continuationSeparator" w:id="0">
    <w:p w:rsidR="00A26D49" w:rsidRDefault="00A26D49" w:rsidP="00CF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D49" w:rsidRPr="00E01A13" w:rsidRDefault="00A26D49" w:rsidP="00E01A13">
    <w:pPr>
      <w:pStyle w:val="Footer"/>
      <w:jc w:val="right"/>
      <w:rPr>
        <w:b/>
      </w:rPr>
    </w:pPr>
    <w:r>
      <w:rPr>
        <w:b/>
      </w:rPr>
      <w:t>SEZER AKSOY</w:t>
    </w:r>
  </w:p>
  <w:p w:rsidR="00A26D49" w:rsidRDefault="00A26D4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D49" w:rsidRDefault="00A26D49" w:rsidP="00CF1324">
      <w:pPr>
        <w:spacing w:after="0" w:line="240" w:lineRule="auto"/>
      </w:pPr>
      <w:r>
        <w:separator/>
      </w:r>
    </w:p>
  </w:footnote>
  <w:footnote w:type="continuationSeparator" w:id="0">
    <w:p w:rsidR="00A26D49" w:rsidRDefault="00A26D49" w:rsidP="00CF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D49" w:rsidRPr="00CF1324" w:rsidRDefault="00A26D49" w:rsidP="00CF1324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2011-2012 II.Dönem T.C. İnkılap Tarihi ve Atatürkçülük Dersi Sınav Çalışma Soruları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4F51"/>
    <w:multiLevelType w:val="hybridMultilevel"/>
    <w:tmpl w:val="4058C9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A863B1"/>
    <w:multiLevelType w:val="hybridMultilevel"/>
    <w:tmpl w:val="B344C5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324"/>
    <w:rsid w:val="001742EC"/>
    <w:rsid w:val="00380C24"/>
    <w:rsid w:val="00754F19"/>
    <w:rsid w:val="00847D66"/>
    <w:rsid w:val="00A26D49"/>
    <w:rsid w:val="00C14569"/>
    <w:rsid w:val="00CF1324"/>
    <w:rsid w:val="00E01A13"/>
    <w:rsid w:val="00E67E1B"/>
    <w:rsid w:val="00E9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C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F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13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F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1324"/>
    <w:rPr>
      <w:rFonts w:cs="Times New Roman"/>
    </w:rPr>
  </w:style>
  <w:style w:type="paragraph" w:styleId="ListParagraph">
    <w:name w:val="List Paragraph"/>
    <w:basedOn w:val="Normal"/>
    <w:uiPriority w:val="99"/>
    <w:qFormat/>
    <w:rsid w:val="00CF132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145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235</Words>
  <Characters>1344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Sezer</dc:creator>
  <cp:keywords/>
  <dc:description/>
  <cp:lastModifiedBy>edanur</cp:lastModifiedBy>
  <cp:revision>3</cp:revision>
  <dcterms:created xsi:type="dcterms:W3CDTF">2012-03-26T12:24:00Z</dcterms:created>
  <dcterms:modified xsi:type="dcterms:W3CDTF">2012-03-26T20:01:00Z</dcterms:modified>
</cp:coreProperties>
</file>