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EB" w:rsidRPr="004D2A94" w:rsidRDefault="000F65EB" w:rsidP="00435F18">
      <w:pPr>
        <w:pStyle w:val="Header"/>
        <w:rPr>
          <w:sz w:val="16"/>
          <w:szCs w:val="16"/>
        </w:rPr>
      </w:pPr>
      <w:r w:rsidRPr="004D2A94">
        <w:rPr>
          <w:sz w:val="16"/>
          <w:szCs w:val="16"/>
        </w:rPr>
        <w:t xml:space="preserve">AdıSoyadı: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4D2A94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2011-2012 </w:t>
      </w:r>
      <w:r w:rsidRPr="004D2A94">
        <w:rPr>
          <w:sz w:val="16"/>
          <w:szCs w:val="16"/>
        </w:rPr>
        <w:t xml:space="preserve"> EĞİTİM ÖĞRETİM YILI II. DÖNEM 10.SINIF</w:t>
      </w:r>
      <w:r>
        <w:rPr>
          <w:sz w:val="16"/>
          <w:szCs w:val="16"/>
        </w:rPr>
        <w:t xml:space="preserve"> 1. YAZILI</w:t>
      </w:r>
      <w:r w:rsidRPr="004D2A94">
        <w:rPr>
          <w:sz w:val="16"/>
          <w:szCs w:val="16"/>
        </w:rPr>
        <w:t xml:space="preserve"> SORULARIDIR</w:t>
      </w:r>
    </w:p>
    <w:p w:rsidR="000F65EB" w:rsidRPr="004D2A94" w:rsidRDefault="000F65EB" w:rsidP="00435F18">
      <w:pPr>
        <w:pStyle w:val="Header"/>
        <w:rPr>
          <w:sz w:val="16"/>
          <w:szCs w:val="16"/>
        </w:rPr>
      </w:pPr>
      <w:r w:rsidRPr="004D2A94">
        <w:rPr>
          <w:sz w:val="16"/>
          <w:szCs w:val="16"/>
        </w:rPr>
        <w:t>Numarası:</w:t>
      </w:r>
    </w:p>
    <w:p w:rsidR="000F65EB" w:rsidRPr="004D2A94" w:rsidRDefault="000F65EB" w:rsidP="00435F18">
      <w:pPr>
        <w:pStyle w:val="Header"/>
        <w:rPr>
          <w:sz w:val="16"/>
          <w:szCs w:val="16"/>
        </w:rPr>
      </w:pPr>
      <w:r w:rsidRPr="004D2A94">
        <w:rPr>
          <w:sz w:val="16"/>
          <w:szCs w:val="16"/>
        </w:rPr>
        <w:t>Sınıfı        :</w:t>
      </w:r>
    </w:p>
    <w:p w:rsidR="000F65EB" w:rsidRDefault="000F65EB" w:rsidP="00871C76">
      <w:pPr>
        <w:spacing w:after="0"/>
        <w:rPr>
          <w:sz w:val="16"/>
          <w:szCs w:val="16"/>
        </w:rPr>
      </w:pPr>
    </w:p>
    <w:p w:rsidR="000F65EB" w:rsidRDefault="000F65EB" w:rsidP="00871C76">
      <w:pPr>
        <w:spacing w:after="0"/>
        <w:rPr>
          <w:sz w:val="16"/>
          <w:szCs w:val="16"/>
        </w:rPr>
      </w:pPr>
      <w:r>
        <w:rPr>
          <w:sz w:val="16"/>
          <w:szCs w:val="16"/>
        </w:rPr>
        <w:t>A)</w:t>
      </w:r>
      <w:r w:rsidRPr="00871C76">
        <w:rPr>
          <w:sz w:val="16"/>
          <w:szCs w:val="16"/>
        </w:rPr>
        <w:t xml:space="preserve"> </w:t>
      </w:r>
      <w:r>
        <w:rPr>
          <w:sz w:val="16"/>
          <w:szCs w:val="16"/>
        </w:rPr>
        <w:t>Aşağıdaki etkinlik de ilk kutucuktan başlayarak, bilgilerin doğru ya da yanlış olduğuna karar vererek ok yönünde ilerleyiniz. Her doğru kararınız size 1 puan kazandıracak ve bu sonraki aşamayı etkileyecektir. En çok puan alacağınız çıkışı bulunuz?</w:t>
      </w:r>
    </w:p>
    <w:p w:rsidR="000F65EB" w:rsidRPr="004D2A94" w:rsidRDefault="000F65EB" w:rsidP="00871C76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26" style="position:absolute;margin-left:-1.35pt;margin-top:6.5pt;width:483.75pt;height:237.2pt;z-index:251719168" coordorigin="540,1725" coordsize="10065,519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40;top:4185;width:1830;height:870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E01DBA">
                      <w:rPr>
                        <w:sz w:val="16"/>
                        <w:szCs w:val="16"/>
                      </w:rPr>
                      <w:t>Eğik atış ve yatay atış hareketleri iki boyutlu hareketlerdir</w:t>
                    </w:r>
                    <w:r>
                      <w:rPr>
                        <w:sz w:val="16"/>
                        <w:szCs w:val="16"/>
                      </w:rPr>
                      <w:t>.</w:t>
                    </w:r>
                  </w:p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28" type="#_x0000_t202" style="position:absolute;left:3225;top:3196;width:1830;height:674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Yatay atış hareketinde yatay hız değişmez.</w:t>
                    </w:r>
                  </w:p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29" type="#_x0000_t202" style="position:absolute;left:3225;top:5055;width:1830;height:660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Eğik atış hareketinde yatay hız değişmez.</w:t>
                    </w:r>
                  </w:p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0" type="#_x0000_t202" style="position:absolute;left:7035;top:4530;width:2340;height:630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Eğik atış hareketinde düşey hız sürekli artar.</w:t>
                    </w:r>
                  </w:p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1" type="#_x0000_t202" style="position:absolute;left:7035;top:2985;width:2340;height:1081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Yatay atış hareketi süresince; aynı anda, sadece serbest düşme ve sabit hızlı hareket gerçekleşir.</w:t>
                    </w:r>
                    <w:r w:rsidRPr="00E01DBA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shape id="_x0000_s1032" type="#_x0000_t202" style="position:absolute;left:7035;top:1890;width:2340;height:570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Yatay atış hareketinde düşey hız değişmez.</w:t>
                    </w:r>
                  </w:p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3" type="#_x0000_t202" style="position:absolute;left:7035;top:5715;width:2340;height:1065">
              <v:stroke dashstyle="dash"/>
              <v:textbox>
                <w:txbxContent>
                  <w:p w:rsidR="000F65EB" w:rsidRPr="00E01DBA" w:rsidRDefault="000F65EB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Eğik atış hareketi süresince; aynı anda, sadece düzgün hızlanan ve sabit hızlı hareket yapar.</w:t>
                    </w:r>
                    <w:r w:rsidRPr="00E01DBA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2370;top:3675;width:765;height:510;flip:y" o:connectortype="straight">
              <v:stroke endarrow="block"/>
            </v:shape>
            <v:shape id="_x0000_s1035" type="#_x0000_t32" style="position:absolute;left:2370;top:5055;width:765;height:435" o:connectortype="straight">
              <v:stroke endarrow="block"/>
            </v:shape>
            <v:shape id="_x0000_s1036" type="#_x0000_t32" style="position:absolute;left:5370;top:2280;width:1575;height:1095;flip:y" o:connectortype="straight">
              <v:stroke endarrow="block"/>
            </v:shape>
            <v:shape id="_x0000_s1037" type="#_x0000_t32" style="position:absolute;left:5370;top:3570;width:1575;height:0" o:connectortype="straight">
              <v:stroke endarrow="block"/>
            </v:shape>
            <v:shape id="_x0000_s1038" type="#_x0000_t32" style="position:absolute;left:5145;top:4815;width:1800;height:420;flip:y" o:connectortype="straight">
              <v:stroke endarrow="block"/>
            </v:shape>
            <v:shape id="_x0000_s1039" type="#_x0000_t32" style="position:absolute;left:5145;top:5490;width:1800;height:765" o:connectortype="straight">
              <v:stroke endarrow="block"/>
            </v:shape>
            <v:shape id="_x0000_s1040" type="#_x0000_t32" style="position:absolute;left:9510;top:1890;width:630;height:150;flip:y" o:connectortype="straight">
              <v:stroke endarrow="block"/>
            </v:shape>
            <v:shape id="_x0000_s1041" type="#_x0000_t32" style="position:absolute;left:9510;top:2280;width:630;height:180" o:connectortype="straight">
              <v:stroke endarrow="block"/>
            </v:shape>
            <v:shape id="_x0000_s1042" type="#_x0000_t32" style="position:absolute;left:9510;top:6480;width:630;height:180" o:connectortype="straight">
              <v:stroke endarrow="block"/>
            </v:shape>
            <v:shape id="_x0000_s1043" type="#_x0000_t32" style="position:absolute;left:9510;top:4980;width:630;height:180" o:connectortype="straight">
              <v:stroke endarrow="block"/>
            </v:shape>
            <v:shape id="_x0000_s1044" type="#_x0000_t32" style="position:absolute;left:9510;top:3765;width:630;height:180" o:connectortype="straight">
              <v:stroke endarrow="block"/>
            </v:shape>
            <v:shape id="_x0000_s1045" type="#_x0000_t32" style="position:absolute;left:9510;top:6000;width:630;height:150;flip:y" o:connectortype="straight">
              <v:stroke endarrow="block"/>
            </v:shape>
            <v:shape id="_x0000_s1046" type="#_x0000_t32" style="position:absolute;left:9510;top:4530;width:630;height:150;flip:y" o:connectortype="straight">
              <v:stroke endarrow="block"/>
            </v:shape>
            <v:shape id="_x0000_s1047" type="#_x0000_t32" style="position:absolute;left:9510;top:3225;width:630;height:150;flip:y" o:connectortype="straight">
              <v:stroke endarrow="block"/>
            </v:shape>
            <v:shape id="_x0000_s1048" type="#_x0000_t202" style="position:absolute;left:2370;top:3570;width:465;height:435" filled="f" stroked="f">
              <v:textbox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49" type="#_x0000_t202" style="position:absolute;left:5970;top:2280;width:465;height:435" filled="f" stroked="f">
              <v:textbox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0" type="#_x0000_t202" style="position:absolute;left:10140;top:1725;width:465;height:435" filled="f" stroked="f">
              <v:textbox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1" type="#_x0000_t202" style="position:absolute;left:10065;top:2985;width:465;height:435" filled="f" stroked="f">
              <v:textbox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2" type="#_x0000_t202" style="position:absolute;left:10065;top:4245;width:465;height:435" filled="f" stroked="f">
              <v:textbox style="mso-next-textbox:#_x0000_s1052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3" type="#_x0000_t202" style="position:absolute;left:10065;top:5820;width:465;height:435" filled="f" stroked="f">
              <v:textbox style="mso-next-textbox:#_x0000_s1053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4" type="#_x0000_t202" style="position:absolute;left:10065;top:2280;width:465;height:435" filled="f" stroked="f">
              <v:textbox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5" type="#_x0000_t202" style="position:absolute;left:10065;top:3675;width:465;height:435" filled="f" stroked="f">
              <v:textbox style="mso-next-textbox:#_x0000_s1055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6" type="#_x0000_t202" style="position:absolute;left:10065;top:4980;width:465;height:435" filled="f" stroked="f">
              <v:textbox style="mso-next-textbox:#_x0000_s1056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7" type="#_x0000_t202" style="position:absolute;left:10140;top:6480;width:465;height:435" filled="f" stroked="f">
              <v:textbox style="mso-next-textbox:#_x0000_s1057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8" type="#_x0000_t202" style="position:absolute;left:5700;top:5820;width:465;height:435" filled="f" stroked="f">
              <v:textbox style="mso-next-textbox:#_x0000_s1058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9" type="#_x0000_t202" style="position:absolute;left:2475;top:5280;width:465;height:435" filled="f" stroked="f">
              <v:textbox style="mso-next-textbox:#_x0000_s1059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60" type="#_x0000_t202" style="position:absolute;left:5805;top:3570;width:465;height:435" filled="f" stroked="f">
              <v:textbox style="mso-next-textbox:#_x0000_s1060">
                <w:txbxContent>
                  <w:p w:rsidR="000F65EB" w:rsidRPr="00425F92" w:rsidRDefault="000F65EB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tabs>
          <w:tab w:val="left" w:pos="1598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  <w:r>
        <w:rPr>
          <w:sz w:val="16"/>
          <w:szCs w:val="16"/>
        </w:rPr>
        <w:t>B)Aşağıdaki Soruları Çözünüz.</w:t>
      </w:r>
    </w:p>
    <w:p w:rsidR="000F65EB" w:rsidRDefault="000F65EB" w:rsidP="004D2A94">
      <w:pPr>
        <w:spacing w:after="0"/>
        <w:rPr>
          <w:sz w:val="16"/>
          <w:szCs w:val="16"/>
        </w:rPr>
        <w:sectPr w:rsidR="000F65EB" w:rsidSect="00435F18">
          <w:pgSz w:w="11906" w:h="16838" w:code="9"/>
          <w:pgMar w:top="284" w:right="567" w:bottom="851" w:left="567" w:header="709" w:footer="709" w:gutter="0"/>
          <w:cols w:sep="1" w:space="284"/>
          <w:docGrid w:linePitch="360"/>
        </w:sect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29" o:spid="_x0000_s1061" type="#_x0000_t202" style="position:absolute;margin-left:29.85pt;margin-top:23.9pt;width:64.05pt;height:35.75pt;rotation:-71;z-index:25160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" filled="f" stroked="f" strokeweight=".5pt">
            <v:textbox>
              <w:txbxContent>
                <w:p w:rsidR="000F65EB" w:rsidRPr="008C6595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V=100 m/sn</w:t>
                  </w:r>
                </w:p>
              </w:txbxContent>
            </v:textbox>
          </v:shape>
        </w:pict>
      </w:r>
    </w:p>
    <w:p w:rsidR="000F65EB" w:rsidRDefault="000F65EB" w:rsidP="004D2A94">
      <w:pPr>
        <w:numPr>
          <w:ilvl w:val="0"/>
          <w:numId w:val="1"/>
        </w:num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26" o:spid="_x0000_s1062" style="position:absolute;z-index:251597312;visibility:visible" from="103.7pt,1.2pt" to="103.7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">
            <v:stroke dashstyle="dash"/>
          </v:line>
        </w:pict>
      </w:r>
      <w:r>
        <w:rPr>
          <w:noProof/>
          <w:lang w:eastAsia="tr-TR"/>
        </w:rPr>
        <w:pict>
          <v:shape id="Yay 18" o:spid="_x0000_s1063" style="position:absolute;margin-left:55.35pt;margin-top:1.2pt;width:96.75pt;height:95.25pt;z-index:251594240;visibility:visible;v-text-anchor:middle" coordsize="1228725,1209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" adj="0,,0" path="m6334,518209nsc49925,221666,307480,1241,611828,5v304288,-1236,563650,217005,609793,513114l614363,604838,6334,518209xem6334,518209nfc49925,221666,307480,1241,611828,5v304288,-1236,563650,217005,609793,513114e" filled="f">
            <v:stroke dashstyle="dash"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6334,518209;611828,5;1221621,513119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0F65EB" w:rsidRDefault="000F65EB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28" o:spid="_x0000_s1064" type="#_x0000_t202" style="position:absolute;margin-left:98.8pt;margin-top:2.7pt;width:31.5pt;height:18.35pt;z-index:25159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" filled="f" stroked="f" strokeweight=".5pt">
            <v:textbox>
              <w:txbxContent>
                <w:p w:rsidR="000F65EB" w:rsidRPr="008C6595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h</w:t>
                  </w:r>
                  <w:r>
                    <w:rPr>
                      <w:sz w:val="16"/>
                      <w:szCs w:val="16"/>
                      <w:vertAlign w:val="subscript"/>
                    </w:rPr>
                    <w:t>MAX</w:t>
                  </w:r>
                </w:p>
              </w:txbxContent>
            </v:textbox>
          </v:shape>
        </w:pict>
      </w:r>
    </w:p>
    <w:p w:rsidR="000F65EB" w:rsidRDefault="000F65EB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27" o:spid="_x0000_s1065" type="#_x0000_t202" style="position:absolute;margin-left:62.05pt;margin-top:2.3pt;width:27pt;height:18.35pt;z-index:25159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" filled="f" stroked="f" strokeweight=".5pt">
            <v:textbox>
              <w:txbxContent>
                <w:p w:rsidR="000F65EB" w:rsidRPr="008C6595" w:rsidRDefault="000F65EB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37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y 25" o:spid="_x0000_s1066" style="position:absolute;margin-left:51.6pt;margin-top:9.85pt;width:14.6pt;height:12.35pt;z-index:251596288;visibility:visible;v-text-anchor:middle" coordsize="185420,1568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" adj="0,,0" path="m82807,449nsc112152,-2218,141246,7094,161154,25525v25399,23515,31461,57690,15339,86475l92710,78423,82807,449xem82807,449nfc112152,-2218,141246,7094,161154,25525v25399,23515,31461,57690,15339,86475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82807,449;161154,25525;176493,112000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Düz Ok Bağlayıcısı 19" o:spid="_x0000_s1067" type="#_x0000_t32" style="position:absolute;margin-left:55.35pt;margin-top:1.6pt;width:4.5pt;height:17.25pt;flip:y;z-index:25159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">
            <v:stroke endarrow="open"/>
          </v:shape>
        </w:pict>
      </w:r>
    </w:p>
    <w:p w:rsidR="000F65EB" w:rsidRDefault="000F65EB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4" o:spid="_x0000_s1068" style="position:absolute;z-index:251593216;visibility:visible" from="42.2pt,7.65pt" to="164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"/>
        </w:pict>
      </w: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  <w:r>
        <w:rPr>
          <w:sz w:val="16"/>
          <w:szCs w:val="16"/>
        </w:rPr>
        <w:t>Yatayla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 xml:space="preserve"> açıyla 100 m/sn hızla fırlatılan cismin çıkabileceği maksimum yükseklik kaç metredir?</w:t>
      </w:r>
      <w:r w:rsidRPr="008C6595">
        <w:rPr>
          <w:sz w:val="16"/>
          <w:szCs w:val="16"/>
        </w:rPr>
        <w:t xml:space="preserve"> (sin53</w:t>
      </w:r>
      <w:r w:rsidRPr="008C6595">
        <w:rPr>
          <w:sz w:val="16"/>
          <w:szCs w:val="16"/>
          <w:vertAlign w:val="superscript"/>
        </w:rPr>
        <w:t>O</w:t>
      </w:r>
      <w:r w:rsidRPr="008C6595">
        <w:rPr>
          <w:sz w:val="16"/>
          <w:szCs w:val="16"/>
        </w:rPr>
        <w:t>=0,8 cos 53</w:t>
      </w:r>
      <w:r w:rsidRPr="008C6595">
        <w:rPr>
          <w:sz w:val="16"/>
          <w:szCs w:val="16"/>
          <w:vertAlign w:val="superscript"/>
        </w:rPr>
        <w:t>O</w:t>
      </w:r>
      <w:r w:rsidRPr="008C6595">
        <w:rPr>
          <w:sz w:val="16"/>
          <w:szCs w:val="16"/>
        </w:rPr>
        <w:t>=0,6   g= 10 m/sn</w:t>
      </w:r>
      <w:r w:rsidRPr="008C6595">
        <w:rPr>
          <w:sz w:val="16"/>
          <w:szCs w:val="16"/>
          <w:vertAlign w:val="superscript"/>
        </w:rPr>
        <w:t>2</w:t>
      </w:r>
      <w:r w:rsidRPr="008C6595">
        <w:rPr>
          <w:sz w:val="16"/>
          <w:szCs w:val="16"/>
        </w:rPr>
        <w:t>)</w:t>
      </w: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069" type="#_x0000_t202" style="position:absolute;margin-left:16.15pt;margin-top:.4pt;width:230.5pt;height:206.05pt;z-index:251720192" strokecolor="white">
            <v:textbox style="mso-next-textbox:#_x0000_s1069">
              <w:txbxContent>
                <w:p w:rsidR="000F65EB" w:rsidRDefault="000F65EB" w:rsidP="00890FAE">
                  <w:pPr>
                    <w:pStyle w:val="ListParagraph"/>
                    <w:spacing w:after="0"/>
                    <w:rPr>
                      <w:sz w:val="18"/>
                      <w:szCs w:val="18"/>
                    </w:rPr>
                  </w:pPr>
                  <w:r w:rsidRPr="00887349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116.25pt;height:129.75pt;visibility:visible">
                        <v:imagedata r:id="rId7" o:title=""/>
                      </v:shape>
                    </w:pict>
                  </w:r>
                  <w:r w:rsidRPr="001B215B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Şekildeki m kütlesinin,2m kütleli eğik düzlem üzerinde kaymadan birlikte hareket edebilmesi için a ivmesi kaç m/sn</w:t>
                  </w:r>
                  <w:r>
                    <w:rPr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 xml:space="preserve"> olmalıdır?(sin 37</w:t>
                  </w:r>
                  <w:r>
                    <w:rPr>
                      <w:sz w:val="18"/>
                      <w:szCs w:val="18"/>
                      <w:vertAlign w:val="superscript"/>
                    </w:rPr>
                    <w:t>O</w:t>
                  </w:r>
                  <w:r>
                    <w:rPr>
                      <w:sz w:val="18"/>
                      <w:szCs w:val="18"/>
                    </w:rPr>
                    <w:t>=0,6,cos 37</w:t>
                  </w:r>
                  <w:r>
                    <w:rPr>
                      <w:sz w:val="18"/>
                      <w:szCs w:val="18"/>
                      <w:vertAlign w:val="superscript"/>
                    </w:rPr>
                    <w:t>O</w:t>
                  </w:r>
                  <w:r>
                    <w:rPr>
                      <w:sz w:val="18"/>
                      <w:szCs w:val="18"/>
                    </w:rPr>
                    <w:t>=0,8,g=10 m/sn</w:t>
                  </w:r>
                  <w:r>
                    <w:rPr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0F65EB" w:rsidRDefault="000F65EB" w:rsidP="00890FAE"/>
              </w:txbxContent>
            </v:textbox>
          </v:shape>
        </w:pict>
      </w: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E72518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43" o:spid="_x0000_s1070" style="position:absolute;left:0;text-align:left;z-index:251601408;visibility:visible" from="55.35pt,8.55pt" to="55.3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" strokeweight="1.5pt"/>
        </w:pict>
      </w:r>
      <w:r w:rsidRPr="00887349">
        <w:rPr>
          <w:noProof/>
          <w:lang w:eastAsia="tr-TR"/>
        </w:rPr>
        <w:pict>
          <v:shape id="Resim 40" o:spid="_x0000_i1027" type="#_x0000_t75" style="width:43.5pt;height:3.75pt;visibility:visible">
            <v:imagedata r:id="rId8" o:title=""/>
          </v:shape>
        </w:pict>
      </w:r>
      <w:r>
        <w:rPr>
          <w:sz w:val="16"/>
          <w:szCs w:val="16"/>
        </w:rPr>
        <w:t xml:space="preserve">        Şekildeki sistem serbest bırakıldığında;         </w:t>
      </w:r>
    </w:p>
    <w:p w:rsidR="000F65EB" w:rsidRPr="00E72518" w:rsidRDefault="000F65EB" w:rsidP="00E72518">
      <w:pPr>
        <w:pStyle w:val="ListParagraph"/>
        <w:numPr>
          <w:ilvl w:val="0"/>
          <w:numId w:val="2"/>
        </w:numPr>
        <w:spacing w:after="0"/>
        <w:rPr>
          <w:sz w:val="16"/>
          <w:szCs w:val="16"/>
        </w:rPr>
      </w:pPr>
      <w:r w:rsidRPr="00E72518">
        <w:rPr>
          <w:sz w:val="16"/>
          <w:szCs w:val="16"/>
        </w:rPr>
        <w:t>Sistemin hareket ivmesi,</w:t>
      </w:r>
      <w:r>
        <w:rPr>
          <w:noProof/>
          <w:lang w:eastAsia="tr-TR"/>
        </w:rPr>
        <w:pict>
          <v:shape id="Metin Kutusu 58" o:spid="_x0000_s1071" type="#_x0000_t202" style="position:absolute;left:0;text-align:left;margin-left:30.2pt;margin-top:10.3pt;width:22.5pt;height:18.35pt;z-index:251613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" filled="f" stroked="f" strokeweight=".5pt">
            <v:textbox>
              <w:txbxContent>
                <w:p w:rsidR="000F65EB" w:rsidRPr="00E72518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T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6" o:spid="_x0000_s1072" style="position:absolute;left:0;text-align:left;z-index:251602432;visibility:visible;mso-position-horizontal-relative:text;mso-position-vertical-relative:text" from="47.8pt,10.65pt" to="47.8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44" o:spid="_x0000_s1073" type="#_x0000_t23" style="position:absolute;left:0;text-align:left;margin-left:48.35pt;margin-top:5.4pt;width:14.15pt;height:14.15pt;z-index:251591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" adj="9316" strokecolor="#243f60"/>
        </w:pict>
      </w:r>
    </w:p>
    <w:p w:rsidR="000F65EB" w:rsidRPr="00E72518" w:rsidRDefault="000F65EB" w:rsidP="00E72518">
      <w:pPr>
        <w:pStyle w:val="ListParagraph"/>
        <w:numPr>
          <w:ilvl w:val="0"/>
          <w:numId w:val="2"/>
        </w:numPr>
        <w:spacing w:after="0"/>
        <w:rPr>
          <w:sz w:val="16"/>
          <w:szCs w:val="16"/>
        </w:rPr>
      </w:pPr>
      <w:r w:rsidRPr="00E72518">
        <w:rPr>
          <w:sz w:val="16"/>
          <w:szCs w:val="16"/>
        </w:rPr>
        <w:t>T</w:t>
      </w:r>
      <w:r>
        <w:rPr>
          <w:sz w:val="16"/>
          <w:szCs w:val="16"/>
          <w:vertAlign w:val="subscript"/>
        </w:rPr>
        <w:t>2</w:t>
      </w:r>
      <w:r w:rsidRPr="00E72518">
        <w:rPr>
          <w:sz w:val="16"/>
          <w:szCs w:val="16"/>
        </w:rPr>
        <w:t xml:space="preserve"> ip gerilmesini bulunuz? ( g= 10 m/sn</w:t>
      </w:r>
      <w:r w:rsidRPr="00E72518">
        <w:rPr>
          <w:sz w:val="16"/>
          <w:szCs w:val="16"/>
          <w:vertAlign w:val="superscript"/>
        </w:rPr>
        <w:t>2</w:t>
      </w:r>
      <w:r w:rsidRPr="00E72518">
        <w:rPr>
          <w:sz w:val="16"/>
          <w:szCs w:val="16"/>
        </w:rPr>
        <w:t>)</w:t>
      </w:r>
      <w:r>
        <w:rPr>
          <w:noProof/>
          <w:lang w:eastAsia="tr-TR"/>
        </w:rPr>
        <w:pict>
          <v:shape id="Düz Ok Bağlayıcısı 55" o:spid="_x0000_s1074" type="#_x0000_t32" style="position:absolute;left:0;text-align:left;margin-left:47.85pt;margin-top:5.5pt;width:0;height:9.35pt;flip:y;z-index:251610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">
            <v:stroke endarrow="open"/>
          </v:shape>
        </w:pict>
      </w:r>
      <w:r>
        <w:rPr>
          <w:noProof/>
          <w:lang w:eastAsia="tr-TR"/>
        </w:rPr>
        <w:pict>
          <v:shape id="Metin Kutusu 10" o:spid="_x0000_s1075" type="#_x0000_t202" style="position:absolute;left:0;text-align:left;margin-left:18.95pt;margin-top:10.9pt;width:32.6pt;height:18.35pt;z-index:251592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" filled="f" stroked="f" strokeweight=".5pt">
            <v:textbox>
              <w:txbxContent>
                <w:p w:rsidR="000F65EB" w:rsidRPr="008C6595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smartTag w:uri="urn:schemas-microsoft-com:office:smarttags" w:element="metricconverter">
                    <w:smartTagPr>
                      <w:attr w:name="ProductID" w:val="5 kg"/>
                    </w:smartTagPr>
                    <w:r>
                      <w:rPr>
                        <w:sz w:val="16"/>
                        <w:szCs w:val="16"/>
                      </w:rPr>
                      <w:t>5 kg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0" o:spid="_x0000_s1076" style="position:absolute;left:0;text-align:left;z-index:251606528;visibility:visible;mso-position-horizontal-relative:text;mso-position-vertical-relative:text" from="62.3pt,1.65pt" to="62.3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"/>
        </w:pict>
      </w:r>
    </w:p>
    <w:p w:rsidR="000F65EB" w:rsidRPr="00E72518" w:rsidRDefault="000F65EB" w:rsidP="00E725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2" o:spid="_x0000_s1077" type="#_x0000_t202" style="position:absolute;margin-left:63.9pt;margin-top:7.15pt;width:32.6pt;height:18.35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" filled="f" stroked="f" strokeweight=".5pt">
            <v:textbox>
              <w:txbxContent>
                <w:p w:rsidR="000F65EB" w:rsidRPr="008C6595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smartTag w:uri="urn:schemas-microsoft-com:office:smarttags" w:element="metricconverter">
                    <w:smartTagPr>
                      <w:attr w:name="ProductID" w:val="2 kg"/>
                    </w:smartTagPr>
                    <w:r>
                      <w:rPr>
                        <w:sz w:val="16"/>
                        <w:szCs w:val="16"/>
                      </w:rPr>
                      <w:t>2 kg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8" o:spid="_x0000_s1078" style="position:absolute;margin-left:56pt;margin-top:10.6pt;width:10.5pt;height:10.85pt;z-index:25160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" strokecolor="#243f60"/>
        </w:pict>
      </w:r>
      <w:r>
        <w:rPr>
          <w:noProof/>
          <w:lang w:eastAsia="tr-TR"/>
        </w:rPr>
        <w:pict>
          <v:rect id="Dikdörtgen 47" o:spid="_x0000_s1079" style="position:absolute;margin-left:42.15pt;margin-top:3.8pt;width:10.5pt;height:10.85pt;z-index:25160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" strokecolor="#243f60"/>
        </w:pict>
      </w:r>
    </w:p>
    <w:p w:rsidR="000F65EB" w:rsidRDefault="000F65EB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7" o:spid="_x0000_s1080" type="#_x0000_t202" style="position:absolute;margin-left:44.05pt;margin-top:10.35pt;width:22.5pt;height:18.35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" filled="f" stroked="f" strokeweight=".5pt">
            <v:textbox>
              <w:txbxContent>
                <w:p w:rsidR="000F65EB" w:rsidRPr="00E72518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T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1" o:spid="_x0000_s1081" style="position:absolute;z-index:251607552;visibility:visible" from="61.55pt,10.3pt" to="61.5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"/>
        </w:pict>
      </w:r>
    </w:p>
    <w:p w:rsidR="000F65EB" w:rsidRDefault="000F65EB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Düz Ok Bağlayıcısı 56" o:spid="_x0000_s1082" type="#_x0000_t32" style="position:absolute;margin-left:61.7pt;margin-top:2.85pt;width:0;height:9.75pt;flip:x y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">
            <v:stroke endarrow="open"/>
          </v:shape>
        </w:pict>
      </w:r>
    </w:p>
    <w:p w:rsidR="000F65EB" w:rsidRDefault="000F65EB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3" o:spid="_x0000_s1083" type="#_x0000_t202" style="position:absolute;margin-left:62.75pt;margin-top:1.25pt;width:32.6pt;height:18.35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" filled="f" stroked="f" strokeweight=".5pt">
            <v:textbox>
              <w:txbxContent>
                <w:p w:rsidR="000F65EB" w:rsidRPr="008C6595" w:rsidRDefault="000F65EB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>
                      <w:rPr>
                        <w:sz w:val="16"/>
                        <w:szCs w:val="16"/>
                      </w:rPr>
                      <w:t>1 kg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9" o:spid="_x0000_s1084" style="position:absolute;margin-left:56pt;margin-top:4.3pt;width:10.5pt;height:10.8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" strokecolor="#243f60"/>
        </w:pict>
      </w: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Pr="00C5288B" w:rsidRDefault="000F65EB" w:rsidP="002810DC">
      <w:pPr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</w:rPr>
        <w:t xml:space="preserve">                       Q</w:t>
      </w:r>
      <w:r>
        <w:rPr>
          <w:sz w:val="16"/>
          <w:szCs w:val="16"/>
          <w:vertAlign w:val="subscript"/>
        </w:rPr>
        <w:t xml:space="preserve">1                                                                                                                         </w:t>
      </w:r>
      <w:r>
        <w:rPr>
          <w:sz w:val="16"/>
          <w:szCs w:val="16"/>
        </w:rPr>
        <w:t>Q</w:t>
      </w:r>
      <w:r>
        <w:rPr>
          <w:sz w:val="16"/>
          <w:szCs w:val="16"/>
          <w:vertAlign w:val="subscript"/>
        </w:rPr>
        <w:t>2</w:t>
      </w:r>
    </w:p>
    <w:p w:rsidR="000F65EB" w:rsidRDefault="000F65EB" w:rsidP="00E72518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oval id="_x0000_s1085" style="position:absolute;left:0;text-align:left;margin-left:96.5pt;margin-top:5.35pt;width:8.35pt;height:11.3pt;z-index:251724288"/>
        </w:pict>
      </w:r>
      <w:r>
        <w:rPr>
          <w:noProof/>
          <w:lang w:eastAsia="tr-TR"/>
        </w:rPr>
        <w:pict>
          <v:shape id="_x0000_s1086" type="#_x0000_t32" style="position:absolute;left:0;text-align:left;margin-left:66.5pt;margin-top:10.2pt;width:121.15pt;height:0;z-index:251723264" o:connectortype="straight"/>
        </w:pict>
      </w:r>
      <w:r>
        <w:rPr>
          <w:noProof/>
          <w:lang w:eastAsia="tr-TR"/>
        </w:rPr>
        <w:pict>
          <v:oval id="_x0000_s1087" style="position:absolute;left:0;text-align:left;margin-left:187.65pt;margin-top:1.3pt;width:24.4pt;height:20.2pt;z-index:251722240"/>
        </w:pict>
      </w:r>
      <w:r>
        <w:rPr>
          <w:noProof/>
          <w:lang w:eastAsia="tr-TR"/>
        </w:rPr>
        <w:pict>
          <v:oval id="_x0000_s1088" style="position:absolute;left:0;text-align:left;margin-left:42.15pt;margin-top:1.3pt;width:24.4pt;height:20.2pt;z-index:251721216"/>
        </w:pict>
      </w:r>
      <w:r>
        <w:rPr>
          <w:sz w:val="16"/>
          <w:szCs w:val="16"/>
        </w:rPr>
        <w:t xml:space="preserve">                                       +q             </w:t>
      </w:r>
    </w:p>
    <w:p w:rsidR="000F65EB" w:rsidRDefault="000F65EB" w:rsidP="007D021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2d                              d</w:t>
      </w: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Pr="00C5288B" w:rsidRDefault="000F65EB" w:rsidP="007D0213">
      <w:pPr>
        <w:spacing w:after="0"/>
        <w:rPr>
          <w:sz w:val="16"/>
          <w:szCs w:val="16"/>
        </w:rPr>
      </w:pPr>
      <w:r>
        <w:rPr>
          <w:sz w:val="16"/>
          <w:szCs w:val="16"/>
        </w:rPr>
        <w:t>+q yüklü cisim şekildeki gibi dengede ise q</w:t>
      </w:r>
      <w:r>
        <w:rPr>
          <w:sz w:val="16"/>
          <w:szCs w:val="16"/>
          <w:vertAlign w:val="subscript"/>
        </w:rPr>
        <w:t>1</w:t>
      </w:r>
      <w:r>
        <w:rPr>
          <w:sz w:val="16"/>
          <w:szCs w:val="16"/>
        </w:rPr>
        <w:t>/q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 oranı kaçtır</w:t>
      </w: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Pr="00266ED3" w:rsidRDefault="000F65EB" w:rsidP="00266ED3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Yüklü bir cismin r/2 kadar uzaklıktaki bir noktadaki elektrik alanın büyüklüğü nasıl hesaplanır?</w:t>
      </w: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</w:p>
    <w:p w:rsidR="000F65EB" w:rsidRDefault="000F65EB" w:rsidP="007D021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0" o:spid="_x0000_s1089" type="#_x0000_t202" style="position:absolute;margin-left:54.85pt;margin-top:3.95pt;width:39.75pt;height:18.3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" filled="f" stroked="f" strokeweight=".5pt">
            <v:textbox>
              <w:txbxContent>
                <w:p w:rsidR="000F65EB" w:rsidRPr="00864F09" w:rsidRDefault="000F65EB" w:rsidP="004D2A94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m=3kg</w:t>
                  </w:r>
                </w:p>
              </w:txbxContent>
            </v:textbox>
          </v:shape>
        </w:pict>
      </w:r>
    </w:p>
    <w:p w:rsidR="000F65EB" w:rsidRDefault="000F65EB" w:rsidP="007D021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rect id="Dikdörtgen 78" o:spid="_x0000_s1090" style="position:absolute;margin-left:58.25pt;margin-top:7.75pt;width:30.4pt;height:15.3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" fillcolor="#a5a5a5"/>
        </w:pict>
      </w:r>
      <w:r>
        <w:rPr>
          <w:noProof/>
          <w:lang w:eastAsia="tr-TR"/>
        </w:rPr>
        <w:pict>
          <v:line id="Düz Bağlayıcı 76" o:spid="_x0000_s1091" style="position:absolute;z-index:251624960;visibility:visible" from="120.85pt,6.65pt" to="134.4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"/>
        </w:pict>
      </w:r>
      <w:r>
        <w:rPr>
          <w:noProof/>
          <w:lang w:eastAsia="tr-TR"/>
        </w:rPr>
        <w:pict>
          <v:line id="Düz Bağlayıcı 75" o:spid="_x0000_s1092" style="position:absolute;z-index:251623936;visibility:visible" from="103.25pt,6.65pt" to="120.9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74" o:spid="_x0000_s1093" style="position:absolute;flip:y;z-index:251622912;visibility:visible" from="102.75pt,6.65pt" to="102.7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"/>
        </w:pict>
      </w:r>
    </w:p>
    <w:p w:rsidR="000F65EB" w:rsidRDefault="000F65EB" w:rsidP="00864F09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1" o:spid="_x0000_s1094" type="#_x0000_t202" style="position:absolute;left:0;text-align:left;margin-left:129.45pt;margin-top:4.7pt;width:49.5pt;height:18.3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" filled="f" stroked="f" strokeweight=".5pt">
            <v:textbox>
              <w:txbxContent>
                <w:p w:rsidR="000F65EB" w:rsidRPr="00AE565E" w:rsidRDefault="000F65EB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a=6 m/sn</w:t>
                  </w:r>
                  <w:r>
                    <w:rPr>
                      <w:sz w:val="16"/>
                      <w:szCs w:val="16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</w:p>
    <w:p w:rsidR="000F65EB" w:rsidRDefault="000F65EB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Düz Ok Bağlayıcısı 79" o:spid="_x0000_s1095" type="#_x0000_t32" style="position:absolute;margin-left:134.35pt;margin-top:8.9pt;width:28.35pt;height:0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">
            <v:stroke endarrow="open"/>
          </v:shape>
        </w:pict>
      </w:r>
      <w:r>
        <w:rPr>
          <w:noProof/>
          <w:lang w:eastAsia="tr-TR"/>
        </w:rPr>
        <w:pict>
          <v:line id="Düz Bağlayıcı 77" o:spid="_x0000_s1096" style="position:absolute;z-index:251625984;visibility:visible" from="134.4pt,4.05pt" to="134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"/>
        </w:pict>
      </w:r>
      <w:r>
        <w:rPr>
          <w:noProof/>
          <w:lang w:eastAsia="tr-TR"/>
        </w:rPr>
        <w:pict>
          <v:line id="Düz Bağlayıcı 73" o:spid="_x0000_s1097" style="position:absolute;z-index:251621888;visibility:visible" from="48.85pt,.65pt" to="102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"/>
        </w:pict>
      </w:r>
      <w:r>
        <w:rPr>
          <w:noProof/>
          <w:lang w:eastAsia="tr-TR"/>
        </w:rPr>
        <w:pict>
          <v:line id="Düz Bağlayıcı 72" o:spid="_x0000_s1098" style="position:absolute;flip:y;z-index:251620864;visibility:visible" from="48.9pt,.7pt" to="48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"/>
        </w:pict>
      </w:r>
    </w:p>
    <w:p w:rsidR="000F65EB" w:rsidRDefault="000F65EB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Halka 68" o:spid="_x0000_s1099" type="#_x0000_t23" style="position:absolute;margin-left:64.2pt;margin-top:2.6pt;width:11.3pt;height:11.2pt;z-index:25161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" adj="5352" fillcolor="black"/>
        </w:pict>
      </w:r>
      <w:r>
        <w:rPr>
          <w:noProof/>
          <w:lang w:eastAsia="tr-TR"/>
        </w:rPr>
        <w:pict>
          <v:shape id="Halka 69" o:spid="_x0000_s1100" type="#_x0000_t23" style="position:absolute;margin-left:50.65pt;margin-top:2.55pt;width:11.3pt;height:11.2pt;z-index:25161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" adj="5352" fillcolor="black"/>
        </w:pict>
      </w:r>
      <w:r>
        <w:rPr>
          <w:noProof/>
          <w:lang w:eastAsia="tr-TR"/>
        </w:rPr>
        <w:pict>
          <v:shape id="Halka 70" o:spid="_x0000_s1101" type="#_x0000_t23" style="position:absolute;margin-left:113.45pt;margin-top:2.6pt;width:11.3pt;height:11.2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" adj="5352" fillcolor="black"/>
        </w:pict>
      </w:r>
      <w:r>
        <w:rPr>
          <w:noProof/>
          <w:lang w:eastAsia="tr-TR"/>
        </w:rPr>
        <w:pict>
          <v:line id="Düz Bağlayıcı 71" o:spid="_x0000_s1102" style="position:absolute;z-index:251619840;visibility:visible" from="48.9pt,6.7pt" to="134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"/>
        </w:pict>
      </w:r>
    </w:p>
    <w:p w:rsidR="000F65EB" w:rsidRDefault="000F65EB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67" o:spid="_x0000_s1103" style="position:absolute;flip:y;z-index:251615744;visibility:visible" from="39.1pt,2.55pt" to="149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" strokeweight="1.5pt"/>
        </w:pict>
      </w: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  <w:r>
        <w:rPr>
          <w:sz w:val="16"/>
          <w:szCs w:val="16"/>
        </w:rPr>
        <w:t>6</w:t>
      </w:r>
      <w:r w:rsidRPr="00AE565E">
        <w:rPr>
          <w:sz w:val="16"/>
          <w:szCs w:val="16"/>
        </w:rPr>
        <w:t xml:space="preserve"> m/sn</w:t>
      </w:r>
      <w:r w:rsidRPr="00AE565E">
        <w:rPr>
          <w:sz w:val="16"/>
          <w:szCs w:val="16"/>
          <w:vertAlign w:val="superscript"/>
        </w:rPr>
        <w:t>2</w:t>
      </w:r>
      <w:r w:rsidRPr="00AE565E">
        <w:rPr>
          <w:sz w:val="16"/>
          <w:szCs w:val="16"/>
        </w:rPr>
        <w:t xml:space="preserve"> ‘lik ivme ile</w:t>
      </w:r>
      <w:r>
        <w:rPr>
          <w:sz w:val="16"/>
          <w:szCs w:val="16"/>
        </w:rPr>
        <w:t xml:space="preserve"> hızlanan kamyonun kasasındaki </w:t>
      </w:r>
      <w:smartTag w:uri="urn:schemas-microsoft-com:office:smarttags" w:element="metricconverter">
        <w:smartTagPr>
          <w:attr w:name="ProductID" w:val="3 kg"/>
        </w:smartTagPr>
        <w:r>
          <w:rPr>
            <w:sz w:val="16"/>
            <w:szCs w:val="16"/>
          </w:rPr>
          <w:t>3</w:t>
        </w:r>
        <w:r w:rsidRPr="00AE565E">
          <w:rPr>
            <w:sz w:val="16"/>
            <w:szCs w:val="16"/>
          </w:rPr>
          <w:t xml:space="preserve"> kg</w:t>
        </w:r>
      </w:smartTag>
      <w:r w:rsidRPr="00AE565E">
        <w:rPr>
          <w:sz w:val="16"/>
          <w:szCs w:val="16"/>
        </w:rPr>
        <w:t xml:space="preserve"> kütleli yükün kaymadan arabayla birlikte hareket edebilmesi için, yük ile kamyon kasası arasındaki sürtünme kuvveti en az kaç Newton olmalıdır? ( g= 10 m/sn</w:t>
      </w:r>
      <w:r w:rsidRPr="00AE565E">
        <w:rPr>
          <w:sz w:val="16"/>
          <w:szCs w:val="16"/>
          <w:vertAlign w:val="superscript"/>
        </w:rPr>
        <w:t>2</w:t>
      </w:r>
      <w:r w:rsidRPr="00AE565E">
        <w:rPr>
          <w:sz w:val="16"/>
          <w:szCs w:val="16"/>
        </w:rPr>
        <w:t>)</w:t>
      </w: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</w:p>
    <w:p w:rsidR="000F65EB" w:rsidRDefault="000F65EB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02" o:spid="_x0000_s1104" type="#_x0000_t202" style="position:absolute;margin-left:100.6pt;margin-top:2.4pt;width:21pt;height:18.3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" filled="f" stroked="f" strokeweight=".5pt">
            <v:textbox>
              <w:txbxContent>
                <w:p w:rsidR="000F65EB" w:rsidRPr="00AE565E" w:rsidRDefault="000F65EB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0" o:spid="_x0000_s1105" type="#_x0000_t202" style="position:absolute;margin-left:47pt;margin-top:6.55pt;width:21pt;height:18.3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" filled="f" stroked="f" strokeweight=".5pt">
            <v:textbox>
              <w:txbxContent>
                <w:p w:rsidR="000F65EB" w:rsidRPr="00AE565E" w:rsidRDefault="000F65EB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84" o:spid="_x0000_s1106" type="#_x0000_t120" style="position:absolute;margin-left:62.1pt;margin-top:10.3pt;width:14.15pt;height:14.15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"/>
        </w:pict>
      </w:r>
      <w:r>
        <w:rPr>
          <w:noProof/>
          <w:lang w:eastAsia="tr-TR"/>
        </w:rPr>
        <w:pict>
          <v:shape id="Akış Çizelgesi: Bağlayıcı 85" o:spid="_x0000_s1107" type="#_x0000_t120" style="position:absolute;margin-left:91.3pt;margin-top:10.3pt;width:14.15pt;height:14.1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"/>
        </w:pict>
      </w:r>
    </w:p>
    <w:p w:rsidR="000F65EB" w:rsidRDefault="000F65EB" w:rsidP="00AE565E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89" o:spid="_x0000_s1108" style="position:absolute;z-index:251636224;visibility:visible" from="97.85pt,2.1pt" to="97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" strokeweight="1.5pt"/>
        </w:pict>
      </w:r>
      <w:r>
        <w:rPr>
          <w:noProof/>
          <w:lang w:eastAsia="tr-TR"/>
        </w:rPr>
        <w:pict>
          <v:line id="Düz Bağlayıcı 88" o:spid="_x0000_s1109" style="position:absolute;z-index:251635200;visibility:visible" from="69.85pt,2.1pt" to="69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" strokeweight="1.5pt"/>
        </w:pic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97" o:spid="_x0000_s1110" style="position:absolute;z-index:251644416;visibility:visible" from="102.6pt,7pt" to="102.6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96" o:spid="_x0000_s1111" style="position:absolute;z-index:251643392;visibility:visible" from="93.75pt,6.95pt" to="93.7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95" o:spid="_x0000_s1112" style="position:absolute;z-index:251642368;visibility:visible" from="74.25pt,6.95pt" to="74.2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"/>
        </w:pict>
      </w:r>
      <w:r>
        <w:rPr>
          <w:noProof/>
          <w:lang w:eastAsia="tr-TR"/>
        </w:rPr>
        <w:pict>
          <v:line id="Düz Bağlayıcı 94" o:spid="_x0000_s1113" style="position:absolute;z-index:251641344;visibility:visible" from="65.65pt,7.05pt" to="65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93" o:spid="_x0000_s1114" style="position:absolute;z-index:251640320;visibility:visible" from="93.7pt,7pt" to="102.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"/>
        </w:pict>
      </w:r>
      <w:r>
        <w:rPr>
          <w:noProof/>
          <w:lang w:eastAsia="tr-TR"/>
        </w:rPr>
        <w:pict>
          <v:line id="Düz Bağlayıcı 92" o:spid="_x0000_s1115" style="position:absolute;z-index:251639296;visibility:visible" from="65.6pt,7pt" to="74.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"/>
        </w:pic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9" o:spid="_x0000_s1116" type="#_x0000_t202" style="position:absolute;margin-left:41pt;margin-top:30.2pt;width:21pt;height:18.3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" filled="f" stroked="f" strokeweight=".5pt">
            <v:textbox>
              <w:txbxContent>
                <w:p w:rsidR="000F65EB" w:rsidRPr="00AE565E" w:rsidRDefault="000F65EB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K</w:t>
                  </w:r>
                </w:p>
              </w:txbxContent>
            </v:textbox>
          </v:shape>
        </w:pict>
      </w:r>
      <w:r w:rsidRPr="00650AF2">
        <w:rPr>
          <w:sz w:val="16"/>
          <w:szCs w:val="16"/>
        </w:rPr>
        <w:t>Yan yana bulunan N</w:t>
      </w:r>
      <w:r>
        <w:rPr>
          <w:sz w:val="16"/>
          <w:szCs w:val="16"/>
        </w:rPr>
        <w:t>ötr K ve L elektroskoplarından K</w:t>
      </w:r>
      <w:r w:rsidRPr="00650AF2">
        <w:rPr>
          <w:sz w:val="16"/>
          <w:szCs w:val="16"/>
        </w:rPr>
        <w:t xml:space="preserve"> elektroskopun topuzuna ( - ) yüklü bir cisim </w:t>
      </w:r>
      <w:r>
        <w:rPr>
          <w:sz w:val="16"/>
          <w:szCs w:val="16"/>
        </w:rPr>
        <w:t>yaklaştırılıyor</w:t>
      </w:r>
      <w:r w:rsidRPr="00650AF2">
        <w:rPr>
          <w:sz w:val="16"/>
          <w:szCs w:val="16"/>
        </w:rPr>
        <w:t>. Son durumda elektroskopların yük dağılımı ve yaprakların durumunu çiziniz?</w:t>
      </w:r>
    </w:p>
    <w:p w:rsidR="000F65EB" w:rsidRDefault="000F65EB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99" o:spid="_x0000_s1117" type="#_x0000_t202" style="position:absolute;margin-left:76.25pt;margin-top:.65pt;width:21pt;height:18.3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" filled="f" stroked="f" strokeweight=".5pt">
            <v:textbox>
              <w:txbxContent>
                <w:p w:rsidR="000F65EB" w:rsidRPr="00AE565E" w:rsidRDefault="000F65EB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ağlayıcı 87" o:spid="_x0000_s1118" type="#_x0000_t120" style="position:absolute;margin-left:69.9pt;margin-top:10.8pt;width:14.15pt;height:14.1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"/>
        </w:pict>
      </w:r>
      <w:r>
        <w:rPr>
          <w:noProof/>
          <w:lang w:eastAsia="tr-TR"/>
        </w:rPr>
        <w:pict>
          <v:shape id="Akış Çizelgesi: Bağlayıcı 86" o:spid="_x0000_s1119" type="#_x0000_t120" style="position:absolute;margin-left:39.1pt;margin-top:10.8pt;width:14.15pt;height:14.1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"/>
        </w:pic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91" o:spid="_x0000_s1120" style="position:absolute;z-index:251638272;visibility:visible" from="76.1pt,2.6pt" to="76.1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" strokeweight="1.5pt"/>
        </w:pict>
      </w:r>
      <w:r>
        <w:rPr>
          <w:noProof/>
          <w:lang w:eastAsia="tr-TR"/>
        </w:rPr>
        <w:pict>
          <v:line id="Düz Bağlayıcı 90" o:spid="_x0000_s1121" style="position:absolute;z-index:251637248;visibility:visible" from="46.6pt,2.55pt" to="46.6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" strokeweight="1.5pt"/>
        </w:pic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  <w:r w:rsidRPr="004A1919">
        <w:rPr>
          <w:sz w:val="16"/>
          <w:szCs w:val="16"/>
        </w:rPr>
        <w:t>Aşağıdaki düzgün geometrik yapılı şekillerdeki yük dağılımını görmektesiniz.</w:t>
      </w:r>
    </w:p>
    <w:p w:rsidR="000F65EB" w:rsidRPr="004A1919" w:rsidRDefault="000F65EB" w:rsidP="004A1919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71" o:spid="_x0000_s1122" type="#_x0000_t202" style="position:absolute;left:0;text-align:left;margin-left:70.2pt;margin-top:8.2pt;width:22.65pt;height:18.4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0" o:spid="_x0000_s1123" type="#_x0000_t202" style="position:absolute;left:0;text-align:left;margin-left:47.35pt;margin-top:8.2pt;width:22.65pt;height:18.4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7" o:spid="_x0000_s1124" type="#_x0000_t202" style="position:absolute;left:0;text-align:left;margin-left:154.4pt;margin-top:9.3pt;width:22.65pt;height:18.4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1" o:spid="_x0000_s1125" type="#_x0000_t202" style="position:absolute;left:0;text-align:left;margin-left:177.05pt;margin-top:8.2pt;width:22.65pt;height:18.4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3" o:spid="_x0000_s1126" style="position:absolute;left:0;text-align:left;z-index:251652608;visibility:visible" from="177.1pt,.15pt" to="177.1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">
            <v:stroke dashstyle="dash"/>
          </v:line>
        </w:pict>
      </w:r>
      <w:r>
        <w:rPr>
          <w:noProof/>
          <w:lang w:eastAsia="tr-TR"/>
        </w:rPr>
        <w:pict>
          <v:shape id="Akış Çizelgesi: Bağlayıcı 104" o:spid="_x0000_s1127" type="#_x0000_t120" style="position:absolute;left:0;text-align:left;margin-left:152.35pt;margin-top:.2pt;width:51pt;height:51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"/>
        </w:pict>
      </w: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83" o:spid="_x0000_s1128" type="#_x0000_t7" style="position:absolute;left:0;text-align:left;margin-left:37.8pt;margin-top:6.9pt;width:62.35pt;height:42.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" adj="3681"/>
        </w:pict>
      </w:r>
      <w:r>
        <w:rPr>
          <w:noProof/>
          <w:lang w:eastAsia="tr-TR"/>
        </w:rPr>
        <w:pict>
          <v:line id="Düz Bağlayıcı 105" o:spid="_x0000_s1129" style="position:absolute;left:0;text-align:left;flip:x;z-index:251650560;visibility:visible" from="62.8pt,6.95pt" to="74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">
            <v:stroke dashstyle="dash"/>
          </v:lin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6" o:spid="_x0000_s1130" type="#_x0000_t202" style="position:absolute;margin-left:66.7pt;margin-top:8.35pt;width:22.65pt;height:18.4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5" o:spid="_x0000_s1131" type="#_x0000_t202" style="position:absolute;margin-left:40.05pt;margin-top:8.75pt;width:22.65pt;height:18.4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6" o:spid="_x0000_s1132" type="#_x0000_t202" style="position:absolute;margin-left:178.35pt;margin-top:4.15pt;width:22.65pt;height:18.4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QHJhw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zee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2" o:spid="_x0000_s1133" type="#_x0000_t202" style="position:absolute;margin-left:152.85pt;margin-top:5.25pt;width:22.65pt;height:18.4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+T+hw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zSa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6" o:spid="_x0000_s1134" style="position:absolute;flip:y;z-index:251653632;visibility:visible" from="152.35pt,4.3pt" to="203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">
            <v:stroke dashstyle="dash"/>
          </v:line>
        </w:pict>
      </w:r>
      <w:r>
        <w:rPr>
          <w:noProof/>
          <w:lang w:eastAsia="tr-TR"/>
        </w:rPr>
        <w:pict>
          <v:line id="Düz Bağlayıcı 107" o:spid="_x0000_s1135" style="position:absolute;z-index:251651584;visibility:visible" from="43.25pt,4.35pt" to="96.8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">
            <v:stroke dashstyle="dash"/>
          </v:lin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8" o:spid="_x0000_s1136" type="#_x0000_t202" style="position:absolute;margin-left:167.2pt;margin-top:5.7pt;width:22.65pt;height:18.4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7" o:spid="_x0000_s1137" type="#_x0000_t202" style="position:absolute;margin-left:48.6pt;margin-top:3.85pt;width:22.65pt;height:18.4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1</w:t>
                  </w:r>
                </w:p>
              </w:txbxContent>
            </v:textbox>
          </v:shap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08" o:spid="_x0000_s1138" style="position:absolute;flip:x;z-index:251655680;visibility:visible" from="57.5pt,6.7pt" to="57.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">
            <v:stroke dashstyle="dash"/>
          </v:line>
        </w:pict>
      </w:r>
      <w:r>
        <w:rPr>
          <w:noProof/>
          <w:lang w:eastAsia="tr-TR"/>
        </w:rPr>
        <w:pict>
          <v:shape id="Akış Çizelgesi: Bağlayıcı 109" o:spid="_x0000_s1139" type="#_x0000_t120" style="position:absolute;margin-left:32.4pt;margin-top:6.65pt;width:51pt;height:51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"/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3" o:spid="_x0000_s1140" type="#_x0000_t202" style="position:absolute;margin-left:161.5pt;margin-top:3.5pt;width:22.65pt;height:18.4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fNH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zaa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4" o:spid="_x0000_s1141" type="#_x0000_t202" style="position:absolute;margin-left:57.45pt;margin-top:3.5pt;width:22.65pt;height:18.4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0" o:spid="_x0000_s1142" type="#_x0000_t202" style="position:absolute;margin-left:34.8pt;margin-top:2.35pt;width:22.65pt;height:1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98" o:spid="_x0000_s1143" style="position:absolute;flip:y;z-index:251659776;visibility:visible" from="139.25pt,4.1pt" to="201.6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">
            <v:stroke dashstyle="dash"/>
          </v:line>
        </w:pict>
      </w:r>
      <w:r>
        <w:rPr>
          <w:noProof/>
          <w:lang w:eastAsia="tr-TR"/>
        </w:rPr>
        <w:pict>
          <v:line id="Düz Bağlayıcı 110" o:spid="_x0000_s1144" style="position:absolute;z-index:251658752;visibility:visible" from="150.15pt,4.1pt" to="189.9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">
            <v:stroke dashstyle="dash"/>
          </v:line>
        </w:pict>
      </w:r>
      <w:r>
        <w:rPr>
          <w:noProof/>
          <w:lang w:eastAsia="tr-TR"/>
        </w:rPr>
        <w:pict>
          <v:shape id="Paralelkenar 111" o:spid="_x0000_s1145" type="#_x0000_t7" style="position:absolute;margin-left:139.4pt;margin-top:3.9pt;width:62.35pt;height:42.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" adj="3681"/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69" o:spid="_x0000_s1146" type="#_x0000_t202" style="position:absolute;margin-left:142.8pt;margin-top:3.85pt;width:22.65pt;height:18.4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8" o:spid="_x0000_s1147" type="#_x0000_t202" style="position:absolute;margin-left:176.85pt;margin-top:3.85pt;width:22.65pt;height:18.4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5" o:spid="_x0000_s1148" type="#_x0000_t202" style="position:absolute;margin-left:57.45pt;margin-top:9.9pt;width:22.65pt;height:18.4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0" o:spid="_x0000_s1149" type="#_x0000_t202" style="position:absolute;margin-left:34.6pt;margin-top:10.65pt;width:22.65pt;height:18.4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12" o:spid="_x0000_s1150" style="position:absolute;z-index:251656704;visibility:visible" from="33.1pt,9.7pt" to="83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">
            <v:stroke dashstyle="dash"/>
          </v:lin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4" o:spid="_x0000_s1151" type="#_x0000_t202" style="position:absolute;margin-left:154.45pt;margin-top:5.4pt;width:22.65pt;height:18.4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S6iA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9" o:spid="_x0000_s1152" type="#_x0000_t202" style="position:absolute;margin-left:152.7pt;margin-top:1.65pt;width:22.65pt;height:18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2" o:spid="_x0000_s1153" type="#_x0000_t202" style="position:absolute;margin-left:43.8pt;margin-top:.95pt;width:22.65pt;height:18.4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3XiA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3</w:t>
                  </w:r>
                </w:p>
              </w:txbxContent>
            </v:textbox>
          </v:shape>
        </w:pict>
      </w:r>
    </w:p>
    <w:p w:rsidR="000F65EB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7" o:spid="_x0000_s1154" type="#_x0000_t5" style="position:absolute;margin-left:24.2pt;margin-top:7.45pt;width:65.25pt;height:65.6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"/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22" o:spid="_x0000_s1155" style="position:absolute;flip:x;z-index:251665920;visibility:visible" from="156.6pt,10.5pt" to="156.9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">
            <v:stroke dashstyle="dash"/>
          </v:line>
        </w:pict>
      </w:r>
      <w:r>
        <w:rPr>
          <w:noProof/>
          <w:lang w:eastAsia="tr-TR"/>
        </w:rPr>
        <w:pict>
          <v:shape id="Akış Çizelgesi: Bağlayıcı 121" o:spid="_x0000_s1156" type="#_x0000_t120" style="position:absolute;margin-left:131.4pt;margin-top:10.35pt;width:51pt;height:51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"/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39" o:spid="_x0000_s1157" type="#_x0000_t202" style="position:absolute;margin-left:47.55pt;margin-top:.25pt;width:22.65pt;height:18.4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9" o:spid="_x0000_s1158" type="#_x0000_t202" style="position:absolute;margin-left:43.25pt;margin-top:7.85pt;width:22.65pt;height:18.4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8" o:spid="_x0000_s1159" type="#_x0000_t202" style="position:absolute;margin-left:134.5pt;margin-top:7.45pt;width:22.65pt;height:18.4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6" o:spid="_x0000_s1160" type="#_x0000_t202" style="position:absolute;margin-left:156.85pt;margin-top:4.1pt;width:22.65pt;height:18.4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20" o:spid="_x0000_s1161" style="position:absolute;flip:y;z-index:251663872;visibility:visible" from="55.35pt,7.95pt" to="74.0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">
            <v:stroke dashstyle="dash"/>
          </v:line>
        </w:pict>
      </w:r>
      <w:r>
        <w:rPr>
          <w:noProof/>
          <w:lang w:eastAsia="tr-TR"/>
        </w:rPr>
        <w:pict>
          <v:line id="Düz Bağlayıcı 119" o:spid="_x0000_s1162" style="position:absolute;z-index:251662848;visibility:visible" from="40.35pt,7.95pt" to="55.3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">
            <v:stroke dashstyle="dash"/>
          </v:line>
        </w:pict>
      </w:r>
      <w:r>
        <w:rPr>
          <w:noProof/>
          <w:lang w:eastAsia="tr-TR"/>
        </w:rPr>
        <w:pict>
          <v:line id="Düz Bağlayıcı 118" o:spid="_x0000_s1163" style="position:absolute;z-index:251661824;visibility:visible" from="40.35pt,7.95pt" to="74.0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">
            <v:stroke dashstyle="dash"/>
          </v:lin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38" o:spid="_x0000_s1164" type="#_x0000_t202" style="position:absolute;margin-left:26pt;margin-top:9.3pt;width:22.65pt;height:18.4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7" o:spid="_x0000_s1165" type="#_x0000_t202" style="position:absolute;margin-left:62.75pt;margin-top:10.05pt;width:22.65pt;height:18.4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Sx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74" o:spid="_x0000_s1166" type="#_x0000_t202" style="position:absolute;margin-left:142.6pt;margin-top:5.25pt;width:22.65pt;height:18.4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9Jhw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3" o:spid="_x0000_s1167" type="#_x0000_t202" style="position:absolute;margin-left:43.2pt;margin-top:6pt;width:22.65pt;height:18.4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Ip7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5</w:t>
                  </w:r>
                </w:p>
              </w:txbxContent>
            </v:textbox>
          </v:shap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İkizkenar Üçgen 123" o:spid="_x0000_s1168" type="#_x0000_t5" style="position:absolute;margin-left:21.2pt;margin-top:10.65pt;width:65.25pt;height:65.6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"/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7" o:spid="_x0000_s1169" type="#_x0000_t202" style="position:absolute;margin-left:138.85pt;margin-top:3.5pt;width:22.65pt;height:18.4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6" o:spid="_x0000_s1170" type="#_x0000_t202" style="position:absolute;margin-left:123.65pt;margin-top:10.2pt;width:22.65pt;height:18.4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aEiA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4" o:spid="_x0000_s1171" type="#_x0000_t202" style="position:absolute;margin-left:155.75pt;margin-top:3.85pt;width:22.65pt;height:18.4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3" o:spid="_x0000_s1172" type="#_x0000_t202" style="position:absolute;margin-left:41.2pt;margin-top:2.7pt;width:22.65pt;height:18.4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30" o:spid="_x0000_s1173" style="position:absolute;flip:x;z-index:251674112;visibility:visible" from="150.2pt,5.85pt" to="159.6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">
            <v:stroke dashstyle="dash"/>
          </v:line>
        </w:pict>
      </w:r>
      <w:r>
        <w:rPr>
          <w:noProof/>
          <w:lang w:eastAsia="tr-TR"/>
        </w:rPr>
        <w:pict>
          <v:line id="Düz Bağlayıcı 129" o:spid="_x0000_s1174" style="position:absolute;z-index:251673088;visibility:visible" from="133.35pt,5.85pt" to="177.2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">
            <v:stroke dashstyle="dash"/>
          </v:line>
        </w:pict>
      </w:r>
      <w:r>
        <w:rPr>
          <w:noProof/>
          <w:lang w:eastAsia="tr-TR"/>
        </w:rPr>
        <w:pict>
          <v:line id="Düz Bağlayıcı 128" o:spid="_x0000_s1175" style="position:absolute;flip:y;z-index:251672064;visibility:visible" from="120.2pt,5.85pt" to="188.2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">
            <v:stroke dashstyle="dash"/>
          </v:line>
        </w:pict>
      </w:r>
      <w:r>
        <w:rPr>
          <w:noProof/>
          <w:lang w:eastAsia="tr-TR"/>
        </w:rPr>
        <w:pict>
          <v:shape id="Paralelkenar 127" o:spid="_x0000_s1176" type="#_x0000_t7" style="position:absolute;margin-left:120.15pt;margin-top:5.75pt;width:68pt;height:48.1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" adj="3824"/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35" o:spid="_x0000_s1177" type="#_x0000_t202" style="position:absolute;margin-left:165.5pt;margin-top:2pt;width:22.65pt;height:18.4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26" o:spid="_x0000_s1178" style="position:absolute;flip:y;z-index:251670016;visibility:visible" from="55.35pt,9.95pt" to="70.3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">
            <v:stroke dashstyle="dash"/>
          </v:line>
        </w:pict>
      </w:r>
      <w:r>
        <w:rPr>
          <w:noProof/>
          <w:lang w:eastAsia="tr-TR"/>
        </w:rPr>
        <w:pict>
          <v:line id="Düz Bağlayıcı 125" o:spid="_x0000_s1179" style="position:absolute;z-index:251668992;visibility:visible" from="37.7pt,9.95pt" to="55.3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">
            <v:stroke dashstyle="dash"/>
          </v:line>
        </w:pict>
      </w:r>
      <w:r>
        <w:rPr>
          <w:noProof/>
          <w:lang w:eastAsia="tr-TR"/>
        </w:rPr>
        <w:pict>
          <v:line id="Düz Bağlayıcı 124" o:spid="_x0000_s1180" style="position:absolute;flip:y;z-index:251667968;visibility:visible" from="37.7pt,9.95pt" to="70.3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">
            <v:stroke dashstyle="dash"/>
          </v:lin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5" o:spid="_x0000_s1181" type="#_x0000_t202" style="position:absolute;margin-left:159.7pt;margin-top:3.9pt;width:22.65pt;height:18.4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2" o:spid="_x0000_s1182" type="#_x0000_t202" style="position:absolute;margin-left:120.15pt;margin-top:6.15pt;width:22.65pt;height:18.4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183" type="#_x0000_t202" style="position:absolute;margin-left:43.25pt;margin-top:.9pt;width:22.65pt;height:18.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31" o:spid="_x0000_s1184" style="position:absolute;z-index:251675136;visibility:visible" from="127.3pt,6.25pt" to="182.4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">
            <v:stroke dashstyle="dash"/>
          </v:lin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4" o:spid="_x0000_s1185" type="#_x0000_t202" style="position:absolute;margin-left:149.9pt;margin-top:3.55pt;width:22.65pt;height:18.4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3" o:spid="_x0000_s1186" type="#_x0000_t202" style="position:absolute;margin-left:130.45pt;margin-top:2.4pt;width:22.65pt;height:18.4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EU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Tae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2" o:spid="_x0000_s1187" type="#_x0000_t202" style="position:absolute;margin-left:60.7pt;margin-top:1.6pt;width:22.65pt;height:18.4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1" o:spid="_x0000_s1188" type="#_x0000_t202" style="position:absolute;margin-left:26pt;margin-top:1.6pt;width:22.65pt;height:18.4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</w:p>
    <w:p w:rsidR="000F65EB" w:rsidRPr="004A1919" w:rsidRDefault="000F65EB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75" o:spid="_x0000_s1189" type="#_x0000_t202" style="position:absolute;margin-left:138.7pt;margin-top:8.75pt;width:22.65pt;height:18.4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0" o:spid="_x0000_s1190" type="#_x0000_t202" style="position:absolute;margin-left:43.2pt;margin-top:8.75pt;width:22.65pt;height:18.4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" filled="f" stroked="f" strokeweight=".5pt">
            <v:textbox>
              <w:txbxContent>
                <w:p w:rsidR="000F65EB" w:rsidRPr="005042A2" w:rsidRDefault="000F65EB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7</w:t>
                  </w:r>
                </w:p>
              </w:txbxContent>
            </v:textbox>
          </v:shape>
        </w:pic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4A1919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 w:rsidRPr="004A1919">
        <w:rPr>
          <w:sz w:val="16"/>
          <w:szCs w:val="16"/>
        </w:rPr>
        <w:t>Yukarıdaki şekillerde nötr cisimlerin olduğu durumların numaralarını yazınız</w:t>
      </w:r>
      <w:r>
        <w:rPr>
          <w:sz w:val="16"/>
          <w:szCs w:val="16"/>
        </w:rPr>
        <w:t>………………………………………………..</w:t>
      </w:r>
    </w:p>
    <w:p w:rsidR="000F65EB" w:rsidRDefault="000F65EB" w:rsidP="004A1919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 w:rsidRPr="004A1919">
        <w:rPr>
          <w:sz w:val="16"/>
          <w:szCs w:val="16"/>
        </w:rPr>
        <w:t>Yukarıdaki şekille</w:t>
      </w:r>
      <w:r>
        <w:rPr>
          <w:sz w:val="16"/>
          <w:szCs w:val="16"/>
        </w:rPr>
        <w:t>rde negatif</w:t>
      </w:r>
      <w:r w:rsidRPr="004A1919">
        <w:rPr>
          <w:sz w:val="16"/>
          <w:szCs w:val="16"/>
        </w:rPr>
        <w:t xml:space="preserve"> yüklü cisimlerin olduğu durumların numaralarını yazınız……………………………………………</w:t>
      </w:r>
    </w:p>
    <w:p w:rsidR="000F65EB" w:rsidRDefault="000F65EB" w:rsidP="004E5CC5">
      <w:pPr>
        <w:spacing w:after="0"/>
        <w:rPr>
          <w:sz w:val="16"/>
          <w:szCs w:val="16"/>
        </w:rPr>
      </w:pPr>
    </w:p>
    <w:p w:rsidR="000F65EB" w:rsidRPr="001018C2" w:rsidRDefault="000F65EB" w:rsidP="001018C2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 xml:space="preserve">Bir öğrenci; </w:t>
      </w:r>
      <w:r>
        <w:rPr>
          <w:sz w:val="16"/>
          <w:szCs w:val="16"/>
        </w:rPr>
        <w:t xml:space="preserve">yüklü </w:t>
      </w:r>
      <w:r w:rsidRPr="001018C2">
        <w:rPr>
          <w:sz w:val="16"/>
          <w:szCs w:val="16"/>
        </w:rPr>
        <w:t xml:space="preserve"> bir elektroskobun sırasıyla K,L,M,N ve P cisimleri ile etkileşimi için aşağıdaki kontrol listesini oluşturmuştur.</w:t>
      </w:r>
    </w:p>
    <w:p w:rsidR="000F65EB" w:rsidRPr="004E5CC5" w:rsidRDefault="000F65EB" w:rsidP="003E66B5">
      <w:pPr>
        <w:spacing w:after="0"/>
        <w:rPr>
          <w:sz w:val="16"/>
          <w:szCs w:val="16"/>
        </w:rPr>
      </w:pPr>
    </w:p>
    <w:p w:rsidR="000F65EB" w:rsidRPr="004A1919" w:rsidRDefault="000F65EB" w:rsidP="001018C2">
      <w:pPr>
        <w:pStyle w:val="ListParagraph"/>
        <w:spacing w:after="0"/>
        <w:ind w:left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7"/>
        <w:gridCol w:w="1459"/>
        <w:gridCol w:w="1329"/>
        <w:gridCol w:w="1682"/>
      </w:tblGrid>
      <w:tr w:rsidR="000F65EB" w:rsidRPr="009C092D" w:rsidTr="009C092D"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Sıralama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Topuza dokundurulan Cisim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Topuza Yaklaştırılan Cisim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Yaprakların Durumu</w:t>
            </w:r>
          </w:p>
        </w:tc>
      </w:tr>
      <w:tr w:rsidR="000F65EB" w:rsidRPr="009C092D" w:rsidTr="009C092D"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K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Değişme olmadı</w:t>
            </w:r>
          </w:p>
        </w:tc>
      </w:tr>
      <w:tr w:rsidR="000F65EB" w:rsidRPr="009C092D" w:rsidTr="009C092D"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L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Yapraklar biraz açıldı</w:t>
            </w:r>
          </w:p>
        </w:tc>
      </w:tr>
      <w:tr w:rsidR="000F65EB" w:rsidRPr="009C092D" w:rsidTr="009C092D"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Yapraklar biraz kapandı</w:t>
            </w:r>
          </w:p>
        </w:tc>
      </w:tr>
      <w:tr w:rsidR="000F65EB" w:rsidRPr="009C092D" w:rsidTr="009C092D"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N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Yapraklar biraz açıldı</w:t>
            </w:r>
          </w:p>
        </w:tc>
      </w:tr>
      <w:tr w:rsidR="000F65EB" w:rsidRPr="009C092D" w:rsidTr="009C092D"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P</w:t>
            </w: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0F65EB" w:rsidRPr="009C092D" w:rsidRDefault="000F65EB" w:rsidP="009C092D">
            <w:pPr>
              <w:spacing w:after="0"/>
              <w:jc w:val="center"/>
              <w:rPr>
                <w:sz w:val="16"/>
                <w:szCs w:val="16"/>
              </w:rPr>
            </w:pPr>
            <w:r w:rsidRPr="009C092D">
              <w:rPr>
                <w:sz w:val="16"/>
                <w:szCs w:val="16"/>
              </w:rPr>
              <w:t>Yapraklar önce kapanıp sonra tekrar açıldı</w:t>
            </w:r>
          </w:p>
        </w:tc>
      </w:tr>
    </w:tbl>
    <w:p w:rsidR="000F65EB" w:rsidRDefault="000F65EB" w:rsidP="007A2775">
      <w:pPr>
        <w:spacing w:after="0"/>
        <w:rPr>
          <w:sz w:val="16"/>
          <w:szCs w:val="16"/>
        </w:rPr>
      </w:pPr>
    </w:p>
    <w:p w:rsidR="000F65EB" w:rsidRPr="001018C2" w:rsidRDefault="000F65EB" w:rsidP="001018C2">
      <w:pPr>
        <w:spacing w:after="0"/>
        <w:ind w:left="720"/>
        <w:rPr>
          <w:sz w:val="16"/>
          <w:szCs w:val="16"/>
        </w:rPr>
      </w:pPr>
      <w:r w:rsidRPr="001018C2">
        <w:rPr>
          <w:sz w:val="16"/>
          <w:szCs w:val="16"/>
        </w:rPr>
        <w:t xml:space="preserve">Öğrencinin yapmış olduğu kontrol listesine göre hangi sonuca </w:t>
      </w:r>
      <w:r w:rsidRPr="001018C2">
        <w:rPr>
          <w:b/>
          <w:sz w:val="16"/>
          <w:szCs w:val="16"/>
          <w:u w:val="single"/>
        </w:rPr>
        <w:t>kesinlikle</w:t>
      </w:r>
      <w:r w:rsidRPr="001018C2">
        <w:rPr>
          <w:sz w:val="16"/>
          <w:szCs w:val="16"/>
        </w:rPr>
        <w:t xml:space="preserve"> ulaşabilir?</w:t>
      </w:r>
    </w:p>
    <w:p w:rsidR="000F65EB" w:rsidRPr="001018C2" w:rsidRDefault="000F65EB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K cismi ( - ) yüklüdür.</w:t>
      </w:r>
    </w:p>
    <w:p w:rsidR="000F65EB" w:rsidRPr="001018C2" w:rsidRDefault="000F65EB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 cismi ( + ) yüklüdür.</w:t>
      </w:r>
    </w:p>
    <w:p w:rsidR="000F65EB" w:rsidRPr="001018C2" w:rsidRDefault="000F65EB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 ve M zıt yüklüdür.</w:t>
      </w:r>
    </w:p>
    <w:p w:rsidR="000F65EB" w:rsidRPr="001018C2" w:rsidRDefault="000F65EB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 ve M aynı N zıt yüklüdür.</w:t>
      </w:r>
    </w:p>
    <w:p w:rsidR="000F65EB" w:rsidRPr="001018C2" w:rsidRDefault="000F65EB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L,M ve N aynı</w:t>
      </w:r>
      <w:r>
        <w:rPr>
          <w:sz w:val="16"/>
          <w:szCs w:val="16"/>
        </w:rPr>
        <w:t xml:space="preserve"> P</w:t>
      </w:r>
      <w:bookmarkStart w:id="0" w:name="_GoBack"/>
      <w:bookmarkEnd w:id="0"/>
      <w:r w:rsidRPr="001018C2">
        <w:rPr>
          <w:sz w:val="16"/>
          <w:szCs w:val="16"/>
        </w:rPr>
        <w:t xml:space="preserve"> zıt yüklüdür.</w: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  <w:r>
        <w:rPr>
          <w:sz w:val="16"/>
          <w:szCs w:val="16"/>
        </w:rPr>
        <w:t>10.</w:t>
      </w:r>
      <w:r>
        <w:rPr>
          <w:sz w:val="16"/>
          <w:szCs w:val="16"/>
        </w:rPr>
        <w:br/>
      </w:r>
    </w:p>
    <w:p w:rsidR="000F65EB" w:rsidRDefault="000F65EB" w:rsidP="007A2775">
      <w:pPr>
        <w:spacing w:after="0"/>
        <w:rPr>
          <w:sz w:val="16"/>
          <w:szCs w:val="16"/>
        </w:rPr>
      </w:pPr>
      <w:r w:rsidRPr="009C092D">
        <w:rPr>
          <w:noProof/>
          <w:sz w:val="16"/>
          <w:szCs w:val="16"/>
          <w:lang w:eastAsia="tr-TR"/>
        </w:rPr>
        <w:pict>
          <v:shape id="_x0000_i1028" type="#_x0000_t75" style="width:249pt;height:123.75pt;visibility:visible">
            <v:imagedata r:id="rId9" o:title=""/>
          </v:shape>
        </w:pic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Pr="004A11B6" w:rsidRDefault="000F65EB" w:rsidP="007A2775">
      <w:pPr>
        <w:spacing w:after="0"/>
        <w:rPr>
          <w:sz w:val="16"/>
          <w:szCs w:val="16"/>
        </w:rPr>
      </w:pPr>
      <w:hyperlink r:id="rId10" w:history="1">
        <w:r w:rsidRPr="00CF27EC"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Default="000F65EB" w:rsidP="007A2775">
      <w:pPr>
        <w:spacing w:after="0"/>
        <w:rPr>
          <w:sz w:val="16"/>
          <w:szCs w:val="16"/>
        </w:rPr>
      </w:pPr>
    </w:p>
    <w:p w:rsidR="000F65EB" w:rsidRPr="003A0BD2" w:rsidRDefault="000F65EB" w:rsidP="003A0BD2">
      <w:pPr>
        <w:spacing w:after="0"/>
        <w:rPr>
          <w:sz w:val="16"/>
          <w:szCs w:val="16"/>
        </w:rPr>
      </w:pPr>
      <w:r>
        <w:rPr>
          <w:sz w:val="16"/>
          <w:szCs w:val="16"/>
        </w:rPr>
        <w:t>Süre 45 dk. Başarılar……………….</w:t>
      </w:r>
    </w:p>
    <w:p w:rsidR="000F65EB" w:rsidRPr="007D0213" w:rsidRDefault="000F65EB" w:rsidP="007D0213">
      <w:pPr>
        <w:spacing w:after="0"/>
        <w:rPr>
          <w:sz w:val="16"/>
          <w:szCs w:val="16"/>
        </w:rPr>
      </w:pPr>
    </w:p>
    <w:p w:rsidR="000F65EB" w:rsidRDefault="000F65EB" w:rsidP="002810DC">
      <w:pPr>
        <w:spacing w:after="0"/>
        <w:rPr>
          <w:sz w:val="16"/>
          <w:szCs w:val="16"/>
        </w:rPr>
      </w:pPr>
    </w:p>
    <w:p w:rsidR="000F65EB" w:rsidRPr="002810DC" w:rsidRDefault="000F65EB" w:rsidP="002810DC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Default="000F65EB" w:rsidP="008C6595">
      <w:pPr>
        <w:spacing w:after="0"/>
        <w:rPr>
          <w:sz w:val="16"/>
          <w:szCs w:val="16"/>
        </w:rPr>
      </w:pPr>
    </w:p>
    <w:p w:rsidR="000F65EB" w:rsidRPr="004D2A94" w:rsidRDefault="000F65EB" w:rsidP="008C6595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p w:rsidR="000F65EB" w:rsidRPr="004D2A94" w:rsidRDefault="000F65EB" w:rsidP="004D2A94">
      <w:pPr>
        <w:spacing w:after="0"/>
        <w:rPr>
          <w:sz w:val="16"/>
          <w:szCs w:val="16"/>
        </w:rPr>
      </w:pPr>
    </w:p>
    <w:sectPr w:rsidR="000F65EB" w:rsidRPr="004D2A94" w:rsidSect="00435F18">
      <w:type w:val="continuous"/>
      <w:pgSz w:w="11906" w:h="16838" w:code="9"/>
      <w:pgMar w:top="709" w:right="567" w:bottom="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5EB" w:rsidRDefault="000F65EB" w:rsidP="004D2A94">
      <w:pPr>
        <w:spacing w:after="0" w:line="240" w:lineRule="auto"/>
      </w:pPr>
      <w:r>
        <w:separator/>
      </w:r>
    </w:p>
  </w:endnote>
  <w:endnote w:type="continuationSeparator" w:id="0">
    <w:p w:rsidR="000F65EB" w:rsidRDefault="000F65EB" w:rsidP="004D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5EB" w:rsidRDefault="000F65EB" w:rsidP="004D2A94">
      <w:pPr>
        <w:spacing w:after="0" w:line="240" w:lineRule="auto"/>
      </w:pPr>
      <w:r>
        <w:separator/>
      </w:r>
    </w:p>
  </w:footnote>
  <w:footnote w:type="continuationSeparator" w:id="0">
    <w:p w:rsidR="000F65EB" w:rsidRDefault="000F65EB" w:rsidP="004D2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4A3B"/>
    <w:multiLevelType w:val="hybridMultilevel"/>
    <w:tmpl w:val="0C161D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524"/>
    <w:multiLevelType w:val="hybridMultilevel"/>
    <w:tmpl w:val="77C2C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0D1FA5"/>
    <w:multiLevelType w:val="hybridMultilevel"/>
    <w:tmpl w:val="77C2C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59569F"/>
    <w:multiLevelType w:val="hybridMultilevel"/>
    <w:tmpl w:val="C2500C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7E71B7"/>
    <w:multiLevelType w:val="hybridMultilevel"/>
    <w:tmpl w:val="77C2C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BF4F6F"/>
    <w:multiLevelType w:val="hybridMultilevel"/>
    <w:tmpl w:val="EA7C4EC2"/>
    <w:lvl w:ilvl="0" w:tplc="AB6A6FA8">
      <w:start w:val="1"/>
      <w:numFmt w:val="lowerLetter"/>
      <w:lvlText w:val="%1)"/>
      <w:lvlJc w:val="left"/>
      <w:pPr>
        <w:ind w:left="23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4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6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  <w:rPr>
        <w:rFonts w:cs="Times New Roman"/>
      </w:rPr>
    </w:lvl>
  </w:abstractNum>
  <w:abstractNum w:abstractNumId="6">
    <w:nsid w:val="681F3CCA"/>
    <w:multiLevelType w:val="hybridMultilevel"/>
    <w:tmpl w:val="E592C2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CB697B"/>
    <w:multiLevelType w:val="hybridMultilevel"/>
    <w:tmpl w:val="9DD477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B72416"/>
    <w:multiLevelType w:val="hybridMultilevel"/>
    <w:tmpl w:val="3BF8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A94"/>
    <w:rsid w:val="00005101"/>
    <w:rsid w:val="000F65EB"/>
    <w:rsid w:val="001018C2"/>
    <w:rsid w:val="00131536"/>
    <w:rsid w:val="001B215B"/>
    <w:rsid w:val="00266ED3"/>
    <w:rsid w:val="002810DC"/>
    <w:rsid w:val="002E7C79"/>
    <w:rsid w:val="00372F2C"/>
    <w:rsid w:val="003A0BD2"/>
    <w:rsid w:val="003C3C5D"/>
    <w:rsid w:val="003E66B5"/>
    <w:rsid w:val="00425F92"/>
    <w:rsid w:val="00435F18"/>
    <w:rsid w:val="004A11B6"/>
    <w:rsid w:val="004A1919"/>
    <w:rsid w:val="004D2A94"/>
    <w:rsid w:val="004E5CC5"/>
    <w:rsid w:val="005042A2"/>
    <w:rsid w:val="00650AF2"/>
    <w:rsid w:val="00705562"/>
    <w:rsid w:val="007A2775"/>
    <w:rsid w:val="007D0213"/>
    <w:rsid w:val="007D232B"/>
    <w:rsid w:val="00864F09"/>
    <w:rsid w:val="00871C76"/>
    <w:rsid w:val="00887349"/>
    <w:rsid w:val="00890FAE"/>
    <w:rsid w:val="008C6595"/>
    <w:rsid w:val="009067B3"/>
    <w:rsid w:val="00943CCC"/>
    <w:rsid w:val="00982D0F"/>
    <w:rsid w:val="009C092D"/>
    <w:rsid w:val="00A53BDB"/>
    <w:rsid w:val="00AE565E"/>
    <w:rsid w:val="00C5288B"/>
    <w:rsid w:val="00C8061B"/>
    <w:rsid w:val="00CD200A"/>
    <w:rsid w:val="00CF27EC"/>
    <w:rsid w:val="00E01DBA"/>
    <w:rsid w:val="00E72518"/>
    <w:rsid w:val="00E83C68"/>
    <w:rsid w:val="00F0322D"/>
    <w:rsid w:val="00F81D71"/>
    <w:rsid w:val="00FB3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F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D2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2A9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D2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2A94"/>
    <w:rPr>
      <w:rFonts w:cs="Times New Roman"/>
    </w:rPr>
  </w:style>
  <w:style w:type="paragraph" w:styleId="ListParagraph">
    <w:name w:val="List Paragraph"/>
    <w:basedOn w:val="Normal"/>
    <w:uiPriority w:val="99"/>
    <w:qFormat/>
    <w:rsid w:val="008C65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80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6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018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A11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425</Words>
  <Characters>2426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edanur</cp:lastModifiedBy>
  <cp:revision>5</cp:revision>
  <dcterms:created xsi:type="dcterms:W3CDTF">2005-09-07T22:08:00Z</dcterms:created>
  <dcterms:modified xsi:type="dcterms:W3CDTF">2012-02-23T19:59:00Z</dcterms:modified>
</cp:coreProperties>
</file>