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5F3F" w:rsidRPr="002A3B38" w:rsidRDefault="009A5F3F" w:rsidP="00801C96">
      <w:pPr>
        <w:ind w:left="180"/>
        <w:jc w:val="center"/>
        <w:rPr>
          <w:rFonts w:ascii="Hand writing Mutlu" w:hAnsi="Hand writing Mutlu"/>
          <w:outline/>
          <w:sz w:val="190"/>
          <w:szCs w:val="190"/>
        </w:rPr>
      </w:pPr>
      <w:r>
        <w:rPr>
          <w:rFonts w:ascii="Hand writing Mutlu" w:hAnsi="Hand writing Mutlu"/>
          <w:outline/>
          <w:sz w:val="190"/>
          <w:szCs w:val="190"/>
        </w:rPr>
        <w:t xml:space="preserve">n </w:t>
      </w:r>
      <w:r>
        <w:rPr>
          <w:rFonts w:ascii="Hand Garden" w:hAnsi="Hand Garden"/>
          <w:outline/>
          <w:sz w:val="190"/>
          <w:szCs w:val="190"/>
        </w:rPr>
        <w:t>n</w:t>
      </w:r>
      <w:r w:rsidRPr="00AB4948">
        <w:rPr>
          <w:rFonts w:ascii="Hand writing Mutlu" w:hAnsi="Hand writing Mutlu"/>
          <w:outline/>
          <w:sz w:val="190"/>
          <w:szCs w:val="190"/>
        </w:rPr>
        <w:t xml:space="preserve"> </w:t>
      </w:r>
    </w:p>
    <w:p w:rsidR="009A5F3F" w:rsidRPr="005C068E" w:rsidRDefault="009A5F3F" w:rsidP="00801C96">
      <w:pPr>
        <w:ind w:left="180"/>
        <w:rPr>
          <w:rFonts w:ascii="Hand writing Mutlu" w:hAnsi="Hand writing Mutlu"/>
          <w:outline/>
          <w:sz w:val="72"/>
          <w:szCs w:val="72"/>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6" type="#_x0000_t75" alt="güzel yazı" style="position:absolute;left:0;text-align:left;margin-left:0;margin-top:10.2pt;width:540pt;height:46.2pt;z-index:-251780096;visibility:visible">
            <v:imagedata r:id="rId6" o:title=""/>
          </v:shape>
        </w:pict>
      </w:r>
      <w:r>
        <w:rPr>
          <w:rFonts w:ascii="Hand writing Mutlu" w:hAnsi="Hand writing Mutlu"/>
          <w:outline/>
          <w:sz w:val="72"/>
          <w:szCs w:val="72"/>
        </w:rPr>
        <w:t>n n n</w:t>
      </w:r>
      <w:r w:rsidRPr="0026512A">
        <w:rPr>
          <w:rFonts w:ascii="Hand writing Mutlu" w:hAnsi="Hand writing Mutlu"/>
          <w:outline/>
          <w:sz w:val="72"/>
          <w:szCs w:val="72"/>
        </w:rPr>
        <w:t xml:space="preserve"> </w:t>
      </w:r>
      <w:r>
        <w:rPr>
          <w:rFonts w:ascii="Hand writing Mutlu" w:hAnsi="Hand writing Mutlu"/>
          <w:outline/>
          <w:sz w:val="72"/>
          <w:szCs w:val="72"/>
        </w:rPr>
        <w:t>n n n</w:t>
      </w:r>
      <w:r w:rsidRPr="0026512A">
        <w:rPr>
          <w:rFonts w:ascii="Hand writing Mutlu" w:hAnsi="Hand writing Mutlu"/>
          <w:outline/>
          <w:sz w:val="72"/>
          <w:szCs w:val="72"/>
        </w:rPr>
        <w:t xml:space="preserve"> </w:t>
      </w:r>
      <w:r>
        <w:rPr>
          <w:rFonts w:ascii="Hand writing Mutlu" w:hAnsi="Hand writing Mutlu"/>
          <w:outline/>
          <w:sz w:val="72"/>
          <w:szCs w:val="72"/>
        </w:rPr>
        <w:t>n n n</w:t>
      </w:r>
      <w:r w:rsidRPr="0026512A">
        <w:rPr>
          <w:rFonts w:ascii="Hand writing Mutlu" w:hAnsi="Hand writing Mutlu"/>
          <w:outline/>
          <w:sz w:val="72"/>
          <w:szCs w:val="72"/>
        </w:rPr>
        <w:t xml:space="preserve"> </w:t>
      </w:r>
      <w:r>
        <w:rPr>
          <w:rFonts w:ascii="Hand writing Mutlu" w:hAnsi="Hand writing Mutlu"/>
          <w:outline/>
          <w:sz w:val="72"/>
          <w:szCs w:val="72"/>
        </w:rPr>
        <w:t>n n n</w:t>
      </w:r>
      <w:r w:rsidRPr="0026512A">
        <w:rPr>
          <w:rFonts w:ascii="Hand writing Mutlu" w:hAnsi="Hand writing Mutlu"/>
          <w:outline/>
          <w:sz w:val="72"/>
          <w:szCs w:val="72"/>
        </w:rPr>
        <w:t xml:space="preserve"> </w:t>
      </w:r>
      <w:r>
        <w:rPr>
          <w:rFonts w:ascii="Hand writing Mutlu" w:hAnsi="Hand writing Mutlu"/>
          <w:outline/>
          <w:sz w:val="72"/>
          <w:szCs w:val="72"/>
        </w:rPr>
        <w:t xml:space="preserve">n n  </w:t>
      </w:r>
    </w:p>
    <w:p w:rsidR="009A5F3F" w:rsidRPr="00F428B7" w:rsidRDefault="009A5F3F" w:rsidP="00801C96">
      <w:pPr>
        <w:ind w:left="180"/>
        <w:rPr>
          <w:rFonts w:ascii="Hand Center" w:hAnsi="Hand Center"/>
          <w:sz w:val="72"/>
          <w:szCs w:val="72"/>
        </w:rPr>
      </w:pPr>
      <w:r>
        <w:rPr>
          <w:noProof/>
        </w:rPr>
        <w:pict>
          <v:shape id="Resim 3" o:spid="_x0000_s1027" type="#_x0000_t75" alt="güzel yazı" style="position:absolute;left:0;text-align:left;margin-left:0;margin-top:10.2pt;width:540pt;height:46.2pt;z-index:-251779072;visibility:visible">
            <v:imagedata r:id="rId6" o:title=""/>
          </v:shape>
        </w:pict>
      </w:r>
      <w:r>
        <w:rPr>
          <w:rFonts w:ascii="Hand writing Mutlu" w:hAnsi="Hand writing Mutlu"/>
          <w:outline/>
          <w:sz w:val="72"/>
          <w:szCs w:val="72"/>
        </w:rPr>
        <w:t>nnn nnn nnn nnn nnn nnn</w:t>
      </w:r>
      <w:r w:rsidRPr="0026512A">
        <w:rPr>
          <w:rFonts w:ascii="Hand writing Mutlu" w:hAnsi="Hand writing Mutlu"/>
          <w:outline/>
          <w:sz w:val="72"/>
          <w:szCs w:val="72"/>
        </w:rPr>
        <w:t xml:space="preserve"> </w:t>
      </w:r>
      <w:r>
        <w:rPr>
          <w:rFonts w:ascii="Hand writing Mutlu" w:hAnsi="Hand writing Mutlu"/>
          <w:outline/>
          <w:sz w:val="72"/>
          <w:szCs w:val="72"/>
        </w:rPr>
        <w:t>n</w:t>
      </w:r>
    </w:p>
    <w:p w:rsidR="009A5F3F" w:rsidRPr="00201A37" w:rsidRDefault="009A5F3F" w:rsidP="00801C96">
      <w:pPr>
        <w:ind w:left="180"/>
        <w:rPr>
          <w:rFonts w:ascii="Hand Garden" w:hAnsi="Hand Garden"/>
          <w:outline/>
          <w:sz w:val="4"/>
          <w:szCs w:val="4"/>
        </w:rPr>
      </w:pPr>
    </w:p>
    <w:p w:rsidR="009A5F3F" w:rsidRDefault="009A5F3F" w:rsidP="00801C96">
      <w:pPr>
        <w:ind w:left="180"/>
        <w:rPr>
          <w:rFonts w:ascii="Hand Center" w:hAnsi="Hand Center"/>
          <w:outline/>
          <w:sz w:val="72"/>
          <w:szCs w:val="72"/>
        </w:rPr>
      </w:pPr>
      <w:r>
        <w:rPr>
          <w:noProof/>
        </w:rPr>
        <w:pict>
          <v:shape id="Resim 4" o:spid="_x0000_s1028" type="#_x0000_t75" alt="güzel yazı" style="position:absolute;left:0;text-align:left;margin-left:0;margin-top:10.4pt;width:540pt;height:46.2pt;z-index:-251778048;visibility:visible">
            <v:imagedata r:id="rId6" o:title=""/>
          </v:shape>
        </w:pict>
      </w:r>
      <w:r>
        <w:rPr>
          <w:rFonts w:ascii="Hand writing Mutlu" w:hAnsi="Hand writing Mutlu"/>
          <w:outline/>
          <w:sz w:val="72"/>
          <w:szCs w:val="72"/>
        </w:rPr>
        <w:t>nnnn</w:t>
      </w:r>
      <w:r w:rsidRPr="0026512A">
        <w:rPr>
          <w:rFonts w:ascii="Hand writing Mutlu" w:hAnsi="Hand writing Mutlu"/>
          <w:outline/>
          <w:sz w:val="72"/>
          <w:szCs w:val="72"/>
        </w:rPr>
        <w:t xml:space="preserve"> </w:t>
      </w:r>
      <w:r>
        <w:rPr>
          <w:rFonts w:ascii="Hand writing Mutlu" w:hAnsi="Hand writing Mutlu"/>
          <w:outline/>
          <w:sz w:val="72"/>
          <w:szCs w:val="72"/>
        </w:rPr>
        <w:t>nnnn nnnn nnnn nnnn</w:t>
      </w:r>
      <w:r w:rsidRPr="0026512A">
        <w:rPr>
          <w:rFonts w:ascii="Hand writing Mutlu" w:hAnsi="Hand writing Mutlu"/>
          <w:outline/>
          <w:sz w:val="72"/>
          <w:szCs w:val="72"/>
        </w:rPr>
        <w:t xml:space="preserve"> </w:t>
      </w:r>
    </w:p>
    <w:p w:rsidR="009A5F3F" w:rsidRPr="00F428B7" w:rsidRDefault="009A5F3F" w:rsidP="00801C96">
      <w:pPr>
        <w:ind w:left="180"/>
        <w:rPr>
          <w:rFonts w:ascii="Hand Center" w:hAnsi="Hand Center"/>
          <w:sz w:val="72"/>
          <w:szCs w:val="72"/>
        </w:rPr>
      </w:pPr>
      <w:r>
        <w:rPr>
          <w:noProof/>
        </w:rPr>
        <w:pict>
          <v:shape id="Resim 6" o:spid="_x0000_s1029" type="#_x0000_t75" alt="güzel yazı" style="position:absolute;left:0;text-align:left;margin-left:0;margin-top:10.2pt;width:540pt;height:46.2pt;z-index:-251776000;visibility:visible">
            <v:imagedata r:id="rId6" o:title=""/>
          </v:shape>
        </w:pict>
      </w:r>
      <w:r>
        <w:rPr>
          <w:rFonts w:ascii="Hand writing Mutlu" w:hAnsi="Hand writing Mutlu"/>
          <w:outline/>
          <w:sz w:val="72"/>
          <w:szCs w:val="72"/>
        </w:rPr>
        <w:t xml:space="preserve">nnnnn nnnnn nnnnn </w:t>
      </w:r>
    </w:p>
    <w:p w:rsidR="009A5F3F" w:rsidRPr="00201A37" w:rsidRDefault="009A5F3F" w:rsidP="00801C96">
      <w:pPr>
        <w:ind w:left="180"/>
        <w:rPr>
          <w:rFonts w:ascii="Hand Garden" w:hAnsi="Hand Garden"/>
          <w:outline/>
          <w:sz w:val="4"/>
          <w:szCs w:val="4"/>
        </w:rPr>
      </w:pPr>
    </w:p>
    <w:p w:rsidR="009A5F3F" w:rsidRDefault="009A5F3F" w:rsidP="00801C96">
      <w:pPr>
        <w:ind w:left="180"/>
        <w:rPr>
          <w:rFonts w:ascii="Hand Center" w:hAnsi="Hand Center"/>
          <w:outline/>
          <w:sz w:val="72"/>
          <w:szCs w:val="72"/>
        </w:rPr>
      </w:pPr>
      <w:r>
        <w:rPr>
          <w:noProof/>
        </w:rPr>
        <w:pict>
          <v:shape id="Resim 7" o:spid="_x0000_s1030" type="#_x0000_t75" alt="güzel yazı" style="position:absolute;left:0;text-align:left;margin-left:0;margin-top:10.4pt;width:540pt;height:46.2pt;z-index:-251774976;visibility:visible">
            <v:imagedata r:id="rId6" o:title=""/>
          </v:shape>
        </w:pict>
      </w:r>
      <w:r>
        <w:rPr>
          <w:rFonts w:ascii="Hand writing Mutlu" w:hAnsi="Hand writing Mutlu"/>
          <w:outline/>
          <w:sz w:val="72"/>
          <w:szCs w:val="72"/>
        </w:rPr>
        <w:t xml:space="preserve">nnnnnnnnnnnnnnnnnnnnnnn </w:t>
      </w:r>
    </w:p>
    <w:p w:rsidR="009A5F3F" w:rsidRPr="005C068E" w:rsidRDefault="009A5F3F" w:rsidP="00801C96">
      <w:pPr>
        <w:ind w:left="180"/>
        <w:rPr>
          <w:rFonts w:ascii="Hand writing Mutlu" w:hAnsi="Hand writing Mutlu"/>
          <w:outline/>
          <w:sz w:val="72"/>
          <w:szCs w:val="72"/>
        </w:rPr>
      </w:pPr>
      <w:r>
        <w:rPr>
          <w:noProof/>
        </w:rPr>
        <w:pict>
          <v:shape id="Resim 5" o:spid="_x0000_s1031" type="#_x0000_t75" alt="güzel yazı" style="position:absolute;left:0;text-align:left;margin-left:0;margin-top:10.4pt;width:540pt;height:46.2pt;z-index:-251777024;visibility:visible">
            <v:imagedata r:id="rId6" o:title=""/>
          </v:shape>
        </w:pict>
      </w:r>
      <w:r>
        <w:rPr>
          <w:noProof/>
        </w:rPr>
        <w:pict>
          <v:shape id="Resim 8" o:spid="_x0000_s1032" type="#_x0000_t75" alt="güzel yazı" style="position:absolute;left:0;text-align:left;margin-left:0;margin-top:10.2pt;width:540pt;height:46.2pt;z-index:-251773952;visibility:visible">
            <v:imagedata r:id="rId6" o:title=""/>
          </v:shape>
        </w:pict>
      </w:r>
      <w:r>
        <w:rPr>
          <w:rFonts w:ascii="Hand writing Mutlu" w:hAnsi="Hand writing Mutlu"/>
          <w:outline/>
          <w:sz w:val="72"/>
          <w:szCs w:val="72"/>
        </w:rPr>
        <w:t xml:space="preserve">nnnnnnnnnnnnn </w:t>
      </w:r>
    </w:p>
    <w:p w:rsidR="009A5F3F" w:rsidRPr="00F428B7" w:rsidRDefault="009A5F3F" w:rsidP="00801C96">
      <w:pPr>
        <w:ind w:left="180"/>
        <w:rPr>
          <w:rFonts w:ascii="Hand Center" w:hAnsi="Hand Center"/>
          <w:sz w:val="72"/>
          <w:szCs w:val="72"/>
        </w:rPr>
      </w:pPr>
      <w:r>
        <w:rPr>
          <w:noProof/>
        </w:rPr>
        <w:pict>
          <v:shape id="Resim 9" o:spid="_x0000_s1033" type="#_x0000_t75" alt="güzel yazı" style="position:absolute;left:0;text-align:left;margin-left:0;margin-top:10.2pt;width:540pt;height:46.2pt;z-index:-251772928;visibility:visible">
            <v:imagedata r:id="rId6" o:title=""/>
          </v:shape>
        </w:pict>
      </w:r>
      <w:r>
        <w:rPr>
          <w:rFonts w:ascii="Hand writing Mutlu" w:hAnsi="Hand writing Mutlu"/>
          <w:outline/>
          <w:sz w:val="72"/>
          <w:szCs w:val="72"/>
        </w:rPr>
        <w:t>nnnnnnnn</w:t>
      </w:r>
    </w:p>
    <w:p w:rsidR="009A5F3F" w:rsidRDefault="009A5F3F" w:rsidP="00801C96">
      <w:pPr>
        <w:ind w:left="180"/>
        <w:rPr>
          <w:rFonts w:ascii="Hand Garden" w:hAnsi="Hand Garden"/>
          <w:outline/>
          <w:sz w:val="4"/>
          <w:szCs w:val="4"/>
        </w:rPr>
      </w:pPr>
    </w:p>
    <w:p w:rsidR="009A5F3F" w:rsidRPr="00F428B7" w:rsidRDefault="009A5F3F" w:rsidP="00801C96">
      <w:pPr>
        <w:ind w:left="180"/>
        <w:rPr>
          <w:rFonts w:ascii="Hand Center" w:hAnsi="Hand Center"/>
          <w:sz w:val="72"/>
          <w:szCs w:val="72"/>
        </w:rPr>
      </w:pPr>
      <w:r>
        <w:rPr>
          <w:noProof/>
        </w:rPr>
        <w:pict>
          <v:shape id="Resim 10" o:spid="_x0000_s1034" type="#_x0000_t75" alt="güzel yazı" style="position:absolute;left:0;text-align:left;margin-left:0;margin-top:10.2pt;width:540pt;height:46.2pt;z-index:-251771904;visibility:visible">
            <v:imagedata r:id="rId6" o:title=""/>
          </v:shape>
        </w:pict>
      </w:r>
      <w:r>
        <w:rPr>
          <w:rFonts w:ascii="Hand writing Mutlu" w:hAnsi="Hand writing Mutlu"/>
          <w:outline/>
          <w:sz w:val="72"/>
          <w:szCs w:val="72"/>
        </w:rPr>
        <w:t>nnnnn</w:t>
      </w:r>
    </w:p>
    <w:p w:rsidR="009A5F3F" w:rsidRDefault="009A5F3F" w:rsidP="00801C96">
      <w:pPr>
        <w:ind w:left="180"/>
        <w:rPr>
          <w:rFonts w:ascii="Hand Center" w:hAnsi="Hand Center"/>
          <w:outline/>
          <w:sz w:val="72"/>
          <w:szCs w:val="72"/>
        </w:rPr>
      </w:pPr>
      <w:r>
        <w:rPr>
          <w:noProof/>
        </w:rPr>
        <w:pict>
          <v:shape id="Resim 11" o:spid="_x0000_s1035" type="#_x0000_t75" alt="güzel yazı" style="position:absolute;left:0;text-align:left;margin-left:0;margin-top:10.4pt;width:540pt;height:46.2pt;z-index:-251770880;visibility:visible">
            <v:imagedata r:id="rId6" o:title=""/>
          </v:shape>
        </w:pict>
      </w:r>
      <w:r>
        <w:rPr>
          <w:rFonts w:ascii="Hand writing Mutlu" w:hAnsi="Hand writing Mutlu"/>
          <w:outline/>
          <w:sz w:val="72"/>
          <w:szCs w:val="72"/>
        </w:rPr>
        <w:t>nn</w:t>
      </w:r>
    </w:p>
    <w:p w:rsidR="009A5F3F" w:rsidRDefault="009A5F3F" w:rsidP="00801C96">
      <w:pPr>
        <w:ind w:left="180"/>
        <w:rPr>
          <w:rFonts w:ascii="Hand Center" w:hAnsi="Hand Center"/>
          <w:outline/>
          <w:sz w:val="72"/>
          <w:szCs w:val="72"/>
        </w:rPr>
      </w:pPr>
      <w:r>
        <w:rPr>
          <w:noProof/>
        </w:rPr>
        <w:pict>
          <v:shape id="Resim 12" o:spid="_x0000_s1036" type="#_x0000_t75" alt="güzel yazı" style="position:absolute;left:0;text-align:left;margin-left:0;margin-top:10.4pt;width:540pt;height:46.2pt;z-index:-251769856;visibility:visible">
            <v:imagedata r:id="rId6" o:title=""/>
          </v:shape>
        </w:pict>
      </w:r>
      <w:r>
        <w:rPr>
          <w:rFonts w:ascii="Hand writing Mutlu" w:hAnsi="Hand writing Mutlu"/>
          <w:outline/>
          <w:sz w:val="72"/>
          <w:szCs w:val="72"/>
        </w:rPr>
        <w:t>n</w:t>
      </w:r>
    </w:p>
    <w:p w:rsidR="009A5F3F" w:rsidRDefault="009A5F3F"/>
    <w:p w:rsidR="009A5F3F" w:rsidRPr="002A3B38" w:rsidRDefault="009A5F3F" w:rsidP="00801C96">
      <w:pPr>
        <w:ind w:left="180"/>
        <w:rPr>
          <w:rFonts w:ascii="Hand writing Mutlu" w:hAnsi="Hand writing Mutlu"/>
          <w:outline/>
          <w:sz w:val="190"/>
          <w:szCs w:val="190"/>
        </w:rPr>
      </w:pPr>
      <w:r>
        <w:rPr>
          <w:rFonts w:ascii="Hand writing Mutlu" w:hAnsi="Hand writing Mutlu"/>
          <w:outline/>
          <w:sz w:val="190"/>
          <w:szCs w:val="190"/>
        </w:rPr>
        <w:t>N</w:t>
      </w:r>
      <w:r w:rsidRPr="00AB4948">
        <w:rPr>
          <w:rFonts w:ascii="Hand Garden" w:hAnsi="Hand Garden"/>
          <w:outline/>
          <w:sz w:val="190"/>
          <w:szCs w:val="190"/>
        </w:rPr>
        <w:t xml:space="preserve"> </w:t>
      </w:r>
      <w:r>
        <w:rPr>
          <w:rFonts w:ascii="Hand Garden" w:hAnsi="Hand Garden"/>
          <w:outline/>
          <w:sz w:val="190"/>
          <w:szCs w:val="190"/>
        </w:rPr>
        <w:t xml:space="preserve">  N</w:t>
      </w:r>
    </w:p>
    <w:p w:rsidR="009A5F3F" w:rsidRPr="005C068E" w:rsidRDefault="009A5F3F" w:rsidP="00801C96">
      <w:pPr>
        <w:ind w:left="180"/>
        <w:rPr>
          <w:rFonts w:ascii="Hand writing Mutlu" w:hAnsi="Hand writing Mutlu"/>
          <w:outline/>
          <w:sz w:val="72"/>
          <w:szCs w:val="72"/>
        </w:rPr>
      </w:pPr>
      <w:r>
        <w:rPr>
          <w:noProof/>
        </w:rPr>
        <w:pict>
          <v:shape id="Resim 13" o:spid="_x0000_s1037" type="#_x0000_t75" alt="güzel yazı" style="position:absolute;left:0;text-align:left;margin-left:0;margin-top:10.2pt;width:540pt;height:46.2pt;z-index:-251768832;visibility:visible">
            <v:imagedata r:id="rId6" o:title=""/>
          </v:shape>
        </w:pict>
      </w:r>
      <w:r>
        <w:rPr>
          <w:rFonts w:ascii="Hand writing Mutlu" w:hAnsi="Hand writing Mutlu"/>
          <w:outline/>
          <w:sz w:val="72"/>
          <w:szCs w:val="72"/>
        </w:rPr>
        <w:t xml:space="preserve">N N N N N N N N N </w:t>
      </w:r>
    </w:p>
    <w:p w:rsidR="009A5F3F" w:rsidRPr="00F428B7" w:rsidRDefault="009A5F3F" w:rsidP="00801C96">
      <w:pPr>
        <w:ind w:left="180"/>
        <w:rPr>
          <w:rFonts w:ascii="Hand Center" w:hAnsi="Hand Center"/>
          <w:sz w:val="72"/>
          <w:szCs w:val="72"/>
        </w:rPr>
      </w:pPr>
      <w:r>
        <w:rPr>
          <w:noProof/>
        </w:rPr>
        <w:pict>
          <v:shape id="Resim 14" o:spid="_x0000_s1038" type="#_x0000_t75" alt="güzel yazı" style="position:absolute;left:0;text-align:left;margin-left:0;margin-top:10.2pt;width:540pt;height:46.2pt;z-index:-251767808;visibility:visible">
            <v:imagedata r:id="rId6" o:title=""/>
          </v:shape>
        </w:pict>
      </w:r>
      <w:r>
        <w:rPr>
          <w:rFonts w:ascii="Hand Center" w:hAnsi="Hand Center"/>
          <w:sz w:val="72"/>
          <w:szCs w:val="72"/>
        </w:rPr>
        <w:t xml:space="preserve"> </w:t>
      </w:r>
      <w:r>
        <w:rPr>
          <w:rFonts w:ascii="Hand writing Mutlu" w:hAnsi="Hand writing Mutlu"/>
          <w:outline/>
          <w:sz w:val="72"/>
          <w:szCs w:val="72"/>
        </w:rPr>
        <w:t>N N N N N N N N N</w:t>
      </w:r>
    </w:p>
    <w:p w:rsidR="009A5F3F" w:rsidRPr="00201A37" w:rsidRDefault="009A5F3F" w:rsidP="00801C96">
      <w:pPr>
        <w:ind w:left="180"/>
        <w:rPr>
          <w:rFonts w:ascii="Hand Garden" w:hAnsi="Hand Garden"/>
          <w:outline/>
          <w:sz w:val="4"/>
          <w:szCs w:val="4"/>
        </w:rPr>
      </w:pPr>
    </w:p>
    <w:p w:rsidR="009A5F3F" w:rsidRDefault="009A5F3F" w:rsidP="00801C96">
      <w:pPr>
        <w:ind w:left="180"/>
        <w:rPr>
          <w:rFonts w:ascii="Hand Center" w:hAnsi="Hand Center"/>
          <w:outline/>
          <w:sz w:val="72"/>
          <w:szCs w:val="72"/>
        </w:rPr>
      </w:pPr>
      <w:r>
        <w:rPr>
          <w:noProof/>
        </w:rPr>
        <w:pict>
          <v:shape id="Resim 15" o:spid="_x0000_s1039" type="#_x0000_t75" alt="güzel yazı" style="position:absolute;left:0;text-align:left;margin-left:0;margin-top:10.4pt;width:540pt;height:46.2pt;z-index:-251766784;visibility:visible">
            <v:imagedata r:id="rId6" o:title=""/>
          </v:shape>
        </w:pict>
      </w:r>
      <w:r w:rsidRPr="0026512A">
        <w:rPr>
          <w:rFonts w:ascii="Hand writing Mutlu" w:hAnsi="Hand writing Mutlu"/>
          <w:outline/>
          <w:sz w:val="72"/>
          <w:szCs w:val="72"/>
        </w:rPr>
        <w:t xml:space="preserve"> </w:t>
      </w:r>
      <w:r>
        <w:rPr>
          <w:rFonts w:ascii="Hand writing Mutlu" w:hAnsi="Hand writing Mutlu"/>
          <w:outline/>
          <w:sz w:val="72"/>
          <w:szCs w:val="72"/>
        </w:rPr>
        <w:t>N N N N N</w:t>
      </w:r>
    </w:p>
    <w:p w:rsidR="009A5F3F" w:rsidRPr="00F428B7" w:rsidRDefault="009A5F3F" w:rsidP="00801C96">
      <w:pPr>
        <w:ind w:left="180"/>
        <w:rPr>
          <w:rFonts w:ascii="Hand Center" w:hAnsi="Hand Center"/>
          <w:sz w:val="72"/>
          <w:szCs w:val="72"/>
        </w:rPr>
      </w:pPr>
      <w:r>
        <w:rPr>
          <w:noProof/>
        </w:rPr>
        <w:pict>
          <v:shape id="Resim 17" o:spid="_x0000_s1040" type="#_x0000_t75" alt="güzel yazı" style="position:absolute;left:0;text-align:left;margin-left:0;margin-top:10.2pt;width:540pt;height:46.2pt;z-index:-251764736;visibility:visible">
            <v:imagedata r:id="rId6" o:title=""/>
          </v:shape>
        </w:pict>
      </w:r>
      <w:r>
        <w:rPr>
          <w:rFonts w:ascii="Hand Center" w:hAnsi="Hand Center"/>
          <w:sz w:val="72"/>
          <w:szCs w:val="72"/>
        </w:rPr>
        <w:t xml:space="preserve"> </w:t>
      </w:r>
      <w:r>
        <w:rPr>
          <w:rFonts w:ascii="Hand writing Mutlu" w:hAnsi="Hand writing Mutlu"/>
          <w:outline/>
          <w:sz w:val="72"/>
          <w:szCs w:val="72"/>
        </w:rPr>
        <w:t>N N N N</w:t>
      </w:r>
    </w:p>
    <w:p w:rsidR="009A5F3F" w:rsidRPr="00201A37" w:rsidRDefault="009A5F3F" w:rsidP="00801C96">
      <w:pPr>
        <w:ind w:left="180"/>
        <w:rPr>
          <w:rFonts w:ascii="Hand Garden" w:hAnsi="Hand Garden"/>
          <w:outline/>
          <w:sz w:val="4"/>
          <w:szCs w:val="4"/>
        </w:rPr>
      </w:pPr>
    </w:p>
    <w:p w:rsidR="009A5F3F" w:rsidRDefault="009A5F3F" w:rsidP="00801C96">
      <w:pPr>
        <w:ind w:left="180"/>
        <w:rPr>
          <w:rFonts w:ascii="Hand Center" w:hAnsi="Hand Center"/>
          <w:outline/>
          <w:sz w:val="72"/>
          <w:szCs w:val="72"/>
        </w:rPr>
      </w:pPr>
      <w:r>
        <w:rPr>
          <w:noProof/>
        </w:rPr>
        <w:pict>
          <v:shape id="Resim 18" o:spid="_x0000_s1041" type="#_x0000_t75" alt="güzel yazı" style="position:absolute;left:0;text-align:left;margin-left:0;margin-top:10.4pt;width:540pt;height:46.2pt;z-index:-251763712;visibility:visible">
            <v:imagedata r:id="rId6" o:title=""/>
          </v:shape>
        </w:pict>
      </w:r>
      <w:r>
        <w:rPr>
          <w:rFonts w:ascii="Hand writing Mutlu" w:hAnsi="Hand writing Mutlu"/>
          <w:outline/>
          <w:sz w:val="72"/>
          <w:szCs w:val="72"/>
        </w:rPr>
        <w:t xml:space="preserve"> N N N N</w:t>
      </w:r>
    </w:p>
    <w:p w:rsidR="009A5F3F" w:rsidRPr="005C068E" w:rsidRDefault="009A5F3F" w:rsidP="00801C96">
      <w:pPr>
        <w:ind w:left="180"/>
        <w:rPr>
          <w:rFonts w:ascii="Hand writing Mutlu" w:hAnsi="Hand writing Mutlu"/>
          <w:outline/>
          <w:sz w:val="72"/>
          <w:szCs w:val="72"/>
        </w:rPr>
      </w:pPr>
      <w:r>
        <w:rPr>
          <w:noProof/>
        </w:rPr>
        <w:pict>
          <v:shape id="Resim 16" o:spid="_x0000_s1042" type="#_x0000_t75" alt="güzel yazı" style="position:absolute;left:0;text-align:left;margin-left:0;margin-top:10.4pt;width:540pt;height:46.2pt;z-index:-251765760;visibility:visible">
            <v:imagedata r:id="rId6" o:title=""/>
          </v:shape>
        </w:pict>
      </w:r>
      <w:r>
        <w:rPr>
          <w:noProof/>
        </w:rPr>
        <w:pict>
          <v:shape id="Resim 19" o:spid="_x0000_s1043" type="#_x0000_t75" alt="güzel yazı" style="position:absolute;left:0;text-align:left;margin-left:0;margin-top:10.2pt;width:540pt;height:46.2pt;z-index:-251762688;visibility:visible">
            <v:imagedata r:id="rId6" o:title=""/>
          </v:shape>
        </w:pict>
      </w:r>
      <w:r>
        <w:rPr>
          <w:rFonts w:ascii="Hand writing Mutlu" w:hAnsi="Hand writing Mutlu"/>
          <w:outline/>
          <w:sz w:val="72"/>
          <w:szCs w:val="72"/>
        </w:rPr>
        <w:t xml:space="preserve"> N N N </w:t>
      </w:r>
    </w:p>
    <w:p w:rsidR="009A5F3F" w:rsidRPr="00F428B7" w:rsidRDefault="009A5F3F" w:rsidP="00801C96">
      <w:pPr>
        <w:ind w:left="180"/>
        <w:rPr>
          <w:rFonts w:ascii="Hand Center" w:hAnsi="Hand Center"/>
          <w:sz w:val="72"/>
          <w:szCs w:val="72"/>
        </w:rPr>
      </w:pPr>
      <w:r>
        <w:rPr>
          <w:noProof/>
        </w:rPr>
        <w:pict>
          <v:shape id="Resim 20" o:spid="_x0000_s1044" type="#_x0000_t75" alt="güzel yazı" style="position:absolute;left:0;text-align:left;margin-left:0;margin-top:10.2pt;width:540pt;height:46.2pt;z-index:-251761664;visibility:visible">
            <v:imagedata r:id="rId6" o:title=""/>
          </v:shape>
        </w:pict>
      </w:r>
      <w:r>
        <w:rPr>
          <w:rFonts w:ascii="Hand writing Mutlu" w:hAnsi="Hand writing Mutlu"/>
          <w:outline/>
          <w:sz w:val="72"/>
          <w:szCs w:val="72"/>
        </w:rPr>
        <w:t xml:space="preserve">N </w:t>
      </w:r>
    </w:p>
    <w:p w:rsidR="009A5F3F" w:rsidRDefault="009A5F3F" w:rsidP="00801C96">
      <w:pPr>
        <w:ind w:left="180"/>
        <w:rPr>
          <w:rFonts w:ascii="Hand Garden" w:hAnsi="Hand Garden"/>
          <w:outline/>
          <w:sz w:val="4"/>
          <w:szCs w:val="4"/>
        </w:rPr>
      </w:pPr>
    </w:p>
    <w:p w:rsidR="009A5F3F" w:rsidRPr="00F428B7" w:rsidRDefault="009A5F3F" w:rsidP="00801C96">
      <w:pPr>
        <w:ind w:left="180"/>
        <w:rPr>
          <w:rFonts w:ascii="Hand Center" w:hAnsi="Hand Center"/>
          <w:sz w:val="72"/>
          <w:szCs w:val="72"/>
        </w:rPr>
      </w:pPr>
      <w:r>
        <w:rPr>
          <w:noProof/>
        </w:rPr>
        <w:pict>
          <v:shape id="Resim 21" o:spid="_x0000_s1045" type="#_x0000_t75" alt="güzel yazı" style="position:absolute;left:0;text-align:left;margin-left:0;margin-top:10.2pt;width:540pt;height:46.2pt;z-index:-251760640;visibility:visible">
            <v:imagedata r:id="rId6" o:title=""/>
          </v:shape>
        </w:pict>
      </w:r>
      <w:r>
        <w:rPr>
          <w:rFonts w:ascii="Hand writing Mutlu" w:hAnsi="Hand writing Mutlu"/>
          <w:outline/>
          <w:sz w:val="72"/>
          <w:szCs w:val="72"/>
        </w:rPr>
        <w:t xml:space="preserve">N </w:t>
      </w:r>
    </w:p>
    <w:p w:rsidR="009A5F3F" w:rsidRDefault="009A5F3F" w:rsidP="00801C96">
      <w:pPr>
        <w:ind w:left="180"/>
        <w:rPr>
          <w:rFonts w:ascii="Hand Center" w:hAnsi="Hand Center"/>
          <w:outline/>
          <w:sz w:val="72"/>
          <w:szCs w:val="72"/>
        </w:rPr>
      </w:pPr>
      <w:r>
        <w:rPr>
          <w:noProof/>
        </w:rPr>
        <w:pict>
          <v:shape id="Resim 22" o:spid="_x0000_s1046" type="#_x0000_t75" alt="güzel yazı" style="position:absolute;left:0;text-align:left;margin-left:0;margin-top:10.4pt;width:540pt;height:46.2pt;z-index:-251759616;visibility:visible">
            <v:imagedata r:id="rId6" o:title=""/>
          </v:shape>
        </w:pict>
      </w:r>
      <w:r>
        <w:rPr>
          <w:rFonts w:ascii="Hand writing Mutlu" w:hAnsi="Hand writing Mutlu"/>
          <w:outline/>
          <w:sz w:val="72"/>
          <w:szCs w:val="72"/>
        </w:rPr>
        <w:t xml:space="preserve">N </w:t>
      </w:r>
    </w:p>
    <w:p w:rsidR="009A5F3F" w:rsidRDefault="009A5F3F" w:rsidP="00801C96">
      <w:pPr>
        <w:ind w:left="180"/>
        <w:rPr>
          <w:rFonts w:ascii="Hand Center" w:hAnsi="Hand Center"/>
          <w:outline/>
          <w:sz w:val="72"/>
          <w:szCs w:val="72"/>
        </w:rPr>
      </w:pPr>
      <w:r>
        <w:rPr>
          <w:noProof/>
        </w:rPr>
        <w:pict>
          <v:shape id="Resim 23" o:spid="_x0000_s1047" type="#_x0000_t75" alt="güzel yazı" style="position:absolute;left:0;text-align:left;margin-left:0;margin-top:10.4pt;width:540pt;height:46.2pt;z-index:-251758592;visibility:visible">
            <v:imagedata r:id="rId6" o:title=""/>
          </v:shape>
        </w:pict>
      </w:r>
      <w:r>
        <w:rPr>
          <w:rFonts w:ascii="Hand writing Mutlu" w:hAnsi="Hand writing Mutlu"/>
          <w:outline/>
          <w:sz w:val="72"/>
          <w:szCs w:val="72"/>
        </w:rPr>
        <w:t xml:space="preserve">N </w:t>
      </w:r>
    </w:p>
    <w:p w:rsidR="009A5F3F" w:rsidRDefault="009A5F3F"/>
    <w:p w:rsidR="009A5F3F" w:rsidRDefault="009A5F3F"/>
    <w:p w:rsidR="009A5F3F" w:rsidRDefault="009A5F3F"/>
    <w:p w:rsidR="009A5F3F" w:rsidRPr="00CB6648" w:rsidRDefault="009A5F3F" w:rsidP="00801C96">
      <w:pPr>
        <w:ind w:left="180"/>
        <w:rPr>
          <w:rFonts w:ascii="Arial Black" w:hAnsi="Arial Black"/>
          <w:sz w:val="16"/>
          <w:szCs w:val="16"/>
        </w:rPr>
      </w:pPr>
      <w:r>
        <w:rPr>
          <w:rFonts w:ascii="Arial Black" w:hAnsi="Arial Black"/>
          <w:sz w:val="16"/>
          <w:szCs w:val="16"/>
        </w:rPr>
        <w:t>71</w:t>
      </w:r>
    </w:p>
    <w:p w:rsidR="009A5F3F" w:rsidRPr="002A3B38" w:rsidRDefault="009A5F3F" w:rsidP="00801C96">
      <w:pPr>
        <w:ind w:left="180"/>
        <w:jc w:val="center"/>
        <w:rPr>
          <w:rFonts w:ascii="Hand writing Mutlu" w:hAnsi="Hand writing Mutlu"/>
          <w:outline/>
          <w:sz w:val="190"/>
          <w:szCs w:val="190"/>
        </w:rPr>
      </w:pPr>
      <w:r>
        <w:rPr>
          <w:rFonts w:ascii="Hand writing Mutlu" w:hAnsi="Hand writing Mutlu"/>
          <w:outline/>
          <w:sz w:val="190"/>
          <w:szCs w:val="190"/>
        </w:rPr>
        <w:t xml:space="preserve">n </w:t>
      </w:r>
      <w:r>
        <w:rPr>
          <w:rFonts w:ascii="Hand Garden" w:hAnsi="Hand Garden"/>
          <w:outline/>
          <w:sz w:val="190"/>
          <w:szCs w:val="190"/>
        </w:rPr>
        <w:t>n</w:t>
      </w:r>
      <w:r w:rsidRPr="00AB4948">
        <w:rPr>
          <w:rFonts w:ascii="Hand writing Mutlu" w:hAnsi="Hand writing Mutlu"/>
          <w:outline/>
          <w:sz w:val="190"/>
          <w:szCs w:val="190"/>
        </w:rPr>
        <w:t xml:space="preserve"> </w:t>
      </w:r>
      <w:r>
        <w:rPr>
          <w:rFonts w:ascii="Hand writing Mutlu" w:hAnsi="Hand writing Mutlu"/>
          <w:outline/>
          <w:sz w:val="190"/>
          <w:szCs w:val="190"/>
        </w:rPr>
        <w:t>N</w:t>
      </w:r>
      <w:r w:rsidRPr="00AB4948">
        <w:rPr>
          <w:rFonts w:ascii="Hand Garden" w:hAnsi="Hand Garden"/>
          <w:outline/>
          <w:sz w:val="190"/>
          <w:szCs w:val="190"/>
        </w:rPr>
        <w:t xml:space="preserve"> </w:t>
      </w:r>
      <w:r>
        <w:rPr>
          <w:rFonts w:ascii="Hand Garden" w:hAnsi="Hand Garden"/>
          <w:outline/>
          <w:sz w:val="190"/>
          <w:szCs w:val="190"/>
        </w:rPr>
        <w:t>N</w:t>
      </w:r>
    </w:p>
    <w:p w:rsidR="009A5F3F" w:rsidRPr="005C068E" w:rsidRDefault="009A5F3F" w:rsidP="00801C96">
      <w:pPr>
        <w:ind w:left="180"/>
        <w:rPr>
          <w:rFonts w:ascii="Hand writing Mutlu" w:hAnsi="Hand writing Mutlu"/>
          <w:outline/>
          <w:sz w:val="72"/>
          <w:szCs w:val="72"/>
        </w:rPr>
      </w:pPr>
      <w:r>
        <w:rPr>
          <w:noProof/>
        </w:rPr>
        <w:pict>
          <v:shape id="Resim 24" o:spid="_x0000_s1048" type="#_x0000_t75" alt="güzel yazı" style="position:absolute;left:0;text-align:left;margin-left:0;margin-top:10.2pt;width:540pt;height:46.2pt;z-index:-251757568;visibility:visible">
            <v:imagedata r:id="rId6" o:title=""/>
          </v:shape>
        </w:pict>
      </w:r>
      <w:r>
        <w:rPr>
          <w:rFonts w:ascii="Hand writing Mutlu" w:hAnsi="Hand writing Mutlu"/>
          <w:outline/>
          <w:sz w:val="72"/>
          <w:szCs w:val="72"/>
        </w:rPr>
        <w:t>n n n</w:t>
      </w:r>
      <w:r w:rsidRPr="0026512A">
        <w:rPr>
          <w:rFonts w:ascii="Hand writing Mutlu" w:hAnsi="Hand writing Mutlu"/>
          <w:outline/>
          <w:sz w:val="72"/>
          <w:szCs w:val="72"/>
        </w:rPr>
        <w:t xml:space="preserve"> </w:t>
      </w:r>
      <w:r>
        <w:rPr>
          <w:rFonts w:ascii="Hand writing Mutlu" w:hAnsi="Hand writing Mutlu"/>
          <w:outline/>
          <w:sz w:val="72"/>
          <w:szCs w:val="72"/>
        </w:rPr>
        <w:t>n n n</w:t>
      </w:r>
      <w:r w:rsidRPr="0026512A">
        <w:rPr>
          <w:rFonts w:ascii="Hand writing Mutlu" w:hAnsi="Hand writing Mutlu"/>
          <w:outline/>
          <w:sz w:val="72"/>
          <w:szCs w:val="72"/>
        </w:rPr>
        <w:t xml:space="preserve"> </w:t>
      </w:r>
      <w:r>
        <w:rPr>
          <w:rFonts w:ascii="Hand writing Mutlu" w:hAnsi="Hand writing Mutlu"/>
          <w:outline/>
          <w:sz w:val="72"/>
          <w:szCs w:val="72"/>
        </w:rPr>
        <w:t>n n n</w:t>
      </w:r>
      <w:r w:rsidRPr="0026512A">
        <w:rPr>
          <w:rFonts w:ascii="Hand writing Mutlu" w:hAnsi="Hand writing Mutlu"/>
          <w:outline/>
          <w:sz w:val="72"/>
          <w:szCs w:val="72"/>
        </w:rPr>
        <w:t xml:space="preserve"> </w:t>
      </w:r>
      <w:r>
        <w:rPr>
          <w:rFonts w:ascii="Hand writing Mutlu" w:hAnsi="Hand writing Mutlu"/>
          <w:outline/>
          <w:sz w:val="72"/>
          <w:szCs w:val="72"/>
        </w:rPr>
        <w:t>n n n</w:t>
      </w:r>
      <w:r w:rsidRPr="0026512A">
        <w:rPr>
          <w:rFonts w:ascii="Hand writing Mutlu" w:hAnsi="Hand writing Mutlu"/>
          <w:outline/>
          <w:sz w:val="72"/>
          <w:szCs w:val="72"/>
        </w:rPr>
        <w:t xml:space="preserve"> </w:t>
      </w:r>
      <w:r>
        <w:rPr>
          <w:rFonts w:ascii="Hand writing Mutlu" w:hAnsi="Hand writing Mutlu"/>
          <w:outline/>
          <w:sz w:val="72"/>
          <w:szCs w:val="72"/>
        </w:rPr>
        <w:t xml:space="preserve">n n  </w:t>
      </w:r>
    </w:p>
    <w:p w:rsidR="009A5F3F" w:rsidRPr="00F428B7" w:rsidRDefault="009A5F3F" w:rsidP="00801C96">
      <w:pPr>
        <w:ind w:left="180"/>
        <w:rPr>
          <w:rFonts w:ascii="Hand Center" w:hAnsi="Hand Center"/>
          <w:sz w:val="72"/>
          <w:szCs w:val="72"/>
        </w:rPr>
      </w:pPr>
      <w:r>
        <w:rPr>
          <w:noProof/>
        </w:rPr>
        <w:pict>
          <v:shape id="Resim 25" o:spid="_x0000_s1049" type="#_x0000_t75" alt="güzel yazı" style="position:absolute;left:0;text-align:left;margin-left:0;margin-top:10.2pt;width:540pt;height:46.2pt;z-index:-251756544;visibility:visible">
            <v:imagedata r:id="rId6" o:title=""/>
          </v:shape>
        </w:pict>
      </w:r>
      <w:r>
        <w:rPr>
          <w:rFonts w:ascii="Hand writing Mutlu" w:hAnsi="Hand writing Mutlu"/>
          <w:outline/>
          <w:sz w:val="72"/>
          <w:szCs w:val="72"/>
        </w:rPr>
        <w:t>nnn nnn nnn nnn nnn nnn</w:t>
      </w:r>
      <w:r w:rsidRPr="0026512A">
        <w:rPr>
          <w:rFonts w:ascii="Hand writing Mutlu" w:hAnsi="Hand writing Mutlu"/>
          <w:outline/>
          <w:sz w:val="72"/>
          <w:szCs w:val="72"/>
        </w:rPr>
        <w:t xml:space="preserve"> </w:t>
      </w:r>
      <w:r>
        <w:rPr>
          <w:rFonts w:ascii="Hand writing Mutlu" w:hAnsi="Hand writing Mutlu"/>
          <w:outline/>
          <w:sz w:val="72"/>
          <w:szCs w:val="72"/>
        </w:rPr>
        <w:t>n</w:t>
      </w:r>
    </w:p>
    <w:p w:rsidR="009A5F3F" w:rsidRPr="00201A37" w:rsidRDefault="009A5F3F" w:rsidP="00801C96">
      <w:pPr>
        <w:ind w:left="180"/>
        <w:rPr>
          <w:rFonts w:ascii="Hand Garden" w:hAnsi="Hand Garden"/>
          <w:outline/>
          <w:sz w:val="4"/>
          <w:szCs w:val="4"/>
        </w:rPr>
      </w:pPr>
    </w:p>
    <w:p w:rsidR="009A5F3F" w:rsidRDefault="009A5F3F" w:rsidP="00801C96">
      <w:pPr>
        <w:ind w:left="180"/>
        <w:rPr>
          <w:rFonts w:ascii="Hand Center" w:hAnsi="Hand Center"/>
          <w:outline/>
          <w:sz w:val="72"/>
          <w:szCs w:val="72"/>
        </w:rPr>
      </w:pPr>
      <w:r>
        <w:rPr>
          <w:noProof/>
        </w:rPr>
        <w:pict>
          <v:shape id="Resim 26" o:spid="_x0000_s1050" type="#_x0000_t75" alt="güzel yazı" style="position:absolute;left:0;text-align:left;margin-left:0;margin-top:10.4pt;width:540pt;height:46.2pt;z-index:-251755520;visibility:visible">
            <v:imagedata r:id="rId6" o:title=""/>
          </v:shape>
        </w:pict>
      </w:r>
      <w:r>
        <w:rPr>
          <w:rFonts w:ascii="Hand writing Mutlu" w:hAnsi="Hand writing Mutlu"/>
          <w:outline/>
          <w:sz w:val="72"/>
          <w:szCs w:val="72"/>
        </w:rPr>
        <w:t>n n</w:t>
      </w:r>
      <w:r w:rsidRPr="0026512A">
        <w:rPr>
          <w:rFonts w:ascii="Hand writing Mutlu" w:hAnsi="Hand writing Mutlu"/>
          <w:outline/>
          <w:sz w:val="72"/>
          <w:szCs w:val="72"/>
        </w:rPr>
        <w:t xml:space="preserve"> </w:t>
      </w:r>
      <w:r>
        <w:rPr>
          <w:rFonts w:ascii="Hand writing Mutlu" w:hAnsi="Hand writing Mutlu"/>
          <w:outline/>
          <w:sz w:val="72"/>
          <w:szCs w:val="72"/>
        </w:rPr>
        <w:t>n n n</w:t>
      </w:r>
      <w:r w:rsidRPr="0026512A">
        <w:rPr>
          <w:rFonts w:ascii="Hand writing Mutlu" w:hAnsi="Hand writing Mutlu"/>
          <w:outline/>
          <w:sz w:val="72"/>
          <w:szCs w:val="72"/>
        </w:rPr>
        <w:t xml:space="preserve"> </w:t>
      </w:r>
      <w:r>
        <w:rPr>
          <w:rFonts w:ascii="Hand writing Mutlu" w:hAnsi="Hand writing Mutlu"/>
          <w:outline/>
          <w:sz w:val="72"/>
          <w:szCs w:val="72"/>
        </w:rPr>
        <w:t>n n n</w:t>
      </w:r>
      <w:r w:rsidRPr="0026512A">
        <w:rPr>
          <w:rFonts w:ascii="Hand writing Mutlu" w:hAnsi="Hand writing Mutlu"/>
          <w:outline/>
          <w:sz w:val="72"/>
          <w:szCs w:val="72"/>
        </w:rPr>
        <w:t xml:space="preserve"> </w:t>
      </w:r>
      <w:r>
        <w:rPr>
          <w:rFonts w:ascii="Hand writing Mutlu" w:hAnsi="Hand writing Mutlu"/>
          <w:outline/>
          <w:sz w:val="72"/>
          <w:szCs w:val="72"/>
        </w:rPr>
        <w:t>n n n</w:t>
      </w:r>
      <w:r w:rsidRPr="0026512A">
        <w:rPr>
          <w:rFonts w:ascii="Hand writing Mutlu" w:hAnsi="Hand writing Mutlu"/>
          <w:outline/>
          <w:sz w:val="72"/>
          <w:szCs w:val="72"/>
        </w:rPr>
        <w:t xml:space="preserve"> </w:t>
      </w:r>
      <w:r>
        <w:rPr>
          <w:rFonts w:ascii="Hand writing Mutlu" w:hAnsi="Hand writing Mutlu"/>
          <w:outline/>
          <w:sz w:val="72"/>
          <w:szCs w:val="72"/>
        </w:rPr>
        <w:t>n n n</w:t>
      </w:r>
      <w:r w:rsidRPr="0026512A">
        <w:rPr>
          <w:rFonts w:ascii="Hand writing Mutlu" w:hAnsi="Hand writing Mutlu"/>
          <w:outline/>
          <w:sz w:val="72"/>
          <w:szCs w:val="72"/>
        </w:rPr>
        <w:t xml:space="preserve"> </w:t>
      </w:r>
    </w:p>
    <w:p w:rsidR="009A5F3F" w:rsidRPr="00F428B7" w:rsidRDefault="009A5F3F" w:rsidP="00801C96">
      <w:pPr>
        <w:ind w:left="180"/>
        <w:rPr>
          <w:rFonts w:ascii="Hand Center" w:hAnsi="Hand Center"/>
          <w:sz w:val="72"/>
          <w:szCs w:val="72"/>
        </w:rPr>
      </w:pPr>
      <w:r>
        <w:rPr>
          <w:noProof/>
        </w:rPr>
        <w:pict>
          <v:shape id="Resim 28" o:spid="_x0000_s1051" type="#_x0000_t75" alt="güzel yazı" style="position:absolute;left:0;text-align:left;margin-left:0;margin-top:10.2pt;width:540pt;height:46.2pt;z-index:-251753472;visibility:visible">
            <v:imagedata r:id="rId6" o:title=""/>
          </v:shape>
        </w:pict>
      </w:r>
      <w:r>
        <w:rPr>
          <w:rFonts w:ascii="Hand writing Mutlu" w:hAnsi="Hand writing Mutlu"/>
          <w:outline/>
          <w:sz w:val="72"/>
          <w:szCs w:val="72"/>
        </w:rPr>
        <w:t xml:space="preserve">n </w:t>
      </w:r>
    </w:p>
    <w:p w:rsidR="009A5F3F" w:rsidRPr="00201A37" w:rsidRDefault="009A5F3F" w:rsidP="00801C96">
      <w:pPr>
        <w:ind w:left="180"/>
        <w:rPr>
          <w:rFonts w:ascii="Hand Garden" w:hAnsi="Hand Garden"/>
          <w:outline/>
          <w:sz w:val="4"/>
          <w:szCs w:val="4"/>
        </w:rPr>
      </w:pPr>
    </w:p>
    <w:p w:rsidR="009A5F3F" w:rsidRDefault="009A5F3F" w:rsidP="00801C96">
      <w:pPr>
        <w:ind w:left="180"/>
        <w:rPr>
          <w:rFonts w:ascii="Hand Center" w:hAnsi="Hand Center"/>
          <w:outline/>
          <w:sz w:val="72"/>
          <w:szCs w:val="72"/>
        </w:rPr>
      </w:pPr>
      <w:r>
        <w:rPr>
          <w:noProof/>
        </w:rPr>
        <w:pict>
          <v:shape id="Resim 29" o:spid="_x0000_s1052" type="#_x0000_t75" alt="güzel yazı" style="position:absolute;left:0;text-align:left;margin-left:0;margin-top:10.4pt;width:540pt;height:46.2pt;z-index:-251752448;visibility:visible">
            <v:imagedata r:id="rId6" o:title=""/>
          </v:shape>
        </w:pict>
      </w:r>
      <w:r>
        <w:rPr>
          <w:rFonts w:ascii="Hand writing Mutlu" w:hAnsi="Hand writing Mutlu"/>
          <w:outline/>
          <w:sz w:val="72"/>
          <w:szCs w:val="72"/>
        </w:rPr>
        <w:t xml:space="preserve">n </w:t>
      </w:r>
    </w:p>
    <w:p w:rsidR="009A5F3F" w:rsidRPr="005C068E" w:rsidRDefault="009A5F3F" w:rsidP="00801C96">
      <w:pPr>
        <w:ind w:left="180"/>
        <w:rPr>
          <w:rFonts w:ascii="Hand writing Mutlu" w:hAnsi="Hand writing Mutlu"/>
          <w:outline/>
          <w:sz w:val="72"/>
          <w:szCs w:val="72"/>
        </w:rPr>
      </w:pPr>
      <w:r>
        <w:rPr>
          <w:noProof/>
        </w:rPr>
        <w:pict>
          <v:shape id="Resim 27" o:spid="_x0000_s1053" type="#_x0000_t75" alt="güzel yazı" style="position:absolute;left:0;text-align:left;margin-left:0;margin-top:10.4pt;width:540pt;height:46.2pt;z-index:-251754496;visibility:visible">
            <v:imagedata r:id="rId6" o:title=""/>
          </v:shape>
        </w:pict>
      </w:r>
      <w:r>
        <w:rPr>
          <w:noProof/>
        </w:rPr>
        <w:pict>
          <v:shape id="Resim 30" o:spid="_x0000_s1054" type="#_x0000_t75" alt="güzel yazı" style="position:absolute;left:0;text-align:left;margin-left:0;margin-top:10.2pt;width:540pt;height:46.2pt;z-index:-251751424;visibility:visible">
            <v:imagedata r:id="rId6" o:title=""/>
          </v:shape>
        </w:pict>
      </w:r>
      <w:r>
        <w:rPr>
          <w:rFonts w:ascii="Hand writing Mutlu" w:hAnsi="Hand writing Mutlu"/>
          <w:outline/>
          <w:sz w:val="72"/>
          <w:szCs w:val="72"/>
        </w:rPr>
        <w:t xml:space="preserve">n </w:t>
      </w:r>
    </w:p>
    <w:p w:rsidR="009A5F3F" w:rsidRPr="00F428B7" w:rsidRDefault="009A5F3F" w:rsidP="00801C96">
      <w:pPr>
        <w:ind w:left="180"/>
        <w:rPr>
          <w:rFonts w:ascii="Hand Center" w:hAnsi="Hand Center"/>
          <w:sz w:val="72"/>
          <w:szCs w:val="72"/>
        </w:rPr>
      </w:pPr>
      <w:r>
        <w:rPr>
          <w:noProof/>
        </w:rPr>
        <w:pict>
          <v:shape id="Resim 31" o:spid="_x0000_s1055" type="#_x0000_t75" alt="güzel yazı" style="position:absolute;left:0;text-align:left;margin-left:0;margin-top:10.2pt;width:540pt;height:46.2pt;z-index:-251750400;visibility:visible">
            <v:imagedata r:id="rId6" o:title=""/>
          </v:shape>
        </w:pict>
      </w:r>
      <w:r>
        <w:rPr>
          <w:rFonts w:ascii="Hand writing Mutlu" w:hAnsi="Hand writing Mutlu"/>
          <w:outline/>
          <w:sz w:val="72"/>
          <w:szCs w:val="72"/>
        </w:rPr>
        <w:t xml:space="preserve">N N N N N N N N N </w:t>
      </w:r>
    </w:p>
    <w:p w:rsidR="009A5F3F" w:rsidRDefault="009A5F3F" w:rsidP="00801C96">
      <w:pPr>
        <w:ind w:left="180"/>
        <w:rPr>
          <w:rFonts w:ascii="Hand Garden" w:hAnsi="Hand Garden"/>
          <w:outline/>
          <w:sz w:val="4"/>
          <w:szCs w:val="4"/>
        </w:rPr>
      </w:pPr>
    </w:p>
    <w:p w:rsidR="009A5F3F" w:rsidRPr="00F428B7" w:rsidRDefault="009A5F3F" w:rsidP="00801C96">
      <w:pPr>
        <w:ind w:left="180"/>
        <w:rPr>
          <w:rFonts w:ascii="Hand Center" w:hAnsi="Hand Center"/>
          <w:sz w:val="72"/>
          <w:szCs w:val="72"/>
        </w:rPr>
      </w:pPr>
      <w:r>
        <w:rPr>
          <w:noProof/>
        </w:rPr>
        <w:pict>
          <v:shape id="Resim 32" o:spid="_x0000_s1056" type="#_x0000_t75" alt="güzel yazı" style="position:absolute;left:0;text-align:left;margin-left:0;margin-top:10.2pt;width:540pt;height:46.2pt;z-index:-251749376;visibility:visible">
            <v:imagedata r:id="rId6" o:title=""/>
          </v:shape>
        </w:pict>
      </w:r>
      <w:r>
        <w:rPr>
          <w:rFonts w:ascii="Hand writing Mutlu" w:hAnsi="Hand writing Mutlu"/>
          <w:outline/>
          <w:sz w:val="72"/>
          <w:szCs w:val="72"/>
        </w:rPr>
        <w:t xml:space="preserve">N N N N N N N N N </w:t>
      </w:r>
    </w:p>
    <w:p w:rsidR="009A5F3F" w:rsidRDefault="009A5F3F" w:rsidP="00801C96">
      <w:pPr>
        <w:ind w:left="180"/>
        <w:rPr>
          <w:rFonts w:ascii="Hand Center" w:hAnsi="Hand Center"/>
          <w:outline/>
          <w:sz w:val="72"/>
          <w:szCs w:val="72"/>
        </w:rPr>
      </w:pPr>
      <w:r>
        <w:rPr>
          <w:noProof/>
        </w:rPr>
        <w:pict>
          <v:shape id="Resim 33" o:spid="_x0000_s1057" type="#_x0000_t75" alt="güzel yazı" style="position:absolute;left:0;text-align:left;margin-left:0;margin-top:10.4pt;width:540pt;height:46.2pt;z-index:-251748352;visibility:visible">
            <v:imagedata r:id="rId6" o:title=""/>
          </v:shape>
        </w:pict>
      </w:r>
      <w:r>
        <w:rPr>
          <w:rFonts w:ascii="Hand writing Mutlu" w:hAnsi="Hand writing Mutlu"/>
          <w:outline/>
          <w:sz w:val="72"/>
          <w:szCs w:val="72"/>
        </w:rPr>
        <w:t xml:space="preserve">N </w:t>
      </w:r>
    </w:p>
    <w:p w:rsidR="009A5F3F" w:rsidRDefault="009A5F3F" w:rsidP="00801C96">
      <w:pPr>
        <w:ind w:left="180"/>
        <w:rPr>
          <w:rFonts w:ascii="Hand Center" w:hAnsi="Hand Center"/>
          <w:outline/>
          <w:sz w:val="72"/>
          <w:szCs w:val="72"/>
        </w:rPr>
      </w:pPr>
      <w:r>
        <w:rPr>
          <w:noProof/>
        </w:rPr>
        <w:pict>
          <v:shape id="Resim 34" o:spid="_x0000_s1058" type="#_x0000_t75" alt="güzel yazı" style="position:absolute;left:0;text-align:left;margin-left:0;margin-top:10.4pt;width:540pt;height:46.2pt;z-index:-251747328;visibility:visible">
            <v:imagedata r:id="rId6" o:title=""/>
          </v:shape>
        </w:pict>
      </w:r>
      <w:r>
        <w:rPr>
          <w:rFonts w:ascii="Hand writing Mutlu" w:hAnsi="Hand writing Mutlu"/>
          <w:outline/>
          <w:sz w:val="72"/>
          <w:szCs w:val="72"/>
        </w:rPr>
        <w:t xml:space="preserve">N </w:t>
      </w:r>
    </w:p>
    <w:p w:rsidR="009A5F3F" w:rsidRDefault="009A5F3F"/>
    <w:p w:rsidR="009A5F3F" w:rsidRDefault="009A5F3F"/>
    <w:p w:rsidR="009A5F3F" w:rsidRDefault="009A5F3F" w:rsidP="00801C96">
      <w:pPr>
        <w:ind w:left="180"/>
        <w:rPr>
          <w:rFonts w:ascii="Arial Black" w:hAnsi="Arial Black"/>
          <w:sz w:val="16"/>
          <w:szCs w:val="16"/>
        </w:rPr>
      </w:pPr>
    </w:p>
    <w:p w:rsidR="009A5F3F" w:rsidRDefault="009A5F3F" w:rsidP="00801C96">
      <w:pPr>
        <w:ind w:left="180"/>
        <w:rPr>
          <w:rFonts w:ascii="Arial Black" w:hAnsi="Arial Black"/>
          <w:sz w:val="16"/>
          <w:szCs w:val="16"/>
        </w:rPr>
      </w:pPr>
    </w:p>
    <w:p w:rsidR="009A5F3F" w:rsidRDefault="009A5F3F" w:rsidP="007573AF">
      <w:pPr>
        <w:rPr>
          <w:rFonts w:ascii="Arial Black" w:hAnsi="Arial Black"/>
          <w:sz w:val="16"/>
          <w:szCs w:val="16"/>
        </w:rPr>
      </w:pPr>
    </w:p>
    <w:p w:rsidR="009A5F3F" w:rsidRDefault="009A5F3F" w:rsidP="007573AF">
      <w:pPr>
        <w:rPr>
          <w:rFonts w:ascii="Arial Black" w:hAnsi="Arial Black"/>
          <w:sz w:val="16"/>
          <w:szCs w:val="16"/>
        </w:rPr>
      </w:pPr>
      <w:r>
        <w:rPr>
          <w:noProof/>
        </w:rPr>
        <w:pict>
          <v:oval id="_x0000_s1059" style="position:absolute;margin-left:441pt;margin-top:38.55pt;width:86.9pt;height:41.4pt;z-index:251664384" wrapcoords="9310 -393 6331 0 559 3927 559 5891 -186 8640 -186 13353 2048 18458 2607 19244 7634 21600 8938 21600 12476 21600 13779 21600 18807 19244 21786 12960 21786 9818 21600 8247 20855 5891 21041 4320 15083 0 12290 -393 9310 -393" strokeweight="1.25pt">
            <v:textbox style="mso-next-textbox:#_x0000_s1059">
              <w:txbxContent>
                <w:p w:rsidR="009A5F3F" w:rsidRPr="00B86DD8" w:rsidRDefault="009A5F3F" w:rsidP="00801C96">
                  <w:pPr>
                    <w:spacing w:line="192" w:lineRule="auto"/>
                    <w:jc w:val="center"/>
                    <w:rPr>
                      <w:rFonts w:ascii="Hand writing Mutlu" w:hAnsi="Hand writing Mutlu"/>
                      <w:sz w:val="48"/>
                      <w:szCs w:val="48"/>
                    </w:rPr>
                  </w:pPr>
                  <w:r>
                    <w:rPr>
                      <w:rFonts w:ascii="Hand writing Mutlu" w:hAnsi="Hand writing Mutlu"/>
                      <w:sz w:val="48"/>
                      <w:szCs w:val="48"/>
                    </w:rPr>
                    <w:t>en</w:t>
                  </w:r>
                </w:p>
              </w:txbxContent>
            </v:textbox>
            <w10:wrap type="through" side="left"/>
          </v:oval>
        </w:pict>
      </w:r>
      <w:r>
        <w:rPr>
          <w:noProof/>
        </w:rPr>
        <w:pict>
          <v:line id="_x0000_s1060" style="position:absolute;flip:y;z-index:251663360" from="381.85pt,68.15pt" to="417.35pt,85.9pt" wrapcoords="-460 0 12868 14400 16085 20700 16545 20700 22060 20700 22519 18000 18843 14400 15626 14400 1379 0 -460 0">
            <v:stroke endarrow="block"/>
            <w10:wrap type="through" side="left"/>
          </v:line>
        </w:pict>
      </w:r>
      <w:r>
        <w:rPr>
          <w:noProof/>
        </w:rPr>
        <w:pict>
          <v:line id="_x0000_s1061" style="position:absolute;z-index:251662336" from="381.85pt,26.75pt" to="417.35pt,44.5pt" wrapcoords="-460 0 12868 14400 16085 20700 16545 20700 22060 20700 22519 18000 18843 14400 15626 14400 1379 0 -460 0">
            <v:stroke endarrow="block"/>
            <w10:wrap type="through" side="left"/>
          </v:line>
        </w:pict>
      </w:r>
      <w:r>
        <w:rPr>
          <w:noProof/>
        </w:rPr>
        <w:pict>
          <v:oval id="_x0000_s1062" style="position:absolute;margin-left:308.9pt;margin-top:62.25pt;width:65.05pt;height:41.4pt;z-index:251661312" wrapcoords="7697 0 5710 393 248 5105 -248 9033 -248 13353 2731 18851 6952 21207 7697 21207 13655 21207 14400 21207 18621 18851 21848 13353 21848 11389 21103 5105 15641 393 13655 0 7697 0">
            <v:textbox style="mso-next-textbox:#_x0000_s1062">
              <w:txbxContent>
                <w:p w:rsidR="009A5F3F" w:rsidRPr="00B86DD8" w:rsidRDefault="009A5F3F" w:rsidP="00801C96">
                  <w:pPr>
                    <w:spacing w:line="192" w:lineRule="auto"/>
                    <w:jc w:val="center"/>
                    <w:rPr>
                      <w:rFonts w:ascii="Hand writing Mutlu" w:hAnsi="Hand writing Mutlu"/>
                      <w:sz w:val="48"/>
                      <w:szCs w:val="48"/>
                    </w:rPr>
                  </w:pPr>
                  <w:r>
                    <w:rPr>
                      <w:rFonts w:ascii="Hand writing Mutlu" w:hAnsi="Hand writing Mutlu"/>
                      <w:sz w:val="48"/>
                      <w:szCs w:val="48"/>
                    </w:rPr>
                    <w:t>n</w:t>
                  </w:r>
                </w:p>
              </w:txbxContent>
            </v:textbox>
            <w10:wrap type="through" side="left"/>
          </v:oval>
        </w:pict>
      </w:r>
      <w:r>
        <w:rPr>
          <w:noProof/>
        </w:rPr>
        <w:pict>
          <v:oval id="_x0000_s1063" style="position:absolute;margin-left:308.9pt;margin-top:9pt;width:65.05pt;height:41.4pt;z-index:251660288" wrapcoords="7697 0 5710 393 248 5105 -248 9033 -248 13353 2731 18851 6952 21207 7697 21207 13655 21207 14400 21207 18621 18851 21848 13353 21848 11389 21103 5105 15641 393 13655 0 7697 0">
            <v:textbox style="mso-next-textbox:#_x0000_s1063">
              <w:txbxContent>
                <w:p w:rsidR="009A5F3F" w:rsidRPr="00B86DD8" w:rsidRDefault="009A5F3F" w:rsidP="00801C96">
                  <w:pPr>
                    <w:spacing w:line="192" w:lineRule="auto"/>
                    <w:jc w:val="center"/>
                    <w:rPr>
                      <w:rFonts w:ascii="Hand writing Mutlu" w:hAnsi="Hand writing Mutlu"/>
                      <w:sz w:val="48"/>
                      <w:szCs w:val="48"/>
                    </w:rPr>
                  </w:pPr>
                  <w:r>
                    <w:rPr>
                      <w:rFonts w:ascii="Hand writing Mutlu" w:hAnsi="Hand writing Mutlu"/>
                      <w:sz w:val="48"/>
                      <w:szCs w:val="48"/>
                    </w:rPr>
                    <w:t>e</w:t>
                  </w:r>
                </w:p>
              </w:txbxContent>
            </v:textbox>
            <w10:wrap type="through" side="left"/>
          </v:oval>
        </w:pict>
      </w:r>
    </w:p>
    <w:p w:rsidR="009A5F3F" w:rsidRDefault="009A5F3F" w:rsidP="00801C96">
      <w:pPr>
        <w:ind w:left="180"/>
        <w:rPr>
          <w:rFonts w:ascii="Arial Black" w:hAnsi="Arial Black"/>
          <w:sz w:val="16"/>
          <w:szCs w:val="16"/>
        </w:rPr>
      </w:pPr>
    </w:p>
    <w:p w:rsidR="009A5F3F" w:rsidRDefault="009A5F3F" w:rsidP="00801C96">
      <w:pPr>
        <w:ind w:left="180"/>
        <w:rPr>
          <w:rFonts w:ascii="Arial Black" w:hAnsi="Arial Black"/>
          <w:sz w:val="16"/>
          <w:szCs w:val="16"/>
        </w:rPr>
      </w:pPr>
    </w:p>
    <w:p w:rsidR="009A5F3F" w:rsidRDefault="009A5F3F" w:rsidP="00801C96">
      <w:pPr>
        <w:ind w:left="180"/>
        <w:rPr>
          <w:rFonts w:ascii="Arial Black" w:hAnsi="Arial Black"/>
          <w:sz w:val="16"/>
          <w:szCs w:val="16"/>
        </w:rPr>
      </w:pPr>
    </w:p>
    <w:p w:rsidR="009A5F3F" w:rsidRDefault="009A5F3F" w:rsidP="00801C96">
      <w:pPr>
        <w:ind w:left="180"/>
        <w:rPr>
          <w:rFonts w:ascii="Arial Black" w:hAnsi="Arial Black"/>
          <w:sz w:val="16"/>
          <w:szCs w:val="16"/>
        </w:rPr>
      </w:pPr>
    </w:p>
    <w:p w:rsidR="009A5F3F" w:rsidRDefault="009A5F3F" w:rsidP="00801C96">
      <w:pPr>
        <w:ind w:left="180"/>
        <w:rPr>
          <w:rFonts w:ascii="Arial Black" w:hAnsi="Arial Black"/>
          <w:sz w:val="16"/>
          <w:szCs w:val="16"/>
        </w:rPr>
      </w:pPr>
      <w:r>
        <w:rPr>
          <w:noProof/>
        </w:rPr>
        <w:pict>
          <v:oval id="_x0000_s1064" style="position:absolute;left:0;text-align:left;margin-left:45pt;margin-top:5.85pt;width:65.05pt;height:41.4pt;z-index:251656192" wrapcoords="7697 0 5710 393 248 5105 -248 9033 -248 13353 2731 18851 6952 21207 7697 21207 13655 21207 14400 21207 18621 18851 21848 13353 21848 11389 21103 5105 15641 393 13655 0 7697 0">
            <v:textbox style="mso-next-textbox:#_x0000_s1064">
              <w:txbxContent>
                <w:p w:rsidR="009A5F3F" w:rsidRPr="00B86DD8" w:rsidRDefault="009A5F3F" w:rsidP="00801C96">
                  <w:pPr>
                    <w:spacing w:line="192" w:lineRule="auto"/>
                    <w:jc w:val="center"/>
                    <w:rPr>
                      <w:rFonts w:ascii="Hand writing Mutlu" w:hAnsi="Hand writing Mutlu"/>
                      <w:sz w:val="48"/>
                      <w:szCs w:val="48"/>
                    </w:rPr>
                  </w:pPr>
                  <w:r>
                    <w:rPr>
                      <w:rFonts w:ascii="Hand writing Mutlu" w:hAnsi="Hand writing Mutlu"/>
                      <w:sz w:val="48"/>
                      <w:szCs w:val="48"/>
                    </w:rPr>
                    <w:t>n</w:t>
                  </w:r>
                </w:p>
              </w:txbxContent>
            </v:textbox>
            <w10:wrap type="through" side="left"/>
          </v:oval>
        </w:pict>
      </w:r>
      <w:r>
        <w:rPr>
          <w:noProof/>
        </w:rPr>
        <w:pict>
          <v:oval id="_x0000_s1065" style="position:absolute;left:0;text-align:left;margin-left:45pt;margin-top:-47.4pt;width:65.05pt;height:41.4pt;z-index:251655168" wrapcoords="7697 0 5710 393 248 5105 -248 9033 -248 13353 2731 18851 6952 21207 7697 21207 13655 21207 14400 21207 18621 18851 21848 13353 21848 11389 21103 5105 15641 393 13655 0 7697 0">
            <v:textbox style="mso-next-textbox:#_x0000_s1065">
              <w:txbxContent>
                <w:p w:rsidR="009A5F3F" w:rsidRPr="00B86DD8" w:rsidRDefault="009A5F3F" w:rsidP="00801C96">
                  <w:pPr>
                    <w:spacing w:line="192" w:lineRule="auto"/>
                    <w:jc w:val="center"/>
                    <w:rPr>
                      <w:rFonts w:ascii="Hand writing Mutlu" w:hAnsi="Hand writing Mutlu"/>
                      <w:sz w:val="48"/>
                      <w:szCs w:val="48"/>
                    </w:rPr>
                  </w:pPr>
                  <w:r>
                    <w:rPr>
                      <w:rFonts w:ascii="Hand writing Mutlu" w:hAnsi="Hand writing Mutlu"/>
                      <w:sz w:val="48"/>
                      <w:szCs w:val="48"/>
                    </w:rPr>
                    <w:t>a</w:t>
                  </w:r>
                </w:p>
              </w:txbxContent>
            </v:textbox>
            <w10:wrap type="through" side="left"/>
          </v:oval>
        </w:pict>
      </w:r>
      <w:r>
        <w:rPr>
          <w:noProof/>
        </w:rPr>
        <w:pict>
          <v:oval id="_x0000_s1066" style="position:absolute;left:0;text-align:left;margin-left:177.1pt;margin-top:-17.85pt;width:86.9pt;height:41.4pt;z-index:251659264" wrapcoords="9310 -393 6331 0 559 3927 559 5891 -186 8640 -186 13353 2048 18458 2607 19244 7634 21600 8938 21600 12476 21600 13779 21600 18807 19244 21786 12960 21786 9818 21600 8247 20855 5891 21041 4320 15083 0 12290 -393 9310 -393" strokeweight="1.25pt">
            <v:textbox style="mso-next-textbox:#_x0000_s1066">
              <w:txbxContent>
                <w:p w:rsidR="009A5F3F" w:rsidRPr="00B86DD8" w:rsidRDefault="009A5F3F" w:rsidP="00801C96">
                  <w:pPr>
                    <w:spacing w:line="192" w:lineRule="auto"/>
                    <w:jc w:val="center"/>
                    <w:rPr>
                      <w:rFonts w:ascii="Hand writing Mutlu" w:hAnsi="Hand writing Mutlu"/>
                      <w:sz w:val="48"/>
                      <w:szCs w:val="48"/>
                    </w:rPr>
                  </w:pPr>
                  <w:r>
                    <w:rPr>
                      <w:rFonts w:ascii="Hand writing Mutlu" w:hAnsi="Hand writing Mutlu"/>
                      <w:sz w:val="48"/>
                      <w:szCs w:val="48"/>
                    </w:rPr>
                    <w:t>an</w:t>
                  </w:r>
                </w:p>
              </w:txbxContent>
            </v:textbox>
            <w10:wrap type="through" side="left"/>
          </v:oval>
        </w:pict>
      </w:r>
      <w:r>
        <w:rPr>
          <w:noProof/>
        </w:rPr>
        <w:pict>
          <v:line id="_x0000_s1067" style="position:absolute;left:0;text-align:left;flip:y;z-index:251658240" from="117.95pt,11.75pt" to="153.45pt,29.5pt" wrapcoords="-460 0 12868 14400 16085 20700 16545 20700 22060 20700 22519 18000 18843 14400 15626 14400 1379 0 -460 0">
            <v:stroke endarrow="block"/>
            <w10:wrap type="through" side="left"/>
          </v:line>
        </w:pict>
      </w:r>
      <w:r>
        <w:rPr>
          <w:noProof/>
        </w:rPr>
        <w:pict>
          <v:line id="_x0000_s1068" style="position:absolute;left:0;text-align:left;z-index:251657216" from="117.95pt,-29.65pt" to="153.45pt,-11.9pt" wrapcoords="-460 0 12868 14400 16085 20700 16545 20700 22060 20700 22519 18000 18843 14400 15626 14400 1379 0 -460 0">
            <v:stroke endarrow="block"/>
            <w10:wrap type="through" side="left"/>
          </v:line>
        </w:pict>
      </w:r>
    </w:p>
    <w:p w:rsidR="009A5F3F" w:rsidRDefault="009A5F3F" w:rsidP="00801C96">
      <w:pPr>
        <w:ind w:left="180"/>
        <w:rPr>
          <w:rFonts w:ascii="Arial Black" w:hAnsi="Arial Black"/>
          <w:sz w:val="16"/>
          <w:szCs w:val="16"/>
        </w:rPr>
      </w:pPr>
    </w:p>
    <w:p w:rsidR="009A5F3F" w:rsidRDefault="009A5F3F" w:rsidP="00801C96">
      <w:pPr>
        <w:ind w:left="180"/>
        <w:rPr>
          <w:rFonts w:ascii="Arial Black" w:hAnsi="Arial Black"/>
          <w:sz w:val="16"/>
          <w:szCs w:val="16"/>
        </w:rPr>
      </w:pPr>
    </w:p>
    <w:p w:rsidR="009A5F3F" w:rsidRDefault="009A5F3F" w:rsidP="00801C96">
      <w:pPr>
        <w:ind w:left="180"/>
        <w:rPr>
          <w:rFonts w:ascii="Arial Black" w:hAnsi="Arial Black"/>
          <w:sz w:val="16"/>
          <w:szCs w:val="16"/>
        </w:rPr>
      </w:pPr>
    </w:p>
    <w:p w:rsidR="009A5F3F" w:rsidRDefault="009A5F3F" w:rsidP="00801C96">
      <w:pPr>
        <w:ind w:left="180"/>
        <w:rPr>
          <w:rFonts w:ascii="Arial Black" w:hAnsi="Arial Black"/>
          <w:sz w:val="16"/>
          <w:szCs w:val="16"/>
        </w:rPr>
      </w:pPr>
      <w:r>
        <w:rPr>
          <w:noProof/>
        </w:rPr>
        <w:pict>
          <v:line id="_x0000_s1069" style="position:absolute;left:0;text-align:left;z-index:251670528" from="9pt,15.3pt" to="531pt,15.3pt" wrapcoords="0 0 0 1 698 1 698 0 0 0" strokeweight="1.25pt">
            <v:stroke dashstyle="longDash"/>
            <w10:wrap type="through" side="left"/>
          </v:line>
        </w:pict>
      </w:r>
    </w:p>
    <w:p w:rsidR="009A5F3F" w:rsidRDefault="009A5F3F" w:rsidP="00801C96">
      <w:pPr>
        <w:ind w:left="180"/>
        <w:rPr>
          <w:rFonts w:ascii="Arial Black" w:hAnsi="Arial Black"/>
          <w:sz w:val="16"/>
          <w:szCs w:val="16"/>
        </w:rPr>
      </w:pPr>
      <w:r>
        <w:rPr>
          <w:noProof/>
        </w:rPr>
        <w:pict>
          <v:oval id="_x0000_s1070" style="position:absolute;left:0;text-align:left;margin-left:45pt;margin-top:4.95pt;width:65.05pt;height:41.4pt;z-index:251665408" wrapcoords="7697 0 5710 393 248 5105 -248 9033 -248 13353 2731 18851 6952 21207 7697 21207 13655 21207 14400 21207 18621 18851 21848 13353 21848 11389 21103 5105 15641 393 13655 0 7697 0">
            <v:textbox style="mso-next-textbox:#_x0000_s1070">
              <w:txbxContent>
                <w:p w:rsidR="009A5F3F" w:rsidRPr="00B86DD8" w:rsidRDefault="009A5F3F" w:rsidP="00801C96">
                  <w:pPr>
                    <w:spacing w:line="192" w:lineRule="auto"/>
                    <w:jc w:val="center"/>
                    <w:rPr>
                      <w:rFonts w:ascii="Hand writing Mutlu" w:hAnsi="Hand writing Mutlu"/>
                      <w:sz w:val="48"/>
                      <w:szCs w:val="48"/>
                    </w:rPr>
                  </w:pPr>
                  <w:r>
                    <w:rPr>
                      <w:rFonts w:ascii="Hand writing Mutlu" w:hAnsi="Hand writing Mutlu"/>
                      <w:sz w:val="48"/>
                      <w:szCs w:val="48"/>
                    </w:rPr>
                    <w:t>i</w:t>
                  </w:r>
                </w:p>
              </w:txbxContent>
            </v:textbox>
            <w10:wrap type="through" side="left"/>
          </v:oval>
        </w:pict>
      </w:r>
    </w:p>
    <w:p w:rsidR="009A5F3F" w:rsidRDefault="009A5F3F" w:rsidP="00801C96">
      <w:pPr>
        <w:ind w:left="180"/>
        <w:rPr>
          <w:rFonts w:ascii="Arial Black" w:hAnsi="Arial Black"/>
          <w:sz w:val="16"/>
          <w:szCs w:val="16"/>
        </w:rPr>
      </w:pPr>
    </w:p>
    <w:p w:rsidR="009A5F3F" w:rsidRDefault="009A5F3F" w:rsidP="00801C96">
      <w:pPr>
        <w:ind w:left="180"/>
        <w:rPr>
          <w:rFonts w:ascii="Arial Black" w:hAnsi="Arial Black"/>
          <w:sz w:val="16"/>
          <w:szCs w:val="16"/>
        </w:rPr>
      </w:pPr>
      <w:r>
        <w:rPr>
          <w:noProof/>
        </w:rPr>
        <w:pict>
          <v:line id="_x0000_s1071" style="position:absolute;left:0;text-align:left;z-index:251667456" from="134pt,9.25pt" to="170pt,29.1pt" wrapcoords="-450 0 11700 13292 16200 20769 16650 20769 22050 20769 22500 18277 18900 14954 14400 13292 1350 0 -450 0">
            <v:stroke endarrow="block"/>
            <w10:wrap type="through" side="left"/>
          </v:line>
        </w:pict>
      </w:r>
      <w:r>
        <w:rPr>
          <w:noProof/>
        </w:rPr>
        <w:pict>
          <v:line id="_x0000_s1072" style="position:absolute;left:0;text-align:left;flip:y;z-index:251668480" from="126pt,41.55pt" to="170pt,53.35pt" wrapcoords="-366 0 -366 1350 17573 22950 19403 22950 20136 22950 21234 21600 21966 16200 18671 12150 1831 0 -366 0">
            <v:stroke endarrow="block"/>
            <w10:wrap type="through" side="left"/>
          </v:line>
        </w:pict>
      </w:r>
      <w:r>
        <w:rPr>
          <w:noProof/>
        </w:rPr>
        <w:pict>
          <v:oval id="_x0000_s1073" style="position:absolute;left:0;text-align:left;margin-left:177.1pt;margin-top:15.85pt;width:86.9pt;height:41.4pt;z-index:251669504" wrapcoords="7634 0 5400 393 372 4713 -186 9033 -186 13745 2607 18851 6890 21207 7634 21207 13779 21207 14338 21207 18248 19244 18807 18851 21600 13745 21600 9033 21228 4713 16386 785 13779 0 7634 0">
            <v:textbox style="mso-next-textbox:#_x0000_s1073">
              <w:txbxContent>
                <w:p w:rsidR="009A5F3F" w:rsidRPr="00B86DD8" w:rsidRDefault="009A5F3F" w:rsidP="00801C96">
                  <w:pPr>
                    <w:spacing w:line="192" w:lineRule="auto"/>
                    <w:jc w:val="center"/>
                    <w:rPr>
                      <w:rFonts w:ascii="Hand writing Mutlu" w:hAnsi="Hand writing Mutlu"/>
                      <w:sz w:val="48"/>
                      <w:szCs w:val="48"/>
                    </w:rPr>
                  </w:pPr>
                  <w:r>
                    <w:rPr>
                      <w:rFonts w:ascii="Hand writing Mutlu" w:hAnsi="Hand writing Mutlu"/>
                      <w:sz w:val="48"/>
                      <w:szCs w:val="48"/>
                    </w:rPr>
                    <w:t>in</w:t>
                  </w:r>
                </w:p>
              </w:txbxContent>
            </v:textbox>
            <w10:wrap type="through" side="left"/>
          </v:oval>
        </w:pict>
      </w:r>
      <w:r>
        <w:rPr>
          <w:noProof/>
        </w:rPr>
        <w:pict>
          <v:oval id="_x0000_s1074" style="position:absolute;left:0;text-align:left;margin-left:45pt;margin-top:29.1pt;width:65.05pt;height:41.4pt;z-index:251666432" wrapcoords="9186 -393 6207 0 497 3927 -248 8640 -248 13353 1986 18458 2483 19244 7697 21600 8938 21600 12414 21600 13903 21600 18869 19244 21848 13353 21848 9425 21352 4320 15145 0 12166 -393 9186 -393" strokeweight="1.25pt">
            <v:textbox style="mso-next-textbox:#_x0000_s1074">
              <w:txbxContent>
                <w:p w:rsidR="009A5F3F" w:rsidRPr="00B86DD8" w:rsidRDefault="009A5F3F" w:rsidP="00801C96">
                  <w:pPr>
                    <w:spacing w:line="192" w:lineRule="auto"/>
                    <w:jc w:val="center"/>
                    <w:rPr>
                      <w:rFonts w:ascii="Hand writing Mutlu" w:hAnsi="Hand writing Mutlu"/>
                      <w:sz w:val="48"/>
                      <w:szCs w:val="48"/>
                    </w:rPr>
                  </w:pPr>
                  <w:r>
                    <w:rPr>
                      <w:rFonts w:ascii="Hand writing Mutlu" w:hAnsi="Hand writing Mutlu"/>
                      <w:sz w:val="48"/>
                      <w:szCs w:val="48"/>
                    </w:rPr>
                    <w:t>n</w:t>
                  </w:r>
                </w:p>
              </w:txbxContent>
            </v:textbox>
            <w10:wrap type="through" side="left"/>
          </v:oval>
        </w:pict>
      </w:r>
    </w:p>
    <w:p w:rsidR="009A5F3F" w:rsidRPr="00294FCE" w:rsidRDefault="009A5F3F" w:rsidP="00801C96">
      <w:pPr>
        <w:rPr>
          <w:rFonts w:ascii="Arial Black" w:hAnsi="Arial Black"/>
          <w:sz w:val="16"/>
          <w:szCs w:val="16"/>
        </w:rPr>
      </w:pPr>
    </w:p>
    <w:p w:rsidR="009A5F3F" w:rsidRPr="00294FCE" w:rsidRDefault="009A5F3F" w:rsidP="00801C96">
      <w:pPr>
        <w:rPr>
          <w:rFonts w:ascii="Arial Black" w:hAnsi="Arial Black"/>
          <w:sz w:val="16"/>
          <w:szCs w:val="16"/>
        </w:rPr>
      </w:pPr>
    </w:p>
    <w:p w:rsidR="009A5F3F" w:rsidRPr="00294FCE" w:rsidRDefault="009A5F3F" w:rsidP="00801C96">
      <w:pPr>
        <w:rPr>
          <w:rFonts w:ascii="Arial Black" w:hAnsi="Arial Black"/>
          <w:sz w:val="16"/>
          <w:szCs w:val="16"/>
        </w:rPr>
      </w:pPr>
    </w:p>
    <w:p w:rsidR="009A5F3F" w:rsidRPr="00294FCE" w:rsidRDefault="009A5F3F" w:rsidP="00801C96">
      <w:pPr>
        <w:rPr>
          <w:rFonts w:ascii="Arial Black" w:hAnsi="Arial Black"/>
          <w:sz w:val="16"/>
          <w:szCs w:val="16"/>
        </w:rPr>
      </w:pPr>
    </w:p>
    <w:p w:rsidR="009A5F3F" w:rsidRPr="00294FCE" w:rsidRDefault="009A5F3F" w:rsidP="00801C96">
      <w:pPr>
        <w:rPr>
          <w:rFonts w:ascii="Arial Black" w:hAnsi="Arial Black"/>
          <w:sz w:val="16"/>
          <w:szCs w:val="16"/>
        </w:rPr>
      </w:pPr>
    </w:p>
    <w:p w:rsidR="009A5F3F" w:rsidRPr="007573AF" w:rsidRDefault="009A5F3F" w:rsidP="00801C96">
      <w:pPr>
        <w:tabs>
          <w:tab w:val="left" w:pos="542"/>
          <w:tab w:val="center" w:pos="5405"/>
        </w:tabs>
        <w:rPr>
          <w:rFonts w:ascii="Hand writing Mutlu" w:hAnsi="Hand writing Mutlu"/>
          <w:outline/>
          <w:sz w:val="96"/>
          <w:szCs w:val="96"/>
        </w:rPr>
      </w:pPr>
      <w:r>
        <w:rPr>
          <w:rFonts w:ascii="Hand writing Mutlu" w:hAnsi="Hand writing Mutlu"/>
          <w:outline/>
          <w:sz w:val="134"/>
          <w:szCs w:val="134"/>
        </w:rPr>
        <w:tab/>
      </w:r>
      <w:r w:rsidRPr="007573AF">
        <w:rPr>
          <w:rFonts w:ascii="Hand writing Mutlu" w:hAnsi="Hand writing Mutlu"/>
          <w:outline/>
          <w:sz w:val="96"/>
          <w:szCs w:val="96"/>
        </w:rPr>
        <w:t xml:space="preserve">an  en  in  </w:t>
      </w:r>
    </w:p>
    <w:p w:rsidR="009A5F3F" w:rsidRPr="005C068E" w:rsidRDefault="009A5F3F" w:rsidP="007573AF">
      <w:pPr>
        <w:rPr>
          <w:rFonts w:ascii="Hand writing Mutlu" w:hAnsi="Hand writing Mutlu"/>
          <w:outline/>
          <w:sz w:val="72"/>
          <w:szCs w:val="72"/>
        </w:rPr>
      </w:pPr>
      <w:r>
        <w:rPr>
          <w:noProof/>
        </w:rPr>
        <w:pict>
          <v:shape id="Resim 35" o:spid="_x0000_s1075" type="#_x0000_t75" alt="güzel yazı" style="position:absolute;margin-left:0;margin-top:10.2pt;width:540pt;height:46.2pt;z-index:-251746304;visibility:visible">
            <v:imagedata r:id="rId6" o:title=""/>
          </v:shape>
        </w:pict>
      </w:r>
      <w:r>
        <w:rPr>
          <w:rFonts w:ascii="Hand writing Mutlu" w:hAnsi="Hand writing Mutlu"/>
          <w:outline/>
          <w:sz w:val="72"/>
          <w:szCs w:val="72"/>
        </w:rPr>
        <w:t xml:space="preserve"> an an</w:t>
      </w:r>
      <w:r w:rsidRPr="008D2B9D">
        <w:rPr>
          <w:rFonts w:ascii="Hand writing Mutlu" w:hAnsi="Hand writing Mutlu"/>
          <w:outline/>
          <w:sz w:val="72"/>
          <w:szCs w:val="72"/>
        </w:rPr>
        <w:t xml:space="preserve"> </w:t>
      </w:r>
      <w:r>
        <w:rPr>
          <w:rFonts w:ascii="Hand writing Mutlu" w:hAnsi="Hand writing Mutlu"/>
          <w:outline/>
          <w:sz w:val="72"/>
          <w:szCs w:val="72"/>
        </w:rPr>
        <w:t>an</w:t>
      </w:r>
      <w:r w:rsidRPr="008D2B9D">
        <w:rPr>
          <w:rFonts w:ascii="Hand writing Mutlu" w:hAnsi="Hand writing Mutlu"/>
          <w:outline/>
          <w:sz w:val="72"/>
          <w:szCs w:val="72"/>
        </w:rPr>
        <w:t xml:space="preserve"> </w:t>
      </w:r>
      <w:r>
        <w:rPr>
          <w:rFonts w:ascii="Hand writing Mutlu" w:hAnsi="Hand writing Mutlu"/>
          <w:outline/>
          <w:sz w:val="72"/>
          <w:szCs w:val="72"/>
        </w:rPr>
        <w:t>an</w:t>
      </w:r>
      <w:r w:rsidRPr="008D2B9D">
        <w:rPr>
          <w:rFonts w:ascii="Hand writing Mutlu" w:hAnsi="Hand writing Mutlu"/>
          <w:outline/>
          <w:sz w:val="72"/>
          <w:szCs w:val="72"/>
        </w:rPr>
        <w:t xml:space="preserve"> </w:t>
      </w:r>
      <w:r>
        <w:rPr>
          <w:rFonts w:ascii="Hand writing Mutlu" w:hAnsi="Hand writing Mutlu"/>
          <w:outline/>
          <w:sz w:val="72"/>
          <w:szCs w:val="72"/>
        </w:rPr>
        <w:t>an</w:t>
      </w:r>
      <w:r w:rsidRPr="008D2B9D">
        <w:rPr>
          <w:rFonts w:ascii="Hand writing Mutlu" w:hAnsi="Hand writing Mutlu"/>
          <w:outline/>
          <w:sz w:val="72"/>
          <w:szCs w:val="72"/>
        </w:rPr>
        <w:t xml:space="preserve"> </w:t>
      </w:r>
      <w:r>
        <w:rPr>
          <w:rFonts w:ascii="Hand writing Mutlu" w:hAnsi="Hand writing Mutlu"/>
          <w:outline/>
          <w:sz w:val="72"/>
          <w:szCs w:val="72"/>
        </w:rPr>
        <w:t>an</w:t>
      </w:r>
      <w:r w:rsidRPr="008D2B9D">
        <w:rPr>
          <w:rFonts w:ascii="Hand writing Mutlu" w:hAnsi="Hand writing Mutlu"/>
          <w:outline/>
          <w:sz w:val="72"/>
          <w:szCs w:val="72"/>
        </w:rPr>
        <w:t xml:space="preserve"> </w:t>
      </w:r>
      <w:r>
        <w:rPr>
          <w:rFonts w:ascii="Hand writing Mutlu" w:hAnsi="Hand writing Mutlu"/>
          <w:outline/>
          <w:sz w:val="72"/>
          <w:szCs w:val="72"/>
        </w:rPr>
        <w:t>an</w:t>
      </w:r>
      <w:r w:rsidRPr="008D2B9D">
        <w:rPr>
          <w:rFonts w:ascii="Hand writing Mutlu" w:hAnsi="Hand writing Mutlu"/>
          <w:outline/>
          <w:sz w:val="72"/>
          <w:szCs w:val="72"/>
        </w:rPr>
        <w:t xml:space="preserve"> </w:t>
      </w:r>
      <w:r>
        <w:rPr>
          <w:rFonts w:ascii="Hand writing Mutlu" w:hAnsi="Hand writing Mutlu"/>
          <w:outline/>
          <w:sz w:val="72"/>
          <w:szCs w:val="72"/>
        </w:rPr>
        <w:t>an</w:t>
      </w:r>
      <w:r w:rsidRPr="008D2B9D">
        <w:rPr>
          <w:rFonts w:ascii="Hand writing Mutlu" w:hAnsi="Hand writing Mutlu"/>
          <w:outline/>
          <w:sz w:val="72"/>
          <w:szCs w:val="72"/>
        </w:rPr>
        <w:t xml:space="preserve"> </w:t>
      </w:r>
    </w:p>
    <w:p w:rsidR="009A5F3F" w:rsidRPr="005C068E" w:rsidRDefault="009A5F3F" w:rsidP="00801C96">
      <w:pPr>
        <w:ind w:left="180"/>
        <w:rPr>
          <w:rFonts w:ascii="Hand writing Mutlu" w:hAnsi="Hand writing Mutlu"/>
          <w:outline/>
          <w:sz w:val="72"/>
          <w:szCs w:val="72"/>
        </w:rPr>
      </w:pPr>
      <w:r>
        <w:rPr>
          <w:noProof/>
        </w:rPr>
        <w:pict>
          <v:shape id="Resim 57" o:spid="_x0000_s1076" type="#_x0000_t75" alt="güzel yazı" style="position:absolute;left:0;text-align:left;margin-left:0;margin-top:10.2pt;width:540pt;height:46.2pt;z-index:-251740160;visibility:visible">
            <v:imagedata r:id="rId6" o:title=""/>
          </v:shape>
        </w:pict>
      </w:r>
      <w:r>
        <w:rPr>
          <w:rFonts w:ascii="Hand writing Mutlu" w:hAnsi="Hand writing Mutlu"/>
          <w:outline/>
          <w:sz w:val="72"/>
          <w:szCs w:val="72"/>
        </w:rPr>
        <w:t xml:space="preserve"> an </w:t>
      </w:r>
    </w:p>
    <w:p w:rsidR="009A5F3F" w:rsidRPr="00201A37" w:rsidRDefault="009A5F3F" w:rsidP="00801C96">
      <w:pPr>
        <w:ind w:left="180"/>
        <w:rPr>
          <w:rFonts w:ascii="Hand Garden" w:hAnsi="Hand Garden"/>
          <w:outline/>
          <w:sz w:val="4"/>
          <w:szCs w:val="4"/>
        </w:rPr>
      </w:pPr>
    </w:p>
    <w:p w:rsidR="009A5F3F" w:rsidRDefault="009A5F3F" w:rsidP="00801C96">
      <w:pPr>
        <w:ind w:left="180"/>
        <w:jc w:val="center"/>
        <w:rPr>
          <w:rFonts w:ascii="Hand Center" w:hAnsi="Hand Center"/>
          <w:outline/>
          <w:sz w:val="72"/>
          <w:szCs w:val="72"/>
        </w:rPr>
      </w:pPr>
      <w:r>
        <w:rPr>
          <w:noProof/>
        </w:rPr>
        <w:pict>
          <v:shape id="Resim 36" o:spid="_x0000_s1077" type="#_x0000_t75" alt="güzel yazı" style="position:absolute;left:0;text-align:left;margin-left:0;margin-top:10.4pt;width:540pt;height:46.2pt;z-index:-251745280;visibility:visible">
            <v:imagedata r:id="rId6" o:title=""/>
          </v:shape>
        </w:pict>
      </w:r>
      <w:r>
        <w:rPr>
          <w:rFonts w:ascii="Hand writing Mutlu" w:hAnsi="Hand writing Mutlu"/>
          <w:outline/>
          <w:sz w:val="72"/>
          <w:szCs w:val="72"/>
        </w:rPr>
        <w:t>en</w:t>
      </w:r>
      <w:r w:rsidRPr="008D2B9D">
        <w:rPr>
          <w:rFonts w:ascii="Hand writing Mutlu" w:hAnsi="Hand writing Mutlu"/>
          <w:outline/>
          <w:sz w:val="72"/>
          <w:szCs w:val="72"/>
        </w:rPr>
        <w:t xml:space="preserve"> </w:t>
      </w:r>
      <w:r>
        <w:rPr>
          <w:rFonts w:ascii="Hand writing Mutlu" w:hAnsi="Hand writing Mutlu"/>
          <w:outline/>
          <w:sz w:val="72"/>
          <w:szCs w:val="72"/>
        </w:rPr>
        <w:t>en</w:t>
      </w:r>
      <w:r w:rsidRPr="008D2B9D">
        <w:rPr>
          <w:rFonts w:ascii="Hand writing Mutlu" w:hAnsi="Hand writing Mutlu"/>
          <w:outline/>
          <w:sz w:val="72"/>
          <w:szCs w:val="72"/>
        </w:rPr>
        <w:t xml:space="preserve"> </w:t>
      </w:r>
      <w:r>
        <w:rPr>
          <w:rFonts w:ascii="Hand writing Mutlu" w:hAnsi="Hand writing Mutlu"/>
          <w:outline/>
          <w:sz w:val="72"/>
          <w:szCs w:val="72"/>
        </w:rPr>
        <w:t>en</w:t>
      </w:r>
      <w:r w:rsidRPr="008D2B9D">
        <w:rPr>
          <w:rFonts w:ascii="Hand writing Mutlu" w:hAnsi="Hand writing Mutlu"/>
          <w:outline/>
          <w:sz w:val="72"/>
          <w:szCs w:val="72"/>
        </w:rPr>
        <w:t xml:space="preserve"> </w:t>
      </w:r>
      <w:r>
        <w:rPr>
          <w:rFonts w:ascii="Hand writing Mutlu" w:hAnsi="Hand writing Mutlu"/>
          <w:outline/>
          <w:sz w:val="72"/>
          <w:szCs w:val="72"/>
        </w:rPr>
        <w:t>en</w:t>
      </w:r>
      <w:r w:rsidRPr="008D2B9D">
        <w:rPr>
          <w:rFonts w:ascii="Hand writing Mutlu" w:hAnsi="Hand writing Mutlu"/>
          <w:outline/>
          <w:sz w:val="72"/>
          <w:szCs w:val="72"/>
        </w:rPr>
        <w:t xml:space="preserve"> </w:t>
      </w:r>
      <w:r>
        <w:rPr>
          <w:rFonts w:ascii="Hand writing Mutlu" w:hAnsi="Hand writing Mutlu"/>
          <w:outline/>
          <w:sz w:val="72"/>
          <w:szCs w:val="72"/>
        </w:rPr>
        <w:t>en</w:t>
      </w:r>
      <w:r w:rsidRPr="008D2B9D">
        <w:rPr>
          <w:rFonts w:ascii="Hand writing Mutlu" w:hAnsi="Hand writing Mutlu"/>
          <w:outline/>
          <w:sz w:val="72"/>
          <w:szCs w:val="72"/>
        </w:rPr>
        <w:t xml:space="preserve"> </w:t>
      </w:r>
      <w:r>
        <w:rPr>
          <w:rFonts w:ascii="Hand writing Mutlu" w:hAnsi="Hand writing Mutlu"/>
          <w:outline/>
          <w:sz w:val="72"/>
          <w:szCs w:val="72"/>
        </w:rPr>
        <w:t>en</w:t>
      </w:r>
      <w:r w:rsidRPr="008D2B9D">
        <w:rPr>
          <w:rFonts w:ascii="Hand writing Mutlu" w:hAnsi="Hand writing Mutlu"/>
          <w:outline/>
          <w:sz w:val="72"/>
          <w:szCs w:val="72"/>
        </w:rPr>
        <w:t xml:space="preserve"> </w:t>
      </w:r>
      <w:r>
        <w:rPr>
          <w:rFonts w:ascii="Hand writing Mutlu" w:hAnsi="Hand writing Mutlu"/>
          <w:outline/>
          <w:sz w:val="72"/>
          <w:szCs w:val="72"/>
        </w:rPr>
        <w:t>en</w:t>
      </w:r>
      <w:r w:rsidRPr="008D2B9D">
        <w:rPr>
          <w:rFonts w:ascii="Hand writing Mutlu" w:hAnsi="Hand writing Mutlu"/>
          <w:outline/>
          <w:sz w:val="72"/>
          <w:szCs w:val="72"/>
        </w:rPr>
        <w:t xml:space="preserve"> </w:t>
      </w:r>
      <w:r>
        <w:rPr>
          <w:rFonts w:ascii="Hand writing Mutlu" w:hAnsi="Hand writing Mutlu"/>
          <w:outline/>
          <w:sz w:val="72"/>
          <w:szCs w:val="72"/>
        </w:rPr>
        <w:t>en en en</w:t>
      </w:r>
    </w:p>
    <w:p w:rsidR="009A5F3F" w:rsidRDefault="009A5F3F" w:rsidP="00801C96">
      <w:pPr>
        <w:ind w:left="180"/>
        <w:rPr>
          <w:rFonts w:ascii="Hand Center" w:hAnsi="Hand Center"/>
          <w:outline/>
          <w:sz w:val="72"/>
          <w:szCs w:val="72"/>
        </w:rPr>
      </w:pPr>
      <w:r>
        <w:rPr>
          <w:noProof/>
        </w:rPr>
        <w:pict>
          <v:shape id="Resim 58" o:spid="_x0000_s1078" type="#_x0000_t75" alt="güzel yazı" style="position:absolute;left:0;text-align:left;margin-left:0;margin-top:10.4pt;width:540pt;height:46.2pt;z-index:-251739136;visibility:visible">
            <v:imagedata r:id="rId6" o:title=""/>
          </v:shape>
        </w:pict>
      </w:r>
      <w:r>
        <w:rPr>
          <w:rFonts w:ascii="Hand writing Mutlu" w:hAnsi="Hand writing Mutlu"/>
          <w:outline/>
          <w:sz w:val="72"/>
          <w:szCs w:val="72"/>
        </w:rPr>
        <w:t xml:space="preserve"> en</w:t>
      </w:r>
      <w:r w:rsidRPr="008D2B9D">
        <w:rPr>
          <w:rFonts w:ascii="Hand writing Mutlu" w:hAnsi="Hand writing Mutlu"/>
          <w:outline/>
          <w:sz w:val="72"/>
          <w:szCs w:val="72"/>
        </w:rPr>
        <w:t xml:space="preserve"> </w:t>
      </w:r>
    </w:p>
    <w:p w:rsidR="009A5F3F" w:rsidRPr="005C068E" w:rsidRDefault="009A5F3F" w:rsidP="00801C96">
      <w:pPr>
        <w:ind w:left="180"/>
        <w:rPr>
          <w:rFonts w:ascii="Hand writing Mutlu" w:hAnsi="Hand writing Mutlu"/>
          <w:outline/>
          <w:sz w:val="72"/>
          <w:szCs w:val="72"/>
        </w:rPr>
      </w:pPr>
      <w:r>
        <w:rPr>
          <w:noProof/>
        </w:rPr>
        <w:pict>
          <v:shape id="Resim 37" o:spid="_x0000_s1079" type="#_x0000_t75" alt="güzel yazı" style="position:absolute;left:0;text-align:left;margin-left:0;margin-top:10.2pt;width:540pt;height:46.2pt;z-index:-251744256;visibility:visible">
            <v:imagedata r:id="rId6" o:title=""/>
          </v:shape>
        </w:pict>
      </w:r>
      <w:r w:rsidRPr="00D50101">
        <w:rPr>
          <w:rFonts w:ascii="Hand writing Mutlu" w:hAnsi="Hand writing Mutlu"/>
          <w:outline/>
          <w:sz w:val="72"/>
          <w:szCs w:val="72"/>
        </w:rPr>
        <w:t xml:space="preserve"> </w:t>
      </w:r>
      <w:r>
        <w:rPr>
          <w:rFonts w:ascii="Hand writing Mutlu" w:hAnsi="Hand writing Mutlu"/>
          <w:outline/>
          <w:sz w:val="72"/>
          <w:szCs w:val="72"/>
        </w:rPr>
        <w:t>in</w:t>
      </w:r>
      <w:r w:rsidRPr="00D50101">
        <w:rPr>
          <w:rFonts w:ascii="Hand writing Mutlu" w:hAnsi="Hand writing Mutlu"/>
          <w:outline/>
          <w:sz w:val="72"/>
          <w:szCs w:val="72"/>
        </w:rPr>
        <w:t xml:space="preserve"> </w:t>
      </w:r>
      <w:r>
        <w:rPr>
          <w:rFonts w:ascii="Hand writing Mutlu" w:hAnsi="Hand writing Mutlu"/>
          <w:outline/>
          <w:sz w:val="72"/>
          <w:szCs w:val="72"/>
        </w:rPr>
        <w:t>in</w:t>
      </w:r>
      <w:r w:rsidRPr="00D50101">
        <w:rPr>
          <w:rFonts w:ascii="Hand writing Mutlu" w:hAnsi="Hand writing Mutlu"/>
          <w:outline/>
          <w:sz w:val="72"/>
          <w:szCs w:val="72"/>
        </w:rPr>
        <w:t xml:space="preserve"> </w:t>
      </w:r>
      <w:r>
        <w:rPr>
          <w:rFonts w:ascii="Hand writing Mutlu" w:hAnsi="Hand writing Mutlu"/>
          <w:outline/>
          <w:sz w:val="72"/>
          <w:szCs w:val="72"/>
        </w:rPr>
        <w:t>in</w:t>
      </w:r>
      <w:r w:rsidRPr="00D50101">
        <w:rPr>
          <w:rFonts w:ascii="Hand writing Mutlu" w:hAnsi="Hand writing Mutlu"/>
          <w:outline/>
          <w:sz w:val="72"/>
          <w:szCs w:val="72"/>
        </w:rPr>
        <w:t xml:space="preserve"> </w:t>
      </w:r>
      <w:r>
        <w:rPr>
          <w:rFonts w:ascii="Hand writing Mutlu" w:hAnsi="Hand writing Mutlu"/>
          <w:outline/>
          <w:sz w:val="72"/>
          <w:szCs w:val="72"/>
        </w:rPr>
        <w:t>in</w:t>
      </w:r>
      <w:r w:rsidRPr="00D50101">
        <w:rPr>
          <w:rFonts w:ascii="Hand writing Mutlu" w:hAnsi="Hand writing Mutlu"/>
          <w:outline/>
          <w:sz w:val="72"/>
          <w:szCs w:val="72"/>
        </w:rPr>
        <w:t xml:space="preserve"> </w:t>
      </w:r>
      <w:r>
        <w:rPr>
          <w:rFonts w:ascii="Hand writing Mutlu" w:hAnsi="Hand writing Mutlu"/>
          <w:outline/>
          <w:sz w:val="72"/>
          <w:szCs w:val="72"/>
        </w:rPr>
        <w:t>in</w:t>
      </w:r>
      <w:r w:rsidRPr="00D50101">
        <w:rPr>
          <w:rFonts w:ascii="Hand writing Mutlu" w:hAnsi="Hand writing Mutlu"/>
          <w:outline/>
          <w:sz w:val="72"/>
          <w:szCs w:val="72"/>
        </w:rPr>
        <w:t xml:space="preserve"> </w:t>
      </w:r>
      <w:r>
        <w:rPr>
          <w:rFonts w:ascii="Hand writing Mutlu" w:hAnsi="Hand writing Mutlu"/>
          <w:outline/>
          <w:sz w:val="72"/>
          <w:szCs w:val="72"/>
        </w:rPr>
        <w:t>in</w:t>
      </w:r>
      <w:r w:rsidRPr="00D50101">
        <w:rPr>
          <w:rFonts w:ascii="Hand writing Mutlu" w:hAnsi="Hand writing Mutlu"/>
          <w:outline/>
          <w:sz w:val="72"/>
          <w:szCs w:val="72"/>
        </w:rPr>
        <w:t xml:space="preserve"> </w:t>
      </w:r>
      <w:r>
        <w:rPr>
          <w:rFonts w:ascii="Hand writing Mutlu" w:hAnsi="Hand writing Mutlu"/>
          <w:outline/>
          <w:sz w:val="72"/>
          <w:szCs w:val="72"/>
        </w:rPr>
        <w:t>in</w:t>
      </w:r>
      <w:r w:rsidRPr="00D50101">
        <w:rPr>
          <w:rFonts w:ascii="Hand writing Mutlu" w:hAnsi="Hand writing Mutlu"/>
          <w:outline/>
          <w:sz w:val="72"/>
          <w:szCs w:val="72"/>
        </w:rPr>
        <w:t xml:space="preserve"> </w:t>
      </w:r>
      <w:r>
        <w:rPr>
          <w:rFonts w:ascii="Hand writing Mutlu" w:hAnsi="Hand writing Mutlu"/>
          <w:outline/>
          <w:sz w:val="72"/>
          <w:szCs w:val="72"/>
        </w:rPr>
        <w:t>in</w:t>
      </w:r>
      <w:r w:rsidRPr="00D50101">
        <w:rPr>
          <w:rFonts w:ascii="Hand writing Mutlu" w:hAnsi="Hand writing Mutlu"/>
          <w:outline/>
          <w:sz w:val="72"/>
          <w:szCs w:val="72"/>
        </w:rPr>
        <w:t xml:space="preserve"> </w:t>
      </w:r>
      <w:r>
        <w:rPr>
          <w:rFonts w:ascii="Hand writing Mutlu" w:hAnsi="Hand writing Mutlu"/>
          <w:outline/>
          <w:sz w:val="72"/>
          <w:szCs w:val="72"/>
        </w:rPr>
        <w:t>in</w:t>
      </w:r>
      <w:r w:rsidRPr="00D50101">
        <w:rPr>
          <w:rFonts w:ascii="Hand writing Mutlu" w:hAnsi="Hand writing Mutlu"/>
          <w:outline/>
          <w:sz w:val="72"/>
          <w:szCs w:val="72"/>
        </w:rPr>
        <w:t xml:space="preserve"> </w:t>
      </w:r>
      <w:r>
        <w:rPr>
          <w:rFonts w:ascii="Hand writing Mutlu" w:hAnsi="Hand writing Mutlu"/>
          <w:outline/>
          <w:sz w:val="72"/>
          <w:szCs w:val="72"/>
        </w:rPr>
        <w:t xml:space="preserve">in </w:t>
      </w:r>
    </w:p>
    <w:p w:rsidR="009A5F3F" w:rsidRPr="00F428B7" w:rsidRDefault="009A5F3F" w:rsidP="00801C96">
      <w:pPr>
        <w:ind w:left="180"/>
        <w:rPr>
          <w:rFonts w:ascii="Hand Center" w:hAnsi="Hand Center"/>
          <w:sz w:val="72"/>
          <w:szCs w:val="72"/>
        </w:rPr>
      </w:pPr>
      <w:r>
        <w:rPr>
          <w:noProof/>
        </w:rPr>
        <w:pict>
          <v:shape id="Resim 38" o:spid="_x0000_s1080" type="#_x0000_t75" alt="güzel yazı" style="position:absolute;left:0;text-align:left;margin-left:0;margin-top:10.2pt;width:540pt;height:46.2pt;z-index:-251743232;visibility:visible">
            <v:imagedata r:id="rId6" o:title=""/>
          </v:shape>
        </w:pict>
      </w:r>
      <w:r>
        <w:rPr>
          <w:rFonts w:ascii="Hand writing Mutlu" w:hAnsi="Hand writing Mutlu"/>
          <w:outline/>
          <w:sz w:val="72"/>
          <w:szCs w:val="72"/>
        </w:rPr>
        <w:t xml:space="preserve"> in </w:t>
      </w:r>
    </w:p>
    <w:p w:rsidR="009A5F3F" w:rsidRPr="00201A37" w:rsidRDefault="009A5F3F" w:rsidP="00801C96">
      <w:pPr>
        <w:ind w:left="180"/>
        <w:rPr>
          <w:rFonts w:ascii="Hand Garden" w:hAnsi="Hand Garden"/>
          <w:outline/>
          <w:sz w:val="4"/>
          <w:szCs w:val="4"/>
        </w:rPr>
      </w:pPr>
    </w:p>
    <w:p w:rsidR="009A5F3F" w:rsidRDefault="009A5F3F" w:rsidP="00801C96">
      <w:pPr>
        <w:ind w:left="180"/>
        <w:rPr>
          <w:rFonts w:ascii="Hand Center" w:hAnsi="Hand Center"/>
          <w:outline/>
          <w:sz w:val="72"/>
          <w:szCs w:val="72"/>
        </w:rPr>
      </w:pPr>
      <w:r>
        <w:rPr>
          <w:noProof/>
        </w:rPr>
        <w:pict>
          <v:shape id="Resim 39" o:spid="_x0000_s1081" type="#_x0000_t75" alt="güzel yazı" style="position:absolute;left:0;text-align:left;margin-left:0;margin-top:10.4pt;width:540pt;height:46.2pt;z-index:-251742208;visibility:visible">
            <v:imagedata r:id="rId6" o:title=""/>
          </v:shape>
        </w:pict>
      </w:r>
      <w:r>
        <w:rPr>
          <w:rFonts w:ascii="Hand writing Mutlu" w:hAnsi="Hand writing Mutlu"/>
          <w:outline/>
          <w:sz w:val="72"/>
          <w:szCs w:val="72"/>
        </w:rPr>
        <w:t xml:space="preserve"> an en in an en in an en in </w:t>
      </w:r>
    </w:p>
    <w:p w:rsidR="009A5F3F" w:rsidRPr="00F428B7" w:rsidRDefault="009A5F3F" w:rsidP="00801C96">
      <w:pPr>
        <w:ind w:left="180"/>
        <w:rPr>
          <w:rFonts w:ascii="Hand Center" w:hAnsi="Hand Center"/>
          <w:sz w:val="72"/>
          <w:szCs w:val="72"/>
        </w:rPr>
      </w:pPr>
      <w:r>
        <w:rPr>
          <w:noProof/>
        </w:rPr>
        <w:pict>
          <v:shape id="Resim 40" o:spid="_x0000_s1082" type="#_x0000_t75" alt="güzel yazı" style="position:absolute;left:0;text-align:left;margin-left:0;margin-top:10.2pt;width:540pt;height:46.2pt;z-index:-251741184;visibility:visible">
            <v:imagedata r:id="rId6" o:title=""/>
          </v:shape>
        </w:pict>
      </w:r>
      <w:r>
        <w:rPr>
          <w:rFonts w:ascii="Hand writing Mutlu" w:hAnsi="Hand writing Mutlu"/>
          <w:outline/>
          <w:sz w:val="72"/>
          <w:szCs w:val="72"/>
        </w:rPr>
        <w:t xml:space="preserve"> an en in </w:t>
      </w:r>
    </w:p>
    <w:p w:rsidR="009A5F3F" w:rsidRDefault="009A5F3F" w:rsidP="00801C96">
      <w:pPr>
        <w:ind w:left="180"/>
        <w:rPr>
          <w:rFonts w:ascii="Arial Black" w:hAnsi="Arial Black"/>
          <w:sz w:val="16"/>
          <w:szCs w:val="16"/>
        </w:rPr>
      </w:pPr>
    </w:p>
    <w:p w:rsidR="009A5F3F" w:rsidRDefault="009A5F3F" w:rsidP="001A734F">
      <w:pPr>
        <w:ind w:left="180"/>
        <w:jc w:val="center"/>
        <w:rPr>
          <w:rFonts w:ascii="Arial Black" w:hAnsi="Arial Black"/>
          <w:sz w:val="16"/>
          <w:szCs w:val="16"/>
        </w:rPr>
      </w:pPr>
    </w:p>
    <w:p w:rsidR="009A5F3F" w:rsidRDefault="009A5F3F" w:rsidP="001A734F">
      <w:pPr>
        <w:ind w:left="180"/>
        <w:jc w:val="center"/>
        <w:rPr>
          <w:rFonts w:ascii="Arial Black" w:hAnsi="Arial Black"/>
          <w:sz w:val="16"/>
          <w:szCs w:val="16"/>
        </w:rPr>
      </w:pPr>
      <w:r>
        <w:rPr>
          <w:rFonts w:ascii="Arial Black" w:hAnsi="Arial Black"/>
          <w:sz w:val="16"/>
          <w:szCs w:val="16"/>
        </w:rPr>
        <w:t>BOYAMA BALONLARI</w:t>
      </w:r>
    </w:p>
    <w:p w:rsidR="009A5F3F" w:rsidRDefault="009A5F3F" w:rsidP="001A734F">
      <w:pPr>
        <w:ind w:left="180"/>
        <w:rPr>
          <w:rFonts w:ascii="Arial Black" w:hAnsi="Arial Black"/>
          <w:sz w:val="16"/>
          <w:szCs w:val="16"/>
        </w:rPr>
      </w:pPr>
    </w:p>
    <w:p w:rsidR="009A5F3F" w:rsidRDefault="009A5F3F" w:rsidP="001A734F">
      <w:pPr>
        <w:ind w:left="180"/>
        <w:rPr>
          <w:rFonts w:ascii="Arial Black" w:hAnsi="Arial Black"/>
          <w:sz w:val="16"/>
          <w:szCs w:val="16"/>
        </w:rPr>
      </w:pPr>
      <w:r>
        <w:rPr>
          <w:noProof/>
        </w:rPr>
        <w:pict>
          <v:oval id="_x0000_s1083" style="position:absolute;left:0;text-align:left;margin-left:382.9pt;margin-top:33.05pt;width:86.9pt;height:64.85pt;z-index:251614208" wrapcoords="9124 -251 7076 0 1862 2763 1862 3767 931 5526 -186 7786 -186 12558 559 15823 4283 20344 8007 21600 9124 21600 12290 21600 13407 21600 17131 20093 20669 16326 20669 15823 21786 12056 21786 9544 21600 7786 20483 5526 19738 3014 14338 0 12290 -251 9124 -251" strokeweight="1.25pt">
            <v:textbox style="mso-next-textbox:#_x0000_s1083">
              <w:txbxContent>
                <w:p w:rsidR="009A5F3F" w:rsidRPr="007859AD" w:rsidRDefault="009A5F3F" w:rsidP="001A734F">
                  <w:pPr>
                    <w:spacing w:line="192" w:lineRule="auto"/>
                    <w:jc w:val="center"/>
                    <w:rPr>
                      <w:rFonts w:ascii="Hand writing Mutlu" w:hAnsi="Hand writing Mutlu"/>
                      <w:color w:val="7030A0"/>
                      <w:sz w:val="56"/>
                      <w:szCs w:val="56"/>
                    </w:rPr>
                  </w:pPr>
                  <w:r w:rsidRPr="007859AD">
                    <w:rPr>
                      <w:rFonts w:ascii="Hand writing Mutlu" w:hAnsi="Hand writing Mutlu"/>
                      <w:color w:val="7030A0"/>
                      <w:sz w:val="56"/>
                      <w:szCs w:val="56"/>
                    </w:rPr>
                    <w:t>en</w:t>
                  </w:r>
                </w:p>
              </w:txbxContent>
            </v:textbox>
            <w10:wrap type="through" side="left"/>
          </v:oval>
        </w:pict>
      </w:r>
      <w:r>
        <w:rPr>
          <w:noProof/>
        </w:rPr>
        <w:pict>
          <v:line id="_x0000_s1084" style="position:absolute;left:0;text-align:left;z-index:251615232" from="331.95pt,33.05pt" to="367.45pt,50.8pt" wrapcoords="-460 0 12868 14400 16085 20700 16545 20700 22060 20700 22519 18000 18843 14400 15626 14400 1379 0 -460 0">
            <v:stroke endarrow="block"/>
            <w10:wrap type="through" side="left"/>
          </v:line>
        </w:pict>
      </w:r>
      <w:r>
        <w:rPr>
          <w:noProof/>
        </w:rPr>
        <w:pict>
          <v:oval id="_x0000_s1085" style="position:absolute;left:0;text-align:left;margin-left:259.35pt;margin-top:8.75pt;width:56.65pt;height:59pt;z-index:251616256" wrapcoords="7958 0 5400 820 1421 3554 -284 8203 -284 13397 1705 17499 1705 18319 6821 21327 7958 21327 13358 21327 14495 21327 19611 18046 19611 17499 21600 13397 21884 8476 20179 3554 15916 820 13358 0 7958 0">
            <v:textbox style="mso-next-textbox:#_x0000_s1085">
              <w:txbxContent>
                <w:p w:rsidR="009A5F3F" w:rsidRPr="00865DA3" w:rsidRDefault="009A5F3F" w:rsidP="001A734F">
                  <w:pPr>
                    <w:spacing w:line="192" w:lineRule="auto"/>
                    <w:jc w:val="center"/>
                    <w:rPr>
                      <w:rFonts w:ascii="Hand writing Mutlu" w:hAnsi="Hand writing Mutlu"/>
                      <w:color w:val="C0504D"/>
                      <w:sz w:val="56"/>
                      <w:szCs w:val="56"/>
                    </w:rPr>
                  </w:pPr>
                  <w:r w:rsidRPr="00865DA3">
                    <w:rPr>
                      <w:rFonts w:ascii="Hand writing Mutlu" w:hAnsi="Hand writing Mutlu"/>
                      <w:color w:val="C0504D"/>
                      <w:sz w:val="56"/>
                      <w:szCs w:val="56"/>
                    </w:rPr>
                    <w:t>e</w:t>
                  </w:r>
                </w:p>
              </w:txbxContent>
            </v:textbox>
            <w10:wrap type="through" side="left"/>
          </v:oval>
        </w:pict>
      </w:r>
      <w:r>
        <w:rPr>
          <w:noProof/>
        </w:rPr>
        <w:pict>
          <v:oval id="_x0000_s1086" style="position:absolute;left:0;text-align:left;margin-left:132.9pt;margin-top:28.95pt;width:84pt;height:68.95pt;z-index:251617280" wrapcoords="9257 -235 7329 0 2121 2583 2121 3522 1157 5165 0 7278 -193 9391 -193 12443 193 14791 2507 18548 2700 19252 7714 21600 9064 21600 12343 21600 13693 21600 18707 19252 18900 18548 21214 14791 21793 11270 21793 9626 21407 7278 19864 4461 19479 2583 14271 0 12150 -235 9257 -235" strokeweight="1.25pt">
            <v:textbox style="mso-next-textbox:#_x0000_s1086">
              <w:txbxContent>
                <w:p w:rsidR="009A5F3F" w:rsidRPr="007859AD" w:rsidRDefault="009A5F3F" w:rsidP="001A734F">
                  <w:pPr>
                    <w:spacing w:line="192" w:lineRule="auto"/>
                    <w:jc w:val="center"/>
                    <w:rPr>
                      <w:rFonts w:ascii="Hand writing Mutlu" w:hAnsi="Hand writing Mutlu"/>
                      <w:color w:val="7030A0"/>
                      <w:sz w:val="56"/>
                      <w:szCs w:val="56"/>
                    </w:rPr>
                  </w:pPr>
                  <w:r w:rsidRPr="007859AD">
                    <w:rPr>
                      <w:rFonts w:ascii="Hand writing Mutlu" w:hAnsi="Hand writing Mutlu"/>
                      <w:color w:val="7030A0"/>
                      <w:sz w:val="56"/>
                      <w:szCs w:val="56"/>
                    </w:rPr>
                    <w:t>an</w:t>
                  </w:r>
                </w:p>
              </w:txbxContent>
            </v:textbox>
            <w10:wrap type="through" side="left"/>
          </v:oval>
        </w:pict>
      </w:r>
      <w:r>
        <w:rPr>
          <w:noProof/>
        </w:rPr>
        <w:pict>
          <v:line id="_x0000_s1087" style="position:absolute;left:0;text-align:left;z-index:251618304" from="81.25pt,33.05pt" to="127pt,56.85pt" wrapcoords="-354 0 17705 20925 21954 20925 22308 18900 18767 15525 11685 10800 1062 0 -354 0">
            <v:stroke endarrow="block"/>
            <w10:wrap type="through" side="left"/>
          </v:line>
        </w:pict>
      </w:r>
      <w:r>
        <w:rPr>
          <w:noProof/>
        </w:rPr>
        <w:pict>
          <v:oval id="_x0000_s1088" style="position:absolute;left:0;text-align:left;margin-left:17pt;margin-top:8.75pt;width:49.65pt;height:59pt;z-index:251619328" wrapcoords="7855 0 4909 1094 1309 3554 -327 8203 -327 13397 1636 17499 1636 18046 6873 21327 7855 21327 13418 21327 14400 21327 19636 18046 19636 17499 21927 13124 21927 8749 20291 3828 15382 547 13418 0 7855 0">
            <v:textbox style="mso-next-textbox:#_x0000_s1088">
              <w:txbxContent>
                <w:p w:rsidR="009A5F3F" w:rsidRPr="00865DA3" w:rsidRDefault="009A5F3F" w:rsidP="001A734F">
                  <w:pPr>
                    <w:spacing w:line="192" w:lineRule="auto"/>
                    <w:jc w:val="center"/>
                    <w:rPr>
                      <w:rFonts w:ascii="Hand writing Mutlu" w:hAnsi="Hand writing Mutlu"/>
                      <w:color w:val="C0504D"/>
                      <w:sz w:val="56"/>
                      <w:szCs w:val="56"/>
                    </w:rPr>
                  </w:pPr>
                  <w:r w:rsidRPr="00865DA3">
                    <w:rPr>
                      <w:rFonts w:ascii="Hand writing Mutlu" w:hAnsi="Hand writing Mutlu"/>
                      <w:color w:val="C0504D"/>
                      <w:sz w:val="56"/>
                      <w:szCs w:val="56"/>
                    </w:rPr>
                    <w:t>a</w:t>
                  </w:r>
                </w:p>
              </w:txbxContent>
            </v:textbox>
            <w10:wrap type="through" side="left"/>
          </v:oval>
        </w:pict>
      </w:r>
    </w:p>
    <w:p w:rsidR="009A5F3F" w:rsidRDefault="009A5F3F" w:rsidP="001A734F">
      <w:pPr>
        <w:ind w:left="180"/>
        <w:rPr>
          <w:rFonts w:ascii="Arial Black" w:hAnsi="Arial Black"/>
          <w:sz w:val="16"/>
          <w:szCs w:val="16"/>
        </w:rPr>
      </w:pPr>
      <w:r>
        <w:rPr>
          <w:noProof/>
        </w:rPr>
        <w:pict>
          <v:line id="_x0000_s1089" style="position:absolute;left:0;text-align:left;flip:y;z-index:251621376" from="70.8pt,18.25pt" to="125.8pt,48.55pt" wrapcoords="-296 0 7693 8640 16274 17280 18049 21060 18345 21060 21896 21060 22192 19980 19825 17280 18049 17280 888 0 -296 0">
            <v:stroke endarrow="block"/>
            <w10:wrap type="through" side="left"/>
          </v:line>
        </w:pict>
      </w:r>
    </w:p>
    <w:p w:rsidR="009A5F3F" w:rsidRDefault="009A5F3F" w:rsidP="001A734F">
      <w:pPr>
        <w:ind w:left="180"/>
        <w:rPr>
          <w:rFonts w:ascii="Arial Black" w:hAnsi="Arial Black"/>
          <w:sz w:val="16"/>
          <w:szCs w:val="16"/>
        </w:rPr>
      </w:pPr>
      <w:r>
        <w:rPr>
          <w:noProof/>
        </w:rPr>
        <w:pict>
          <v:oval id="_x0000_s1090" style="position:absolute;left:0;text-align:left;margin-left:258.15pt;margin-top:19.5pt;width:65.65pt;height:57.2pt;z-index:251620352" wrapcoords="7855 0 5400 853 1227 3695 -245 8526 -245 13642 2455 18758 6873 21316 7855 21316 13500 21316 14482 21316 18900 18758 21600 13642 21845 8811 20373 3979 15464 568 13500 0 7855 0">
            <v:textbox style="mso-next-textbox:#_x0000_s1090">
              <w:txbxContent>
                <w:p w:rsidR="009A5F3F" w:rsidRPr="00FA6D53" w:rsidRDefault="009A5F3F" w:rsidP="001A734F">
                  <w:pPr>
                    <w:spacing w:line="192" w:lineRule="auto"/>
                    <w:jc w:val="center"/>
                    <w:rPr>
                      <w:rFonts w:ascii="Hand writing Mutlu" w:hAnsi="Hand writing Mutlu"/>
                      <w:sz w:val="56"/>
                      <w:szCs w:val="56"/>
                    </w:rPr>
                  </w:pPr>
                  <w:r w:rsidRPr="00FA6D53">
                    <w:rPr>
                      <w:rFonts w:ascii="Hand writing Mutlu" w:hAnsi="Hand writing Mutlu"/>
                      <w:sz w:val="56"/>
                      <w:szCs w:val="56"/>
                    </w:rPr>
                    <w:t>n</w:t>
                  </w:r>
                </w:p>
              </w:txbxContent>
            </v:textbox>
            <w10:wrap type="through" side="left"/>
          </v:oval>
        </w:pict>
      </w:r>
      <w:r>
        <w:rPr>
          <w:noProof/>
        </w:rPr>
        <w:pict>
          <v:line id="_x0000_s1091" style="position:absolute;left:0;text-align:left;flip:y;z-index:251622400" from="338.3pt,19.5pt" to="373.8pt,37.25pt" wrapcoords="-460 0 12868 14400 16085 20700 16545 20700 22060 20700 22519 18000 18843 14400 15626 14400 1379 0 -460 0">
            <v:stroke endarrow="block"/>
            <w10:wrap type="through" side="left"/>
          </v:line>
        </w:pict>
      </w:r>
      <w:r>
        <w:rPr>
          <w:noProof/>
        </w:rPr>
        <w:pict>
          <v:oval id="_x0000_s1092" style="position:absolute;left:0;text-align:left;margin-left:11.15pt;margin-top:6.65pt;width:55.5pt;height:63.7pt;z-index:251623424" wrapcoords="7881 0 5254 1016 1459 3558 -292 8132 -292 12706 876 16264 4670 20329 7297 21346 7881 21346 13427 21346 14011 21346 16638 20329 20432 16264 21892 12198 21600 8132 20141 3812 16054 1016 13427 0 7881 0">
            <v:textbox style="mso-next-textbox:#_x0000_s1092">
              <w:txbxContent>
                <w:p w:rsidR="009A5F3F" w:rsidRPr="00FA6D53" w:rsidRDefault="009A5F3F" w:rsidP="001A734F">
                  <w:pPr>
                    <w:spacing w:line="192" w:lineRule="auto"/>
                    <w:jc w:val="center"/>
                    <w:rPr>
                      <w:rFonts w:ascii="Hand writing Mutlu" w:hAnsi="Hand writing Mutlu"/>
                      <w:sz w:val="56"/>
                      <w:szCs w:val="56"/>
                    </w:rPr>
                  </w:pPr>
                  <w:r w:rsidRPr="00FA6D53">
                    <w:rPr>
                      <w:rFonts w:ascii="Hand writing Mutlu" w:hAnsi="Hand writing Mutlu"/>
                      <w:sz w:val="56"/>
                      <w:szCs w:val="56"/>
                    </w:rPr>
                    <w:t>n</w:t>
                  </w:r>
                </w:p>
              </w:txbxContent>
            </v:textbox>
            <w10:wrap type="through" side="left"/>
          </v:oval>
        </w:pict>
      </w:r>
    </w:p>
    <w:p w:rsidR="009A5F3F" w:rsidRDefault="009A5F3F" w:rsidP="001A734F">
      <w:pPr>
        <w:ind w:left="180"/>
        <w:rPr>
          <w:rFonts w:ascii="Arial Black" w:hAnsi="Arial Black"/>
          <w:sz w:val="16"/>
          <w:szCs w:val="16"/>
        </w:rPr>
      </w:pPr>
    </w:p>
    <w:p w:rsidR="009A5F3F" w:rsidRDefault="009A5F3F" w:rsidP="001A734F">
      <w:pPr>
        <w:ind w:left="180"/>
        <w:rPr>
          <w:rFonts w:ascii="Arial Black" w:hAnsi="Arial Black"/>
          <w:sz w:val="16"/>
          <w:szCs w:val="16"/>
        </w:rPr>
      </w:pPr>
      <w:r>
        <w:rPr>
          <w:noProof/>
        </w:rPr>
        <w:pict>
          <v:oval id="_x0000_s1093" style="position:absolute;left:0;text-align:left;margin-left:401.65pt;margin-top:34.15pt;width:83.35pt;height:76.65pt;z-index:251624448">
            <v:textbox>
              <w:txbxContent>
                <w:p w:rsidR="009A5F3F" w:rsidRPr="007859AD" w:rsidRDefault="009A5F3F" w:rsidP="001A734F">
                  <w:pPr>
                    <w:rPr>
                      <w:rFonts w:ascii="Hand writing Mutlu" w:hAnsi="Hand writing Mutlu"/>
                      <w:color w:val="7030A0"/>
                      <w:sz w:val="56"/>
                      <w:szCs w:val="56"/>
                    </w:rPr>
                  </w:pPr>
                  <w:r w:rsidRPr="007859AD">
                    <w:rPr>
                      <w:rFonts w:ascii="Hand writing Mutlu" w:hAnsi="Hand writing Mutlu"/>
                      <w:color w:val="7030A0"/>
                      <w:sz w:val="56"/>
                      <w:szCs w:val="56"/>
                    </w:rPr>
                    <w:t>na</w:t>
                  </w:r>
                </w:p>
              </w:txbxContent>
            </v:textbox>
          </v:oval>
        </w:pict>
      </w:r>
      <w:r>
        <w:rPr>
          <w:noProof/>
        </w:rPr>
        <w:pict>
          <v:shapetype id="_x0000_t32" coordsize="21600,21600" o:spt="32" o:oned="t" path="m,l21600,21600e" filled="f">
            <v:path arrowok="t" fillok="f" o:connecttype="none"/>
            <o:lock v:ext="edit" shapetype="t"/>
          </v:shapetype>
          <v:shape id="_x0000_s1094" type="#_x0000_t32" style="position:absolute;left:0;text-align:left;margin-left:331.95pt;margin-top:40.8pt;width:43pt;height:28.35pt;z-index:251625472" o:connectortype="straight">
            <v:stroke endarrow="block"/>
          </v:shape>
        </w:pict>
      </w:r>
      <w:r>
        <w:rPr>
          <w:noProof/>
        </w:rPr>
        <w:pict>
          <v:oval id="_x0000_s1095" style="position:absolute;left:0;text-align:left;margin-left:266.3pt;margin-top:17.6pt;width:49.7pt;height:72.05pt;z-index:251626496">
            <v:textbox style="mso-next-textbox:#_x0000_s1095">
              <w:txbxContent>
                <w:p w:rsidR="009A5F3F" w:rsidRPr="00865DA3" w:rsidRDefault="009A5F3F" w:rsidP="001A734F">
                  <w:pPr>
                    <w:rPr>
                      <w:rFonts w:ascii="Hand writing Mutlu" w:hAnsi="Hand writing Mutlu"/>
                      <w:color w:val="C0504D"/>
                      <w:sz w:val="56"/>
                      <w:szCs w:val="56"/>
                    </w:rPr>
                  </w:pPr>
                  <w:r w:rsidRPr="00865DA3">
                    <w:rPr>
                      <w:rFonts w:ascii="Hand writing Mutlu" w:hAnsi="Hand writing Mutlu"/>
                      <w:color w:val="C0504D"/>
                      <w:sz w:val="56"/>
                      <w:szCs w:val="56"/>
                    </w:rPr>
                    <w:t>n</w:t>
                  </w:r>
                </w:p>
              </w:txbxContent>
            </v:textbox>
          </v:oval>
        </w:pict>
      </w:r>
    </w:p>
    <w:p w:rsidR="009A5F3F" w:rsidRDefault="009A5F3F" w:rsidP="001A734F">
      <w:pPr>
        <w:ind w:left="180"/>
        <w:rPr>
          <w:rFonts w:ascii="Arial Black" w:hAnsi="Arial Black"/>
          <w:sz w:val="16"/>
          <w:szCs w:val="16"/>
        </w:rPr>
      </w:pPr>
      <w:r>
        <w:rPr>
          <w:noProof/>
        </w:rPr>
        <w:pict>
          <v:oval id="_x0000_s1096" style="position:absolute;left:0;text-align:left;margin-left:149pt;margin-top:40.45pt;width:67.9pt;height:70.05pt;z-index:251627520" wrapcoords="8070 0 6646 232 1899 3252 0 7432 -237 9523 -237 12077 237 14865 2848 19045 7358 21368 8070 21368 13292 21368 14242 21368 18752 18581 21125 14865 21837 11148 21600 7432 20176 4877 19701 3019 15191 465 13292 0 8070 0">
            <v:textbox style="mso-next-textbox:#_x0000_s1096">
              <w:txbxContent>
                <w:p w:rsidR="009A5F3F" w:rsidRPr="007859AD" w:rsidRDefault="009A5F3F" w:rsidP="001A734F">
                  <w:pPr>
                    <w:spacing w:line="192" w:lineRule="auto"/>
                    <w:jc w:val="center"/>
                    <w:rPr>
                      <w:rFonts w:ascii="Hand writing Mutlu" w:hAnsi="Hand writing Mutlu"/>
                      <w:color w:val="7030A0"/>
                      <w:sz w:val="56"/>
                      <w:szCs w:val="56"/>
                    </w:rPr>
                  </w:pPr>
                  <w:r w:rsidRPr="007859AD">
                    <w:rPr>
                      <w:rFonts w:ascii="Hand writing Mutlu" w:hAnsi="Hand writing Mutlu"/>
                      <w:color w:val="7030A0"/>
                      <w:sz w:val="56"/>
                      <w:szCs w:val="56"/>
                    </w:rPr>
                    <w:t>in</w:t>
                  </w:r>
                </w:p>
              </w:txbxContent>
            </v:textbox>
            <w10:wrap type="through" side="left"/>
          </v:oval>
        </w:pict>
      </w:r>
      <w:r>
        <w:rPr>
          <w:noProof/>
        </w:rPr>
        <w:pict>
          <v:line id="_x0000_s1097" style="position:absolute;left:0;text-align:left;z-index:251628544" from="81.25pt,34.35pt" to="139.1pt,67.35pt" wrapcoords="-281 0 -281 491 14868 15709 18234 21109 18514 21109 21881 21109 22161 20127 20197 17673 16551 15709 842 0 -281 0">
            <v:stroke endarrow="block"/>
            <w10:wrap type="through" side="left"/>
          </v:line>
        </w:pict>
      </w:r>
      <w:r>
        <w:rPr>
          <w:noProof/>
        </w:rPr>
        <w:pict>
          <v:oval id="_x0000_s1098" style="position:absolute;left:0;text-align:left;margin-left:0;margin-top:6.3pt;width:74.3pt;height:51.55pt;z-index:251629568" wrapcoords="7855 0 5891 626 1091 4070 -218 8765 -218 12209 436 15652 4364 20035 7418 21287 7855 21287 13527 21287 14182 21287 17236 20035 21164 15026 21818 10957 21818 9391 20509 4383 15709 626 13527 0 7855 0">
            <v:textbox style="mso-next-textbox:#_x0000_s1098">
              <w:txbxContent>
                <w:p w:rsidR="009A5F3F" w:rsidRPr="00865DA3" w:rsidRDefault="009A5F3F" w:rsidP="001A734F">
                  <w:pPr>
                    <w:spacing w:line="192" w:lineRule="auto"/>
                    <w:jc w:val="center"/>
                    <w:rPr>
                      <w:rFonts w:ascii="Hand writing Mutlu" w:hAnsi="Hand writing Mutlu"/>
                      <w:color w:val="C0504D"/>
                      <w:sz w:val="56"/>
                      <w:szCs w:val="56"/>
                    </w:rPr>
                  </w:pPr>
                  <w:r w:rsidRPr="00865DA3">
                    <w:rPr>
                      <w:rFonts w:ascii="Hand writing Mutlu" w:hAnsi="Hand writing Mutlu"/>
                      <w:color w:val="C0504D"/>
                      <w:sz w:val="56"/>
                      <w:szCs w:val="56"/>
                    </w:rPr>
                    <w:t>i</w:t>
                  </w:r>
                </w:p>
              </w:txbxContent>
            </v:textbox>
            <w10:wrap type="through" side="left"/>
          </v:oval>
        </w:pict>
      </w:r>
    </w:p>
    <w:p w:rsidR="009A5F3F" w:rsidRDefault="009A5F3F" w:rsidP="001A734F">
      <w:pPr>
        <w:rPr>
          <w:rFonts w:ascii="Arial Black" w:hAnsi="Arial Black"/>
          <w:sz w:val="16"/>
          <w:szCs w:val="16"/>
        </w:rPr>
      </w:pPr>
      <w:r>
        <w:rPr>
          <w:noProof/>
        </w:rPr>
        <w:pict>
          <v:shape id="_x0000_s1099" type="#_x0000_t32" style="position:absolute;margin-left:329.25pt;margin-top:8.3pt;width:44.55pt;height:31.65pt;flip:y;z-index:251630592" o:connectortype="straight">
            <v:stroke endarrow="block"/>
          </v:shape>
        </w:pict>
      </w:r>
      <w:r>
        <w:rPr>
          <w:noProof/>
        </w:rPr>
        <w:pict>
          <v:oval id="_x0000_s1100" style="position:absolute;margin-left:266.3pt;margin-top:26.35pt;width:49.7pt;height:57.85pt;z-index:251631616">
            <v:textbox>
              <w:txbxContent>
                <w:p w:rsidR="009A5F3F" w:rsidRPr="00FA6D53" w:rsidRDefault="009A5F3F" w:rsidP="001A734F">
                  <w:pPr>
                    <w:rPr>
                      <w:rFonts w:ascii="Hand writing Mutlu" w:hAnsi="Hand writing Mutlu"/>
                      <w:sz w:val="56"/>
                      <w:szCs w:val="56"/>
                    </w:rPr>
                  </w:pPr>
                  <w:r w:rsidRPr="00FA6D53">
                    <w:rPr>
                      <w:rFonts w:ascii="Hand writing Mutlu" w:hAnsi="Hand writing Mutlu"/>
                      <w:sz w:val="56"/>
                      <w:szCs w:val="56"/>
                    </w:rPr>
                    <w:t>a</w:t>
                  </w:r>
                </w:p>
              </w:txbxContent>
            </v:textbox>
          </v:oval>
        </w:pict>
      </w:r>
      <w:r>
        <w:rPr>
          <w:noProof/>
        </w:rPr>
        <w:pict>
          <v:line id="_x0000_s1101" style="position:absolute;flip:y;z-index:251632640" from="74.3pt,26.35pt" to="142.1pt,47.35pt" wrapcoords="-240 0 -240 771 18960 21600 21120 21600 21840 18514 19680 16200 13680 12343 6480 5400 960 0 -240 0">
            <v:stroke endarrow="block"/>
            <w10:wrap type="through" side="left"/>
          </v:line>
        </w:pict>
      </w:r>
      <w:r>
        <w:rPr>
          <w:noProof/>
        </w:rPr>
        <w:pict>
          <v:oval id="_x0000_s1102" style="position:absolute;margin-left:-6.95pt;margin-top:17.6pt;width:73.6pt;height:54pt;z-index:251633664" wrapcoords="9037 -300 6612 0 1322 3300 1322 4500 220 6900 -220 8100 -220 12000 0 14400 2865 18900 3086 19500 7714 21600 8816 21600 12563 21600 13665 21600 18294 19500 21600 14100 21820 10800 21820 9000 20718 5700 20278 3300 14547 0 12343 -300 9037 -300" strokeweight="1.25pt">
            <v:textbox style="mso-next-textbox:#_x0000_s1102">
              <w:txbxContent>
                <w:p w:rsidR="009A5F3F" w:rsidRPr="00FA6D53" w:rsidRDefault="009A5F3F" w:rsidP="001A734F">
                  <w:pPr>
                    <w:spacing w:line="192" w:lineRule="auto"/>
                    <w:jc w:val="center"/>
                    <w:rPr>
                      <w:rFonts w:ascii="Hand writing Mutlu" w:hAnsi="Hand writing Mutlu"/>
                      <w:sz w:val="56"/>
                      <w:szCs w:val="56"/>
                    </w:rPr>
                  </w:pPr>
                  <w:r w:rsidRPr="00FA6D53">
                    <w:rPr>
                      <w:rFonts w:ascii="Hand writing Mutlu" w:hAnsi="Hand writing Mutlu"/>
                      <w:sz w:val="56"/>
                      <w:szCs w:val="56"/>
                    </w:rPr>
                    <w:t>n</w:t>
                  </w:r>
                </w:p>
              </w:txbxContent>
            </v:textbox>
            <w10:wrap type="through" side="left"/>
          </v:oval>
        </w:pict>
      </w:r>
    </w:p>
    <w:p w:rsidR="009A5F3F" w:rsidRDefault="009A5F3F" w:rsidP="001A734F">
      <w:pPr>
        <w:ind w:left="180"/>
        <w:rPr>
          <w:rFonts w:ascii="Arial Black" w:hAnsi="Arial Black"/>
          <w:sz w:val="16"/>
          <w:szCs w:val="16"/>
        </w:rPr>
      </w:pPr>
    </w:p>
    <w:p w:rsidR="009A5F3F" w:rsidRDefault="009A5F3F" w:rsidP="001A734F">
      <w:pPr>
        <w:ind w:left="180"/>
        <w:rPr>
          <w:rFonts w:ascii="Arial Black" w:hAnsi="Arial Black"/>
          <w:sz w:val="16"/>
          <w:szCs w:val="16"/>
        </w:rPr>
      </w:pPr>
    </w:p>
    <w:p w:rsidR="009A5F3F" w:rsidRDefault="009A5F3F" w:rsidP="001A734F">
      <w:pPr>
        <w:ind w:left="180"/>
        <w:rPr>
          <w:rFonts w:ascii="Arial Black" w:hAnsi="Arial Black"/>
          <w:sz w:val="16"/>
          <w:szCs w:val="16"/>
        </w:rPr>
      </w:pPr>
    </w:p>
    <w:p w:rsidR="009A5F3F" w:rsidRDefault="009A5F3F" w:rsidP="001A734F">
      <w:pPr>
        <w:ind w:left="180"/>
        <w:jc w:val="center"/>
        <w:rPr>
          <w:rFonts w:ascii="Arial Black" w:hAnsi="Arial Black"/>
          <w:sz w:val="16"/>
          <w:szCs w:val="16"/>
        </w:rPr>
      </w:pPr>
      <w:r>
        <w:rPr>
          <w:noProof/>
        </w:rPr>
        <w:pict>
          <v:oval id="_x0000_s1103" style="position:absolute;left:0;text-align:left;margin-left:259.95pt;margin-top:9.05pt;width:56.05pt;height:58pt;z-index:251634688">
            <v:textbox>
              <w:txbxContent>
                <w:p w:rsidR="009A5F3F" w:rsidRPr="00865DA3" w:rsidRDefault="009A5F3F" w:rsidP="001A734F">
                  <w:pPr>
                    <w:rPr>
                      <w:rFonts w:ascii="Hand writing Mutlu" w:hAnsi="Hand writing Mutlu"/>
                      <w:color w:val="C0504D"/>
                      <w:sz w:val="56"/>
                      <w:szCs w:val="56"/>
                    </w:rPr>
                  </w:pPr>
                  <w:r w:rsidRPr="00865DA3">
                    <w:rPr>
                      <w:rFonts w:ascii="Hand writing Mutlu" w:hAnsi="Hand writing Mutlu"/>
                      <w:color w:val="C0504D"/>
                      <w:sz w:val="56"/>
                      <w:szCs w:val="56"/>
                    </w:rPr>
                    <w:t>n</w:t>
                  </w:r>
                </w:p>
              </w:txbxContent>
            </v:textbox>
          </v:oval>
        </w:pict>
      </w:r>
      <w:r>
        <w:rPr>
          <w:noProof/>
        </w:rPr>
        <w:pict>
          <v:oval id="_x0000_s1104" style="position:absolute;left:0;text-align:left;margin-left:2.3pt;margin-top:9.05pt;width:56.7pt;height:58pt;z-index:251635712">
            <v:textbox>
              <w:txbxContent>
                <w:p w:rsidR="009A5F3F" w:rsidRPr="00865DA3" w:rsidRDefault="009A5F3F" w:rsidP="001A734F">
                  <w:pPr>
                    <w:rPr>
                      <w:rFonts w:ascii="Hand writing Mutlu" w:hAnsi="Hand writing Mutlu"/>
                      <w:color w:val="C0504D"/>
                      <w:sz w:val="56"/>
                      <w:szCs w:val="56"/>
                    </w:rPr>
                  </w:pPr>
                  <w:r w:rsidRPr="00865DA3">
                    <w:rPr>
                      <w:rFonts w:ascii="Hand writing Mutlu" w:hAnsi="Hand writing Mutlu"/>
                      <w:color w:val="C0504D"/>
                      <w:sz w:val="56"/>
                      <w:szCs w:val="56"/>
                    </w:rPr>
                    <w:t>n</w:t>
                  </w:r>
                </w:p>
              </w:txbxContent>
            </v:textbox>
          </v:oval>
        </w:pict>
      </w:r>
    </w:p>
    <w:p w:rsidR="009A5F3F" w:rsidRPr="008D2B9D" w:rsidRDefault="009A5F3F" w:rsidP="001A734F">
      <w:pPr>
        <w:ind w:left="180"/>
        <w:jc w:val="center"/>
        <w:rPr>
          <w:rFonts w:ascii="Arial Black" w:hAnsi="Arial Black"/>
          <w:sz w:val="16"/>
          <w:szCs w:val="16"/>
        </w:rPr>
      </w:pPr>
      <w:r>
        <w:rPr>
          <w:noProof/>
        </w:rPr>
        <w:pict>
          <v:shape id="_x0000_s1105" type="#_x0000_t32" style="position:absolute;left:0;text-align:left;margin-left:338.3pt;margin-top:268.75pt;width:49.7pt;height:26pt;flip:y;z-index:251636736" o:connectortype="straight">
            <v:stroke endarrow="block"/>
          </v:shape>
        </w:pict>
      </w:r>
      <w:r>
        <w:rPr>
          <w:noProof/>
        </w:rPr>
        <w:pict>
          <v:shape id="_x0000_s1106" type="#_x0000_t32" style="position:absolute;left:0;text-align:left;margin-left:338.3pt;margin-top:217.7pt;width:44.6pt;height:17.05pt;z-index:251637760" o:connectortype="straight">
            <v:stroke endarrow="block"/>
          </v:shape>
        </w:pict>
      </w:r>
      <w:r>
        <w:rPr>
          <w:noProof/>
        </w:rPr>
        <w:pict>
          <v:shape id="_x0000_s1107" type="#_x0000_t32" style="position:absolute;left:0;text-align:left;margin-left:65.05pt;margin-top:277.75pt;width:34.7pt;height:17pt;flip:y;z-index:251638784" o:connectortype="straight">
            <v:stroke endarrow="block"/>
          </v:shape>
        </w:pict>
      </w:r>
      <w:r>
        <w:rPr>
          <w:noProof/>
        </w:rPr>
        <w:pict>
          <v:shape id="_x0000_s1108" type="#_x0000_t32" style="position:absolute;left:0;text-align:left;margin-left:70.8pt;margin-top:217.7pt;width:28.95pt;height:17.05pt;z-index:251639808" o:connectortype="straight">
            <v:stroke endarrow="block"/>
          </v:shape>
        </w:pict>
      </w:r>
      <w:r>
        <w:rPr>
          <w:noProof/>
        </w:rPr>
        <w:pict>
          <v:oval id="_x0000_s1109" style="position:absolute;left:0;text-align:left;margin-left:401.65pt;margin-top:205.75pt;width:121pt;height:1in;z-index:251640832">
            <v:textbox>
              <w:txbxContent>
                <w:p w:rsidR="009A5F3F" w:rsidRPr="007859AD" w:rsidRDefault="009A5F3F" w:rsidP="001A734F">
                  <w:pPr>
                    <w:rPr>
                      <w:rFonts w:ascii="Hand writing Mutlu" w:hAnsi="Hand writing Mutlu"/>
                      <w:sz w:val="56"/>
                      <w:szCs w:val="56"/>
                    </w:rPr>
                  </w:pPr>
                  <w:r>
                    <w:rPr>
                      <w:rFonts w:ascii="Hand writing Mutlu" w:hAnsi="Hand writing Mutlu"/>
                      <w:sz w:val="56"/>
                      <w:szCs w:val="56"/>
                    </w:rPr>
                    <w:t>na</w:t>
                  </w:r>
                  <w:r w:rsidRPr="007859AD">
                    <w:rPr>
                      <w:rFonts w:ascii="Hand writing Mutlu" w:hAnsi="Hand writing Mutlu"/>
                      <w:color w:val="FF0000"/>
                      <w:sz w:val="56"/>
                      <w:szCs w:val="56"/>
                    </w:rPr>
                    <w:t>ne</w:t>
                  </w:r>
                </w:p>
              </w:txbxContent>
            </v:textbox>
          </v:oval>
        </w:pict>
      </w:r>
      <w:r>
        <w:rPr>
          <w:noProof/>
        </w:rPr>
        <w:pict>
          <v:oval id="_x0000_s1110" style="position:absolute;left:0;text-align:left;margin-left:260.25pt;margin-top:261.7pt;width:1in;height:1in;z-index:251641856">
            <v:textbox>
              <w:txbxContent>
                <w:p w:rsidR="009A5F3F" w:rsidRPr="007859AD" w:rsidRDefault="009A5F3F" w:rsidP="001A734F">
                  <w:pPr>
                    <w:rPr>
                      <w:rFonts w:ascii="Hand writing Mutlu" w:hAnsi="Hand writing Mutlu"/>
                      <w:color w:val="FF0000"/>
                      <w:sz w:val="56"/>
                      <w:szCs w:val="56"/>
                    </w:rPr>
                  </w:pPr>
                  <w:r w:rsidRPr="007859AD">
                    <w:rPr>
                      <w:rFonts w:ascii="Hand writing Mutlu" w:hAnsi="Hand writing Mutlu"/>
                      <w:color w:val="FF0000"/>
                      <w:sz w:val="56"/>
                      <w:szCs w:val="56"/>
                    </w:rPr>
                    <w:t>ne</w:t>
                  </w:r>
                </w:p>
              </w:txbxContent>
            </v:textbox>
          </v:oval>
        </w:pict>
      </w:r>
      <w:r>
        <w:rPr>
          <w:noProof/>
        </w:rPr>
        <w:pict>
          <v:oval id="_x0000_s1111" style="position:absolute;left:0;text-align:left;margin-left:99.75pt;margin-top:217.7pt;width:124.35pt;height:1in;z-index:251642880">
            <v:textbox>
              <w:txbxContent>
                <w:p w:rsidR="009A5F3F" w:rsidRPr="007859AD" w:rsidRDefault="009A5F3F" w:rsidP="001A734F">
                  <w:pPr>
                    <w:rPr>
                      <w:rFonts w:ascii="Hand writing Mutlu" w:hAnsi="Hand writing Mutlu"/>
                      <w:sz w:val="56"/>
                      <w:szCs w:val="56"/>
                    </w:rPr>
                  </w:pPr>
                  <w:r>
                    <w:rPr>
                      <w:rFonts w:ascii="Hand writing Mutlu" w:hAnsi="Hand writing Mutlu"/>
                      <w:sz w:val="56"/>
                      <w:szCs w:val="56"/>
                    </w:rPr>
                    <w:t>an</w:t>
                  </w:r>
                  <w:r w:rsidRPr="007859AD">
                    <w:rPr>
                      <w:rFonts w:ascii="Hand writing Mutlu" w:hAnsi="Hand writing Mutlu"/>
                      <w:color w:val="FF0000"/>
                      <w:sz w:val="56"/>
                      <w:szCs w:val="56"/>
                    </w:rPr>
                    <w:t>ne</w:t>
                  </w:r>
                </w:p>
              </w:txbxContent>
            </v:textbox>
          </v:oval>
        </w:pict>
      </w:r>
      <w:r>
        <w:rPr>
          <w:noProof/>
        </w:rPr>
        <w:pict>
          <v:oval id="_x0000_s1112" style="position:absolute;left:0;text-align:left;margin-left:-13pt;margin-top:268.75pt;width:1in;height:1in;z-index:251643904">
            <v:textbox>
              <w:txbxContent>
                <w:p w:rsidR="009A5F3F" w:rsidRPr="007859AD" w:rsidRDefault="009A5F3F" w:rsidP="001A734F">
                  <w:pPr>
                    <w:rPr>
                      <w:rFonts w:ascii="Hand writing Mutlu" w:hAnsi="Hand writing Mutlu"/>
                      <w:color w:val="FF0000"/>
                      <w:sz w:val="56"/>
                      <w:szCs w:val="56"/>
                    </w:rPr>
                  </w:pPr>
                  <w:r w:rsidRPr="007859AD">
                    <w:rPr>
                      <w:rFonts w:ascii="Hand writing Mutlu" w:hAnsi="Hand writing Mutlu"/>
                      <w:color w:val="FF0000"/>
                      <w:sz w:val="56"/>
                      <w:szCs w:val="56"/>
                    </w:rPr>
                    <w:t>ne</w:t>
                  </w:r>
                </w:p>
              </w:txbxContent>
            </v:textbox>
          </v:oval>
        </w:pict>
      </w:r>
      <w:r>
        <w:rPr>
          <w:noProof/>
        </w:rPr>
        <w:pict>
          <v:oval id="_x0000_s1113" style="position:absolute;left:0;text-align:left;margin-left:-6.95pt;margin-top:174.7pt;width:1in;height:1in;z-index:251644928">
            <v:textbox>
              <w:txbxContent>
                <w:p w:rsidR="009A5F3F" w:rsidRPr="007859AD" w:rsidRDefault="009A5F3F" w:rsidP="001A734F">
                  <w:pPr>
                    <w:rPr>
                      <w:rFonts w:ascii="Hand writing Mutlu" w:hAnsi="Hand writing Mutlu"/>
                      <w:sz w:val="56"/>
                      <w:szCs w:val="56"/>
                    </w:rPr>
                  </w:pPr>
                  <w:r>
                    <w:rPr>
                      <w:rFonts w:ascii="Hand writing Mutlu" w:hAnsi="Hand writing Mutlu"/>
                      <w:sz w:val="56"/>
                      <w:szCs w:val="56"/>
                    </w:rPr>
                    <w:t>an</w:t>
                  </w:r>
                </w:p>
              </w:txbxContent>
            </v:textbox>
          </v:oval>
        </w:pict>
      </w:r>
      <w:r>
        <w:rPr>
          <w:noProof/>
        </w:rPr>
        <w:pict>
          <v:oval id="_x0000_s1114" style="position:absolute;left:0;text-align:left;margin-left:260.25pt;margin-top:174.7pt;width:1in;height:1in;z-index:251645952">
            <v:textbox>
              <w:txbxContent>
                <w:p w:rsidR="009A5F3F" w:rsidRPr="007859AD" w:rsidRDefault="009A5F3F" w:rsidP="001A734F">
                  <w:pPr>
                    <w:rPr>
                      <w:rFonts w:ascii="Hand writing Mutlu" w:hAnsi="Hand writing Mutlu"/>
                      <w:sz w:val="56"/>
                      <w:szCs w:val="56"/>
                    </w:rPr>
                  </w:pPr>
                  <w:r>
                    <w:rPr>
                      <w:rFonts w:ascii="Hand writing Mutlu" w:hAnsi="Hand writing Mutlu"/>
                      <w:sz w:val="56"/>
                      <w:szCs w:val="56"/>
                    </w:rPr>
                    <w:t>na</w:t>
                  </w:r>
                </w:p>
              </w:txbxContent>
            </v:textbox>
          </v:oval>
        </w:pict>
      </w:r>
      <w:r>
        <w:rPr>
          <w:noProof/>
        </w:rPr>
        <w:pict>
          <v:oval id="_x0000_s1115" style="position:absolute;left:0;text-align:left;margin-left:412.65pt;margin-top:30.75pt;width:57.15pt;height:1in;z-index:251646976">
            <v:textbox>
              <w:txbxContent>
                <w:p w:rsidR="009A5F3F" w:rsidRPr="007859AD" w:rsidRDefault="009A5F3F" w:rsidP="001A734F">
                  <w:pPr>
                    <w:rPr>
                      <w:rFonts w:ascii="Hand writing Mutlu" w:hAnsi="Hand writing Mutlu"/>
                      <w:color w:val="7030A0"/>
                      <w:sz w:val="56"/>
                      <w:szCs w:val="56"/>
                    </w:rPr>
                  </w:pPr>
                  <w:r w:rsidRPr="007859AD">
                    <w:rPr>
                      <w:rFonts w:ascii="Hand writing Mutlu" w:hAnsi="Hand writing Mutlu"/>
                      <w:color w:val="7030A0"/>
                      <w:sz w:val="56"/>
                      <w:szCs w:val="56"/>
                    </w:rPr>
                    <w:t>ni</w:t>
                  </w:r>
                </w:p>
              </w:txbxContent>
            </v:textbox>
          </v:oval>
        </w:pict>
      </w:r>
      <w:r>
        <w:rPr>
          <w:noProof/>
        </w:rPr>
        <w:pict>
          <v:shape id="_x0000_s1116" type="#_x0000_t32" style="position:absolute;left:0;text-align:left;margin-left:332.25pt;margin-top:74.8pt;width:50.65pt;height:39.95pt;flip:y;z-index:251648000" o:connectortype="straight">
            <v:stroke endarrow="block"/>
          </v:shape>
        </w:pict>
      </w:r>
      <w:r>
        <w:rPr>
          <w:noProof/>
        </w:rPr>
        <w:pict>
          <v:shape id="_x0000_s1117" type="#_x0000_t32" style="position:absolute;left:0;text-align:left;margin-left:331.95pt;margin-top:28.75pt;width:50.65pt;height:33pt;z-index:251649024" o:connectortype="straight">
            <v:stroke endarrow="block"/>
          </v:shape>
        </w:pict>
      </w:r>
      <w:r>
        <w:rPr>
          <w:noProof/>
        </w:rPr>
        <w:pict>
          <v:oval id="_x0000_s1118" style="position:absolute;left:0;text-align:left;margin-left:259.95pt;margin-top:95.7pt;width:49.05pt;height:61.05pt;z-index:251650048">
            <v:textbox>
              <w:txbxContent>
                <w:p w:rsidR="009A5F3F" w:rsidRPr="00FA6D53" w:rsidRDefault="009A5F3F" w:rsidP="001A734F">
                  <w:pPr>
                    <w:rPr>
                      <w:rFonts w:ascii="Hand writing Mutlu" w:hAnsi="Hand writing Mutlu"/>
                      <w:sz w:val="56"/>
                      <w:szCs w:val="56"/>
                    </w:rPr>
                  </w:pPr>
                  <w:r w:rsidRPr="00FA6D53">
                    <w:rPr>
                      <w:rFonts w:ascii="Hand writing Mutlu" w:hAnsi="Hand writing Mutlu"/>
                      <w:sz w:val="56"/>
                      <w:szCs w:val="56"/>
                    </w:rPr>
                    <w:t>i</w:t>
                  </w:r>
                </w:p>
              </w:txbxContent>
            </v:textbox>
          </v:oval>
        </w:pict>
      </w:r>
      <w:r>
        <w:rPr>
          <w:noProof/>
        </w:rPr>
        <w:pict>
          <v:oval id="_x0000_s1119" style="position:absolute;left:0;text-align:left;margin-left:109.3pt;margin-top:44.75pt;width:85.35pt;height:70pt;z-index:251651072">
            <v:textbox>
              <w:txbxContent>
                <w:p w:rsidR="009A5F3F" w:rsidRPr="007859AD" w:rsidRDefault="009A5F3F" w:rsidP="001A734F">
                  <w:pPr>
                    <w:rPr>
                      <w:rFonts w:ascii="Hand writing Mutlu" w:hAnsi="Hand writing Mutlu"/>
                      <w:color w:val="7030A0"/>
                      <w:sz w:val="56"/>
                      <w:szCs w:val="56"/>
                    </w:rPr>
                  </w:pPr>
                  <w:r w:rsidRPr="007859AD">
                    <w:rPr>
                      <w:rFonts w:ascii="Hand writing Mutlu" w:hAnsi="Hand writing Mutlu"/>
                      <w:color w:val="7030A0"/>
                      <w:sz w:val="56"/>
                      <w:szCs w:val="56"/>
                    </w:rPr>
                    <w:t>ne</w:t>
                  </w:r>
                </w:p>
              </w:txbxContent>
            </v:textbox>
          </v:oval>
        </w:pict>
      </w:r>
      <w:r>
        <w:rPr>
          <w:noProof/>
        </w:rPr>
        <w:pict>
          <v:shape id="_x0000_s1120" type="#_x0000_t32" style="position:absolute;left:0;text-align:left;margin-left:75.7pt;margin-top:35.75pt;width:33.6pt;height:26pt;z-index:251652096" o:connectortype="straight">
            <v:stroke endarrow="block"/>
          </v:shape>
        </w:pict>
      </w:r>
      <w:r>
        <w:rPr>
          <w:noProof/>
        </w:rPr>
        <w:pict>
          <v:shape id="_x0000_s1121" type="#_x0000_t32" style="position:absolute;left:0;text-align:left;margin-left:74.3pt;margin-top:95.7pt;width:35pt;height:25.95pt;flip:y;z-index:251653120" o:connectortype="straight">
            <v:stroke endarrow="block"/>
          </v:shape>
        </w:pict>
      </w:r>
      <w:r>
        <w:rPr>
          <w:noProof/>
        </w:rPr>
        <w:pict>
          <v:oval id="_x0000_s1122" style="position:absolute;left:0;text-align:left;margin-left:2.3pt;margin-top:77.25pt;width:40.7pt;height:1in;z-index:251654144">
            <v:textbox>
              <w:txbxContent>
                <w:p w:rsidR="009A5F3F" w:rsidRPr="00FA6D53" w:rsidRDefault="009A5F3F" w:rsidP="001A734F">
                  <w:pPr>
                    <w:rPr>
                      <w:rFonts w:ascii="Hand writing Mutlu" w:hAnsi="Hand writing Mutlu"/>
                      <w:sz w:val="56"/>
                      <w:szCs w:val="56"/>
                    </w:rPr>
                  </w:pPr>
                  <w:r w:rsidRPr="00FA6D53">
                    <w:rPr>
                      <w:rFonts w:ascii="Hand writing Mutlu" w:hAnsi="Hand writing Mutlu"/>
                      <w:sz w:val="56"/>
                      <w:szCs w:val="56"/>
                    </w:rPr>
                    <w:t>e</w:t>
                  </w:r>
                </w:p>
              </w:txbxContent>
            </v:textbox>
          </v:oval>
        </w:pict>
      </w:r>
    </w:p>
    <w:p w:rsidR="009A5F3F" w:rsidRDefault="009A5F3F" w:rsidP="001A734F"/>
    <w:p w:rsidR="009A5F3F" w:rsidRDefault="009A5F3F" w:rsidP="00801C96">
      <w:pPr>
        <w:ind w:left="180"/>
        <w:rPr>
          <w:rFonts w:ascii="Arial Black" w:hAnsi="Arial Black"/>
          <w:sz w:val="16"/>
          <w:szCs w:val="16"/>
        </w:rPr>
      </w:pPr>
    </w:p>
    <w:p w:rsidR="009A5F3F" w:rsidRDefault="009A5F3F" w:rsidP="00801C96">
      <w:pPr>
        <w:ind w:left="180"/>
        <w:rPr>
          <w:rFonts w:ascii="Arial Black" w:hAnsi="Arial Black"/>
          <w:sz w:val="16"/>
          <w:szCs w:val="16"/>
        </w:rPr>
      </w:pPr>
    </w:p>
    <w:p w:rsidR="009A5F3F" w:rsidRDefault="009A5F3F" w:rsidP="00801C96">
      <w:pPr>
        <w:ind w:left="180"/>
        <w:rPr>
          <w:rFonts w:ascii="Arial Black" w:hAnsi="Arial Black"/>
          <w:sz w:val="16"/>
          <w:szCs w:val="16"/>
        </w:rPr>
      </w:pPr>
    </w:p>
    <w:p w:rsidR="009A5F3F" w:rsidRDefault="009A5F3F" w:rsidP="00801C96">
      <w:pPr>
        <w:ind w:left="180"/>
        <w:rPr>
          <w:rFonts w:ascii="Arial Black" w:hAnsi="Arial Black"/>
          <w:sz w:val="16"/>
          <w:szCs w:val="16"/>
        </w:rPr>
      </w:pPr>
    </w:p>
    <w:p w:rsidR="009A5F3F" w:rsidRDefault="009A5F3F" w:rsidP="00801C96">
      <w:pPr>
        <w:ind w:left="180"/>
        <w:rPr>
          <w:rFonts w:ascii="Arial Black" w:hAnsi="Arial Black"/>
          <w:sz w:val="16"/>
          <w:szCs w:val="16"/>
        </w:rPr>
      </w:pPr>
    </w:p>
    <w:p w:rsidR="009A5F3F" w:rsidRDefault="009A5F3F" w:rsidP="00801C96">
      <w:pPr>
        <w:ind w:left="180"/>
        <w:rPr>
          <w:rFonts w:ascii="Arial Black" w:hAnsi="Arial Black"/>
          <w:sz w:val="16"/>
          <w:szCs w:val="16"/>
        </w:rPr>
      </w:pPr>
    </w:p>
    <w:p w:rsidR="009A5F3F" w:rsidRDefault="009A5F3F" w:rsidP="00801C96">
      <w:pPr>
        <w:ind w:left="180"/>
        <w:rPr>
          <w:rFonts w:ascii="Arial Black" w:hAnsi="Arial Black"/>
          <w:sz w:val="16"/>
          <w:szCs w:val="16"/>
        </w:rPr>
      </w:pPr>
    </w:p>
    <w:p w:rsidR="009A5F3F" w:rsidRDefault="009A5F3F" w:rsidP="00801C96">
      <w:pPr>
        <w:ind w:left="180"/>
        <w:rPr>
          <w:rFonts w:ascii="Arial Black" w:hAnsi="Arial Black"/>
          <w:sz w:val="16"/>
          <w:szCs w:val="16"/>
        </w:rPr>
      </w:pPr>
    </w:p>
    <w:p w:rsidR="009A5F3F" w:rsidRDefault="009A5F3F" w:rsidP="00801C96">
      <w:pPr>
        <w:ind w:left="180"/>
        <w:rPr>
          <w:rFonts w:ascii="Arial Black" w:hAnsi="Arial Black"/>
          <w:sz w:val="16"/>
          <w:szCs w:val="16"/>
        </w:rPr>
      </w:pPr>
    </w:p>
    <w:p w:rsidR="009A5F3F" w:rsidRDefault="009A5F3F" w:rsidP="00801C96">
      <w:pPr>
        <w:ind w:left="180"/>
        <w:rPr>
          <w:rFonts w:ascii="Arial Black" w:hAnsi="Arial Black"/>
          <w:sz w:val="16"/>
          <w:szCs w:val="16"/>
        </w:rPr>
      </w:pPr>
    </w:p>
    <w:p w:rsidR="009A5F3F" w:rsidRDefault="009A5F3F" w:rsidP="00801C96">
      <w:pPr>
        <w:ind w:left="180"/>
        <w:rPr>
          <w:rFonts w:ascii="Arial Black" w:hAnsi="Arial Black"/>
          <w:sz w:val="16"/>
          <w:szCs w:val="16"/>
        </w:rPr>
      </w:pPr>
    </w:p>
    <w:p w:rsidR="009A5F3F" w:rsidRDefault="009A5F3F" w:rsidP="00801C96">
      <w:pPr>
        <w:ind w:left="180"/>
        <w:rPr>
          <w:rFonts w:ascii="Arial Black" w:hAnsi="Arial Black"/>
          <w:sz w:val="16"/>
          <w:szCs w:val="16"/>
        </w:rPr>
      </w:pPr>
    </w:p>
    <w:p w:rsidR="009A5F3F" w:rsidRDefault="009A5F3F" w:rsidP="00801C96">
      <w:pPr>
        <w:ind w:left="180"/>
        <w:rPr>
          <w:rFonts w:ascii="Arial Black" w:hAnsi="Arial Black"/>
          <w:sz w:val="16"/>
          <w:szCs w:val="16"/>
        </w:rPr>
      </w:pPr>
    </w:p>
    <w:p w:rsidR="009A5F3F" w:rsidRDefault="009A5F3F" w:rsidP="00801C96">
      <w:pPr>
        <w:ind w:left="180"/>
        <w:rPr>
          <w:rFonts w:ascii="Arial Black" w:hAnsi="Arial Black"/>
          <w:sz w:val="16"/>
          <w:szCs w:val="16"/>
        </w:rPr>
      </w:pPr>
    </w:p>
    <w:p w:rsidR="009A5F3F" w:rsidRDefault="009A5F3F" w:rsidP="00801C96">
      <w:pPr>
        <w:ind w:left="180"/>
        <w:rPr>
          <w:rFonts w:ascii="Arial Black" w:hAnsi="Arial Black"/>
          <w:sz w:val="16"/>
          <w:szCs w:val="16"/>
        </w:rPr>
      </w:pPr>
    </w:p>
    <w:p w:rsidR="009A5F3F" w:rsidRDefault="009A5F3F" w:rsidP="00801C96">
      <w:pPr>
        <w:ind w:left="180"/>
        <w:rPr>
          <w:rFonts w:ascii="Arial Black" w:hAnsi="Arial Black"/>
          <w:sz w:val="16"/>
          <w:szCs w:val="16"/>
        </w:rPr>
      </w:pPr>
    </w:p>
    <w:p w:rsidR="009A5F3F" w:rsidRDefault="009A5F3F" w:rsidP="00801C96">
      <w:pPr>
        <w:ind w:left="180"/>
        <w:rPr>
          <w:rFonts w:ascii="Arial Black" w:hAnsi="Arial Black"/>
          <w:sz w:val="16"/>
          <w:szCs w:val="16"/>
        </w:rPr>
      </w:pPr>
    </w:p>
    <w:p w:rsidR="009A5F3F" w:rsidRDefault="009A5F3F" w:rsidP="00801C96">
      <w:pPr>
        <w:ind w:left="180"/>
        <w:rPr>
          <w:rFonts w:ascii="Arial Black" w:hAnsi="Arial Black"/>
          <w:sz w:val="16"/>
          <w:szCs w:val="16"/>
        </w:rPr>
      </w:pPr>
    </w:p>
    <w:p w:rsidR="009A5F3F" w:rsidRDefault="009A5F3F" w:rsidP="00801C96">
      <w:pPr>
        <w:ind w:left="180"/>
        <w:rPr>
          <w:rFonts w:ascii="Arial Black" w:hAnsi="Arial Black"/>
          <w:sz w:val="16"/>
          <w:szCs w:val="16"/>
        </w:rPr>
      </w:pPr>
    </w:p>
    <w:p w:rsidR="009A5F3F" w:rsidRDefault="009A5F3F" w:rsidP="00801C96">
      <w:pPr>
        <w:ind w:left="180"/>
        <w:rPr>
          <w:rFonts w:ascii="Arial Black" w:hAnsi="Arial Black"/>
          <w:sz w:val="16"/>
          <w:szCs w:val="16"/>
        </w:rPr>
      </w:pPr>
    </w:p>
    <w:p w:rsidR="009A5F3F" w:rsidRDefault="009A5F3F" w:rsidP="00801C96">
      <w:pPr>
        <w:ind w:left="180"/>
        <w:rPr>
          <w:rFonts w:ascii="Arial Black" w:hAnsi="Arial Black"/>
          <w:sz w:val="16"/>
          <w:szCs w:val="16"/>
        </w:rPr>
      </w:pPr>
    </w:p>
    <w:p w:rsidR="009A5F3F" w:rsidRDefault="009A5F3F" w:rsidP="00801C96">
      <w:pPr>
        <w:ind w:left="180"/>
        <w:rPr>
          <w:rFonts w:ascii="Arial Black" w:hAnsi="Arial Black"/>
          <w:sz w:val="16"/>
          <w:szCs w:val="16"/>
        </w:rPr>
      </w:pPr>
    </w:p>
    <w:p w:rsidR="009A5F3F" w:rsidRDefault="009A5F3F" w:rsidP="00801C96">
      <w:pPr>
        <w:ind w:left="180"/>
        <w:rPr>
          <w:rFonts w:ascii="Arial Black" w:hAnsi="Arial Black"/>
          <w:sz w:val="16"/>
          <w:szCs w:val="16"/>
        </w:rPr>
      </w:pPr>
    </w:p>
    <w:p w:rsidR="009A5F3F" w:rsidRDefault="009A5F3F" w:rsidP="00801C96">
      <w:pPr>
        <w:ind w:left="180"/>
        <w:rPr>
          <w:rFonts w:ascii="Arial Black" w:hAnsi="Arial Black"/>
          <w:sz w:val="16"/>
          <w:szCs w:val="16"/>
        </w:rPr>
      </w:pPr>
    </w:p>
    <w:p w:rsidR="009A5F3F" w:rsidRDefault="009A5F3F" w:rsidP="00801C96">
      <w:pPr>
        <w:ind w:left="180"/>
        <w:rPr>
          <w:rFonts w:ascii="Arial Black" w:hAnsi="Arial Black"/>
          <w:sz w:val="16"/>
          <w:szCs w:val="16"/>
        </w:rPr>
      </w:pPr>
    </w:p>
    <w:p w:rsidR="009A5F3F" w:rsidRDefault="009A5F3F" w:rsidP="007573AF">
      <w:pPr>
        <w:rPr>
          <w:rFonts w:ascii="Arial Black" w:hAnsi="Arial Black"/>
          <w:sz w:val="16"/>
          <w:szCs w:val="16"/>
        </w:rPr>
      </w:pPr>
    </w:p>
    <w:p w:rsidR="009A5F3F" w:rsidRDefault="009A5F3F" w:rsidP="00801C96">
      <w:pPr>
        <w:ind w:left="180"/>
        <w:rPr>
          <w:rFonts w:ascii="Arial Black" w:hAnsi="Arial Black"/>
          <w:sz w:val="16"/>
          <w:szCs w:val="16"/>
        </w:rPr>
      </w:pPr>
    </w:p>
    <w:p w:rsidR="009A5F3F" w:rsidRDefault="009A5F3F" w:rsidP="00801C96">
      <w:pPr>
        <w:ind w:left="180"/>
        <w:rPr>
          <w:rFonts w:ascii="Arial Black" w:hAnsi="Arial Black"/>
          <w:sz w:val="16"/>
          <w:szCs w:val="16"/>
        </w:rPr>
      </w:pPr>
      <w:r>
        <w:rPr>
          <w:noProof/>
        </w:rPr>
        <w:pict>
          <v:oval id="_x0000_s1123" style="position:absolute;left:0;text-align:left;margin-left:441pt;margin-top:38.55pt;width:86.9pt;height:41.4pt;z-index:251680768" wrapcoords="9310 -393 6331 0 559 3927 559 5891 -186 8640 -186 13353 2048 18458 2607 19244 7634 21600 8938 21600 12476 21600 13779 21600 18807 19244 21786 12960 21786 9818 21600 8247 20855 5891 21041 4320 15083 0 12290 -393 9310 -393" strokeweight="1.25pt">
            <v:textbox style="mso-next-textbox:#_x0000_s1123">
              <w:txbxContent>
                <w:p w:rsidR="009A5F3F" w:rsidRPr="00B86DD8" w:rsidRDefault="009A5F3F" w:rsidP="00801C96">
                  <w:pPr>
                    <w:spacing w:line="192" w:lineRule="auto"/>
                    <w:jc w:val="center"/>
                    <w:rPr>
                      <w:rFonts w:ascii="Hand writing Mutlu" w:hAnsi="Hand writing Mutlu"/>
                      <w:sz w:val="48"/>
                      <w:szCs w:val="48"/>
                    </w:rPr>
                  </w:pPr>
                  <w:r>
                    <w:rPr>
                      <w:rFonts w:ascii="Hand writing Mutlu" w:hAnsi="Hand writing Mutlu"/>
                      <w:sz w:val="48"/>
                      <w:szCs w:val="48"/>
                    </w:rPr>
                    <w:t>ini</w:t>
                  </w:r>
                </w:p>
              </w:txbxContent>
            </v:textbox>
            <w10:wrap type="through" side="left"/>
          </v:oval>
        </w:pict>
      </w:r>
      <w:r>
        <w:rPr>
          <w:noProof/>
        </w:rPr>
        <w:pict>
          <v:line id="_x0000_s1124" style="position:absolute;left:0;text-align:left;flip:y;z-index:251679744" from="381.85pt,68.15pt" to="417.35pt,85.9pt" wrapcoords="-460 0 12868 14400 16085 20700 16545 20700 22060 20700 22519 18000 18843 14400 15626 14400 1379 0 -460 0">
            <v:stroke endarrow="block"/>
            <w10:wrap type="through" side="left"/>
          </v:line>
        </w:pict>
      </w:r>
      <w:r>
        <w:rPr>
          <w:noProof/>
        </w:rPr>
        <w:pict>
          <v:line id="_x0000_s1125" style="position:absolute;left:0;text-align:left;z-index:251678720" from="381.85pt,26.75pt" to="417.35pt,44.5pt" wrapcoords="-460 0 12868 14400 16085 20700 16545 20700 22060 20700 22519 18000 18843 14400 15626 14400 1379 0 -460 0">
            <v:stroke endarrow="block"/>
            <w10:wrap type="through" side="left"/>
          </v:line>
        </w:pict>
      </w:r>
      <w:r>
        <w:rPr>
          <w:noProof/>
        </w:rPr>
        <w:pict>
          <v:oval id="_x0000_s1126" style="position:absolute;left:0;text-align:left;margin-left:308.9pt;margin-top:62.25pt;width:65.05pt;height:41.4pt;z-index:251677696" wrapcoords="7697 0 5710 393 248 5105 -248 9033 -248 13353 2731 18851 6952 21207 7697 21207 13655 21207 14400 21207 18621 18851 21848 13353 21848 11389 21103 5105 15641 393 13655 0 7697 0">
            <v:textbox style="mso-next-textbox:#_x0000_s1126">
              <w:txbxContent>
                <w:p w:rsidR="009A5F3F" w:rsidRPr="00B86DD8" w:rsidRDefault="009A5F3F" w:rsidP="00801C96">
                  <w:pPr>
                    <w:spacing w:line="192" w:lineRule="auto"/>
                    <w:jc w:val="center"/>
                    <w:rPr>
                      <w:rFonts w:ascii="Hand writing Mutlu" w:hAnsi="Hand writing Mutlu"/>
                      <w:sz w:val="48"/>
                      <w:szCs w:val="48"/>
                    </w:rPr>
                  </w:pPr>
                  <w:r>
                    <w:rPr>
                      <w:rFonts w:ascii="Hand writing Mutlu" w:hAnsi="Hand writing Mutlu"/>
                      <w:sz w:val="48"/>
                      <w:szCs w:val="48"/>
                    </w:rPr>
                    <w:t>i</w:t>
                  </w:r>
                </w:p>
              </w:txbxContent>
            </v:textbox>
            <w10:wrap type="through" side="left"/>
          </v:oval>
        </w:pict>
      </w:r>
      <w:r>
        <w:rPr>
          <w:noProof/>
        </w:rPr>
        <w:pict>
          <v:oval id="_x0000_s1127" style="position:absolute;left:0;text-align:left;margin-left:308.9pt;margin-top:9pt;width:65.05pt;height:41.4pt;z-index:251676672" wrapcoords="7697 0 5710 393 248 5105 -248 9033 -248 13353 2731 18851 6952 21207 7697 21207 13655 21207 14400 21207 18621 18851 21848 13353 21848 11389 21103 5105 15641 393 13655 0 7697 0">
            <v:textbox style="mso-next-textbox:#_x0000_s1127">
              <w:txbxContent>
                <w:p w:rsidR="009A5F3F" w:rsidRPr="00B86DD8" w:rsidRDefault="009A5F3F" w:rsidP="00801C96">
                  <w:pPr>
                    <w:spacing w:line="192" w:lineRule="auto"/>
                    <w:jc w:val="center"/>
                    <w:rPr>
                      <w:rFonts w:ascii="Hand writing Mutlu" w:hAnsi="Hand writing Mutlu"/>
                      <w:sz w:val="48"/>
                      <w:szCs w:val="48"/>
                    </w:rPr>
                  </w:pPr>
                  <w:r>
                    <w:rPr>
                      <w:rFonts w:ascii="Hand writing Mutlu" w:hAnsi="Hand writing Mutlu"/>
                      <w:sz w:val="48"/>
                      <w:szCs w:val="48"/>
                    </w:rPr>
                    <w:t>in</w:t>
                  </w:r>
                </w:p>
              </w:txbxContent>
            </v:textbox>
            <w10:wrap type="through" side="left"/>
          </v:oval>
        </w:pict>
      </w:r>
    </w:p>
    <w:p w:rsidR="009A5F3F" w:rsidRDefault="009A5F3F" w:rsidP="00801C96">
      <w:pPr>
        <w:ind w:left="180"/>
        <w:rPr>
          <w:rFonts w:ascii="Arial Black" w:hAnsi="Arial Black"/>
          <w:sz w:val="16"/>
          <w:szCs w:val="16"/>
        </w:rPr>
      </w:pPr>
    </w:p>
    <w:p w:rsidR="009A5F3F" w:rsidRDefault="009A5F3F" w:rsidP="00801C96">
      <w:pPr>
        <w:ind w:left="180"/>
        <w:rPr>
          <w:rFonts w:ascii="Arial Black" w:hAnsi="Arial Black"/>
          <w:sz w:val="16"/>
          <w:szCs w:val="16"/>
        </w:rPr>
      </w:pPr>
    </w:p>
    <w:p w:rsidR="009A5F3F" w:rsidRDefault="009A5F3F" w:rsidP="00801C96">
      <w:pPr>
        <w:ind w:left="180"/>
        <w:rPr>
          <w:rFonts w:ascii="Arial Black" w:hAnsi="Arial Black"/>
          <w:sz w:val="16"/>
          <w:szCs w:val="16"/>
        </w:rPr>
      </w:pPr>
    </w:p>
    <w:p w:rsidR="009A5F3F" w:rsidRDefault="009A5F3F" w:rsidP="00801C96">
      <w:pPr>
        <w:ind w:left="180"/>
        <w:rPr>
          <w:rFonts w:ascii="Arial Black" w:hAnsi="Arial Black"/>
          <w:sz w:val="16"/>
          <w:szCs w:val="16"/>
        </w:rPr>
      </w:pPr>
    </w:p>
    <w:p w:rsidR="009A5F3F" w:rsidRDefault="009A5F3F" w:rsidP="00801C96">
      <w:pPr>
        <w:ind w:left="180"/>
        <w:rPr>
          <w:rFonts w:ascii="Arial Black" w:hAnsi="Arial Black"/>
          <w:sz w:val="16"/>
          <w:szCs w:val="16"/>
        </w:rPr>
      </w:pPr>
      <w:r>
        <w:rPr>
          <w:noProof/>
        </w:rPr>
        <w:pict>
          <v:oval id="_x0000_s1128" style="position:absolute;left:0;text-align:left;margin-left:45pt;margin-top:5.85pt;width:65.05pt;height:41.4pt;z-index:251672576" wrapcoords="7697 0 5710 393 248 5105 -248 9033 -248 13353 2731 18851 6952 21207 7697 21207 13655 21207 14400 21207 18621 18851 21848 13353 21848 11389 21103 5105 15641 393 13655 0 7697 0">
            <v:textbox style="mso-next-textbox:#_x0000_s1128">
              <w:txbxContent>
                <w:p w:rsidR="009A5F3F" w:rsidRPr="00B86DD8" w:rsidRDefault="009A5F3F" w:rsidP="00801C96">
                  <w:pPr>
                    <w:spacing w:line="192" w:lineRule="auto"/>
                    <w:jc w:val="center"/>
                    <w:rPr>
                      <w:rFonts w:ascii="Hand writing Mutlu" w:hAnsi="Hand writing Mutlu"/>
                      <w:sz w:val="48"/>
                      <w:szCs w:val="48"/>
                    </w:rPr>
                  </w:pPr>
                  <w:r>
                    <w:rPr>
                      <w:rFonts w:ascii="Hand writing Mutlu" w:hAnsi="Hand writing Mutlu"/>
                      <w:sz w:val="48"/>
                      <w:szCs w:val="48"/>
                    </w:rPr>
                    <w:t>n</w:t>
                  </w:r>
                </w:p>
              </w:txbxContent>
            </v:textbox>
            <w10:wrap type="through" side="left"/>
          </v:oval>
        </w:pict>
      </w:r>
      <w:r>
        <w:rPr>
          <w:noProof/>
        </w:rPr>
        <w:pict>
          <v:oval id="_x0000_s1129" style="position:absolute;left:0;text-align:left;margin-left:45pt;margin-top:-47.4pt;width:65.05pt;height:41.4pt;z-index:251671552" wrapcoords="7697 0 5710 393 248 5105 -248 9033 -248 13353 2731 18851 6952 21207 7697 21207 13655 21207 14400 21207 18621 18851 21848 13353 21848 11389 21103 5105 15641 393 13655 0 7697 0">
            <v:textbox style="mso-next-textbox:#_x0000_s1129">
              <w:txbxContent>
                <w:p w:rsidR="009A5F3F" w:rsidRPr="00B86DD8" w:rsidRDefault="009A5F3F" w:rsidP="00801C96">
                  <w:pPr>
                    <w:spacing w:line="192" w:lineRule="auto"/>
                    <w:jc w:val="center"/>
                    <w:rPr>
                      <w:rFonts w:ascii="Hand writing Mutlu" w:hAnsi="Hand writing Mutlu"/>
                      <w:sz w:val="48"/>
                      <w:szCs w:val="48"/>
                    </w:rPr>
                  </w:pPr>
                  <w:r>
                    <w:rPr>
                      <w:rFonts w:ascii="Hand writing Mutlu" w:hAnsi="Hand writing Mutlu"/>
                      <w:sz w:val="48"/>
                      <w:szCs w:val="48"/>
                    </w:rPr>
                    <w:t>i</w:t>
                  </w:r>
                </w:p>
              </w:txbxContent>
            </v:textbox>
            <w10:wrap type="through" side="left"/>
          </v:oval>
        </w:pict>
      </w:r>
      <w:r>
        <w:rPr>
          <w:noProof/>
        </w:rPr>
        <w:pict>
          <v:oval id="_x0000_s1130" style="position:absolute;left:0;text-align:left;margin-left:177.1pt;margin-top:-17.85pt;width:86.9pt;height:41.4pt;z-index:251675648" wrapcoords="9310 -393 6331 0 559 3927 559 5891 -186 8640 -186 13353 2048 18458 2607 19244 7634 21600 8938 21600 12476 21600 13779 21600 18807 19244 21786 12960 21786 9818 21600 8247 20855 5891 21041 4320 15083 0 12290 -393 9310 -393" strokeweight="1.25pt">
            <v:textbox style="mso-next-textbox:#_x0000_s1130">
              <w:txbxContent>
                <w:p w:rsidR="009A5F3F" w:rsidRPr="00B86DD8" w:rsidRDefault="009A5F3F" w:rsidP="00801C96">
                  <w:pPr>
                    <w:spacing w:line="192" w:lineRule="auto"/>
                    <w:jc w:val="center"/>
                    <w:rPr>
                      <w:rFonts w:ascii="Hand writing Mutlu" w:hAnsi="Hand writing Mutlu"/>
                      <w:sz w:val="48"/>
                      <w:szCs w:val="48"/>
                    </w:rPr>
                  </w:pPr>
                  <w:r>
                    <w:rPr>
                      <w:rFonts w:ascii="Hand writing Mutlu" w:hAnsi="Hand writing Mutlu"/>
                      <w:sz w:val="48"/>
                      <w:szCs w:val="48"/>
                    </w:rPr>
                    <w:t>in</w:t>
                  </w:r>
                </w:p>
              </w:txbxContent>
            </v:textbox>
            <w10:wrap type="through" side="left"/>
          </v:oval>
        </w:pict>
      </w:r>
      <w:r>
        <w:rPr>
          <w:noProof/>
        </w:rPr>
        <w:pict>
          <v:line id="_x0000_s1131" style="position:absolute;left:0;text-align:left;flip:y;z-index:251674624" from="117.95pt,11.75pt" to="153.45pt,29.5pt" wrapcoords="-460 0 12868 14400 16085 20700 16545 20700 22060 20700 22519 18000 18843 14400 15626 14400 1379 0 -460 0">
            <v:stroke endarrow="block"/>
            <w10:wrap type="through" side="left"/>
          </v:line>
        </w:pict>
      </w:r>
      <w:r>
        <w:rPr>
          <w:noProof/>
        </w:rPr>
        <w:pict>
          <v:line id="_x0000_s1132" style="position:absolute;left:0;text-align:left;z-index:251673600" from="117.95pt,-29.65pt" to="153.45pt,-11.9pt" wrapcoords="-460 0 12868 14400 16085 20700 16545 20700 22060 20700 22519 18000 18843 14400 15626 14400 1379 0 -460 0">
            <v:stroke endarrow="block"/>
            <w10:wrap type="through" side="left"/>
          </v:line>
        </w:pict>
      </w:r>
    </w:p>
    <w:p w:rsidR="009A5F3F" w:rsidRDefault="009A5F3F" w:rsidP="00801C96">
      <w:pPr>
        <w:ind w:left="180"/>
        <w:rPr>
          <w:rFonts w:ascii="Arial Black" w:hAnsi="Arial Black"/>
          <w:sz w:val="16"/>
          <w:szCs w:val="16"/>
        </w:rPr>
      </w:pPr>
    </w:p>
    <w:p w:rsidR="009A5F3F" w:rsidRDefault="009A5F3F" w:rsidP="00801C96">
      <w:pPr>
        <w:ind w:left="180"/>
        <w:rPr>
          <w:rFonts w:ascii="Arial Black" w:hAnsi="Arial Black"/>
          <w:sz w:val="16"/>
          <w:szCs w:val="16"/>
        </w:rPr>
      </w:pPr>
    </w:p>
    <w:p w:rsidR="009A5F3F" w:rsidRDefault="009A5F3F" w:rsidP="00801C96">
      <w:pPr>
        <w:ind w:left="180"/>
        <w:rPr>
          <w:rFonts w:ascii="Arial Black" w:hAnsi="Arial Black"/>
          <w:sz w:val="16"/>
          <w:szCs w:val="16"/>
        </w:rPr>
      </w:pPr>
    </w:p>
    <w:p w:rsidR="009A5F3F" w:rsidRDefault="009A5F3F" w:rsidP="00801C96">
      <w:pPr>
        <w:ind w:left="180"/>
        <w:rPr>
          <w:rFonts w:ascii="Arial Black" w:hAnsi="Arial Black"/>
          <w:sz w:val="16"/>
          <w:szCs w:val="16"/>
        </w:rPr>
      </w:pPr>
      <w:r>
        <w:rPr>
          <w:noProof/>
        </w:rPr>
        <w:pict>
          <v:line id="_x0000_s1133" style="position:absolute;left:0;text-align:left;z-index:251692032" from="9pt,15.3pt" to="531pt,15.3pt" wrapcoords="0 0 0 1 698 1 698 0 0 0" strokeweight="1.25pt">
            <v:stroke dashstyle="longDash"/>
            <w10:wrap type="through" side="left"/>
          </v:line>
        </w:pict>
      </w:r>
    </w:p>
    <w:p w:rsidR="009A5F3F" w:rsidRDefault="009A5F3F" w:rsidP="00801C96">
      <w:pPr>
        <w:ind w:left="180"/>
        <w:rPr>
          <w:rFonts w:ascii="Arial Black" w:hAnsi="Arial Black"/>
          <w:sz w:val="16"/>
          <w:szCs w:val="16"/>
        </w:rPr>
      </w:pPr>
    </w:p>
    <w:p w:rsidR="009A5F3F" w:rsidRDefault="009A5F3F" w:rsidP="00801C96">
      <w:pPr>
        <w:ind w:left="180"/>
        <w:rPr>
          <w:rFonts w:ascii="Arial Black" w:hAnsi="Arial Black"/>
          <w:sz w:val="16"/>
          <w:szCs w:val="16"/>
        </w:rPr>
      </w:pPr>
    </w:p>
    <w:p w:rsidR="009A5F3F" w:rsidRPr="008D2B9D" w:rsidRDefault="009A5F3F" w:rsidP="00801C96">
      <w:pPr>
        <w:ind w:left="180"/>
        <w:rPr>
          <w:rFonts w:ascii="Arial Black" w:hAnsi="Arial Black"/>
          <w:sz w:val="16"/>
          <w:szCs w:val="16"/>
        </w:rPr>
      </w:pPr>
      <w:r>
        <w:rPr>
          <w:noProof/>
        </w:rPr>
        <w:pict>
          <v:line id="_x0000_s1134" style="position:absolute;left:0;text-align:left;z-index:251688960" from="381.85pt,.15pt" to="417.35pt,17.9pt" wrapcoords="-460 0 12868 14400 16085 20700 16545 20700 22060 20700 22519 18000 18843 14400 15626 14400 1379 0 -460 0">
            <v:stroke endarrow="block"/>
            <w10:wrap type="through" side="left"/>
          </v:line>
        </w:pict>
      </w:r>
      <w:r>
        <w:rPr>
          <w:noProof/>
        </w:rPr>
        <w:pict>
          <v:oval id="_x0000_s1135" style="position:absolute;left:0;text-align:left;margin-left:308.9pt;margin-top:35.65pt;width:65.05pt;height:41.4pt;z-index:251687936" wrapcoords="7697 0 5710 393 248 5105 -248 9033 -248 13353 2731 18851 6952 21207 7697 21207 13655 21207 14400 21207 18621 18851 21848 13353 21848 11389 21103 5105 15641 393 13655 0 7697 0">
            <v:textbox style="mso-next-textbox:#_x0000_s1135">
              <w:txbxContent>
                <w:p w:rsidR="009A5F3F" w:rsidRPr="00B86DD8" w:rsidRDefault="009A5F3F" w:rsidP="00801C96">
                  <w:pPr>
                    <w:spacing w:line="192" w:lineRule="auto"/>
                    <w:jc w:val="center"/>
                    <w:rPr>
                      <w:rFonts w:ascii="Hand writing Mutlu" w:hAnsi="Hand writing Mutlu"/>
                      <w:sz w:val="48"/>
                      <w:szCs w:val="48"/>
                    </w:rPr>
                  </w:pPr>
                  <w:r>
                    <w:rPr>
                      <w:rFonts w:ascii="Hand writing Mutlu" w:hAnsi="Hand writing Mutlu"/>
                      <w:sz w:val="48"/>
                      <w:szCs w:val="48"/>
                    </w:rPr>
                    <w:t>n</w:t>
                  </w:r>
                </w:p>
              </w:txbxContent>
            </v:textbox>
            <w10:wrap type="through" side="left"/>
          </v:oval>
        </w:pict>
      </w:r>
      <w:r>
        <w:rPr>
          <w:noProof/>
        </w:rPr>
        <w:pict>
          <v:oval id="_x0000_s1136" style="position:absolute;left:0;text-align:left;margin-left:308.9pt;margin-top:-17.6pt;width:65.05pt;height:41.4pt;z-index:251686912" wrapcoords="7697 0 5710 393 248 5105 -248 9033 -248 13353 2731 18851 6952 21207 7697 21207 13655 21207 14400 21207 18621 18851 21848 13353 21848 11389 21103 5105 15641 393 13655 0 7697 0">
            <v:textbox style="mso-next-textbox:#_x0000_s1136">
              <w:txbxContent>
                <w:p w:rsidR="009A5F3F" w:rsidRPr="00B86DD8" w:rsidRDefault="009A5F3F" w:rsidP="00801C96">
                  <w:pPr>
                    <w:spacing w:line="192" w:lineRule="auto"/>
                    <w:jc w:val="center"/>
                    <w:rPr>
                      <w:rFonts w:ascii="Hand writing Mutlu" w:hAnsi="Hand writing Mutlu"/>
                      <w:sz w:val="48"/>
                      <w:szCs w:val="48"/>
                    </w:rPr>
                  </w:pPr>
                  <w:r>
                    <w:rPr>
                      <w:rFonts w:ascii="Hand writing Mutlu" w:hAnsi="Hand writing Mutlu"/>
                      <w:sz w:val="48"/>
                      <w:szCs w:val="48"/>
                    </w:rPr>
                    <w:t>ni</w:t>
                  </w:r>
                </w:p>
              </w:txbxContent>
            </v:textbox>
            <w10:wrap type="through" side="left"/>
          </v:oval>
        </w:pict>
      </w:r>
      <w:r>
        <w:rPr>
          <w:noProof/>
        </w:rPr>
        <w:pict>
          <v:line id="_x0000_s1137" style="position:absolute;left:0;text-align:left;z-index:251684864" from="126pt,39.25pt" to="162pt,57.25pt" wrapcoords="-450 0 13050 14400 16200 20700 16650 20700 22050 20700 22500 18000 18900 14400 15750 14400 1350 0 -450 0">
            <v:stroke endarrow="block"/>
            <w10:wrap type="through" side="left"/>
          </v:line>
        </w:pict>
      </w:r>
      <w:r>
        <w:rPr>
          <w:noProof/>
        </w:rPr>
        <w:pict>
          <v:line id="_x0000_s1138" style="position:absolute;left:0;text-align:left;flip:y;z-index:251683840" from="126pt,12.25pt" to="162pt,21.25pt" wrapcoords="-450 0 -450 1800 15750 23400 16650 23400 18900 23400 21600 21600 18450 9000 2250 0 -450 0">
            <v:stroke endarrow="block"/>
            <w10:wrap type="through" side="left"/>
          </v:line>
        </w:pict>
      </w:r>
      <w:r>
        <w:rPr>
          <w:noProof/>
        </w:rPr>
        <w:pict>
          <v:oval id="_x0000_s1139" style="position:absolute;left:0;text-align:left;margin-left:171pt;margin-top:39.25pt;width:65.05pt;height:41.4pt;z-index:251682816" wrapcoords="9186 -393 6207 0 497 3927 -248 8640 -248 13353 1986 18458 2483 19244 7697 21600 8938 21600 12414 21600 13903 21600 18869 19244 21848 13353 21848 9425 21352 4320 15145 0 12166 -393 9186 -393" strokeweight="1.25pt">
            <v:textbox style="mso-next-textbox:#_x0000_s1139">
              <w:txbxContent>
                <w:p w:rsidR="009A5F3F" w:rsidRPr="00B86DD8" w:rsidRDefault="009A5F3F" w:rsidP="00801C96">
                  <w:pPr>
                    <w:spacing w:line="192" w:lineRule="auto"/>
                    <w:jc w:val="center"/>
                    <w:rPr>
                      <w:rFonts w:ascii="Hand writing Mutlu" w:hAnsi="Hand writing Mutlu"/>
                      <w:sz w:val="48"/>
                      <w:szCs w:val="48"/>
                    </w:rPr>
                  </w:pPr>
                  <w:r>
                    <w:rPr>
                      <w:rFonts w:ascii="Hand writing Mutlu" w:hAnsi="Hand writing Mutlu"/>
                      <w:sz w:val="48"/>
                      <w:szCs w:val="48"/>
                    </w:rPr>
                    <w:t>ni</w:t>
                  </w:r>
                </w:p>
              </w:txbxContent>
            </v:textbox>
            <w10:wrap type="through" side="left"/>
          </v:oval>
        </w:pict>
      </w:r>
      <w:r>
        <w:rPr>
          <w:noProof/>
        </w:rPr>
        <w:pict>
          <v:oval id="_x0000_s1140" style="position:absolute;left:0;text-align:left;margin-left:171pt;margin-top:-20.25pt;width:65.05pt;height:41.4pt;z-index:251681792" wrapcoords="7697 0 5710 393 248 5105 -248 9033 -248 13353 2731 18851 6952 21207 7697 21207 13655 21207 14400 21207 18621 18851 21848 13353 21848 11389 21103 5105 15641 393 13655 0 7697 0">
            <v:textbox style="mso-next-textbox:#_x0000_s1140">
              <w:txbxContent>
                <w:p w:rsidR="009A5F3F" w:rsidRPr="00B86DD8" w:rsidRDefault="009A5F3F" w:rsidP="00801C96">
                  <w:pPr>
                    <w:spacing w:line="192" w:lineRule="auto"/>
                    <w:jc w:val="center"/>
                    <w:rPr>
                      <w:rFonts w:ascii="Hand writing Mutlu" w:hAnsi="Hand writing Mutlu"/>
                      <w:sz w:val="48"/>
                      <w:szCs w:val="48"/>
                    </w:rPr>
                  </w:pPr>
                  <w:r>
                    <w:rPr>
                      <w:rFonts w:ascii="Hand writing Mutlu" w:hAnsi="Hand writing Mutlu"/>
                      <w:sz w:val="48"/>
                      <w:szCs w:val="48"/>
                    </w:rPr>
                    <w:t>i</w:t>
                  </w:r>
                </w:p>
              </w:txbxContent>
            </v:textbox>
            <w10:wrap type="through" side="left"/>
          </v:oval>
        </w:pict>
      </w:r>
      <w:r>
        <w:rPr>
          <w:noProof/>
        </w:rPr>
        <w:pict>
          <v:oval id="_x0000_s1141" style="position:absolute;left:0;text-align:left;margin-left:36pt;margin-top:12.25pt;width:86.9pt;height:41.4pt;z-index:251685888" wrapcoords="7634 0 5400 393 372 4713 -186 9033 -186 13745 2607 18851 6890 21207 7634 21207 13779 21207 14338 21207 18248 19244 18807 18851 21600 13745 21600 9033 21228 4713 16386 785 13779 0 7634 0">
            <v:textbox style="mso-next-textbox:#_x0000_s1141">
              <w:txbxContent>
                <w:p w:rsidR="009A5F3F" w:rsidRPr="00B86DD8" w:rsidRDefault="009A5F3F" w:rsidP="00801C96">
                  <w:pPr>
                    <w:spacing w:line="192" w:lineRule="auto"/>
                    <w:jc w:val="center"/>
                    <w:rPr>
                      <w:rFonts w:ascii="Hand writing Mutlu" w:hAnsi="Hand writing Mutlu"/>
                      <w:sz w:val="48"/>
                      <w:szCs w:val="48"/>
                    </w:rPr>
                  </w:pPr>
                  <w:r>
                    <w:rPr>
                      <w:rFonts w:ascii="Hand writing Mutlu" w:hAnsi="Hand writing Mutlu"/>
                      <w:sz w:val="48"/>
                      <w:szCs w:val="48"/>
                    </w:rPr>
                    <w:t>ini</w:t>
                  </w:r>
                </w:p>
              </w:txbxContent>
            </v:textbox>
            <w10:wrap type="through" side="left"/>
          </v:oval>
        </w:pict>
      </w:r>
      <w:r>
        <w:rPr>
          <w:noProof/>
        </w:rPr>
        <w:pict>
          <v:oval id="_x0000_s1142" style="position:absolute;left:0;text-align:left;margin-left:441pt;margin-top:11.95pt;width:86.9pt;height:41.4pt;z-index:251691008" wrapcoords="9310 -393 6331 0 559 3927 559 5891 -186 8640 -186 13353 2048 18458 2607 19244 7634 21600 8938 21600 12476 21600 13779 21600 18807 19244 21786 12960 21786 9818 21600 8247 20855 5891 21041 4320 15083 0 12290 -393 9310 -393" strokeweight="1.25pt">
            <v:textbox style="mso-next-textbox:#_x0000_s1142">
              <w:txbxContent>
                <w:p w:rsidR="009A5F3F" w:rsidRPr="00B86DD8" w:rsidRDefault="009A5F3F" w:rsidP="00801C96">
                  <w:pPr>
                    <w:spacing w:line="192" w:lineRule="auto"/>
                    <w:jc w:val="center"/>
                    <w:rPr>
                      <w:rFonts w:ascii="Hand writing Mutlu" w:hAnsi="Hand writing Mutlu"/>
                      <w:sz w:val="48"/>
                      <w:szCs w:val="48"/>
                    </w:rPr>
                  </w:pPr>
                  <w:r>
                    <w:rPr>
                      <w:rFonts w:ascii="Hand writing Mutlu" w:hAnsi="Hand writing Mutlu"/>
                      <w:sz w:val="48"/>
                      <w:szCs w:val="48"/>
                    </w:rPr>
                    <w:t>nin</w:t>
                  </w:r>
                </w:p>
              </w:txbxContent>
            </v:textbox>
            <w10:wrap type="through" side="left"/>
          </v:oval>
        </w:pict>
      </w:r>
      <w:r>
        <w:rPr>
          <w:noProof/>
        </w:rPr>
        <w:pict>
          <v:line id="_x0000_s1143" style="position:absolute;left:0;text-align:left;flip:y;z-index:251689984" from="381.85pt,41.55pt" to="417.35pt,59.3pt" wrapcoords="-460 0 12868 14400 16085 20700 16545 20700 22060 20700 22519 18000 18843 14400 15626 14400 1379 0 -460 0">
            <v:stroke endarrow="block"/>
            <w10:wrap type="through" side="left"/>
          </v:line>
        </w:pict>
      </w:r>
    </w:p>
    <w:p w:rsidR="009A5F3F" w:rsidRPr="008D2B9D" w:rsidRDefault="009A5F3F" w:rsidP="00801C96">
      <w:pPr>
        <w:tabs>
          <w:tab w:val="center" w:pos="5547"/>
        </w:tabs>
        <w:ind w:left="180"/>
        <w:rPr>
          <w:rFonts w:ascii="Hand writing Mutlu" w:hAnsi="Hand writing Mutlu"/>
          <w:outline/>
          <w:sz w:val="134"/>
          <w:szCs w:val="134"/>
        </w:rPr>
      </w:pPr>
      <w:r>
        <w:rPr>
          <w:rFonts w:ascii="Hand writing Mutlu" w:hAnsi="Hand writing Mutlu"/>
          <w:outline/>
          <w:sz w:val="134"/>
          <w:szCs w:val="134"/>
        </w:rPr>
        <w:tab/>
      </w:r>
      <w:r w:rsidRPr="008D2B9D">
        <w:rPr>
          <w:rFonts w:ascii="Hand writing Mutlu" w:hAnsi="Hand writing Mutlu"/>
          <w:outline/>
          <w:sz w:val="134"/>
          <w:szCs w:val="134"/>
        </w:rPr>
        <w:t>in  ini  ni  nin</w:t>
      </w:r>
    </w:p>
    <w:p w:rsidR="009A5F3F" w:rsidRPr="005C068E" w:rsidRDefault="009A5F3F" w:rsidP="00801C96">
      <w:pPr>
        <w:ind w:left="180"/>
        <w:rPr>
          <w:rFonts w:ascii="Hand writing Mutlu" w:hAnsi="Hand writing Mutlu"/>
          <w:outline/>
          <w:sz w:val="72"/>
          <w:szCs w:val="72"/>
        </w:rPr>
      </w:pPr>
      <w:r>
        <w:rPr>
          <w:noProof/>
        </w:rPr>
        <w:pict>
          <v:shape id="Resim 59" o:spid="_x0000_s1144" type="#_x0000_t75" alt="güzel yazı" style="position:absolute;left:0;text-align:left;margin-left:0;margin-top:10.2pt;width:540pt;height:46.2pt;z-index:-251738112;visibility:visible">
            <v:imagedata r:id="rId6" o:title=""/>
          </v:shape>
        </w:pict>
      </w:r>
      <w:r>
        <w:rPr>
          <w:rFonts w:ascii="Hand writing Mutlu" w:hAnsi="Hand writing Mutlu"/>
          <w:outline/>
          <w:sz w:val="72"/>
          <w:szCs w:val="72"/>
        </w:rPr>
        <w:t xml:space="preserve"> in in</w:t>
      </w:r>
      <w:r w:rsidRPr="008D2B9D">
        <w:rPr>
          <w:rFonts w:ascii="Hand writing Mutlu" w:hAnsi="Hand writing Mutlu"/>
          <w:outline/>
          <w:sz w:val="72"/>
          <w:szCs w:val="72"/>
        </w:rPr>
        <w:t xml:space="preserve"> </w:t>
      </w:r>
      <w:r>
        <w:rPr>
          <w:rFonts w:ascii="Hand writing Mutlu" w:hAnsi="Hand writing Mutlu"/>
          <w:outline/>
          <w:sz w:val="72"/>
          <w:szCs w:val="72"/>
        </w:rPr>
        <w:t>in</w:t>
      </w:r>
      <w:r w:rsidRPr="008D2B9D">
        <w:rPr>
          <w:rFonts w:ascii="Hand writing Mutlu" w:hAnsi="Hand writing Mutlu"/>
          <w:outline/>
          <w:sz w:val="72"/>
          <w:szCs w:val="72"/>
        </w:rPr>
        <w:t xml:space="preserve"> </w:t>
      </w:r>
      <w:r>
        <w:rPr>
          <w:rFonts w:ascii="Hand writing Mutlu" w:hAnsi="Hand writing Mutlu"/>
          <w:outline/>
          <w:sz w:val="72"/>
          <w:szCs w:val="72"/>
        </w:rPr>
        <w:t>in</w:t>
      </w:r>
      <w:r w:rsidRPr="008D2B9D">
        <w:rPr>
          <w:rFonts w:ascii="Hand writing Mutlu" w:hAnsi="Hand writing Mutlu"/>
          <w:outline/>
          <w:sz w:val="72"/>
          <w:szCs w:val="72"/>
        </w:rPr>
        <w:t xml:space="preserve"> </w:t>
      </w:r>
      <w:r>
        <w:rPr>
          <w:rFonts w:ascii="Hand writing Mutlu" w:hAnsi="Hand writing Mutlu"/>
          <w:outline/>
          <w:sz w:val="72"/>
          <w:szCs w:val="72"/>
        </w:rPr>
        <w:t>in</w:t>
      </w:r>
      <w:r w:rsidRPr="008D2B9D">
        <w:rPr>
          <w:rFonts w:ascii="Hand writing Mutlu" w:hAnsi="Hand writing Mutlu"/>
          <w:outline/>
          <w:sz w:val="72"/>
          <w:szCs w:val="72"/>
        </w:rPr>
        <w:t xml:space="preserve"> </w:t>
      </w:r>
      <w:r>
        <w:rPr>
          <w:rFonts w:ascii="Hand writing Mutlu" w:hAnsi="Hand writing Mutlu"/>
          <w:outline/>
          <w:sz w:val="72"/>
          <w:szCs w:val="72"/>
        </w:rPr>
        <w:t>in</w:t>
      </w:r>
      <w:r w:rsidRPr="008D2B9D">
        <w:rPr>
          <w:rFonts w:ascii="Hand writing Mutlu" w:hAnsi="Hand writing Mutlu"/>
          <w:outline/>
          <w:sz w:val="72"/>
          <w:szCs w:val="72"/>
        </w:rPr>
        <w:t xml:space="preserve"> </w:t>
      </w:r>
      <w:r>
        <w:rPr>
          <w:rFonts w:ascii="Hand writing Mutlu" w:hAnsi="Hand writing Mutlu"/>
          <w:outline/>
          <w:sz w:val="72"/>
          <w:szCs w:val="72"/>
        </w:rPr>
        <w:t>in</w:t>
      </w:r>
      <w:r w:rsidRPr="008D2B9D">
        <w:rPr>
          <w:rFonts w:ascii="Hand writing Mutlu" w:hAnsi="Hand writing Mutlu"/>
          <w:outline/>
          <w:sz w:val="72"/>
          <w:szCs w:val="72"/>
        </w:rPr>
        <w:t xml:space="preserve"> </w:t>
      </w:r>
      <w:r>
        <w:rPr>
          <w:rFonts w:ascii="Hand writing Mutlu" w:hAnsi="Hand writing Mutlu"/>
          <w:outline/>
          <w:sz w:val="72"/>
          <w:szCs w:val="72"/>
        </w:rPr>
        <w:t>in</w:t>
      </w:r>
      <w:r w:rsidRPr="008D2B9D">
        <w:rPr>
          <w:rFonts w:ascii="Hand writing Mutlu" w:hAnsi="Hand writing Mutlu"/>
          <w:outline/>
          <w:sz w:val="72"/>
          <w:szCs w:val="72"/>
        </w:rPr>
        <w:t xml:space="preserve"> </w:t>
      </w:r>
      <w:r>
        <w:rPr>
          <w:rFonts w:ascii="Hand writing Mutlu" w:hAnsi="Hand writing Mutlu"/>
          <w:outline/>
          <w:sz w:val="72"/>
          <w:szCs w:val="72"/>
        </w:rPr>
        <w:t>in</w:t>
      </w:r>
      <w:r w:rsidRPr="008D2B9D">
        <w:rPr>
          <w:rFonts w:ascii="Hand writing Mutlu" w:hAnsi="Hand writing Mutlu"/>
          <w:outline/>
          <w:sz w:val="72"/>
          <w:szCs w:val="72"/>
        </w:rPr>
        <w:t xml:space="preserve"> </w:t>
      </w:r>
      <w:r>
        <w:rPr>
          <w:rFonts w:ascii="Hand writing Mutlu" w:hAnsi="Hand writing Mutlu"/>
          <w:outline/>
          <w:sz w:val="72"/>
          <w:szCs w:val="72"/>
        </w:rPr>
        <w:t>in</w:t>
      </w:r>
    </w:p>
    <w:p w:rsidR="009A5F3F" w:rsidRPr="005C068E" w:rsidRDefault="009A5F3F" w:rsidP="00801C96">
      <w:pPr>
        <w:ind w:left="180"/>
        <w:rPr>
          <w:rFonts w:ascii="Hand writing Mutlu" w:hAnsi="Hand writing Mutlu"/>
          <w:outline/>
          <w:sz w:val="72"/>
          <w:szCs w:val="72"/>
        </w:rPr>
      </w:pPr>
      <w:r>
        <w:rPr>
          <w:noProof/>
        </w:rPr>
        <w:pict>
          <v:shape id="Resim 86" o:spid="_x0000_s1145" type="#_x0000_t75" alt="güzel yazı" style="position:absolute;left:0;text-align:left;margin-left:0;margin-top:10.2pt;width:540pt;height:46.2pt;z-index:-251732992;visibility:visible">
            <v:imagedata r:id="rId6" o:title=""/>
          </v:shape>
        </w:pict>
      </w:r>
      <w:r>
        <w:rPr>
          <w:rFonts w:ascii="Hand writing Mutlu" w:hAnsi="Hand writing Mutlu"/>
          <w:outline/>
          <w:sz w:val="72"/>
          <w:szCs w:val="72"/>
        </w:rPr>
        <w:t xml:space="preserve"> in </w:t>
      </w:r>
    </w:p>
    <w:p w:rsidR="009A5F3F" w:rsidRPr="00201A37" w:rsidRDefault="009A5F3F" w:rsidP="00801C96">
      <w:pPr>
        <w:ind w:left="180"/>
        <w:rPr>
          <w:rFonts w:ascii="Hand Garden" w:hAnsi="Hand Garden"/>
          <w:outline/>
          <w:sz w:val="4"/>
          <w:szCs w:val="4"/>
        </w:rPr>
      </w:pPr>
    </w:p>
    <w:p w:rsidR="009A5F3F" w:rsidRDefault="009A5F3F" w:rsidP="00801C96">
      <w:pPr>
        <w:ind w:left="180"/>
        <w:jc w:val="center"/>
        <w:rPr>
          <w:rFonts w:ascii="Hand Center" w:hAnsi="Hand Center"/>
          <w:outline/>
          <w:sz w:val="72"/>
          <w:szCs w:val="72"/>
        </w:rPr>
      </w:pPr>
      <w:r>
        <w:rPr>
          <w:noProof/>
        </w:rPr>
        <w:pict>
          <v:shape id="Resim 60" o:spid="_x0000_s1146" type="#_x0000_t75" alt="güzel yazı" style="position:absolute;left:0;text-align:left;margin-left:0;margin-top:10.4pt;width:540pt;height:46.2pt;z-index:-251737088;visibility:visible">
            <v:imagedata r:id="rId6" o:title=""/>
          </v:shape>
        </w:pict>
      </w:r>
      <w:r>
        <w:rPr>
          <w:rFonts w:ascii="Hand writing Mutlu" w:hAnsi="Hand writing Mutlu"/>
          <w:outline/>
          <w:sz w:val="72"/>
          <w:szCs w:val="72"/>
        </w:rPr>
        <w:t>ini</w:t>
      </w:r>
      <w:r w:rsidRPr="008D2B9D">
        <w:rPr>
          <w:rFonts w:ascii="Hand writing Mutlu" w:hAnsi="Hand writing Mutlu"/>
          <w:outline/>
          <w:sz w:val="72"/>
          <w:szCs w:val="72"/>
        </w:rPr>
        <w:t xml:space="preserve"> </w:t>
      </w:r>
      <w:r>
        <w:rPr>
          <w:rFonts w:ascii="Hand writing Mutlu" w:hAnsi="Hand writing Mutlu"/>
          <w:outline/>
          <w:sz w:val="72"/>
          <w:szCs w:val="72"/>
        </w:rPr>
        <w:t>ini</w:t>
      </w:r>
      <w:r w:rsidRPr="008D2B9D">
        <w:rPr>
          <w:rFonts w:ascii="Hand writing Mutlu" w:hAnsi="Hand writing Mutlu"/>
          <w:outline/>
          <w:sz w:val="72"/>
          <w:szCs w:val="72"/>
        </w:rPr>
        <w:t xml:space="preserve"> </w:t>
      </w:r>
      <w:r>
        <w:rPr>
          <w:rFonts w:ascii="Hand writing Mutlu" w:hAnsi="Hand writing Mutlu"/>
          <w:outline/>
          <w:sz w:val="72"/>
          <w:szCs w:val="72"/>
        </w:rPr>
        <w:t>ini</w:t>
      </w:r>
      <w:r w:rsidRPr="008D2B9D">
        <w:rPr>
          <w:rFonts w:ascii="Hand writing Mutlu" w:hAnsi="Hand writing Mutlu"/>
          <w:outline/>
          <w:sz w:val="72"/>
          <w:szCs w:val="72"/>
        </w:rPr>
        <w:t xml:space="preserve"> </w:t>
      </w:r>
      <w:r>
        <w:rPr>
          <w:rFonts w:ascii="Hand writing Mutlu" w:hAnsi="Hand writing Mutlu"/>
          <w:outline/>
          <w:sz w:val="72"/>
          <w:szCs w:val="72"/>
        </w:rPr>
        <w:t>ini</w:t>
      </w:r>
      <w:r w:rsidRPr="008D2B9D">
        <w:rPr>
          <w:rFonts w:ascii="Hand writing Mutlu" w:hAnsi="Hand writing Mutlu"/>
          <w:outline/>
          <w:sz w:val="72"/>
          <w:szCs w:val="72"/>
        </w:rPr>
        <w:t xml:space="preserve"> </w:t>
      </w:r>
      <w:r>
        <w:rPr>
          <w:rFonts w:ascii="Hand writing Mutlu" w:hAnsi="Hand writing Mutlu"/>
          <w:outline/>
          <w:sz w:val="72"/>
          <w:szCs w:val="72"/>
        </w:rPr>
        <w:t>ini</w:t>
      </w:r>
      <w:r w:rsidRPr="008D2B9D">
        <w:rPr>
          <w:rFonts w:ascii="Hand writing Mutlu" w:hAnsi="Hand writing Mutlu"/>
          <w:outline/>
          <w:sz w:val="72"/>
          <w:szCs w:val="72"/>
        </w:rPr>
        <w:t xml:space="preserve"> </w:t>
      </w:r>
      <w:r>
        <w:rPr>
          <w:rFonts w:ascii="Hand writing Mutlu" w:hAnsi="Hand writing Mutlu"/>
          <w:outline/>
          <w:sz w:val="72"/>
          <w:szCs w:val="72"/>
        </w:rPr>
        <w:t>ini</w:t>
      </w:r>
      <w:r w:rsidRPr="008D2B9D">
        <w:rPr>
          <w:rFonts w:ascii="Hand writing Mutlu" w:hAnsi="Hand writing Mutlu"/>
          <w:outline/>
          <w:sz w:val="72"/>
          <w:szCs w:val="72"/>
        </w:rPr>
        <w:t xml:space="preserve"> </w:t>
      </w:r>
      <w:r>
        <w:rPr>
          <w:rFonts w:ascii="Hand writing Mutlu" w:hAnsi="Hand writing Mutlu"/>
          <w:outline/>
          <w:sz w:val="72"/>
          <w:szCs w:val="72"/>
        </w:rPr>
        <w:t>ini</w:t>
      </w:r>
      <w:r w:rsidRPr="008D2B9D">
        <w:rPr>
          <w:rFonts w:ascii="Hand writing Mutlu" w:hAnsi="Hand writing Mutlu"/>
          <w:outline/>
          <w:sz w:val="72"/>
          <w:szCs w:val="72"/>
        </w:rPr>
        <w:t xml:space="preserve"> </w:t>
      </w:r>
      <w:r>
        <w:rPr>
          <w:rFonts w:ascii="Hand writing Mutlu" w:hAnsi="Hand writing Mutlu"/>
          <w:outline/>
          <w:sz w:val="72"/>
          <w:szCs w:val="72"/>
        </w:rPr>
        <w:t>ini</w:t>
      </w:r>
    </w:p>
    <w:p w:rsidR="009A5F3F" w:rsidRDefault="009A5F3F" w:rsidP="00801C96">
      <w:pPr>
        <w:ind w:left="180"/>
        <w:rPr>
          <w:rFonts w:ascii="Hand Center" w:hAnsi="Hand Center"/>
          <w:outline/>
          <w:sz w:val="72"/>
          <w:szCs w:val="72"/>
        </w:rPr>
      </w:pPr>
      <w:r>
        <w:rPr>
          <w:noProof/>
        </w:rPr>
        <w:pict>
          <v:shape id="Resim 87" o:spid="_x0000_s1147" type="#_x0000_t75" alt="güzel yazı" style="position:absolute;left:0;text-align:left;margin-left:0;margin-top:10.4pt;width:540pt;height:46.2pt;z-index:-251731968;visibility:visible">
            <v:imagedata r:id="rId6" o:title=""/>
          </v:shape>
        </w:pict>
      </w:r>
      <w:r>
        <w:rPr>
          <w:rFonts w:ascii="Hand writing Mutlu" w:hAnsi="Hand writing Mutlu"/>
          <w:outline/>
          <w:sz w:val="72"/>
          <w:szCs w:val="72"/>
        </w:rPr>
        <w:t xml:space="preserve"> ini</w:t>
      </w:r>
      <w:r w:rsidRPr="008D2B9D">
        <w:rPr>
          <w:rFonts w:ascii="Hand writing Mutlu" w:hAnsi="Hand writing Mutlu"/>
          <w:outline/>
          <w:sz w:val="72"/>
          <w:szCs w:val="72"/>
        </w:rPr>
        <w:t xml:space="preserve"> </w:t>
      </w:r>
    </w:p>
    <w:p w:rsidR="009A5F3F" w:rsidRPr="005C068E" w:rsidRDefault="009A5F3F" w:rsidP="00801C96">
      <w:pPr>
        <w:ind w:left="180"/>
        <w:rPr>
          <w:rFonts w:ascii="Hand writing Mutlu" w:hAnsi="Hand writing Mutlu"/>
          <w:outline/>
          <w:sz w:val="72"/>
          <w:szCs w:val="72"/>
        </w:rPr>
      </w:pPr>
      <w:r>
        <w:rPr>
          <w:noProof/>
        </w:rPr>
        <w:pict>
          <v:shape id="Resim 61" o:spid="_x0000_s1148" type="#_x0000_t75" alt="güzel yazı" style="position:absolute;left:0;text-align:left;margin-left:0;margin-top:10.2pt;width:540pt;height:46.2pt;z-index:-251736064;visibility:visible">
            <v:imagedata r:id="rId6" o:title=""/>
          </v:shape>
        </w:pict>
      </w:r>
      <w:r w:rsidRPr="00D50101">
        <w:rPr>
          <w:rFonts w:ascii="Hand writing Mutlu" w:hAnsi="Hand writing Mutlu"/>
          <w:outline/>
          <w:sz w:val="72"/>
          <w:szCs w:val="72"/>
        </w:rPr>
        <w:t xml:space="preserve"> </w:t>
      </w:r>
      <w:r>
        <w:rPr>
          <w:rFonts w:ascii="Hand writing Mutlu" w:hAnsi="Hand writing Mutlu"/>
          <w:outline/>
          <w:sz w:val="72"/>
          <w:szCs w:val="72"/>
        </w:rPr>
        <w:t>ni</w:t>
      </w:r>
      <w:r w:rsidRPr="00D50101">
        <w:rPr>
          <w:rFonts w:ascii="Hand writing Mutlu" w:hAnsi="Hand writing Mutlu"/>
          <w:outline/>
          <w:sz w:val="72"/>
          <w:szCs w:val="72"/>
        </w:rPr>
        <w:t xml:space="preserve"> </w:t>
      </w:r>
      <w:r>
        <w:rPr>
          <w:rFonts w:ascii="Hand writing Mutlu" w:hAnsi="Hand writing Mutlu"/>
          <w:outline/>
          <w:sz w:val="72"/>
          <w:szCs w:val="72"/>
        </w:rPr>
        <w:t>ni</w:t>
      </w:r>
      <w:r w:rsidRPr="00D50101">
        <w:rPr>
          <w:rFonts w:ascii="Hand writing Mutlu" w:hAnsi="Hand writing Mutlu"/>
          <w:outline/>
          <w:sz w:val="72"/>
          <w:szCs w:val="72"/>
        </w:rPr>
        <w:t xml:space="preserve"> </w:t>
      </w:r>
      <w:r>
        <w:rPr>
          <w:rFonts w:ascii="Hand writing Mutlu" w:hAnsi="Hand writing Mutlu"/>
          <w:outline/>
          <w:sz w:val="72"/>
          <w:szCs w:val="72"/>
        </w:rPr>
        <w:t>ni</w:t>
      </w:r>
      <w:r w:rsidRPr="00D50101">
        <w:rPr>
          <w:rFonts w:ascii="Hand writing Mutlu" w:hAnsi="Hand writing Mutlu"/>
          <w:outline/>
          <w:sz w:val="72"/>
          <w:szCs w:val="72"/>
        </w:rPr>
        <w:t xml:space="preserve"> </w:t>
      </w:r>
      <w:r>
        <w:rPr>
          <w:rFonts w:ascii="Hand writing Mutlu" w:hAnsi="Hand writing Mutlu"/>
          <w:outline/>
          <w:sz w:val="72"/>
          <w:szCs w:val="72"/>
        </w:rPr>
        <w:t>ni</w:t>
      </w:r>
      <w:r w:rsidRPr="00D50101">
        <w:rPr>
          <w:rFonts w:ascii="Hand writing Mutlu" w:hAnsi="Hand writing Mutlu"/>
          <w:outline/>
          <w:sz w:val="72"/>
          <w:szCs w:val="72"/>
        </w:rPr>
        <w:t xml:space="preserve"> </w:t>
      </w:r>
      <w:r>
        <w:rPr>
          <w:rFonts w:ascii="Hand writing Mutlu" w:hAnsi="Hand writing Mutlu"/>
          <w:outline/>
          <w:sz w:val="72"/>
          <w:szCs w:val="72"/>
        </w:rPr>
        <w:t>ni</w:t>
      </w:r>
      <w:r w:rsidRPr="00D50101">
        <w:rPr>
          <w:rFonts w:ascii="Hand writing Mutlu" w:hAnsi="Hand writing Mutlu"/>
          <w:outline/>
          <w:sz w:val="72"/>
          <w:szCs w:val="72"/>
        </w:rPr>
        <w:t xml:space="preserve"> </w:t>
      </w:r>
      <w:r>
        <w:rPr>
          <w:rFonts w:ascii="Hand writing Mutlu" w:hAnsi="Hand writing Mutlu"/>
          <w:outline/>
          <w:sz w:val="72"/>
          <w:szCs w:val="72"/>
        </w:rPr>
        <w:t>ni</w:t>
      </w:r>
      <w:r w:rsidRPr="00D50101">
        <w:rPr>
          <w:rFonts w:ascii="Hand writing Mutlu" w:hAnsi="Hand writing Mutlu"/>
          <w:outline/>
          <w:sz w:val="72"/>
          <w:szCs w:val="72"/>
        </w:rPr>
        <w:t xml:space="preserve"> </w:t>
      </w:r>
      <w:r>
        <w:rPr>
          <w:rFonts w:ascii="Hand writing Mutlu" w:hAnsi="Hand writing Mutlu"/>
          <w:outline/>
          <w:sz w:val="72"/>
          <w:szCs w:val="72"/>
        </w:rPr>
        <w:t>ni</w:t>
      </w:r>
      <w:r w:rsidRPr="00D50101">
        <w:rPr>
          <w:rFonts w:ascii="Hand writing Mutlu" w:hAnsi="Hand writing Mutlu"/>
          <w:outline/>
          <w:sz w:val="72"/>
          <w:szCs w:val="72"/>
        </w:rPr>
        <w:t xml:space="preserve"> </w:t>
      </w:r>
      <w:r>
        <w:rPr>
          <w:rFonts w:ascii="Hand writing Mutlu" w:hAnsi="Hand writing Mutlu"/>
          <w:outline/>
          <w:sz w:val="72"/>
          <w:szCs w:val="72"/>
        </w:rPr>
        <w:t>ni</w:t>
      </w:r>
      <w:r w:rsidRPr="00D50101">
        <w:rPr>
          <w:rFonts w:ascii="Hand writing Mutlu" w:hAnsi="Hand writing Mutlu"/>
          <w:outline/>
          <w:sz w:val="72"/>
          <w:szCs w:val="72"/>
        </w:rPr>
        <w:t xml:space="preserve"> </w:t>
      </w:r>
      <w:r>
        <w:rPr>
          <w:rFonts w:ascii="Hand writing Mutlu" w:hAnsi="Hand writing Mutlu"/>
          <w:outline/>
          <w:sz w:val="72"/>
          <w:szCs w:val="72"/>
        </w:rPr>
        <w:t>ni</w:t>
      </w:r>
      <w:r w:rsidRPr="00D50101">
        <w:rPr>
          <w:rFonts w:ascii="Hand writing Mutlu" w:hAnsi="Hand writing Mutlu"/>
          <w:outline/>
          <w:sz w:val="72"/>
          <w:szCs w:val="72"/>
        </w:rPr>
        <w:t xml:space="preserve"> </w:t>
      </w:r>
      <w:r>
        <w:rPr>
          <w:rFonts w:ascii="Hand writing Mutlu" w:hAnsi="Hand writing Mutlu"/>
          <w:outline/>
          <w:sz w:val="72"/>
          <w:szCs w:val="72"/>
        </w:rPr>
        <w:t xml:space="preserve">ni </w:t>
      </w:r>
    </w:p>
    <w:p w:rsidR="009A5F3F" w:rsidRPr="00F428B7" w:rsidRDefault="009A5F3F" w:rsidP="00801C96">
      <w:pPr>
        <w:ind w:left="180"/>
        <w:rPr>
          <w:rFonts w:ascii="Hand Center" w:hAnsi="Hand Center"/>
          <w:sz w:val="72"/>
          <w:szCs w:val="72"/>
        </w:rPr>
      </w:pPr>
      <w:r>
        <w:rPr>
          <w:noProof/>
        </w:rPr>
        <w:pict>
          <v:shape id="Resim 62" o:spid="_x0000_s1149" type="#_x0000_t75" alt="güzel yazı" style="position:absolute;left:0;text-align:left;margin-left:0;margin-top:10.2pt;width:540pt;height:46.2pt;z-index:-251735040;visibility:visible">
            <v:imagedata r:id="rId6" o:title=""/>
          </v:shape>
        </w:pict>
      </w:r>
      <w:r>
        <w:rPr>
          <w:rFonts w:ascii="Hand writing Mutlu" w:hAnsi="Hand writing Mutlu"/>
          <w:outline/>
          <w:sz w:val="72"/>
          <w:szCs w:val="72"/>
        </w:rPr>
        <w:t xml:space="preserve"> ni </w:t>
      </w:r>
    </w:p>
    <w:p w:rsidR="009A5F3F" w:rsidRPr="00201A37" w:rsidRDefault="009A5F3F" w:rsidP="00801C96">
      <w:pPr>
        <w:ind w:left="180"/>
        <w:rPr>
          <w:rFonts w:ascii="Hand Garden" w:hAnsi="Hand Garden"/>
          <w:outline/>
          <w:sz w:val="4"/>
          <w:szCs w:val="4"/>
        </w:rPr>
      </w:pPr>
    </w:p>
    <w:p w:rsidR="009A5F3F" w:rsidRDefault="009A5F3F" w:rsidP="00801C96">
      <w:pPr>
        <w:ind w:left="180"/>
        <w:rPr>
          <w:rFonts w:ascii="Hand Center" w:hAnsi="Hand Center"/>
          <w:outline/>
          <w:sz w:val="72"/>
          <w:szCs w:val="72"/>
        </w:rPr>
      </w:pPr>
      <w:r>
        <w:rPr>
          <w:noProof/>
        </w:rPr>
        <w:pict>
          <v:shape id="Resim 63" o:spid="_x0000_s1150" type="#_x0000_t75" alt="güzel yazı" style="position:absolute;left:0;text-align:left;margin-left:0;margin-top:10.4pt;width:540pt;height:46.2pt;z-index:-251734016;visibility:visible">
            <v:imagedata r:id="rId6" o:title=""/>
          </v:shape>
        </w:pict>
      </w:r>
      <w:r>
        <w:rPr>
          <w:rFonts w:ascii="Hand writing Mutlu" w:hAnsi="Hand writing Mutlu"/>
          <w:outline/>
          <w:sz w:val="72"/>
          <w:szCs w:val="72"/>
        </w:rPr>
        <w:t xml:space="preserve"> nin nin nin nin nin nin nin </w:t>
      </w:r>
    </w:p>
    <w:p w:rsidR="009A5F3F" w:rsidRPr="00801C96" w:rsidRDefault="009A5F3F" w:rsidP="00801C96">
      <w:pPr>
        <w:rPr>
          <w:rFonts w:ascii="Hand Center" w:hAnsi="Hand Center"/>
          <w:sz w:val="72"/>
          <w:szCs w:val="72"/>
        </w:rPr>
      </w:pPr>
      <w:r>
        <w:rPr>
          <w:noProof/>
        </w:rPr>
        <w:pict>
          <v:oval id="_x0000_s1151" style="position:absolute;margin-left:171pt;margin-top:24.35pt;width:86.9pt;height:41.4pt;z-index:251697152" wrapcoords="9310 -393 6331 0 559 3927 559 5891 -186 8640 -186 13353 2048 18458 2607 19244 7634 21600 8938 21600 12476 21600 13779 21600 18807 19244 21786 12960 21786 9818 21600 8247 20855 5891 21041 4320 15083 0 12290 -393 9310 -393" strokeweight="1.25pt">
            <v:textbox style="mso-next-textbox:#_x0000_s1151">
              <w:txbxContent>
                <w:p w:rsidR="009A5F3F" w:rsidRPr="00B86DD8" w:rsidRDefault="009A5F3F" w:rsidP="00801C96">
                  <w:pPr>
                    <w:spacing w:line="192" w:lineRule="auto"/>
                    <w:jc w:val="center"/>
                    <w:rPr>
                      <w:rFonts w:ascii="Hand writing Mutlu" w:hAnsi="Hand writing Mutlu"/>
                      <w:sz w:val="48"/>
                      <w:szCs w:val="48"/>
                    </w:rPr>
                  </w:pPr>
                  <w:r>
                    <w:rPr>
                      <w:rFonts w:ascii="Hand writing Mutlu" w:hAnsi="Hand writing Mutlu"/>
                      <w:sz w:val="48"/>
                      <w:szCs w:val="48"/>
                    </w:rPr>
                    <w:t>en</w:t>
                  </w:r>
                </w:p>
              </w:txbxContent>
            </v:textbox>
            <w10:wrap type="through" side="left"/>
          </v:oval>
        </w:pict>
      </w:r>
      <w:r>
        <w:rPr>
          <w:noProof/>
        </w:rPr>
        <w:pict>
          <v:line id="_x0000_s1152" style="position:absolute;flip:y;z-index:251696128" from="117.95pt,48pt" to="153.45pt,65.75pt" wrapcoords="-460 0 12868 14400 16085 20700 16545 20700 22060 20700 22519 18000 18843 14400 15626 14400 1379 0 -460 0">
            <v:stroke endarrow="block"/>
            <w10:wrap type="through" side="left"/>
          </v:line>
        </w:pict>
      </w:r>
      <w:r>
        <w:rPr>
          <w:noProof/>
        </w:rPr>
        <w:pict>
          <v:line id="_x0000_s1153" style="position:absolute;z-index:251695104" from="126pt,18.1pt" to="161.5pt,35.85pt" wrapcoords="-460 0 12868 14400 16085 20700 16545 20700 22060 20700 22519 18000 18843 14400 15626 14400 1379 0 -460 0">
            <v:stroke endarrow="block"/>
            <w10:wrap type="through" side="left"/>
          </v:line>
        </w:pict>
      </w:r>
      <w:r>
        <w:rPr>
          <w:noProof/>
        </w:rPr>
        <w:pict>
          <v:oval id="_x0000_s1154" style="position:absolute;margin-left:45pt;margin-top:48pt;width:65.05pt;height:41.4pt;z-index:251694080" wrapcoords="7697 0 5710 393 248 5105 -248 9033 -248 13353 2731 18851 6952 21207 7697 21207 13655 21207 14400 21207 18621 18851 21848 13353 21848 11389 21103 5105 15641 393 13655 0 7697 0">
            <v:textbox style="mso-next-textbox:#_x0000_s1154">
              <w:txbxContent>
                <w:p w:rsidR="009A5F3F" w:rsidRPr="00B86DD8" w:rsidRDefault="009A5F3F" w:rsidP="00801C96">
                  <w:pPr>
                    <w:spacing w:line="192" w:lineRule="auto"/>
                    <w:jc w:val="center"/>
                    <w:rPr>
                      <w:rFonts w:ascii="Hand writing Mutlu" w:hAnsi="Hand writing Mutlu"/>
                      <w:sz w:val="48"/>
                      <w:szCs w:val="48"/>
                    </w:rPr>
                  </w:pPr>
                  <w:r>
                    <w:rPr>
                      <w:rFonts w:ascii="Hand writing Mutlu" w:hAnsi="Hand writing Mutlu"/>
                      <w:sz w:val="48"/>
                      <w:szCs w:val="48"/>
                    </w:rPr>
                    <w:t>n</w:t>
                  </w:r>
                </w:p>
              </w:txbxContent>
            </v:textbox>
            <w10:wrap type="through" side="left"/>
          </v:oval>
        </w:pict>
      </w:r>
      <w:r>
        <w:rPr>
          <w:noProof/>
        </w:rPr>
        <w:pict>
          <v:oval id="_x0000_s1155" style="position:absolute;margin-left:45pt;margin-top:-5.55pt;width:65.05pt;height:41.4pt;z-index:251693056" wrapcoords="7697 0 5710 393 248 5105 -248 9033 -248 13353 2731 18851 6952 21207 7697 21207 13655 21207 14400 21207 18621 18851 21848 13353 21848 11389 21103 5105 15641 393 13655 0 7697 0">
            <v:textbox style="mso-next-textbox:#_x0000_s1155">
              <w:txbxContent>
                <w:p w:rsidR="009A5F3F" w:rsidRPr="00B86DD8" w:rsidRDefault="009A5F3F" w:rsidP="00801C96">
                  <w:pPr>
                    <w:spacing w:line="192" w:lineRule="auto"/>
                    <w:jc w:val="center"/>
                    <w:rPr>
                      <w:rFonts w:ascii="Hand writing Mutlu" w:hAnsi="Hand writing Mutlu"/>
                      <w:sz w:val="48"/>
                      <w:szCs w:val="48"/>
                    </w:rPr>
                  </w:pPr>
                  <w:r>
                    <w:rPr>
                      <w:rFonts w:ascii="Hand writing Mutlu" w:hAnsi="Hand writing Mutlu"/>
                      <w:sz w:val="48"/>
                      <w:szCs w:val="48"/>
                    </w:rPr>
                    <w:t>e</w:t>
                  </w:r>
                </w:p>
              </w:txbxContent>
            </v:textbox>
            <w10:wrap type="through" side="left"/>
          </v:oval>
        </w:pict>
      </w:r>
    </w:p>
    <w:p w:rsidR="009A5F3F" w:rsidRDefault="009A5F3F" w:rsidP="00801C96">
      <w:pPr>
        <w:ind w:left="180"/>
        <w:rPr>
          <w:rFonts w:ascii="Arial Black" w:hAnsi="Arial Black"/>
          <w:sz w:val="16"/>
          <w:szCs w:val="16"/>
        </w:rPr>
      </w:pPr>
      <w:r>
        <w:rPr>
          <w:noProof/>
        </w:rPr>
        <w:pict>
          <v:line id="_x0000_s1156" style="position:absolute;left:0;text-align:left;z-index:251708416" from="9pt,15.3pt" to="531pt,15.3pt" wrapcoords="0 0 0 1 698 1 698 0 0 0" strokeweight="1.25pt">
            <v:stroke dashstyle="longDash"/>
            <w10:wrap type="through" side="left"/>
          </v:line>
        </w:pict>
      </w:r>
    </w:p>
    <w:p w:rsidR="009A5F3F" w:rsidRDefault="009A5F3F" w:rsidP="00801C96">
      <w:pPr>
        <w:ind w:left="180"/>
        <w:rPr>
          <w:rFonts w:ascii="Arial Black" w:hAnsi="Arial Black"/>
          <w:sz w:val="16"/>
          <w:szCs w:val="16"/>
        </w:rPr>
      </w:pPr>
    </w:p>
    <w:p w:rsidR="009A5F3F" w:rsidRDefault="009A5F3F" w:rsidP="00801C96">
      <w:pPr>
        <w:ind w:left="180"/>
        <w:rPr>
          <w:rFonts w:ascii="Arial Black" w:hAnsi="Arial Black"/>
          <w:sz w:val="16"/>
          <w:szCs w:val="16"/>
        </w:rPr>
      </w:pPr>
    </w:p>
    <w:p w:rsidR="009A5F3F" w:rsidRPr="008D2B9D" w:rsidRDefault="009A5F3F" w:rsidP="00801C96">
      <w:pPr>
        <w:ind w:left="180"/>
        <w:rPr>
          <w:rFonts w:ascii="Arial Black" w:hAnsi="Arial Black"/>
          <w:sz w:val="16"/>
          <w:szCs w:val="16"/>
        </w:rPr>
      </w:pPr>
      <w:r>
        <w:rPr>
          <w:noProof/>
        </w:rPr>
        <w:pict>
          <v:line id="_x0000_s1157" style="position:absolute;left:0;text-align:left;z-index:251705344" from="381.85pt,.15pt" to="417.35pt,17.9pt" wrapcoords="-460 0 12868 14400 16085 20700 16545 20700 22060 20700 22519 18000 18843 14400 15626 14400 1379 0 -460 0">
            <v:stroke endarrow="block"/>
            <w10:wrap type="through" side="left"/>
          </v:line>
        </w:pict>
      </w:r>
      <w:r>
        <w:rPr>
          <w:noProof/>
        </w:rPr>
        <w:pict>
          <v:oval id="_x0000_s1158" style="position:absolute;left:0;text-align:left;margin-left:308.9pt;margin-top:35.65pt;width:65.05pt;height:41.4pt;z-index:251704320" wrapcoords="7697 0 5710 393 248 5105 -248 9033 -248 13353 2731 18851 6952 21207 7697 21207 13655 21207 14400 21207 18621 18851 21848 13353 21848 11389 21103 5105 15641 393 13655 0 7697 0">
            <v:textbox style="mso-next-textbox:#_x0000_s1158">
              <w:txbxContent>
                <w:p w:rsidR="009A5F3F" w:rsidRPr="00B86DD8" w:rsidRDefault="009A5F3F" w:rsidP="00801C96">
                  <w:pPr>
                    <w:spacing w:line="192" w:lineRule="auto"/>
                    <w:jc w:val="center"/>
                    <w:rPr>
                      <w:rFonts w:ascii="Hand writing Mutlu" w:hAnsi="Hand writing Mutlu"/>
                      <w:sz w:val="48"/>
                      <w:szCs w:val="48"/>
                    </w:rPr>
                  </w:pPr>
                  <w:r>
                    <w:rPr>
                      <w:rFonts w:ascii="Hand writing Mutlu" w:hAnsi="Hand writing Mutlu"/>
                      <w:sz w:val="48"/>
                      <w:szCs w:val="48"/>
                    </w:rPr>
                    <w:t>n</w:t>
                  </w:r>
                </w:p>
              </w:txbxContent>
            </v:textbox>
            <w10:wrap type="through" side="left"/>
          </v:oval>
        </w:pict>
      </w:r>
      <w:r>
        <w:rPr>
          <w:noProof/>
        </w:rPr>
        <w:pict>
          <v:oval id="_x0000_s1159" style="position:absolute;left:0;text-align:left;margin-left:308.9pt;margin-top:-17.6pt;width:65.05pt;height:41.4pt;z-index:251703296" wrapcoords="7697 0 5710 393 248 5105 -248 9033 -248 13353 2731 18851 6952 21207 7697 21207 13655 21207 14400 21207 18621 18851 21848 13353 21848 11389 21103 5105 15641 393 13655 0 7697 0">
            <v:textbox style="mso-next-textbox:#_x0000_s1159">
              <w:txbxContent>
                <w:p w:rsidR="009A5F3F" w:rsidRPr="00B86DD8" w:rsidRDefault="009A5F3F" w:rsidP="00801C96">
                  <w:pPr>
                    <w:spacing w:line="192" w:lineRule="auto"/>
                    <w:jc w:val="center"/>
                    <w:rPr>
                      <w:rFonts w:ascii="Hand writing Mutlu" w:hAnsi="Hand writing Mutlu"/>
                      <w:sz w:val="48"/>
                      <w:szCs w:val="48"/>
                    </w:rPr>
                  </w:pPr>
                  <w:r>
                    <w:rPr>
                      <w:rFonts w:ascii="Hand writing Mutlu" w:hAnsi="Hand writing Mutlu"/>
                      <w:sz w:val="48"/>
                      <w:szCs w:val="48"/>
                    </w:rPr>
                    <w:t>a</w:t>
                  </w:r>
                </w:p>
              </w:txbxContent>
            </v:textbox>
            <w10:wrap type="through" side="left"/>
          </v:oval>
        </w:pict>
      </w:r>
      <w:r>
        <w:rPr>
          <w:noProof/>
        </w:rPr>
        <w:pict>
          <v:line id="_x0000_s1160" style="position:absolute;left:0;text-align:left;z-index:251701248" from="126pt,39.25pt" to="162pt,57.25pt" wrapcoords="-450 0 13050 14400 16200 20700 16650 20700 22050 20700 22500 18000 18900 14400 15750 14400 1350 0 -450 0">
            <v:stroke endarrow="block"/>
            <w10:wrap type="through" side="left"/>
          </v:line>
        </w:pict>
      </w:r>
      <w:r>
        <w:rPr>
          <w:noProof/>
        </w:rPr>
        <w:pict>
          <v:line id="_x0000_s1161" style="position:absolute;left:0;text-align:left;flip:y;z-index:251700224" from="126pt,12.25pt" to="162pt,21.25pt" wrapcoords="-450 0 -450 1800 15750 23400 16650 23400 18900 23400 21600 21600 18450 9000 2250 0 -450 0">
            <v:stroke endarrow="block"/>
            <w10:wrap type="through" side="left"/>
          </v:line>
        </w:pict>
      </w:r>
      <w:r>
        <w:rPr>
          <w:noProof/>
        </w:rPr>
        <w:pict>
          <v:oval id="_x0000_s1162" style="position:absolute;left:0;text-align:left;margin-left:171pt;margin-top:39.25pt;width:65.05pt;height:41.4pt;z-index:251699200" wrapcoords="9186 -393 6207 0 497 3927 -248 8640 -248 13353 1986 18458 2483 19244 7697 21600 8938 21600 12414 21600 13903 21600 18869 19244 21848 13353 21848 9425 21352 4320 15145 0 12166 -393 9186 -393" strokeweight="1.25pt">
            <v:textbox style="mso-next-textbox:#_x0000_s1162">
              <w:txbxContent>
                <w:p w:rsidR="009A5F3F" w:rsidRPr="00B86DD8" w:rsidRDefault="009A5F3F" w:rsidP="00801C96">
                  <w:pPr>
                    <w:spacing w:line="192" w:lineRule="auto"/>
                    <w:jc w:val="center"/>
                    <w:rPr>
                      <w:rFonts w:ascii="Hand writing Mutlu" w:hAnsi="Hand writing Mutlu"/>
                      <w:sz w:val="48"/>
                      <w:szCs w:val="48"/>
                    </w:rPr>
                  </w:pPr>
                  <w:r>
                    <w:rPr>
                      <w:rFonts w:ascii="Hand writing Mutlu" w:hAnsi="Hand writing Mutlu"/>
                      <w:sz w:val="48"/>
                      <w:szCs w:val="48"/>
                    </w:rPr>
                    <w:t>ne</w:t>
                  </w:r>
                </w:p>
              </w:txbxContent>
            </v:textbox>
            <w10:wrap type="through" side="left"/>
          </v:oval>
        </w:pict>
      </w:r>
      <w:r>
        <w:rPr>
          <w:noProof/>
        </w:rPr>
        <w:pict>
          <v:oval id="_x0000_s1163" style="position:absolute;left:0;text-align:left;margin-left:171pt;margin-top:-20.25pt;width:65.05pt;height:41.4pt;z-index:251698176" wrapcoords="7697 0 5710 393 248 5105 -248 9033 -248 13353 2731 18851 6952 21207 7697 21207 13655 21207 14400 21207 18621 18851 21848 13353 21848 11389 21103 5105 15641 393 13655 0 7697 0">
            <v:textbox style="mso-next-textbox:#_x0000_s1163">
              <w:txbxContent>
                <w:p w:rsidR="009A5F3F" w:rsidRPr="00B86DD8" w:rsidRDefault="009A5F3F" w:rsidP="00801C96">
                  <w:pPr>
                    <w:spacing w:line="192" w:lineRule="auto"/>
                    <w:jc w:val="center"/>
                    <w:rPr>
                      <w:rFonts w:ascii="Hand writing Mutlu" w:hAnsi="Hand writing Mutlu"/>
                      <w:sz w:val="48"/>
                      <w:szCs w:val="48"/>
                    </w:rPr>
                  </w:pPr>
                  <w:r>
                    <w:rPr>
                      <w:rFonts w:ascii="Hand writing Mutlu" w:hAnsi="Hand writing Mutlu"/>
                      <w:sz w:val="48"/>
                      <w:szCs w:val="48"/>
                    </w:rPr>
                    <w:t>e</w:t>
                  </w:r>
                </w:p>
              </w:txbxContent>
            </v:textbox>
            <w10:wrap type="through" side="left"/>
          </v:oval>
        </w:pict>
      </w:r>
      <w:r>
        <w:rPr>
          <w:noProof/>
        </w:rPr>
        <w:pict>
          <v:oval id="_x0000_s1164" style="position:absolute;left:0;text-align:left;margin-left:36pt;margin-top:12.25pt;width:86.9pt;height:41.4pt;z-index:251702272" wrapcoords="7634 0 5400 393 372 4713 -186 9033 -186 13745 2607 18851 6890 21207 7634 21207 13779 21207 14338 21207 18248 19244 18807 18851 21600 13745 21600 9033 21228 4713 16386 785 13779 0 7634 0">
            <v:textbox style="mso-next-textbox:#_x0000_s1164">
              <w:txbxContent>
                <w:p w:rsidR="009A5F3F" w:rsidRPr="00B86DD8" w:rsidRDefault="009A5F3F" w:rsidP="00801C96">
                  <w:pPr>
                    <w:spacing w:line="192" w:lineRule="auto"/>
                    <w:jc w:val="center"/>
                    <w:rPr>
                      <w:rFonts w:ascii="Hand writing Mutlu" w:hAnsi="Hand writing Mutlu"/>
                      <w:sz w:val="48"/>
                      <w:szCs w:val="48"/>
                    </w:rPr>
                  </w:pPr>
                  <w:r>
                    <w:rPr>
                      <w:rFonts w:ascii="Hand writing Mutlu" w:hAnsi="Hand writing Mutlu"/>
                      <w:sz w:val="48"/>
                      <w:szCs w:val="48"/>
                    </w:rPr>
                    <w:t>ene</w:t>
                  </w:r>
                </w:p>
              </w:txbxContent>
            </v:textbox>
            <w10:wrap type="through" side="left"/>
          </v:oval>
        </w:pict>
      </w:r>
      <w:r>
        <w:rPr>
          <w:noProof/>
        </w:rPr>
        <w:pict>
          <v:oval id="_x0000_s1165" style="position:absolute;left:0;text-align:left;margin-left:441pt;margin-top:11.95pt;width:86.9pt;height:41.4pt;z-index:251707392" wrapcoords="9310 -393 6331 0 559 3927 559 5891 -186 8640 -186 13353 2048 18458 2607 19244 7634 21600 8938 21600 12476 21600 13779 21600 18807 19244 21786 12960 21786 9818 21600 8247 20855 5891 21041 4320 15083 0 12290 -393 9310 -393" strokeweight="1.25pt">
            <v:textbox style="mso-next-textbox:#_x0000_s1165">
              <w:txbxContent>
                <w:p w:rsidR="009A5F3F" w:rsidRPr="00B86DD8" w:rsidRDefault="009A5F3F" w:rsidP="00801C96">
                  <w:pPr>
                    <w:spacing w:line="192" w:lineRule="auto"/>
                    <w:jc w:val="center"/>
                    <w:rPr>
                      <w:rFonts w:ascii="Hand writing Mutlu" w:hAnsi="Hand writing Mutlu"/>
                      <w:sz w:val="48"/>
                      <w:szCs w:val="48"/>
                    </w:rPr>
                  </w:pPr>
                  <w:r>
                    <w:rPr>
                      <w:rFonts w:ascii="Hand writing Mutlu" w:hAnsi="Hand writing Mutlu"/>
                      <w:sz w:val="48"/>
                      <w:szCs w:val="48"/>
                    </w:rPr>
                    <w:t>an</w:t>
                  </w:r>
                </w:p>
              </w:txbxContent>
            </v:textbox>
            <w10:wrap type="through" side="left"/>
          </v:oval>
        </w:pict>
      </w:r>
      <w:r>
        <w:rPr>
          <w:noProof/>
        </w:rPr>
        <w:pict>
          <v:line id="_x0000_s1166" style="position:absolute;left:0;text-align:left;flip:y;z-index:251706368" from="381.85pt,41.55pt" to="417.35pt,59.3pt" wrapcoords="-460 0 12868 14400 16085 20700 16545 20700 22060 20700 22519 18000 18843 14400 15626 14400 1379 0 -460 0">
            <v:stroke endarrow="block"/>
            <w10:wrap type="through" side="left"/>
          </v:line>
        </w:pict>
      </w:r>
    </w:p>
    <w:p w:rsidR="009A5F3F" w:rsidRPr="008D2B9D" w:rsidRDefault="009A5F3F" w:rsidP="00801C96">
      <w:pPr>
        <w:ind w:left="180"/>
        <w:jc w:val="center"/>
        <w:rPr>
          <w:rFonts w:ascii="Hand writing Mutlu" w:hAnsi="Hand writing Mutlu"/>
          <w:outline/>
          <w:sz w:val="134"/>
          <w:szCs w:val="134"/>
        </w:rPr>
      </w:pPr>
      <w:r>
        <w:rPr>
          <w:rFonts w:ascii="Hand writing Mutlu" w:hAnsi="Hand writing Mutlu"/>
          <w:outline/>
          <w:sz w:val="134"/>
          <w:szCs w:val="134"/>
        </w:rPr>
        <w:t>en  ene  ne  an</w:t>
      </w:r>
    </w:p>
    <w:p w:rsidR="009A5F3F" w:rsidRPr="005C068E" w:rsidRDefault="009A5F3F" w:rsidP="00801C96">
      <w:pPr>
        <w:ind w:left="180"/>
        <w:rPr>
          <w:rFonts w:ascii="Hand writing Mutlu" w:hAnsi="Hand writing Mutlu"/>
          <w:outline/>
          <w:sz w:val="72"/>
          <w:szCs w:val="72"/>
        </w:rPr>
      </w:pPr>
      <w:r>
        <w:rPr>
          <w:noProof/>
        </w:rPr>
        <w:pict>
          <v:shape id="Resim 88" o:spid="_x0000_s1167" type="#_x0000_t75" alt="güzel yazı" style="position:absolute;left:0;text-align:left;margin-left:0;margin-top:10.2pt;width:540pt;height:46.2pt;z-index:-251730944;visibility:visible">
            <v:imagedata r:id="rId6" o:title=""/>
          </v:shape>
        </w:pict>
      </w:r>
      <w:r>
        <w:rPr>
          <w:rFonts w:ascii="Hand writing Mutlu" w:hAnsi="Hand writing Mutlu"/>
          <w:outline/>
          <w:sz w:val="72"/>
          <w:szCs w:val="72"/>
        </w:rPr>
        <w:t xml:space="preserve"> en en</w:t>
      </w:r>
      <w:r w:rsidRPr="00B30A54">
        <w:rPr>
          <w:rFonts w:ascii="Hand writing Mutlu" w:hAnsi="Hand writing Mutlu"/>
          <w:outline/>
          <w:sz w:val="72"/>
          <w:szCs w:val="72"/>
        </w:rPr>
        <w:t xml:space="preserve"> </w:t>
      </w:r>
      <w:r>
        <w:rPr>
          <w:rFonts w:ascii="Hand writing Mutlu" w:hAnsi="Hand writing Mutlu"/>
          <w:outline/>
          <w:sz w:val="72"/>
          <w:szCs w:val="72"/>
        </w:rPr>
        <w:t>en</w:t>
      </w:r>
      <w:r w:rsidRPr="00B30A54">
        <w:rPr>
          <w:rFonts w:ascii="Hand writing Mutlu" w:hAnsi="Hand writing Mutlu"/>
          <w:outline/>
          <w:sz w:val="72"/>
          <w:szCs w:val="72"/>
        </w:rPr>
        <w:t xml:space="preserve"> </w:t>
      </w:r>
      <w:r>
        <w:rPr>
          <w:rFonts w:ascii="Hand writing Mutlu" w:hAnsi="Hand writing Mutlu"/>
          <w:outline/>
          <w:sz w:val="72"/>
          <w:szCs w:val="72"/>
        </w:rPr>
        <w:t>en</w:t>
      </w:r>
      <w:r w:rsidRPr="00B30A54">
        <w:rPr>
          <w:rFonts w:ascii="Hand writing Mutlu" w:hAnsi="Hand writing Mutlu"/>
          <w:outline/>
          <w:sz w:val="72"/>
          <w:szCs w:val="72"/>
        </w:rPr>
        <w:t xml:space="preserve"> </w:t>
      </w:r>
      <w:r>
        <w:rPr>
          <w:rFonts w:ascii="Hand writing Mutlu" w:hAnsi="Hand writing Mutlu"/>
          <w:outline/>
          <w:sz w:val="72"/>
          <w:szCs w:val="72"/>
        </w:rPr>
        <w:t>en</w:t>
      </w:r>
      <w:r w:rsidRPr="00B30A54">
        <w:rPr>
          <w:rFonts w:ascii="Hand writing Mutlu" w:hAnsi="Hand writing Mutlu"/>
          <w:outline/>
          <w:sz w:val="72"/>
          <w:szCs w:val="72"/>
        </w:rPr>
        <w:t xml:space="preserve"> </w:t>
      </w:r>
      <w:r>
        <w:rPr>
          <w:rFonts w:ascii="Hand writing Mutlu" w:hAnsi="Hand writing Mutlu"/>
          <w:outline/>
          <w:sz w:val="72"/>
          <w:szCs w:val="72"/>
        </w:rPr>
        <w:t>en</w:t>
      </w:r>
      <w:r w:rsidRPr="00B30A54">
        <w:rPr>
          <w:rFonts w:ascii="Hand writing Mutlu" w:hAnsi="Hand writing Mutlu"/>
          <w:outline/>
          <w:sz w:val="72"/>
          <w:szCs w:val="72"/>
        </w:rPr>
        <w:t xml:space="preserve"> </w:t>
      </w:r>
      <w:r>
        <w:rPr>
          <w:rFonts w:ascii="Hand writing Mutlu" w:hAnsi="Hand writing Mutlu"/>
          <w:outline/>
          <w:sz w:val="72"/>
          <w:szCs w:val="72"/>
        </w:rPr>
        <w:t>en</w:t>
      </w:r>
      <w:r w:rsidRPr="00B30A54">
        <w:rPr>
          <w:rFonts w:ascii="Hand writing Mutlu" w:hAnsi="Hand writing Mutlu"/>
          <w:outline/>
          <w:sz w:val="72"/>
          <w:szCs w:val="72"/>
        </w:rPr>
        <w:t xml:space="preserve"> </w:t>
      </w:r>
      <w:r>
        <w:rPr>
          <w:rFonts w:ascii="Hand writing Mutlu" w:hAnsi="Hand writing Mutlu"/>
          <w:outline/>
          <w:sz w:val="72"/>
          <w:szCs w:val="72"/>
        </w:rPr>
        <w:t>en</w:t>
      </w:r>
      <w:r w:rsidRPr="00B30A54">
        <w:rPr>
          <w:rFonts w:ascii="Hand writing Mutlu" w:hAnsi="Hand writing Mutlu"/>
          <w:outline/>
          <w:sz w:val="72"/>
          <w:szCs w:val="72"/>
        </w:rPr>
        <w:t xml:space="preserve"> </w:t>
      </w:r>
      <w:r>
        <w:rPr>
          <w:rFonts w:ascii="Hand writing Mutlu" w:hAnsi="Hand writing Mutlu"/>
          <w:outline/>
          <w:sz w:val="72"/>
          <w:szCs w:val="72"/>
        </w:rPr>
        <w:t>en</w:t>
      </w:r>
      <w:r w:rsidRPr="00B30A54">
        <w:rPr>
          <w:rFonts w:ascii="Hand writing Mutlu" w:hAnsi="Hand writing Mutlu"/>
          <w:outline/>
          <w:sz w:val="72"/>
          <w:szCs w:val="72"/>
        </w:rPr>
        <w:t xml:space="preserve"> </w:t>
      </w:r>
      <w:r>
        <w:rPr>
          <w:rFonts w:ascii="Hand writing Mutlu" w:hAnsi="Hand writing Mutlu"/>
          <w:outline/>
          <w:sz w:val="72"/>
          <w:szCs w:val="72"/>
        </w:rPr>
        <w:t>en</w:t>
      </w:r>
    </w:p>
    <w:p w:rsidR="009A5F3F" w:rsidRPr="005C068E" w:rsidRDefault="009A5F3F" w:rsidP="00801C96">
      <w:pPr>
        <w:ind w:left="180"/>
        <w:rPr>
          <w:rFonts w:ascii="Hand writing Mutlu" w:hAnsi="Hand writing Mutlu"/>
          <w:outline/>
          <w:sz w:val="72"/>
          <w:szCs w:val="72"/>
        </w:rPr>
      </w:pPr>
      <w:r>
        <w:rPr>
          <w:noProof/>
        </w:rPr>
        <w:pict>
          <v:shape id="Resim 110" o:spid="_x0000_s1168" type="#_x0000_t75" alt="güzel yazı" style="position:absolute;left:0;text-align:left;margin-left:0;margin-top:10.2pt;width:540pt;height:46.2pt;z-index:-251724800;visibility:visible">
            <v:imagedata r:id="rId6" o:title=""/>
          </v:shape>
        </w:pict>
      </w:r>
      <w:r>
        <w:rPr>
          <w:rFonts w:ascii="Hand writing Mutlu" w:hAnsi="Hand writing Mutlu"/>
          <w:outline/>
          <w:sz w:val="72"/>
          <w:szCs w:val="72"/>
        </w:rPr>
        <w:t xml:space="preserve"> en </w:t>
      </w:r>
    </w:p>
    <w:p w:rsidR="009A5F3F" w:rsidRPr="00201A37" w:rsidRDefault="009A5F3F" w:rsidP="00801C96">
      <w:pPr>
        <w:ind w:left="180"/>
        <w:rPr>
          <w:rFonts w:ascii="Hand Garden" w:hAnsi="Hand Garden"/>
          <w:outline/>
          <w:sz w:val="4"/>
          <w:szCs w:val="4"/>
        </w:rPr>
      </w:pPr>
    </w:p>
    <w:p w:rsidR="009A5F3F" w:rsidRDefault="009A5F3F" w:rsidP="00801C96">
      <w:pPr>
        <w:ind w:left="180"/>
        <w:rPr>
          <w:rFonts w:ascii="Hand Center" w:hAnsi="Hand Center"/>
          <w:outline/>
          <w:sz w:val="72"/>
          <w:szCs w:val="72"/>
        </w:rPr>
      </w:pPr>
      <w:r>
        <w:rPr>
          <w:noProof/>
        </w:rPr>
        <w:pict>
          <v:shape id="Resim 89" o:spid="_x0000_s1169" type="#_x0000_t75" alt="güzel yazı" style="position:absolute;left:0;text-align:left;margin-left:0;margin-top:10.4pt;width:540pt;height:46.2pt;z-index:-251729920;visibility:visible">
            <v:imagedata r:id="rId6" o:title=""/>
          </v:shape>
        </w:pict>
      </w:r>
      <w:r>
        <w:rPr>
          <w:rFonts w:ascii="Hand writing Mutlu" w:hAnsi="Hand writing Mutlu"/>
          <w:outline/>
          <w:sz w:val="72"/>
          <w:szCs w:val="72"/>
        </w:rPr>
        <w:t>ene</w:t>
      </w:r>
      <w:r w:rsidRPr="00B30A54">
        <w:rPr>
          <w:rFonts w:ascii="Hand writing Mutlu" w:hAnsi="Hand writing Mutlu"/>
          <w:outline/>
          <w:sz w:val="72"/>
          <w:szCs w:val="72"/>
        </w:rPr>
        <w:t xml:space="preserve"> </w:t>
      </w:r>
      <w:r>
        <w:rPr>
          <w:rFonts w:ascii="Hand writing Mutlu" w:hAnsi="Hand writing Mutlu"/>
          <w:outline/>
          <w:sz w:val="72"/>
          <w:szCs w:val="72"/>
        </w:rPr>
        <w:t>ene</w:t>
      </w:r>
      <w:r w:rsidRPr="00B30A54">
        <w:rPr>
          <w:rFonts w:ascii="Hand writing Mutlu" w:hAnsi="Hand writing Mutlu"/>
          <w:outline/>
          <w:sz w:val="72"/>
          <w:szCs w:val="72"/>
        </w:rPr>
        <w:t xml:space="preserve"> </w:t>
      </w:r>
      <w:r>
        <w:rPr>
          <w:rFonts w:ascii="Hand writing Mutlu" w:hAnsi="Hand writing Mutlu"/>
          <w:outline/>
          <w:sz w:val="72"/>
          <w:szCs w:val="72"/>
        </w:rPr>
        <w:t>ene</w:t>
      </w:r>
      <w:r w:rsidRPr="00B30A54">
        <w:rPr>
          <w:rFonts w:ascii="Hand writing Mutlu" w:hAnsi="Hand writing Mutlu"/>
          <w:outline/>
          <w:sz w:val="72"/>
          <w:szCs w:val="72"/>
        </w:rPr>
        <w:t xml:space="preserve"> </w:t>
      </w:r>
      <w:r>
        <w:rPr>
          <w:rFonts w:ascii="Hand writing Mutlu" w:hAnsi="Hand writing Mutlu"/>
          <w:outline/>
          <w:sz w:val="72"/>
          <w:szCs w:val="72"/>
        </w:rPr>
        <w:t>ene</w:t>
      </w:r>
      <w:r w:rsidRPr="00B30A54">
        <w:rPr>
          <w:rFonts w:ascii="Hand writing Mutlu" w:hAnsi="Hand writing Mutlu"/>
          <w:outline/>
          <w:sz w:val="72"/>
          <w:szCs w:val="72"/>
        </w:rPr>
        <w:t xml:space="preserve"> </w:t>
      </w:r>
      <w:r>
        <w:rPr>
          <w:rFonts w:ascii="Hand writing Mutlu" w:hAnsi="Hand writing Mutlu"/>
          <w:outline/>
          <w:sz w:val="72"/>
          <w:szCs w:val="72"/>
        </w:rPr>
        <w:t>ene</w:t>
      </w:r>
      <w:r w:rsidRPr="00B30A54">
        <w:rPr>
          <w:rFonts w:ascii="Hand writing Mutlu" w:hAnsi="Hand writing Mutlu"/>
          <w:outline/>
          <w:sz w:val="72"/>
          <w:szCs w:val="72"/>
        </w:rPr>
        <w:t xml:space="preserve"> </w:t>
      </w:r>
      <w:r>
        <w:rPr>
          <w:rFonts w:ascii="Hand writing Mutlu" w:hAnsi="Hand writing Mutlu"/>
          <w:outline/>
          <w:sz w:val="72"/>
          <w:szCs w:val="72"/>
        </w:rPr>
        <w:t>ene</w:t>
      </w:r>
      <w:r w:rsidRPr="00B30A54">
        <w:rPr>
          <w:rFonts w:ascii="Hand writing Mutlu" w:hAnsi="Hand writing Mutlu"/>
          <w:outline/>
          <w:sz w:val="72"/>
          <w:szCs w:val="72"/>
        </w:rPr>
        <w:t xml:space="preserve"> </w:t>
      </w:r>
      <w:r>
        <w:rPr>
          <w:rFonts w:ascii="Hand writing Mutlu" w:hAnsi="Hand writing Mutlu"/>
          <w:outline/>
          <w:sz w:val="72"/>
          <w:szCs w:val="72"/>
        </w:rPr>
        <w:t>ene</w:t>
      </w:r>
      <w:r w:rsidRPr="00B30A54">
        <w:rPr>
          <w:rFonts w:ascii="Hand writing Mutlu" w:hAnsi="Hand writing Mutlu"/>
          <w:outline/>
          <w:sz w:val="72"/>
          <w:szCs w:val="72"/>
        </w:rPr>
        <w:t xml:space="preserve"> </w:t>
      </w:r>
      <w:r>
        <w:rPr>
          <w:rFonts w:ascii="Hand writing Mutlu" w:hAnsi="Hand writing Mutlu"/>
          <w:outline/>
          <w:sz w:val="72"/>
          <w:szCs w:val="72"/>
        </w:rPr>
        <w:t>ene</w:t>
      </w:r>
    </w:p>
    <w:p w:rsidR="009A5F3F" w:rsidRDefault="009A5F3F" w:rsidP="00801C96">
      <w:pPr>
        <w:ind w:left="180"/>
        <w:jc w:val="both"/>
        <w:rPr>
          <w:rFonts w:ascii="Hand Center" w:hAnsi="Hand Center"/>
          <w:outline/>
          <w:sz w:val="72"/>
          <w:szCs w:val="72"/>
        </w:rPr>
      </w:pPr>
      <w:r>
        <w:rPr>
          <w:noProof/>
        </w:rPr>
        <w:pict>
          <v:shape id="Resim 111" o:spid="_x0000_s1170" type="#_x0000_t75" alt="güzel yazı" style="position:absolute;left:0;text-align:left;margin-left:0;margin-top:10.4pt;width:540pt;height:46.2pt;z-index:-251723776;visibility:visible">
            <v:imagedata r:id="rId6" o:title=""/>
          </v:shape>
        </w:pict>
      </w:r>
      <w:r>
        <w:rPr>
          <w:rFonts w:ascii="Hand writing Mutlu" w:hAnsi="Hand writing Mutlu"/>
          <w:outline/>
          <w:sz w:val="72"/>
          <w:szCs w:val="72"/>
        </w:rPr>
        <w:t>ene</w:t>
      </w:r>
      <w:r w:rsidRPr="008D2B9D">
        <w:rPr>
          <w:rFonts w:ascii="Hand writing Mutlu" w:hAnsi="Hand writing Mutlu"/>
          <w:outline/>
          <w:sz w:val="72"/>
          <w:szCs w:val="72"/>
        </w:rPr>
        <w:t xml:space="preserve"> </w:t>
      </w:r>
    </w:p>
    <w:p w:rsidR="009A5F3F" w:rsidRPr="005C068E" w:rsidRDefault="009A5F3F" w:rsidP="00801C96">
      <w:pPr>
        <w:ind w:left="180"/>
        <w:rPr>
          <w:rFonts w:ascii="Hand writing Mutlu" w:hAnsi="Hand writing Mutlu"/>
          <w:outline/>
          <w:sz w:val="72"/>
          <w:szCs w:val="72"/>
        </w:rPr>
      </w:pPr>
      <w:r>
        <w:rPr>
          <w:noProof/>
        </w:rPr>
        <w:pict>
          <v:shape id="Resim 90" o:spid="_x0000_s1171" type="#_x0000_t75" alt="güzel yazı" style="position:absolute;left:0;text-align:left;margin-left:0;margin-top:10.2pt;width:540pt;height:46.2pt;z-index:-251728896;visibility:visible">
            <v:imagedata r:id="rId6" o:title=""/>
          </v:shape>
        </w:pict>
      </w:r>
      <w:r>
        <w:rPr>
          <w:rFonts w:ascii="Hand writing Mutlu" w:hAnsi="Hand writing Mutlu"/>
          <w:outline/>
          <w:sz w:val="72"/>
          <w:szCs w:val="72"/>
        </w:rPr>
        <w:t>ne</w:t>
      </w:r>
      <w:r w:rsidRPr="00D50101">
        <w:rPr>
          <w:rFonts w:ascii="Hand writing Mutlu" w:hAnsi="Hand writing Mutlu"/>
          <w:outline/>
          <w:sz w:val="72"/>
          <w:szCs w:val="72"/>
        </w:rPr>
        <w:t xml:space="preserve"> </w:t>
      </w:r>
      <w:r>
        <w:rPr>
          <w:rFonts w:ascii="Hand writing Mutlu" w:hAnsi="Hand writing Mutlu"/>
          <w:outline/>
          <w:sz w:val="72"/>
          <w:szCs w:val="72"/>
        </w:rPr>
        <w:t>ne</w:t>
      </w:r>
      <w:r w:rsidRPr="00B30A54">
        <w:rPr>
          <w:rFonts w:ascii="Hand writing Mutlu" w:hAnsi="Hand writing Mutlu"/>
          <w:outline/>
          <w:sz w:val="72"/>
          <w:szCs w:val="72"/>
        </w:rPr>
        <w:t xml:space="preserve"> </w:t>
      </w:r>
      <w:r>
        <w:rPr>
          <w:rFonts w:ascii="Hand writing Mutlu" w:hAnsi="Hand writing Mutlu"/>
          <w:outline/>
          <w:sz w:val="72"/>
          <w:szCs w:val="72"/>
        </w:rPr>
        <w:t>ne</w:t>
      </w:r>
      <w:r w:rsidRPr="00B30A54">
        <w:rPr>
          <w:rFonts w:ascii="Hand writing Mutlu" w:hAnsi="Hand writing Mutlu"/>
          <w:outline/>
          <w:sz w:val="72"/>
          <w:szCs w:val="72"/>
        </w:rPr>
        <w:t xml:space="preserve"> </w:t>
      </w:r>
      <w:r>
        <w:rPr>
          <w:rFonts w:ascii="Hand writing Mutlu" w:hAnsi="Hand writing Mutlu"/>
          <w:outline/>
          <w:sz w:val="72"/>
          <w:szCs w:val="72"/>
        </w:rPr>
        <w:t>ne</w:t>
      </w:r>
      <w:r w:rsidRPr="00B30A54">
        <w:rPr>
          <w:rFonts w:ascii="Hand writing Mutlu" w:hAnsi="Hand writing Mutlu"/>
          <w:outline/>
          <w:sz w:val="72"/>
          <w:szCs w:val="72"/>
        </w:rPr>
        <w:t xml:space="preserve"> </w:t>
      </w:r>
      <w:r>
        <w:rPr>
          <w:rFonts w:ascii="Hand writing Mutlu" w:hAnsi="Hand writing Mutlu"/>
          <w:outline/>
          <w:sz w:val="72"/>
          <w:szCs w:val="72"/>
        </w:rPr>
        <w:t>ne</w:t>
      </w:r>
      <w:r w:rsidRPr="00B30A54">
        <w:rPr>
          <w:rFonts w:ascii="Hand writing Mutlu" w:hAnsi="Hand writing Mutlu"/>
          <w:outline/>
          <w:sz w:val="72"/>
          <w:szCs w:val="72"/>
        </w:rPr>
        <w:t xml:space="preserve"> </w:t>
      </w:r>
      <w:r>
        <w:rPr>
          <w:rFonts w:ascii="Hand writing Mutlu" w:hAnsi="Hand writing Mutlu"/>
          <w:outline/>
          <w:sz w:val="72"/>
          <w:szCs w:val="72"/>
        </w:rPr>
        <w:t>ne</w:t>
      </w:r>
      <w:r w:rsidRPr="00B30A54">
        <w:rPr>
          <w:rFonts w:ascii="Hand writing Mutlu" w:hAnsi="Hand writing Mutlu"/>
          <w:outline/>
          <w:sz w:val="72"/>
          <w:szCs w:val="72"/>
        </w:rPr>
        <w:t xml:space="preserve"> </w:t>
      </w:r>
      <w:r>
        <w:rPr>
          <w:rFonts w:ascii="Hand writing Mutlu" w:hAnsi="Hand writing Mutlu"/>
          <w:outline/>
          <w:sz w:val="72"/>
          <w:szCs w:val="72"/>
        </w:rPr>
        <w:t>ne</w:t>
      </w:r>
      <w:r w:rsidRPr="00B30A54">
        <w:rPr>
          <w:rFonts w:ascii="Hand writing Mutlu" w:hAnsi="Hand writing Mutlu"/>
          <w:outline/>
          <w:sz w:val="72"/>
          <w:szCs w:val="72"/>
        </w:rPr>
        <w:t xml:space="preserve"> </w:t>
      </w:r>
      <w:r>
        <w:rPr>
          <w:rFonts w:ascii="Hand writing Mutlu" w:hAnsi="Hand writing Mutlu"/>
          <w:outline/>
          <w:sz w:val="72"/>
          <w:szCs w:val="72"/>
        </w:rPr>
        <w:t>ne</w:t>
      </w:r>
      <w:r w:rsidRPr="00B30A54">
        <w:rPr>
          <w:rFonts w:ascii="Hand writing Mutlu" w:hAnsi="Hand writing Mutlu"/>
          <w:outline/>
          <w:sz w:val="72"/>
          <w:szCs w:val="72"/>
        </w:rPr>
        <w:t xml:space="preserve"> </w:t>
      </w:r>
      <w:r>
        <w:rPr>
          <w:rFonts w:ascii="Hand writing Mutlu" w:hAnsi="Hand writing Mutlu"/>
          <w:outline/>
          <w:sz w:val="72"/>
          <w:szCs w:val="72"/>
        </w:rPr>
        <w:t>ne</w:t>
      </w:r>
      <w:r w:rsidRPr="00B30A54">
        <w:rPr>
          <w:rFonts w:ascii="Hand writing Mutlu" w:hAnsi="Hand writing Mutlu"/>
          <w:outline/>
          <w:sz w:val="72"/>
          <w:szCs w:val="72"/>
        </w:rPr>
        <w:t xml:space="preserve"> </w:t>
      </w:r>
      <w:r>
        <w:rPr>
          <w:rFonts w:ascii="Hand writing Mutlu" w:hAnsi="Hand writing Mutlu"/>
          <w:outline/>
          <w:sz w:val="72"/>
          <w:szCs w:val="72"/>
        </w:rPr>
        <w:t xml:space="preserve">ne </w:t>
      </w:r>
    </w:p>
    <w:p w:rsidR="009A5F3F" w:rsidRPr="00F428B7" w:rsidRDefault="009A5F3F" w:rsidP="00801C96">
      <w:pPr>
        <w:ind w:left="180"/>
        <w:rPr>
          <w:rFonts w:ascii="Hand Center" w:hAnsi="Hand Center"/>
          <w:sz w:val="72"/>
          <w:szCs w:val="72"/>
        </w:rPr>
      </w:pPr>
      <w:r>
        <w:rPr>
          <w:noProof/>
        </w:rPr>
        <w:pict>
          <v:shape id="Resim 91" o:spid="_x0000_s1172" type="#_x0000_t75" alt="güzel yazı" style="position:absolute;left:0;text-align:left;margin-left:0;margin-top:10.2pt;width:540pt;height:46.2pt;z-index:-251727872;visibility:visible">
            <v:imagedata r:id="rId6" o:title=""/>
          </v:shape>
        </w:pict>
      </w:r>
      <w:r>
        <w:rPr>
          <w:rFonts w:ascii="Hand writing Mutlu" w:hAnsi="Hand writing Mutlu"/>
          <w:outline/>
          <w:sz w:val="72"/>
          <w:szCs w:val="72"/>
        </w:rPr>
        <w:t xml:space="preserve">ne </w:t>
      </w:r>
    </w:p>
    <w:p w:rsidR="009A5F3F" w:rsidRPr="00201A37" w:rsidRDefault="009A5F3F" w:rsidP="00801C96">
      <w:pPr>
        <w:ind w:left="180"/>
        <w:rPr>
          <w:rFonts w:ascii="Hand Garden" w:hAnsi="Hand Garden"/>
          <w:outline/>
          <w:sz w:val="4"/>
          <w:szCs w:val="4"/>
        </w:rPr>
      </w:pPr>
    </w:p>
    <w:p w:rsidR="009A5F3F" w:rsidRDefault="009A5F3F" w:rsidP="00801C96">
      <w:pPr>
        <w:ind w:left="180"/>
        <w:rPr>
          <w:rFonts w:ascii="Hand Center" w:hAnsi="Hand Center"/>
          <w:outline/>
          <w:sz w:val="72"/>
          <w:szCs w:val="72"/>
        </w:rPr>
      </w:pPr>
      <w:r>
        <w:rPr>
          <w:noProof/>
        </w:rPr>
        <w:pict>
          <v:shape id="Resim 92" o:spid="_x0000_s1173" type="#_x0000_t75" alt="güzel yazı" style="position:absolute;left:0;text-align:left;margin-left:0;margin-top:10.4pt;width:540pt;height:46.2pt;z-index:-251726848;visibility:visible">
            <v:imagedata r:id="rId6" o:title=""/>
          </v:shape>
        </w:pict>
      </w:r>
      <w:r>
        <w:rPr>
          <w:rFonts w:ascii="Hand writing Mutlu" w:hAnsi="Hand writing Mutlu"/>
          <w:outline/>
          <w:sz w:val="72"/>
          <w:szCs w:val="72"/>
        </w:rPr>
        <w:t>an</w:t>
      </w:r>
      <w:r w:rsidRPr="00B30A54">
        <w:rPr>
          <w:rFonts w:ascii="Hand writing Mutlu" w:hAnsi="Hand writing Mutlu"/>
          <w:outline/>
          <w:sz w:val="72"/>
          <w:szCs w:val="72"/>
        </w:rPr>
        <w:t xml:space="preserve"> </w:t>
      </w:r>
      <w:r>
        <w:rPr>
          <w:rFonts w:ascii="Hand writing Mutlu" w:hAnsi="Hand writing Mutlu"/>
          <w:outline/>
          <w:sz w:val="72"/>
          <w:szCs w:val="72"/>
        </w:rPr>
        <w:t>an</w:t>
      </w:r>
      <w:r w:rsidRPr="00B30A54">
        <w:rPr>
          <w:rFonts w:ascii="Hand writing Mutlu" w:hAnsi="Hand writing Mutlu"/>
          <w:outline/>
          <w:sz w:val="72"/>
          <w:szCs w:val="72"/>
        </w:rPr>
        <w:t xml:space="preserve"> </w:t>
      </w:r>
      <w:r>
        <w:rPr>
          <w:rFonts w:ascii="Hand writing Mutlu" w:hAnsi="Hand writing Mutlu"/>
          <w:outline/>
          <w:sz w:val="72"/>
          <w:szCs w:val="72"/>
        </w:rPr>
        <w:t>an</w:t>
      </w:r>
      <w:r w:rsidRPr="00B30A54">
        <w:rPr>
          <w:rFonts w:ascii="Hand writing Mutlu" w:hAnsi="Hand writing Mutlu"/>
          <w:outline/>
          <w:sz w:val="72"/>
          <w:szCs w:val="72"/>
        </w:rPr>
        <w:t xml:space="preserve"> </w:t>
      </w:r>
      <w:r>
        <w:rPr>
          <w:rFonts w:ascii="Hand writing Mutlu" w:hAnsi="Hand writing Mutlu"/>
          <w:outline/>
          <w:sz w:val="72"/>
          <w:szCs w:val="72"/>
        </w:rPr>
        <w:t>an</w:t>
      </w:r>
      <w:r w:rsidRPr="00B30A54">
        <w:rPr>
          <w:rFonts w:ascii="Hand writing Mutlu" w:hAnsi="Hand writing Mutlu"/>
          <w:outline/>
          <w:sz w:val="72"/>
          <w:szCs w:val="72"/>
        </w:rPr>
        <w:t xml:space="preserve"> </w:t>
      </w:r>
      <w:r>
        <w:rPr>
          <w:rFonts w:ascii="Hand writing Mutlu" w:hAnsi="Hand writing Mutlu"/>
          <w:outline/>
          <w:sz w:val="72"/>
          <w:szCs w:val="72"/>
        </w:rPr>
        <w:t>an</w:t>
      </w:r>
      <w:r w:rsidRPr="00B30A54">
        <w:rPr>
          <w:rFonts w:ascii="Hand writing Mutlu" w:hAnsi="Hand writing Mutlu"/>
          <w:outline/>
          <w:sz w:val="72"/>
          <w:szCs w:val="72"/>
        </w:rPr>
        <w:t xml:space="preserve"> </w:t>
      </w:r>
      <w:r>
        <w:rPr>
          <w:rFonts w:ascii="Hand writing Mutlu" w:hAnsi="Hand writing Mutlu"/>
          <w:outline/>
          <w:sz w:val="72"/>
          <w:szCs w:val="72"/>
        </w:rPr>
        <w:t>an</w:t>
      </w:r>
      <w:r w:rsidRPr="00B30A54">
        <w:rPr>
          <w:rFonts w:ascii="Hand writing Mutlu" w:hAnsi="Hand writing Mutlu"/>
          <w:outline/>
          <w:sz w:val="72"/>
          <w:szCs w:val="72"/>
        </w:rPr>
        <w:t xml:space="preserve"> </w:t>
      </w:r>
      <w:r>
        <w:rPr>
          <w:rFonts w:ascii="Hand writing Mutlu" w:hAnsi="Hand writing Mutlu"/>
          <w:outline/>
          <w:sz w:val="72"/>
          <w:szCs w:val="72"/>
        </w:rPr>
        <w:t>an</w:t>
      </w:r>
      <w:r w:rsidRPr="00B30A54">
        <w:rPr>
          <w:rFonts w:ascii="Hand writing Mutlu" w:hAnsi="Hand writing Mutlu"/>
          <w:outline/>
          <w:sz w:val="72"/>
          <w:szCs w:val="72"/>
        </w:rPr>
        <w:t xml:space="preserve"> </w:t>
      </w:r>
      <w:r>
        <w:rPr>
          <w:rFonts w:ascii="Hand writing Mutlu" w:hAnsi="Hand writing Mutlu"/>
          <w:outline/>
          <w:sz w:val="72"/>
          <w:szCs w:val="72"/>
        </w:rPr>
        <w:t>an</w:t>
      </w:r>
      <w:r w:rsidRPr="00B30A54">
        <w:rPr>
          <w:rFonts w:ascii="Hand writing Mutlu" w:hAnsi="Hand writing Mutlu"/>
          <w:outline/>
          <w:sz w:val="72"/>
          <w:szCs w:val="72"/>
        </w:rPr>
        <w:t xml:space="preserve"> </w:t>
      </w:r>
      <w:r>
        <w:rPr>
          <w:rFonts w:ascii="Hand writing Mutlu" w:hAnsi="Hand writing Mutlu"/>
          <w:outline/>
          <w:sz w:val="72"/>
          <w:szCs w:val="72"/>
        </w:rPr>
        <w:t xml:space="preserve"> </w:t>
      </w:r>
    </w:p>
    <w:p w:rsidR="009A5F3F" w:rsidRPr="00F428B7" w:rsidRDefault="009A5F3F" w:rsidP="00801C96">
      <w:pPr>
        <w:ind w:left="180"/>
        <w:rPr>
          <w:rFonts w:ascii="Hand Center" w:hAnsi="Hand Center"/>
          <w:sz w:val="72"/>
          <w:szCs w:val="72"/>
        </w:rPr>
      </w:pPr>
      <w:r>
        <w:rPr>
          <w:noProof/>
        </w:rPr>
        <w:pict>
          <v:shape id="Resim 93" o:spid="_x0000_s1174" type="#_x0000_t75" alt="güzel yazı" style="position:absolute;left:0;text-align:left;margin-left:0;margin-top:10.2pt;width:540pt;height:46.2pt;z-index:-251725824;visibility:visible">
            <v:imagedata r:id="rId6" o:title=""/>
          </v:shape>
        </w:pict>
      </w:r>
      <w:r>
        <w:rPr>
          <w:rFonts w:ascii="Hand writing Mutlu" w:hAnsi="Hand writing Mutlu"/>
          <w:outline/>
          <w:sz w:val="72"/>
          <w:szCs w:val="72"/>
        </w:rPr>
        <w:t>an</w:t>
      </w:r>
    </w:p>
    <w:p w:rsidR="009A5F3F" w:rsidRDefault="009A5F3F" w:rsidP="00801C96">
      <w:pPr>
        <w:ind w:left="180"/>
        <w:rPr>
          <w:rFonts w:ascii="Arial Black" w:hAnsi="Arial Black"/>
          <w:sz w:val="16"/>
          <w:szCs w:val="16"/>
        </w:rPr>
      </w:pPr>
    </w:p>
    <w:p w:rsidR="009A5F3F" w:rsidRDefault="009A5F3F" w:rsidP="00801C96">
      <w:pPr>
        <w:ind w:left="180"/>
        <w:rPr>
          <w:rFonts w:ascii="Arial Black" w:hAnsi="Arial Black"/>
          <w:sz w:val="16"/>
          <w:szCs w:val="16"/>
        </w:rPr>
      </w:pPr>
    </w:p>
    <w:p w:rsidR="009A5F3F" w:rsidRDefault="009A5F3F" w:rsidP="00801C96">
      <w:pPr>
        <w:ind w:left="180"/>
        <w:rPr>
          <w:rFonts w:ascii="Arial Black" w:hAnsi="Arial Black"/>
          <w:sz w:val="16"/>
          <w:szCs w:val="16"/>
        </w:rPr>
      </w:pPr>
      <w:r>
        <w:rPr>
          <w:noProof/>
        </w:rPr>
        <w:pict>
          <v:oval id="_x0000_s1175" style="position:absolute;left:0;text-align:left;margin-left:177.1pt;margin-top:4.7pt;width:101.9pt;height:41.4pt;z-index:251713536" wrapcoords="9212 -393 6353 0 635 3927 635 5891 -159 8640 -159 13353 2224 18458 2700 19244 7624 21600 9053 21600 12388 21600 13818 21600 18741 19244 21759 13353 21759 9425 21600 8640 20806 5891 20965 3927 15247 0 12229 -393 9212 -393" strokeweight="1.25pt">
            <v:textbox style="mso-next-textbox:#_x0000_s1175">
              <w:txbxContent>
                <w:p w:rsidR="009A5F3F" w:rsidRPr="00B86DD8" w:rsidRDefault="009A5F3F" w:rsidP="00801C96">
                  <w:pPr>
                    <w:spacing w:line="192" w:lineRule="auto"/>
                    <w:jc w:val="center"/>
                    <w:rPr>
                      <w:rFonts w:ascii="Hand writing Mutlu" w:hAnsi="Hand writing Mutlu"/>
                      <w:sz w:val="48"/>
                      <w:szCs w:val="48"/>
                    </w:rPr>
                  </w:pPr>
                  <w:r>
                    <w:rPr>
                      <w:rFonts w:ascii="Hand writing Mutlu" w:hAnsi="Hand writing Mutlu"/>
                      <w:sz w:val="48"/>
                      <w:szCs w:val="48"/>
                    </w:rPr>
                    <w:t>anne</w:t>
                  </w:r>
                </w:p>
              </w:txbxContent>
            </v:textbox>
            <w10:wrap type="through" side="left"/>
          </v:oval>
        </w:pict>
      </w:r>
    </w:p>
    <w:p w:rsidR="009A5F3F" w:rsidRDefault="009A5F3F" w:rsidP="00801C96">
      <w:pPr>
        <w:ind w:left="180"/>
        <w:rPr>
          <w:rFonts w:ascii="Arial Black" w:hAnsi="Arial Black"/>
          <w:sz w:val="16"/>
          <w:szCs w:val="16"/>
        </w:rPr>
      </w:pPr>
    </w:p>
    <w:p w:rsidR="009A5F3F" w:rsidRDefault="009A5F3F" w:rsidP="00801C96">
      <w:pPr>
        <w:ind w:left="180"/>
        <w:rPr>
          <w:rFonts w:ascii="Arial Black" w:hAnsi="Arial Black"/>
          <w:sz w:val="16"/>
          <w:szCs w:val="16"/>
        </w:rPr>
      </w:pPr>
      <w:r>
        <w:rPr>
          <w:noProof/>
        </w:rPr>
        <w:pict>
          <v:oval id="_x0000_s1176" style="position:absolute;left:0;text-align:left;margin-left:45pt;margin-top:5.85pt;width:65.05pt;height:41.4pt;z-index:251710464" wrapcoords="7697 0 5710 393 248 5105 -248 9033 -248 13353 2731 18851 6952 21207 7697 21207 13655 21207 14400 21207 18621 18851 21848 13353 21848 11389 21103 5105 15641 393 13655 0 7697 0">
            <v:textbox style="mso-next-textbox:#_x0000_s1176">
              <w:txbxContent>
                <w:p w:rsidR="009A5F3F" w:rsidRPr="00B86DD8" w:rsidRDefault="009A5F3F" w:rsidP="00801C96">
                  <w:pPr>
                    <w:spacing w:line="192" w:lineRule="auto"/>
                    <w:jc w:val="center"/>
                    <w:rPr>
                      <w:rFonts w:ascii="Hand writing Mutlu" w:hAnsi="Hand writing Mutlu"/>
                      <w:sz w:val="48"/>
                      <w:szCs w:val="48"/>
                    </w:rPr>
                  </w:pPr>
                  <w:r>
                    <w:rPr>
                      <w:rFonts w:ascii="Hand writing Mutlu" w:hAnsi="Hand writing Mutlu"/>
                      <w:sz w:val="48"/>
                      <w:szCs w:val="48"/>
                    </w:rPr>
                    <w:t>ne</w:t>
                  </w:r>
                </w:p>
              </w:txbxContent>
            </v:textbox>
            <w10:wrap type="through" side="left"/>
          </v:oval>
        </w:pict>
      </w:r>
      <w:r>
        <w:rPr>
          <w:noProof/>
        </w:rPr>
        <w:pict>
          <v:oval id="_x0000_s1177" style="position:absolute;left:0;text-align:left;margin-left:45pt;margin-top:-47.4pt;width:65.05pt;height:41.4pt;z-index:251709440" wrapcoords="7697 0 5710 393 248 5105 -248 9033 -248 13353 2731 18851 6952 21207 7697 21207 13655 21207 14400 21207 18621 18851 21848 13353 21848 11389 21103 5105 15641 393 13655 0 7697 0">
            <v:textbox style="mso-next-textbox:#_x0000_s1177">
              <w:txbxContent>
                <w:p w:rsidR="009A5F3F" w:rsidRPr="00B86DD8" w:rsidRDefault="009A5F3F" w:rsidP="00801C96">
                  <w:pPr>
                    <w:spacing w:line="192" w:lineRule="auto"/>
                    <w:jc w:val="center"/>
                    <w:rPr>
                      <w:rFonts w:ascii="Hand writing Mutlu" w:hAnsi="Hand writing Mutlu"/>
                      <w:sz w:val="48"/>
                      <w:szCs w:val="48"/>
                    </w:rPr>
                  </w:pPr>
                  <w:r>
                    <w:rPr>
                      <w:rFonts w:ascii="Hand writing Mutlu" w:hAnsi="Hand writing Mutlu"/>
                      <w:sz w:val="48"/>
                      <w:szCs w:val="48"/>
                    </w:rPr>
                    <w:t>an</w:t>
                  </w:r>
                </w:p>
              </w:txbxContent>
            </v:textbox>
            <w10:wrap type="through" side="left"/>
          </v:oval>
        </w:pict>
      </w:r>
      <w:r>
        <w:rPr>
          <w:noProof/>
        </w:rPr>
        <w:pict>
          <v:line id="_x0000_s1178" style="position:absolute;left:0;text-align:left;flip:y;z-index:251712512" from="117.95pt,11.75pt" to="153.45pt,29.5pt" wrapcoords="-460 0 12868 14400 16085 20700 16545 20700 22060 20700 22519 18000 18843 14400 15626 14400 1379 0 -460 0">
            <v:stroke endarrow="block"/>
            <w10:wrap type="through" side="left"/>
          </v:line>
        </w:pict>
      </w:r>
      <w:r>
        <w:rPr>
          <w:noProof/>
        </w:rPr>
        <w:pict>
          <v:line id="_x0000_s1179" style="position:absolute;left:0;text-align:left;z-index:251711488" from="117.95pt,-29.65pt" to="153.45pt,-11.9pt" wrapcoords="-460 0 12868 14400 16085 20700 16545 20700 22060 20700 22519 18000 18843 14400 15626 14400 1379 0 -460 0">
            <v:stroke endarrow="block"/>
            <w10:wrap type="through" side="left"/>
          </v:line>
        </w:pict>
      </w:r>
    </w:p>
    <w:p w:rsidR="009A5F3F" w:rsidRDefault="009A5F3F" w:rsidP="00801C96">
      <w:pPr>
        <w:ind w:left="180"/>
        <w:rPr>
          <w:rFonts w:ascii="Arial Black" w:hAnsi="Arial Black"/>
          <w:sz w:val="16"/>
          <w:szCs w:val="16"/>
        </w:rPr>
      </w:pPr>
    </w:p>
    <w:p w:rsidR="009A5F3F" w:rsidRDefault="009A5F3F" w:rsidP="00801C96">
      <w:pPr>
        <w:ind w:left="180"/>
        <w:rPr>
          <w:rFonts w:ascii="Arial Black" w:hAnsi="Arial Black"/>
          <w:sz w:val="16"/>
          <w:szCs w:val="16"/>
        </w:rPr>
      </w:pPr>
    </w:p>
    <w:p w:rsidR="009A5F3F" w:rsidRDefault="009A5F3F" w:rsidP="00801C96">
      <w:pPr>
        <w:ind w:left="180"/>
        <w:rPr>
          <w:rFonts w:ascii="Arial Black" w:hAnsi="Arial Black"/>
          <w:sz w:val="16"/>
          <w:szCs w:val="16"/>
        </w:rPr>
      </w:pPr>
    </w:p>
    <w:p w:rsidR="009A5F3F" w:rsidRDefault="009A5F3F" w:rsidP="00801C96">
      <w:pPr>
        <w:ind w:left="180"/>
        <w:rPr>
          <w:rFonts w:ascii="Arial Black" w:hAnsi="Arial Black"/>
          <w:sz w:val="16"/>
          <w:szCs w:val="16"/>
        </w:rPr>
      </w:pPr>
      <w:r>
        <w:rPr>
          <w:noProof/>
        </w:rPr>
        <w:pict>
          <v:line id="_x0000_s1180" style="position:absolute;left:0;text-align:left;z-index:251724800" from="9pt,15.3pt" to="531pt,15.3pt" wrapcoords="0 0 0 1 698 1 698 0 0 0" strokeweight="1.25pt">
            <v:stroke dashstyle="longDash"/>
            <w10:wrap type="through" side="left"/>
          </v:line>
        </w:pict>
      </w:r>
    </w:p>
    <w:p w:rsidR="009A5F3F" w:rsidRDefault="009A5F3F" w:rsidP="00801C96">
      <w:pPr>
        <w:ind w:left="180"/>
        <w:rPr>
          <w:rFonts w:ascii="Arial Black" w:hAnsi="Arial Black"/>
          <w:sz w:val="16"/>
          <w:szCs w:val="16"/>
        </w:rPr>
      </w:pPr>
    </w:p>
    <w:p w:rsidR="009A5F3F" w:rsidRDefault="009A5F3F" w:rsidP="00801C96">
      <w:pPr>
        <w:ind w:left="180"/>
        <w:rPr>
          <w:rFonts w:ascii="Arial Black" w:hAnsi="Arial Black"/>
          <w:sz w:val="16"/>
          <w:szCs w:val="16"/>
        </w:rPr>
      </w:pPr>
    </w:p>
    <w:p w:rsidR="009A5F3F" w:rsidRPr="008D2B9D" w:rsidRDefault="009A5F3F" w:rsidP="00801C96">
      <w:pPr>
        <w:ind w:left="180"/>
        <w:rPr>
          <w:rFonts w:ascii="Arial Black" w:hAnsi="Arial Black"/>
          <w:sz w:val="16"/>
          <w:szCs w:val="16"/>
        </w:rPr>
      </w:pPr>
      <w:r>
        <w:rPr>
          <w:noProof/>
        </w:rPr>
        <w:pict>
          <v:oval id="_x0000_s1181" style="position:absolute;left:0;text-align:left;margin-left:441pt;margin-top:11.95pt;width:99pt;height:41.4pt;z-index:251723776" wrapcoords="9327 -393 6382 0 491 3927 491 5891 -164 8640 -164 13353 2127 18458 2618 19244 7691 21600 9000 21600 12436 21600 13909 21600 18818 19244 21764 13353 21764 9425 20945 5891 21109 3927 15218 0 12109 -393 9327 -393" strokeweight="1.25pt">
            <v:textbox style="mso-next-textbox:#_x0000_s1181">
              <w:txbxContent>
                <w:p w:rsidR="009A5F3F" w:rsidRPr="00B86DD8" w:rsidRDefault="009A5F3F" w:rsidP="00801C96">
                  <w:pPr>
                    <w:spacing w:line="192" w:lineRule="auto"/>
                    <w:jc w:val="center"/>
                    <w:rPr>
                      <w:rFonts w:ascii="Hand writing Mutlu" w:hAnsi="Hand writing Mutlu"/>
                      <w:sz w:val="48"/>
                      <w:szCs w:val="48"/>
                    </w:rPr>
                  </w:pPr>
                  <w:r>
                    <w:rPr>
                      <w:rFonts w:ascii="Hand writing Mutlu" w:hAnsi="Hand writing Mutlu"/>
                      <w:sz w:val="48"/>
                      <w:szCs w:val="48"/>
                    </w:rPr>
                    <w:t>nane</w:t>
                  </w:r>
                </w:p>
              </w:txbxContent>
            </v:textbox>
            <w10:wrap type="through" side="left"/>
          </v:oval>
        </w:pict>
      </w:r>
      <w:r>
        <w:rPr>
          <w:noProof/>
        </w:rPr>
        <w:pict>
          <v:line id="_x0000_s1182" style="position:absolute;left:0;text-align:left;z-index:251721728" from="381.85pt,.15pt" to="417.35pt,17.9pt" wrapcoords="-460 0 12868 14400 16085 20700 16545 20700 22060 20700 22519 18000 18843 14400 15626 14400 1379 0 -460 0">
            <v:stroke endarrow="block"/>
            <w10:wrap type="through" side="left"/>
          </v:line>
        </w:pict>
      </w:r>
      <w:r>
        <w:rPr>
          <w:noProof/>
        </w:rPr>
        <w:pict>
          <v:oval id="_x0000_s1183" style="position:absolute;left:0;text-align:left;margin-left:308.9pt;margin-top:35.65pt;width:65.05pt;height:41.4pt;z-index:251720704" wrapcoords="7697 0 5710 393 248 5105 -248 9033 -248 13353 2731 18851 6952 21207 7697 21207 13655 21207 14400 21207 18621 18851 21848 13353 21848 11389 21103 5105 15641 393 13655 0 7697 0">
            <v:textbox style="mso-next-textbox:#_x0000_s1183">
              <w:txbxContent>
                <w:p w:rsidR="009A5F3F" w:rsidRPr="00B86DD8" w:rsidRDefault="009A5F3F" w:rsidP="00801C96">
                  <w:pPr>
                    <w:spacing w:line="192" w:lineRule="auto"/>
                    <w:jc w:val="center"/>
                    <w:rPr>
                      <w:rFonts w:ascii="Hand writing Mutlu" w:hAnsi="Hand writing Mutlu"/>
                      <w:sz w:val="48"/>
                      <w:szCs w:val="48"/>
                    </w:rPr>
                  </w:pPr>
                  <w:r>
                    <w:rPr>
                      <w:rFonts w:ascii="Hand writing Mutlu" w:hAnsi="Hand writing Mutlu"/>
                      <w:sz w:val="48"/>
                      <w:szCs w:val="48"/>
                    </w:rPr>
                    <w:t>ne</w:t>
                  </w:r>
                </w:p>
              </w:txbxContent>
            </v:textbox>
            <w10:wrap type="through" side="left"/>
          </v:oval>
        </w:pict>
      </w:r>
      <w:r>
        <w:rPr>
          <w:noProof/>
        </w:rPr>
        <w:pict>
          <v:oval id="_x0000_s1184" style="position:absolute;left:0;text-align:left;margin-left:308.9pt;margin-top:-17.6pt;width:65.05pt;height:41.4pt;z-index:251719680" wrapcoords="7697 0 5710 393 248 5105 -248 9033 -248 13353 2731 18851 6952 21207 7697 21207 13655 21207 14400 21207 18621 18851 21848 13353 21848 11389 21103 5105 15641 393 13655 0 7697 0">
            <v:textbox style="mso-next-textbox:#_x0000_s1184">
              <w:txbxContent>
                <w:p w:rsidR="009A5F3F" w:rsidRPr="00B86DD8" w:rsidRDefault="009A5F3F" w:rsidP="00801C96">
                  <w:pPr>
                    <w:spacing w:line="192" w:lineRule="auto"/>
                    <w:jc w:val="center"/>
                    <w:rPr>
                      <w:rFonts w:ascii="Hand writing Mutlu" w:hAnsi="Hand writing Mutlu"/>
                      <w:sz w:val="48"/>
                      <w:szCs w:val="48"/>
                    </w:rPr>
                  </w:pPr>
                  <w:r>
                    <w:rPr>
                      <w:rFonts w:ascii="Hand writing Mutlu" w:hAnsi="Hand writing Mutlu"/>
                      <w:sz w:val="48"/>
                      <w:szCs w:val="48"/>
                    </w:rPr>
                    <w:t>na</w:t>
                  </w:r>
                </w:p>
              </w:txbxContent>
            </v:textbox>
            <w10:wrap type="through" side="left"/>
          </v:oval>
        </w:pict>
      </w:r>
      <w:r>
        <w:rPr>
          <w:noProof/>
        </w:rPr>
        <w:pict>
          <v:line id="_x0000_s1185" style="position:absolute;left:0;text-align:left;z-index:251717632" from="126pt,39.25pt" to="162pt,57.25pt" wrapcoords="-450 0 13050 14400 16200 20700 16650 20700 22050 20700 22500 18000 18900 14400 15750 14400 1350 0 -450 0">
            <v:stroke endarrow="block"/>
            <w10:wrap type="through" side="left"/>
          </v:line>
        </w:pict>
      </w:r>
      <w:r>
        <w:rPr>
          <w:noProof/>
        </w:rPr>
        <w:pict>
          <v:line id="_x0000_s1186" style="position:absolute;left:0;text-align:left;flip:y;z-index:251716608" from="126pt,12.25pt" to="162pt,21.25pt" wrapcoords="-450 0 -450 1800 15750 23400 16650 23400 18900 23400 21600 21600 18450 9000 2250 0 -450 0">
            <v:stroke endarrow="block"/>
            <w10:wrap type="through" side="left"/>
          </v:line>
        </w:pict>
      </w:r>
      <w:r>
        <w:rPr>
          <w:noProof/>
        </w:rPr>
        <w:pict>
          <v:oval id="_x0000_s1187" style="position:absolute;left:0;text-align:left;margin-left:171pt;margin-top:39.25pt;width:65.05pt;height:41.4pt;z-index:251715584" wrapcoords="9186 -393 6207 0 497 3927 -248 8640 -248 13353 1986 18458 2483 19244 7697 21600 8938 21600 12414 21600 13903 21600 18869 19244 21848 13353 21848 9425 21352 4320 15145 0 12166 -393 9186 -393" strokeweight="1.25pt">
            <v:textbox style="mso-next-textbox:#_x0000_s1187">
              <w:txbxContent>
                <w:p w:rsidR="009A5F3F" w:rsidRPr="00B86DD8" w:rsidRDefault="009A5F3F" w:rsidP="00801C96">
                  <w:pPr>
                    <w:spacing w:line="192" w:lineRule="auto"/>
                    <w:jc w:val="center"/>
                    <w:rPr>
                      <w:rFonts w:ascii="Hand writing Mutlu" w:hAnsi="Hand writing Mutlu"/>
                      <w:sz w:val="48"/>
                      <w:szCs w:val="48"/>
                    </w:rPr>
                  </w:pPr>
                  <w:r>
                    <w:rPr>
                      <w:rFonts w:ascii="Hand writing Mutlu" w:hAnsi="Hand writing Mutlu"/>
                      <w:sz w:val="48"/>
                      <w:szCs w:val="48"/>
                    </w:rPr>
                    <w:t>na</w:t>
                  </w:r>
                </w:p>
              </w:txbxContent>
            </v:textbox>
            <w10:wrap type="through" side="left"/>
          </v:oval>
        </w:pict>
      </w:r>
      <w:r>
        <w:rPr>
          <w:noProof/>
        </w:rPr>
        <w:pict>
          <v:oval id="_x0000_s1188" style="position:absolute;left:0;text-align:left;margin-left:171pt;margin-top:-20.25pt;width:65.05pt;height:41.4pt;z-index:251714560" wrapcoords="7697 0 5710 393 248 5105 -248 9033 -248 13353 2731 18851 6952 21207 7697 21207 13655 21207 14400 21207 18621 18851 21848 13353 21848 11389 21103 5105 15641 393 13655 0 7697 0">
            <v:textbox style="mso-next-textbox:#_x0000_s1188">
              <w:txbxContent>
                <w:p w:rsidR="009A5F3F" w:rsidRPr="00B86DD8" w:rsidRDefault="009A5F3F" w:rsidP="00801C96">
                  <w:pPr>
                    <w:spacing w:line="192" w:lineRule="auto"/>
                    <w:jc w:val="center"/>
                    <w:rPr>
                      <w:rFonts w:ascii="Hand writing Mutlu" w:hAnsi="Hand writing Mutlu"/>
                      <w:sz w:val="48"/>
                      <w:szCs w:val="48"/>
                    </w:rPr>
                  </w:pPr>
                  <w:r>
                    <w:rPr>
                      <w:rFonts w:ascii="Hand writing Mutlu" w:hAnsi="Hand writing Mutlu"/>
                      <w:sz w:val="48"/>
                      <w:szCs w:val="48"/>
                    </w:rPr>
                    <w:t>a</w:t>
                  </w:r>
                </w:p>
              </w:txbxContent>
            </v:textbox>
            <w10:wrap type="through" side="left"/>
          </v:oval>
        </w:pict>
      </w:r>
      <w:r>
        <w:rPr>
          <w:noProof/>
        </w:rPr>
        <w:pict>
          <v:oval id="_x0000_s1189" style="position:absolute;left:0;text-align:left;margin-left:36pt;margin-top:12.25pt;width:86.9pt;height:41.4pt;z-index:251718656" wrapcoords="7634 0 5400 393 372 4713 -186 9033 -186 13745 2607 18851 6890 21207 7634 21207 13779 21207 14338 21207 18248 19244 18807 18851 21600 13745 21600 9033 21228 4713 16386 785 13779 0 7634 0">
            <v:textbox style="mso-next-textbox:#_x0000_s1189">
              <w:txbxContent>
                <w:p w:rsidR="009A5F3F" w:rsidRPr="00B86DD8" w:rsidRDefault="009A5F3F" w:rsidP="00801C96">
                  <w:pPr>
                    <w:spacing w:line="192" w:lineRule="auto"/>
                    <w:jc w:val="center"/>
                    <w:rPr>
                      <w:rFonts w:ascii="Hand writing Mutlu" w:hAnsi="Hand writing Mutlu"/>
                      <w:sz w:val="48"/>
                      <w:szCs w:val="48"/>
                    </w:rPr>
                  </w:pPr>
                  <w:r>
                    <w:rPr>
                      <w:rFonts w:ascii="Hand writing Mutlu" w:hAnsi="Hand writing Mutlu"/>
                      <w:sz w:val="48"/>
                      <w:szCs w:val="48"/>
                    </w:rPr>
                    <w:t>ana</w:t>
                  </w:r>
                </w:p>
              </w:txbxContent>
            </v:textbox>
            <w10:wrap type="through" side="left"/>
          </v:oval>
        </w:pict>
      </w:r>
      <w:r>
        <w:rPr>
          <w:noProof/>
        </w:rPr>
        <w:pict>
          <v:line id="_x0000_s1190" style="position:absolute;left:0;text-align:left;flip:y;z-index:251722752" from="381.85pt,41.55pt" to="417.35pt,59.3pt" wrapcoords="-460 0 12868 14400 16085 20700 16545 20700 22060 20700 22519 18000 18843 14400 15626 14400 1379 0 -460 0">
            <v:stroke endarrow="block"/>
            <w10:wrap type="through" side="left"/>
          </v:line>
        </w:pict>
      </w:r>
    </w:p>
    <w:p w:rsidR="009A5F3F" w:rsidRDefault="009A5F3F" w:rsidP="00801C96">
      <w:pPr>
        <w:ind w:left="180"/>
        <w:jc w:val="center"/>
        <w:rPr>
          <w:rFonts w:ascii="Hand writing Mutlu" w:hAnsi="Hand writing Mutlu"/>
          <w:outline/>
          <w:sz w:val="108"/>
          <w:szCs w:val="108"/>
        </w:rPr>
      </w:pPr>
      <w:r>
        <w:rPr>
          <w:rFonts w:ascii="Hand writing Mutlu" w:hAnsi="Hand writing Mutlu"/>
          <w:outline/>
          <w:sz w:val="108"/>
          <w:szCs w:val="108"/>
        </w:rPr>
        <w:t>A</w:t>
      </w:r>
      <w:r w:rsidRPr="00180EEA">
        <w:rPr>
          <w:rFonts w:ascii="Hand writing Mutlu" w:hAnsi="Hand writing Mutlu"/>
          <w:outline/>
          <w:sz w:val="108"/>
          <w:szCs w:val="108"/>
        </w:rPr>
        <w:t>nne nane</w:t>
      </w:r>
      <w:r>
        <w:rPr>
          <w:rFonts w:ascii="Hand writing Mutlu" w:hAnsi="Hand writing Mutlu"/>
          <w:outline/>
          <w:sz w:val="108"/>
          <w:szCs w:val="108"/>
        </w:rPr>
        <w:t xml:space="preserve"> al.</w:t>
      </w:r>
    </w:p>
    <w:p w:rsidR="009A5F3F" w:rsidRPr="00180EEA" w:rsidRDefault="009A5F3F" w:rsidP="00801C96">
      <w:pPr>
        <w:ind w:left="180"/>
        <w:rPr>
          <w:rFonts w:ascii="Hand writing Mutlu" w:hAnsi="Hand writing Mutlu"/>
          <w:outline/>
          <w:sz w:val="70"/>
          <w:szCs w:val="70"/>
        </w:rPr>
      </w:pPr>
      <w:r>
        <w:rPr>
          <w:noProof/>
        </w:rPr>
        <w:pict>
          <v:shape id="Resim 189" o:spid="_x0000_s1191" type="#_x0000_t75" alt="güzel yazı" style="position:absolute;left:0;text-align:left;margin-left:0;margin-top:10.2pt;width:540pt;height:46.2pt;z-index:-251722752;visibility:visible">
            <v:imagedata r:id="rId6" o:title=""/>
          </v:shape>
        </w:pict>
      </w:r>
      <w:r w:rsidRPr="00180EEA">
        <w:rPr>
          <w:rFonts w:ascii="Hand writing Mutlu" w:hAnsi="Hand writing Mutlu"/>
          <w:outline/>
          <w:sz w:val="70"/>
          <w:szCs w:val="70"/>
        </w:rPr>
        <w:t>Anne nane al. Anne nane al.</w:t>
      </w:r>
    </w:p>
    <w:p w:rsidR="009A5F3F" w:rsidRPr="00180EEA" w:rsidRDefault="009A5F3F" w:rsidP="00801C96">
      <w:pPr>
        <w:ind w:left="180"/>
        <w:rPr>
          <w:rFonts w:ascii="Hand writing Mutlu" w:hAnsi="Hand writing Mutlu"/>
          <w:outline/>
          <w:sz w:val="70"/>
          <w:szCs w:val="70"/>
        </w:rPr>
      </w:pPr>
      <w:r>
        <w:rPr>
          <w:noProof/>
        </w:rPr>
        <w:pict>
          <v:shape id="Resim 209" o:spid="_x0000_s1192" type="#_x0000_t75" alt="güzel yazı" style="position:absolute;left:0;text-align:left;margin-left:0;margin-top:10.2pt;width:540pt;height:46.2pt;z-index:-251718656;visibility:visible">
            <v:imagedata r:id="rId6" o:title=""/>
          </v:shape>
        </w:pict>
      </w:r>
      <w:r w:rsidRPr="00180EEA">
        <w:rPr>
          <w:rFonts w:ascii="Hand writing Mutlu" w:hAnsi="Hand writing Mutlu"/>
          <w:outline/>
          <w:sz w:val="70"/>
          <w:szCs w:val="70"/>
        </w:rPr>
        <w:t>A</w:t>
      </w:r>
      <w:r>
        <w:rPr>
          <w:rFonts w:ascii="Hand writing Mutlu" w:hAnsi="Hand writing Mutlu"/>
          <w:outline/>
          <w:sz w:val="70"/>
          <w:szCs w:val="70"/>
        </w:rPr>
        <w:t xml:space="preserve">             </w:t>
      </w:r>
      <w:r w:rsidRPr="00180EEA">
        <w:rPr>
          <w:rFonts w:ascii="Hand writing Mutlu" w:hAnsi="Hand writing Mutlu"/>
          <w:outline/>
          <w:sz w:val="70"/>
          <w:szCs w:val="70"/>
        </w:rPr>
        <w:t xml:space="preserve">. </w:t>
      </w:r>
      <w:r>
        <w:rPr>
          <w:rFonts w:ascii="Hand writing Mutlu" w:hAnsi="Hand writing Mutlu"/>
          <w:outline/>
          <w:sz w:val="70"/>
          <w:szCs w:val="70"/>
        </w:rPr>
        <w:t xml:space="preserve">      </w:t>
      </w:r>
      <w:r w:rsidRPr="00180EEA">
        <w:rPr>
          <w:rFonts w:ascii="Hand writing Mutlu" w:hAnsi="Hand writing Mutlu"/>
          <w:outline/>
          <w:sz w:val="70"/>
          <w:szCs w:val="70"/>
        </w:rPr>
        <w:t xml:space="preserve"> nane </w:t>
      </w:r>
      <w:r>
        <w:rPr>
          <w:rFonts w:ascii="Hand writing Mutlu" w:hAnsi="Hand writing Mutlu"/>
          <w:outline/>
          <w:sz w:val="70"/>
          <w:szCs w:val="70"/>
        </w:rPr>
        <w:t xml:space="preserve">  </w:t>
      </w:r>
      <w:r w:rsidRPr="00180EEA">
        <w:rPr>
          <w:rFonts w:ascii="Hand writing Mutlu" w:hAnsi="Hand writing Mutlu"/>
          <w:outline/>
          <w:sz w:val="70"/>
          <w:szCs w:val="70"/>
        </w:rPr>
        <w:t>.</w:t>
      </w:r>
    </w:p>
    <w:p w:rsidR="009A5F3F" w:rsidRPr="00201A37" w:rsidRDefault="009A5F3F" w:rsidP="00801C96">
      <w:pPr>
        <w:ind w:left="180"/>
        <w:rPr>
          <w:rFonts w:ascii="Hand Garden" w:hAnsi="Hand Garden"/>
          <w:outline/>
          <w:sz w:val="4"/>
          <w:szCs w:val="4"/>
        </w:rPr>
      </w:pPr>
    </w:p>
    <w:p w:rsidR="009A5F3F" w:rsidRPr="00180EEA" w:rsidRDefault="009A5F3F" w:rsidP="00801C96">
      <w:pPr>
        <w:ind w:left="180"/>
        <w:rPr>
          <w:rFonts w:ascii="Hand writing Mutlu" w:hAnsi="Hand writing Mutlu"/>
          <w:outline/>
          <w:sz w:val="70"/>
          <w:szCs w:val="70"/>
        </w:rPr>
      </w:pPr>
      <w:r>
        <w:rPr>
          <w:noProof/>
        </w:rPr>
        <w:pict>
          <v:shape id="Resim 210" o:spid="_x0000_s1193" type="#_x0000_t75" alt="güzel yazı" style="position:absolute;left:0;text-align:left;margin-left:0;margin-top:10.2pt;width:540pt;height:46.2pt;z-index:-251717632;visibility:visible">
            <v:imagedata r:id="rId6" o:title=""/>
          </v:shape>
        </w:pict>
      </w:r>
      <w:r>
        <w:rPr>
          <w:rFonts w:ascii="Hand writing Mutlu" w:hAnsi="Hand writing Mutlu"/>
          <w:outline/>
          <w:sz w:val="70"/>
          <w:szCs w:val="70"/>
        </w:rPr>
        <w:t xml:space="preserve">             </w:t>
      </w:r>
      <w:r w:rsidRPr="00180EEA">
        <w:rPr>
          <w:rFonts w:ascii="Hand writing Mutlu" w:hAnsi="Hand writing Mutlu"/>
          <w:outline/>
          <w:sz w:val="70"/>
          <w:szCs w:val="70"/>
        </w:rPr>
        <w:t xml:space="preserve">al. </w:t>
      </w:r>
      <w:r>
        <w:rPr>
          <w:rFonts w:ascii="Hand writing Mutlu" w:hAnsi="Hand writing Mutlu"/>
          <w:outline/>
          <w:sz w:val="70"/>
          <w:szCs w:val="70"/>
        </w:rPr>
        <w:t xml:space="preserve">             </w:t>
      </w:r>
      <w:r w:rsidRPr="00180EEA">
        <w:rPr>
          <w:rFonts w:ascii="Hand writing Mutlu" w:hAnsi="Hand writing Mutlu"/>
          <w:outline/>
          <w:sz w:val="70"/>
          <w:szCs w:val="70"/>
        </w:rPr>
        <w:t xml:space="preserve"> al.</w:t>
      </w:r>
    </w:p>
    <w:p w:rsidR="009A5F3F" w:rsidRPr="00180EEA" w:rsidRDefault="009A5F3F" w:rsidP="00801C96">
      <w:pPr>
        <w:ind w:left="180"/>
        <w:rPr>
          <w:rFonts w:ascii="Hand writing Mutlu" w:hAnsi="Hand writing Mutlu"/>
          <w:outline/>
          <w:sz w:val="70"/>
          <w:szCs w:val="70"/>
        </w:rPr>
      </w:pPr>
      <w:r>
        <w:rPr>
          <w:noProof/>
        </w:rPr>
        <w:pict>
          <v:shape id="Resim 211" o:spid="_x0000_s1194" type="#_x0000_t75" alt="güzel yazı" style="position:absolute;left:0;text-align:left;margin-left:0;margin-top:10.2pt;width:540pt;height:46.2pt;z-index:-251716608;visibility:visible">
            <v:imagedata r:id="rId6" o:title=""/>
          </v:shape>
        </w:pict>
      </w:r>
      <w:r w:rsidRPr="00180EEA">
        <w:rPr>
          <w:rFonts w:ascii="Hand writing Mutlu" w:hAnsi="Hand writing Mutlu"/>
          <w:outline/>
          <w:sz w:val="70"/>
          <w:szCs w:val="70"/>
        </w:rPr>
        <w:t xml:space="preserve">Anne </w:t>
      </w:r>
      <w:r>
        <w:rPr>
          <w:rFonts w:ascii="Hand writing Mutlu" w:hAnsi="Hand writing Mutlu"/>
          <w:outline/>
          <w:sz w:val="70"/>
          <w:szCs w:val="70"/>
        </w:rPr>
        <w:t xml:space="preserve">        </w:t>
      </w:r>
      <w:r w:rsidRPr="00180EEA">
        <w:rPr>
          <w:rFonts w:ascii="Hand writing Mutlu" w:hAnsi="Hand writing Mutlu"/>
          <w:outline/>
          <w:sz w:val="70"/>
          <w:szCs w:val="70"/>
        </w:rPr>
        <w:t xml:space="preserve">. </w:t>
      </w:r>
      <w:r>
        <w:rPr>
          <w:rFonts w:ascii="Hand writing Mutlu" w:hAnsi="Hand writing Mutlu"/>
          <w:outline/>
          <w:sz w:val="70"/>
          <w:szCs w:val="70"/>
        </w:rPr>
        <w:t xml:space="preserve">       </w:t>
      </w:r>
      <w:r w:rsidRPr="00180EEA">
        <w:rPr>
          <w:rFonts w:ascii="Hand writing Mutlu" w:hAnsi="Hand writing Mutlu"/>
          <w:outline/>
          <w:sz w:val="70"/>
          <w:szCs w:val="70"/>
        </w:rPr>
        <w:t xml:space="preserve"> nane al.</w:t>
      </w:r>
    </w:p>
    <w:p w:rsidR="009A5F3F" w:rsidRPr="00180EEA" w:rsidRDefault="009A5F3F" w:rsidP="00801C96">
      <w:pPr>
        <w:ind w:left="180"/>
        <w:jc w:val="center"/>
        <w:rPr>
          <w:rFonts w:ascii="Hand writing Mutlu" w:hAnsi="Hand writing Mutlu"/>
          <w:outline/>
          <w:sz w:val="108"/>
          <w:szCs w:val="108"/>
        </w:rPr>
      </w:pPr>
      <w:r>
        <w:rPr>
          <w:rFonts w:ascii="Hand writing Mutlu" w:hAnsi="Hand writing Mutlu"/>
          <w:outline/>
          <w:sz w:val="108"/>
          <w:szCs w:val="108"/>
        </w:rPr>
        <w:t xml:space="preserve">Nine </w:t>
      </w:r>
      <w:r>
        <w:rPr>
          <w:noProof/>
        </w:rPr>
      </w:r>
      <w:r w:rsidRPr="000C4E90">
        <w:rPr>
          <w:rFonts w:ascii="Hand writing Mutlu" w:hAnsi="Hand writing Mutlu"/>
          <w:outline/>
          <w:sz w:val="108"/>
          <w:szCs w:val="108"/>
        </w:rPr>
        <w:pict>
          <v:group id="_x0000_s1195" editas="canvas" style="width:47.25pt;height:45.95pt;mso-position-horizontal-relative:char;mso-position-vertical-relative:line" coordorigin="2950,3188" coordsize="630,613">
            <o:lock v:ext="edit" aspectratio="t"/>
            <v:shape id="_x0000_s1196" type="#_x0000_t75" style="position:absolute;left:2950;top:3188;width:630;height:613" o:preferrelative="f">
              <v:fill o:detectmouseclick="t"/>
              <v:path o:extrusionok="t" o:connecttype="none"/>
              <o:lock v:ext="edit" text="t"/>
            </v:shape>
            <v:group id="_x0000_s1197" style="position:absolute;left:2950;top:3195;width:630;height:606" coordorigin="2350,2621" coordsize="1230,1180">
              <v:shape id="_x0000_s1198" style="position:absolute;left:3042;top:2708;width:417;height:228" coordsize="628,344" path="m243,17l214,29,184,42,155,58,130,75,100,96,75,121,50,147,25,176r-4,4l21,184r-4,5l12,193,54,176r46,-17l151,147r50,-17l255,121r51,-8l360,109r55,l339,134r-67,25l214,184r-55,25l109,235,67,260,29,281,,302r8,l17,306r4,l29,310r38,13l105,331r37,4l180,340r38,4l251,340r34,l318,331r9,-4l331,327r8,l343,323r30,-13l402,298r29,-17l457,264r25,-21l503,222r21,-21l549,176r21,-25l591,121,607,92,628,58,574,38,524,21,469,8,423,,373,,327,,285,8r-42,9xe" fillcolor="#bfddff" stroked="f">
                <v:path arrowok="t"/>
              </v:shape>
              <v:shape id="_x0000_s1199" style="position:absolute;left:2434;top:2902;width:985;height:841" coordsize="1480,1263" path="m1295,156r-50,12l1190,177r-54,4l1081,177r-58,-9l960,156,901,139,838,114r-4,25l830,156r-4,12l826,172r-34,30l755,202,721,189,704,168r,-4l704,143r,-29l704,76r-8,-4l683,67,671,63,658,59,633,47,599,34,566,26,532,13,491,9,449,,403,,356,5,256,34,172,80r-63,59l67,206,34,277,13,353,4,424,,495r,13l,516r,13l,541,17,671,46,797,92,915r55,109l210,1116r71,76l352,1242r71,21l440,1263r17,l474,1263r17,-4l507,1255r17,-5l545,1242r17,-4l583,1229r16,-8l620,1217r26,-9l667,1204r20,-4l713,1196r25,l763,1196r25,4l813,1204r25,4l859,1217r21,4l901,1229r21,9l939,1242r21,8l977,1255r16,4l1010,1263r17,l1044,1263r16,l1132,1242r71,-50l1270,1116r63,-92l1387,915r46,-118l1463,671r17,-130l1480,529r,-13l1480,508r,-13l1475,407r-16,-96l1421,214r-63,-84l1341,135r-12,8l1312,147r-17,9xe" fillcolor="#dd1605" stroked="f">
                <v:path arrowok="t"/>
              </v:shape>
              <v:shape id="_x0000_s1200" style="position:absolute;left:2350;top:2621;width:1230;height:1180" coordsize="1849,1773" path="m1635,1380r38,-97l1702,1178r21,-104l1731,973r,-76l1731,826r-12,-67l1706,696r-21,-63l1660,579r-29,-51l1597,482r30,-29l1660,423r29,-33l1715,356r29,-37l1769,277r25,-42l1819,188r30,-54l1790,105,1715,71,1639,42,1568,21,1497,8,1430,r-63,l1304,8r-63,17l1199,42r-42,16l1119,84r-37,25l1044,142r-34,34l977,214r-34,42l927,205,910,151,885,100,855,46,822,42r-34,l763,50,738,63,721,79,709,92r-9,8l696,105r38,63l767,230r26,63l809,352,780,339,746,327r-41,-8l663,306r-42,-4l570,293r-50,l466,298r-5,l461,302,352,335,252,381r-80,63l105,524,55,616,21,721,,843,,973r,29l5,1027r4,30l13,1086r90,227l177,1497r153,184l514,1773r184,-13l906,1717r276,56l1372,1699r135,-129l1635,1380xe" fillcolor="black" stroked="f">
                <v:path arrowok="t"/>
              </v:shape>
              <v:shape id="_x0000_s1201" style="position:absolute;left:3042;top:2708;width:417;height:228" coordsize="628,344" path="m12,193r5,-4l21,184r,-4l25,176,50,147,75,121,100,96,130,75,155,58,184,42,214,29,243,17,285,8,327,r46,l423,r46,8l524,21r50,17l628,58,607,92r-16,29l570,151r-21,25l524,201r-21,21l482,243r-25,21l431,281r-29,17l373,310r-30,13l339,327r-8,l327,327r-9,4l285,340r-34,l218,344r-38,-4l142,335r-37,-4l67,323,29,310r-8,-4l17,306,8,302r-8,l29,281,67,260r42,-25l159,209r55,-25l272,159r67,-25l415,109r-55,l306,113r-51,8l201,130r-50,17l100,159,54,176,12,193xe" fillcolor="#0aef00" stroked="f">
                <v:path arrowok="t"/>
              </v:shape>
              <v:shape id="_x0000_s1202" style="position:absolute;left:2434;top:2902;width:985;height:841" coordsize="1480,1263" path="m356,5l403,r46,l491,9r41,4l566,26r33,8l633,47r25,12l671,63r12,4l696,72r8,4l704,114r,29l704,164r,4l721,189r34,13l792,202r34,-30l826,168r4,-12l834,139r4,-25l901,139r59,17l1023,168r58,9l1136,181r54,-4l1245,168r50,-12l1312,147r17,-4l1341,135r17,-5l1421,214r38,97l1475,407r5,88l1480,508r,8l1480,529r,12l1471,630r-17,88l1429,806r-29,84l1387,919r-12,29l1362,973r-17,30l1316,1057r-33,47l1245,1145r-34,38l1174,1217r-38,21l1098,1255r-38,8l1044,1263r-17,l1010,1263r-17,-4l977,1255r-17,-5l939,1242r-17,-4l901,1229r-21,-8l859,1217r-21,-9l813,1204r-25,-4l763,1196r-25,l713,1196r-26,4l667,1204r-21,4l620,1217r-21,4l583,1229r-21,9l545,1242r-21,8l507,1255r-16,4l474,1263r-17,l440,1263r-17,l365,1250r-55,-33l256,1166r-55,-62l151,1028,105,944,67,856,38,760,30,726,21,697,17,663,13,634,9,609r,-21l4,562,,541,,529,,516r,-8l,495,4,424r9,-71l34,277,67,206r42,-67l172,80,256,34,356,5xe" fillcolor="#f91614" stroked="f">
                <v:path arrowok="t"/>
              </v:shape>
              <v:shape id="_x0000_s1203" style="position:absolute;left:2598;top:2989;width:821;height:754" coordsize="1233,1133" path="m1111,r-17,5l1082,13r-17,4l1048,26r-8,l1036,26r-9,4l1019,30r21,58l1052,151r5,55l1061,260r,13l1061,286r-4,12l1057,311r-9,88l1031,487r-25,88l977,659r-13,29l952,718r-13,29l922,776r-29,51l860,877r-38,42l788,953r-37,33l713,1007r-38,17l637,1032r-16,l604,1032r-17,l570,1028r-16,-4l537,1015r-21,-4l499,1003r-17,-9l461,990r-21,-8l420,978r-21,-4l373,969r-25,-4l323,965r-25,l273,969r-25,5l223,978r-21,4l181,990r-21,4l139,1003r-17,8l101,1015r-17,9l68,1028r-17,4l34,1032r-17,l,1032r21,21l47,1074r21,13l88,1104r21,12l135,1125r21,4l176,1133r17,l210,1133r17,l244,1129r16,-4l277,1120r21,-8l315,1108r21,-9l352,1091r21,-4l399,1078r21,-4l440,1070r26,-4l491,1066r25,l541,1070r25,4l591,1078r21,9l633,1091r21,8l675,1108r17,4l713,1120r17,5l746,1129r17,4l780,1133r17,l813,1133r38,-8l889,1108r38,-21l964,1053r34,-38l1036,974r33,-47l1098,873r17,-30l1128,818r12,-29l1153,760r29,-84l1207,588r17,-88l1233,411r,-12l1233,386r,-8l1233,365r-5,-88l1212,181,1174,84,1111,xe" fillcolor="#d10c0a" stroked="f">
                <v:path arrowok="t"/>
              </v:shape>
              <v:shape id="_x0000_s1204" style="position:absolute;left:2621;top:2998;width:164;height:164" coordsize="247,247" path="m247,126r-4,25l239,172r-13,21l210,210r-17,16l172,239r-25,4l122,247,75,239,38,210,8,172,,126,8,75,38,38,75,8,122,r25,4l172,8r21,13l210,38r16,17l239,75r4,26l247,126xe" stroked="f">
                <v:path arrowok="t"/>
              </v:shape>
              <v:shape id="_x0000_s1205" style="position:absolute;left:2824;top:3121;width:75;height:75" coordsize="113,113" path="m113,58r-4,21l96,96,80,109r-21,4l33,109,17,96,4,79,,58,4,33,17,16,33,4,59,,80,4,96,16r13,17l113,58xe" stroked="f">
                <v:path arrowok="t"/>
              </v:shape>
            </v:group>
            <w10:wrap side="left"/>
            <w10:anchorlock/>
          </v:group>
        </w:pict>
      </w:r>
      <w:r>
        <w:rPr>
          <w:rFonts w:ascii="Hand writing Mutlu" w:hAnsi="Hand writing Mutlu"/>
          <w:outline/>
          <w:sz w:val="108"/>
          <w:szCs w:val="108"/>
        </w:rPr>
        <w:t xml:space="preserve"> al.</w:t>
      </w:r>
    </w:p>
    <w:p w:rsidR="009A5F3F" w:rsidRPr="005C068E" w:rsidRDefault="009A5F3F" w:rsidP="00801C96">
      <w:pPr>
        <w:ind w:left="180"/>
        <w:jc w:val="center"/>
        <w:rPr>
          <w:rFonts w:ascii="Hand writing Mutlu" w:hAnsi="Hand writing Mutlu"/>
          <w:outline/>
          <w:sz w:val="72"/>
          <w:szCs w:val="72"/>
        </w:rPr>
      </w:pPr>
      <w:r>
        <w:rPr>
          <w:noProof/>
        </w:rPr>
        <w:pict>
          <v:shape id="Resim 190" o:spid="_x0000_s1206" type="#_x0000_t75" alt="güzel yazı" style="position:absolute;left:0;text-align:left;margin-left:0;margin-top:10.2pt;width:540pt;height:46.2pt;z-index:-251721728;visibility:visible">
            <v:imagedata r:id="rId6" o:title=""/>
          </v:shape>
        </w:pict>
      </w:r>
      <w:r>
        <w:rPr>
          <w:rFonts w:ascii="Hand writing Mutlu" w:hAnsi="Hand writing Mutlu"/>
          <w:outline/>
          <w:sz w:val="72"/>
          <w:szCs w:val="72"/>
        </w:rPr>
        <w:t xml:space="preserve">Nine </w:t>
      </w:r>
      <w:r>
        <w:rPr>
          <w:noProof/>
        </w:rPr>
      </w:r>
      <w:r w:rsidRPr="000C4E90">
        <w:rPr>
          <w:rFonts w:ascii="Hand writing Mutlu" w:hAnsi="Hand writing Mutlu"/>
          <w:outline/>
          <w:sz w:val="72"/>
          <w:szCs w:val="72"/>
        </w:rPr>
        <w:pict>
          <v:group id="_x0000_s1207" editas="canvas" style="width:29.25pt;height:28.2pt;mso-position-horizontal-relative:char;mso-position-vertical-relative:line" coordorigin="3190,3425" coordsize="390,376">
            <o:lock v:ext="edit" aspectratio="t"/>
            <v:shape id="_x0000_s1208" type="#_x0000_t75" style="position:absolute;left:3190;top:3425;width:390;height:376" o:preferrelative="f">
              <v:fill o:detectmouseclick="t"/>
              <v:path o:extrusionok="t" o:connecttype="none"/>
              <o:lock v:ext="edit" text="t"/>
            </v:shape>
            <v:group id="_x0000_s1209" style="position:absolute;left:3190;top:3425;width:390;height:376" coordorigin="2350,2621" coordsize="1230,1180">
              <v:shape id="_x0000_s1210" style="position:absolute;left:3042;top:2708;width:417;height:228" coordsize="628,344" path="m243,17l214,29,184,42,155,58,130,75,100,96,75,121,50,147,25,176r-4,4l21,184r-4,5l12,193,54,176r46,-17l151,147r50,-17l255,121r51,-8l360,109r55,l339,134r-67,25l214,184r-55,25l109,235,67,260,29,281,,302r8,l17,306r4,l29,310r38,13l105,331r37,4l180,340r38,4l251,340r34,l318,331r9,-4l331,327r8,l343,323r30,-13l402,298r29,-17l457,264r25,-21l503,222r21,-21l549,176r21,-25l591,121,607,92,628,58,574,38,524,21,469,8,423,,373,,327,,285,8r-42,9xe" fillcolor="#bfddff" stroked="f">
                <v:path arrowok="t"/>
              </v:shape>
              <v:shape id="_x0000_s1211" style="position:absolute;left:2434;top:2902;width:985;height:841" coordsize="1480,1263" path="m1295,156r-50,12l1190,177r-54,4l1081,177r-58,-9l960,156,901,139,838,114r-4,25l830,156r-4,12l826,172r-34,30l755,202,721,189,704,168r,-4l704,143r,-29l704,76r-8,-4l683,67,671,63,658,59,633,47,599,34,566,26,532,13,491,9,449,,403,,356,5,256,34,172,80r-63,59l67,206,34,277,13,353,4,424,,495r,13l,516r,13l,541,17,671,46,797,92,915r55,109l210,1116r71,76l352,1242r71,21l440,1263r17,l474,1263r17,-4l507,1255r17,-5l545,1242r17,-4l583,1229r16,-8l620,1217r26,-9l667,1204r20,-4l713,1196r25,l763,1196r25,4l813,1204r25,4l859,1217r21,4l901,1229r21,9l939,1242r21,8l977,1255r16,4l1010,1263r17,l1044,1263r16,l1132,1242r71,-50l1270,1116r63,-92l1387,915r46,-118l1463,671r17,-130l1480,529r,-13l1480,508r,-13l1475,407r-16,-96l1421,214r-63,-84l1341,135r-12,8l1312,147r-17,9xe" fillcolor="#dd1605" stroked="f">
                <v:path arrowok="t"/>
              </v:shape>
              <v:shape id="_x0000_s1212" style="position:absolute;left:2350;top:2621;width:1230;height:1180" coordsize="1849,1773" path="m1635,1380r38,-97l1702,1178r21,-104l1731,973r,-76l1731,826r-12,-67l1706,696r-21,-63l1660,579r-29,-51l1597,482r30,-29l1660,423r29,-33l1715,356r29,-37l1769,277r25,-42l1819,188r30,-54l1790,105,1715,71,1639,42,1568,21,1497,8,1430,r-63,l1304,8r-63,17l1199,42r-42,16l1119,84r-37,25l1044,142r-34,34l977,214r-34,42l927,205,910,151,885,100,855,46,822,42r-34,l763,50,738,63,721,79,709,92r-9,8l696,105r38,63l767,230r26,63l809,352,780,339,746,327r-41,-8l663,306r-42,-4l570,293r-50,l466,298r-5,l461,302,352,335,252,381r-80,63l105,524,55,616,21,721,,843,,973r,29l5,1027r4,30l13,1086r90,227l177,1497r153,184l514,1773r184,-13l906,1717r276,56l1372,1699r135,-129l1635,1380xe" fillcolor="black" stroked="f">
                <v:path arrowok="t"/>
              </v:shape>
              <v:shape id="_x0000_s1213" style="position:absolute;left:3042;top:2708;width:417;height:228" coordsize="628,344" path="m12,193r5,-4l21,184r,-4l25,176,50,147,75,121,100,96,130,75,155,58,184,42,214,29,243,17,285,8,327,r46,l423,r46,8l524,21r50,17l628,58,607,92r-16,29l570,151r-21,25l524,201r-21,21l482,243r-25,21l431,281r-29,17l373,310r-30,13l339,327r-8,l327,327r-9,4l285,340r-34,l218,344r-38,-4l142,335r-37,-4l67,323,29,310r-8,-4l17,306,8,302r-8,l29,281,67,260r42,-25l159,209r55,-25l272,159r67,-25l415,109r-55,l306,113r-51,8l201,130r-50,17l100,159,54,176,12,193xe" fillcolor="#0aef00" stroked="f">
                <v:path arrowok="t"/>
              </v:shape>
              <v:shape id="_x0000_s1214" style="position:absolute;left:2434;top:2902;width:985;height:841" coordsize="1480,1263" path="m356,5l403,r46,l491,9r41,4l566,26r33,8l633,47r25,12l671,63r12,4l696,72r8,4l704,114r,29l704,164r,4l721,189r34,13l792,202r34,-30l826,168r4,-12l834,139r4,-25l901,139r59,17l1023,168r58,9l1136,181r54,-4l1245,168r50,-12l1312,147r17,-4l1341,135r17,-5l1421,214r38,97l1475,407r5,88l1480,508r,8l1480,529r,12l1471,630r-17,88l1429,806r-29,84l1387,919r-12,29l1362,973r-17,30l1316,1057r-33,47l1245,1145r-34,38l1174,1217r-38,21l1098,1255r-38,8l1044,1263r-17,l1010,1263r-17,-4l977,1255r-17,-5l939,1242r-17,-4l901,1229r-21,-8l859,1217r-21,-9l813,1204r-25,-4l763,1196r-25,l713,1196r-26,4l667,1204r-21,4l620,1217r-21,4l583,1229r-21,9l545,1242r-21,8l507,1255r-16,4l474,1263r-17,l440,1263r-17,l365,1250r-55,-33l256,1166r-55,-62l151,1028,105,944,67,856,38,760,30,726,21,697,17,663,13,634,9,609r,-21l4,562,,541,,529,,516r,-8l,495,4,424r9,-71l34,277,67,206r42,-67l172,80,256,34,356,5xe" fillcolor="#f91614" stroked="f">
                <v:path arrowok="t"/>
              </v:shape>
              <v:shape id="_x0000_s1215" style="position:absolute;left:2598;top:2989;width:821;height:754" coordsize="1233,1133" path="m1111,r-17,5l1082,13r-17,4l1048,26r-8,l1036,26r-9,4l1019,30r21,58l1052,151r5,55l1061,260r,13l1061,286r-4,12l1057,311r-9,88l1031,487r-25,88l977,659r-13,29l952,718r-13,29l922,776r-29,51l860,877r-38,42l788,953r-37,33l713,1007r-38,17l637,1032r-16,l604,1032r-17,l570,1028r-16,-4l537,1015r-21,-4l499,1003r-17,-9l461,990r-21,-8l420,978r-21,-4l373,969r-25,-4l323,965r-25,l273,969r-25,5l223,978r-21,4l181,990r-21,4l139,1003r-17,8l101,1015r-17,9l68,1028r-17,4l34,1032r-17,l,1032r21,21l47,1074r21,13l88,1104r21,12l135,1125r21,4l176,1133r17,l210,1133r17,l244,1129r16,-4l277,1120r21,-8l315,1108r21,-9l352,1091r21,-4l399,1078r21,-4l440,1070r26,-4l491,1066r25,l541,1070r25,4l591,1078r21,9l633,1091r21,8l675,1108r17,4l713,1120r17,5l746,1129r17,4l780,1133r17,l813,1133r38,-8l889,1108r38,-21l964,1053r34,-38l1036,974r33,-47l1098,873r17,-30l1128,818r12,-29l1153,760r29,-84l1207,588r17,-88l1233,411r,-12l1233,386r,-8l1233,365r-5,-88l1212,181,1174,84,1111,xe" fillcolor="#d10c0a" stroked="f">
                <v:path arrowok="t"/>
              </v:shape>
              <v:shape id="_x0000_s1216" style="position:absolute;left:2621;top:2998;width:164;height:164" coordsize="247,247" path="m247,126r-4,25l239,172r-13,21l210,210r-17,16l172,239r-25,4l122,247,75,239,38,210,8,172,,126,8,75,38,38,75,8,122,r25,4l172,8r21,13l210,38r16,17l239,75r4,26l247,126xe" stroked="f">
                <v:path arrowok="t"/>
              </v:shape>
              <v:shape id="_x0000_s1217" style="position:absolute;left:2824;top:3121;width:75;height:75" coordsize="113,113" path="m113,58r-4,21l96,96,80,109r-21,4l33,109,17,96,4,79,,58,4,33,17,16,33,4,59,,80,4,96,16r13,17l113,58xe" stroked="f">
                <v:path arrowok="t"/>
              </v:shape>
            </v:group>
            <w10:anchorlock/>
          </v:group>
        </w:pict>
      </w:r>
      <w:r>
        <w:rPr>
          <w:rFonts w:ascii="Hand writing Mutlu" w:hAnsi="Hand writing Mutlu"/>
          <w:outline/>
          <w:sz w:val="72"/>
          <w:szCs w:val="72"/>
        </w:rPr>
        <w:t xml:space="preserve"> al.     Nine </w:t>
      </w:r>
      <w:r>
        <w:rPr>
          <w:noProof/>
        </w:rPr>
      </w:r>
      <w:r w:rsidRPr="000C4E90">
        <w:rPr>
          <w:rFonts w:ascii="Hand writing Mutlu" w:hAnsi="Hand writing Mutlu"/>
          <w:outline/>
          <w:sz w:val="72"/>
          <w:szCs w:val="72"/>
        </w:rPr>
        <w:pict>
          <v:group id="_x0000_s1218" editas="canvas" style="width:29.25pt;height:28.2pt;mso-position-horizontal-relative:char;mso-position-vertical-relative:line" coordorigin="3190,3425" coordsize="390,376">
            <o:lock v:ext="edit" aspectratio="t"/>
            <v:shape id="_x0000_s1219" type="#_x0000_t75" style="position:absolute;left:3190;top:3425;width:390;height:376" o:preferrelative="f">
              <v:fill o:detectmouseclick="t"/>
              <v:path o:extrusionok="t" o:connecttype="none"/>
              <o:lock v:ext="edit" text="t"/>
            </v:shape>
            <v:group id="_x0000_s1220" style="position:absolute;left:3190;top:3425;width:390;height:376" coordorigin="2350,2621" coordsize="1230,1180">
              <v:shape id="_x0000_s1221" style="position:absolute;left:3042;top:2708;width:417;height:228" coordsize="628,344" path="m243,17l214,29,184,42,155,58,130,75,100,96,75,121,50,147,25,176r-4,4l21,184r-4,5l12,193,54,176r46,-17l151,147r50,-17l255,121r51,-8l360,109r55,l339,134r-67,25l214,184r-55,25l109,235,67,260,29,281,,302r8,l17,306r4,l29,310r38,13l105,331r37,4l180,340r38,4l251,340r34,l318,331r9,-4l331,327r8,l343,323r30,-13l402,298r29,-17l457,264r25,-21l503,222r21,-21l549,176r21,-25l591,121,607,92,628,58,574,38,524,21,469,8,423,,373,,327,,285,8r-42,9xe" fillcolor="#bfddff" stroked="f">
                <v:path arrowok="t"/>
              </v:shape>
              <v:shape id="_x0000_s1222" style="position:absolute;left:2434;top:2902;width:985;height:841" coordsize="1480,1263" path="m1295,156r-50,12l1190,177r-54,4l1081,177r-58,-9l960,156,901,139,838,114r-4,25l830,156r-4,12l826,172r-34,30l755,202,721,189,704,168r,-4l704,143r,-29l704,76r-8,-4l683,67,671,63,658,59,633,47,599,34,566,26,532,13,491,9,449,,403,,356,5,256,34,172,80r-63,59l67,206,34,277,13,353,4,424,,495r,13l,516r,13l,541,17,671,46,797,92,915r55,109l210,1116r71,76l352,1242r71,21l440,1263r17,l474,1263r17,-4l507,1255r17,-5l545,1242r17,-4l583,1229r16,-8l620,1217r26,-9l667,1204r20,-4l713,1196r25,l763,1196r25,4l813,1204r25,4l859,1217r21,4l901,1229r21,9l939,1242r21,8l977,1255r16,4l1010,1263r17,l1044,1263r16,l1132,1242r71,-50l1270,1116r63,-92l1387,915r46,-118l1463,671r17,-130l1480,529r,-13l1480,508r,-13l1475,407r-16,-96l1421,214r-63,-84l1341,135r-12,8l1312,147r-17,9xe" fillcolor="#dd1605" stroked="f">
                <v:path arrowok="t"/>
              </v:shape>
              <v:shape id="_x0000_s1223" style="position:absolute;left:2350;top:2621;width:1230;height:1180" coordsize="1849,1773" path="m1635,1380r38,-97l1702,1178r21,-104l1731,973r,-76l1731,826r-12,-67l1706,696r-21,-63l1660,579r-29,-51l1597,482r30,-29l1660,423r29,-33l1715,356r29,-37l1769,277r25,-42l1819,188r30,-54l1790,105,1715,71,1639,42,1568,21,1497,8,1430,r-63,l1304,8r-63,17l1199,42r-42,16l1119,84r-37,25l1044,142r-34,34l977,214r-34,42l927,205,910,151,885,100,855,46,822,42r-34,l763,50,738,63,721,79,709,92r-9,8l696,105r38,63l767,230r26,63l809,352,780,339,746,327r-41,-8l663,306r-42,-4l570,293r-50,l466,298r-5,l461,302,352,335,252,381r-80,63l105,524,55,616,21,721,,843,,973r,29l5,1027r4,30l13,1086r90,227l177,1497r153,184l514,1773r184,-13l906,1717r276,56l1372,1699r135,-129l1635,1380xe" fillcolor="black" stroked="f">
                <v:path arrowok="t"/>
              </v:shape>
              <v:shape id="_x0000_s1224" style="position:absolute;left:3042;top:2708;width:417;height:228" coordsize="628,344" path="m12,193r5,-4l21,184r,-4l25,176,50,147,75,121,100,96,130,75,155,58,184,42,214,29,243,17,285,8,327,r46,l423,r46,8l524,21r50,17l628,58,607,92r-16,29l570,151r-21,25l524,201r-21,21l482,243r-25,21l431,281r-29,17l373,310r-30,13l339,327r-8,l327,327r-9,4l285,340r-34,l218,344r-38,-4l142,335r-37,-4l67,323,29,310r-8,-4l17,306,8,302r-8,l29,281,67,260r42,-25l159,209r55,-25l272,159r67,-25l415,109r-55,l306,113r-51,8l201,130r-50,17l100,159,54,176,12,193xe" fillcolor="#0aef00" stroked="f">
                <v:path arrowok="t"/>
              </v:shape>
              <v:shape id="_x0000_s1225" style="position:absolute;left:2434;top:2902;width:985;height:841" coordsize="1480,1263" path="m356,5l403,r46,l491,9r41,4l566,26r33,8l633,47r25,12l671,63r12,4l696,72r8,4l704,114r,29l704,164r,4l721,189r34,13l792,202r34,-30l826,168r4,-12l834,139r4,-25l901,139r59,17l1023,168r58,9l1136,181r54,-4l1245,168r50,-12l1312,147r17,-4l1341,135r17,-5l1421,214r38,97l1475,407r5,88l1480,508r,8l1480,529r,12l1471,630r-17,88l1429,806r-29,84l1387,919r-12,29l1362,973r-17,30l1316,1057r-33,47l1245,1145r-34,38l1174,1217r-38,21l1098,1255r-38,8l1044,1263r-17,l1010,1263r-17,-4l977,1255r-17,-5l939,1242r-17,-4l901,1229r-21,-8l859,1217r-21,-9l813,1204r-25,-4l763,1196r-25,l713,1196r-26,4l667,1204r-21,4l620,1217r-21,4l583,1229r-21,9l545,1242r-21,8l507,1255r-16,4l474,1263r-17,l440,1263r-17,l365,1250r-55,-33l256,1166r-55,-62l151,1028,105,944,67,856,38,760,30,726,21,697,17,663,13,634,9,609r,-21l4,562,,541,,529,,516r,-8l,495,4,424r9,-71l34,277,67,206r42,-67l172,80,256,34,356,5xe" fillcolor="#f91614" stroked="f">
                <v:path arrowok="t"/>
              </v:shape>
              <v:shape id="_x0000_s1226" style="position:absolute;left:2598;top:2989;width:821;height:754" coordsize="1233,1133" path="m1111,r-17,5l1082,13r-17,4l1048,26r-8,l1036,26r-9,4l1019,30r21,58l1052,151r5,55l1061,260r,13l1061,286r-4,12l1057,311r-9,88l1031,487r-25,88l977,659r-13,29l952,718r-13,29l922,776r-29,51l860,877r-38,42l788,953r-37,33l713,1007r-38,17l637,1032r-16,l604,1032r-17,l570,1028r-16,-4l537,1015r-21,-4l499,1003r-17,-9l461,990r-21,-8l420,978r-21,-4l373,969r-25,-4l323,965r-25,l273,969r-25,5l223,978r-21,4l181,990r-21,4l139,1003r-17,8l101,1015r-17,9l68,1028r-17,4l34,1032r-17,l,1032r21,21l47,1074r21,13l88,1104r21,12l135,1125r21,4l176,1133r17,l210,1133r17,l244,1129r16,-4l277,1120r21,-8l315,1108r21,-9l352,1091r21,-4l399,1078r21,-4l440,1070r26,-4l491,1066r25,l541,1070r25,4l591,1078r21,9l633,1091r21,8l675,1108r17,4l713,1120r17,5l746,1129r17,4l780,1133r17,l813,1133r38,-8l889,1108r38,-21l964,1053r34,-38l1036,974r33,-47l1098,873r17,-30l1128,818r12,-29l1153,760r29,-84l1207,588r17,-88l1233,411r,-12l1233,386r,-8l1233,365r-5,-88l1212,181,1174,84,1111,xe" fillcolor="#d10c0a" stroked="f">
                <v:path arrowok="t"/>
              </v:shape>
              <v:shape id="_x0000_s1227" style="position:absolute;left:2621;top:2998;width:164;height:164" coordsize="247,247" path="m247,126r-4,25l239,172r-13,21l210,210r-17,16l172,239r-25,4l122,247,75,239,38,210,8,172,,126,8,75,38,38,75,8,122,r25,4l172,8r21,13l210,38r16,17l239,75r4,26l247,126xe" stroked="f">
                <v:path arrowok="t"/>
              </v:shape>
              <v:shape id="_x0000_s1228" style="position:absolute;left:2824;top:3121;width:75;height:75" coordsize="113,113" path="m113,58r-4,21l96,96,80,109r-21,4l33,109,17,96,4,79,,58,4,33,17,16,33,4,59,,80,4,96,16r13,17l113,58xe" stroked="f">
                <v:path arrowok="t"/>
              </v:shape>
            </v:group>
            <w10:anchorlock/>
          </v:group>
        </w:pict>
      </w:r>
      <w:r>
        <w:rPr>
          <w:rFonts w:ascii="Hand writing Mutlu" w:hAnsi="Hand writing Mutlu"/>
          <w:outline/>
          <w:sz w:val="72"/>
          <w:szCs w:val="72"/>
        </w:rPr>
        <w:t xml:space="preserve"> al.</w:t>
      </w:r>
    </w:p>
    <w:p w:rsidR="009A5F3F" w:rsidRPr="005C068E" w:rsidRDefault="009A5F3F" w:rsidP="00801C96">
      <w:pPr>
        <w:ind w:left="180"/>
        <w:jc w:val="center"/>
        <w:rPr>
          <w:rFonts w:ascii="Hand writing Mutlu" w:hAnsi="Hand writing Mutlu"/>
          <w:outline/>
          <w:sz w:val="72"/>
          <w:szCs w:val="72"/>
        </w:rPr>
      </w:pPr>
      <w:r>
        <w:rPr>
          <w:noProof/>
        </w:rPr>
        <w:pict>
          <v:shape id="Resim 207" o:spid="_x0000_s1229" type="#_x0000_t75" alt="güzel yazı" style="position:absolute;left:0;text-align:left;margin-left:0;margin-top:10.2pt;width:540pt;height:46.2pt;z-index:-251720704;visibility:visible">
            <v:imagedata r:id="rId6" o:title=""/>
          </v:shape>
        </w:pict>
      </w:r>
      <w:r>
        <w:rPr>
          <w:rFonts w:ascii="Hand writing Mutlu" w:hAnsi="Hand writing Mutlu"/>
          <w:outline/>
          <w:sz w:val="72"/>
          <w:szCs w:val="72"/>
        </w:rPr>
        <w:t xml:space="preserve">N     </w:t>
      </w:r>
      <w:r>
        <w:rPr>
          <w:noProof/>
        </w:rPr>
      </w:r>
      <w:r w:rsidRPr="000C4E90">
        <w:rPr>
          <w:rFonts w:ascii="Hand writing Mutlu" w:hAnsi="Hand writing Mutlu"/>
          <w:outline/>
          <w:sz w:val="72"/>
          <w:szCs w:val="72"/>
        </w:rPr>
        <w:pict>
          <v:group id="_x0000_s1230" editas="canvas" style="width:29.25pt;height:28.2pt;mso-position-horizontal-relative:char;mso-position-vertical-relative:line" coordorigin="3190,3425" coordsize="390,376">
            <o:lock v:ext="edit" aspectratio="t"/>
            <v:shape id="_x0000_s1231" type="#_x0000_t75" style="position:absolute;left:3190;top:3425;width:390;height:376" o:preferrelative="f">
              <v:fill o:detectmouseclick="t"/>
              <v:path o:extrusionok="t" o:connecttype="none"/>
              <o:lock v:ext="edit" text="t"/>
            </v:shape>
            <v:group id="_x0000_s1232" style="position:absolute;left:3190;top:3425;width:390;height:376" coordorigin="2350,2621" coordsize="1230,1180">
              <v:shape id="_x0000_s1233" style="position:absolute;left:3042;top:2708;width:417;height:228" coordsize="628,344" path="m243,17l214,29,184,42,155,58,130,75,100,96,75,121,50,147,25,176r-4,4l21,184r-4,5l12,193,54,176r46,-17l151,147r50,-17l255,121r51,-8l360,109r55,l339,134r-67,25l214,184r-55,25l109,235,67,260,29,281,,302r8,l17,306r4,l29,310r38,13l105,331r37,4l180,340r38,4l251,340r34,l318,331r9,-4l331,327r8,l343,323r30,-13l402,298r29,-17l457,264r25,-21l503,222r21,-21l549,176r21,-25l591,121,607,92,628,58,574,38,524,21,469,8,423,,373,,327,,285,8r-42,9xe" fillcolor="#bfddff" stroked="f">
                <v:path arrowok="t"/>
              </v:shape>
              <v:shape id="_x0000_s1234" style="position:absolute;left:2434;top:2902;width:985;height:841" coordsize="1480,1263" path="m1295,156r-50,12l1190,177r-54,4l1081,177r-58,-9l960,156,901,139,838,114r-4,25l830,156r-4,12l826,172r-34,30l755,202,721,189,704,168r,-4l704,143r,-29l704,76r-8,-4l683,67,671,63,658,59,633,47,599,34,566,26,532,13,491,9,449,,403,,356,5,256,34,172,80r-63,59l67,206,34,277,13,353,4,424,,495r,13l,516r,13l,541,17,671,46,797,92,915r55,109l210,1116r71,76l352,1242r71,21l440,1263r17,l474,1263r17,-4l507,1255r17,-5l545,1242r17,-4l583,1229r16,-8l620,1217r26,-9l667,1204r20,-4l713,1196r25,l763,1196r25,4l813,1204r25,4l859,1217r21,4l901,1229r21,9l939,1242r21,8l977,1255r16,4l1010,1263r17,l1044,1263r16,l1132,1242r71,-50l1270,1116r63,-92l1387,915r46,-118l1463,671r17,-130l1480,529r,-13l1480,508r,-13l1475,407r-16,-96l1421,214r-63,-84l1341,135r-12,8l1312,147r-17,9xe" fillcolor="#dd1605" stroked="f">
                <v:path arrowok="t"/>
              </v:shape>
              <v:shape id="_x0000_s1235" style="position:absolute;left:2350;top:2621;width:1230;height:1180" coordsize="1849,1773" path="m1635,1380r38,-97l1702,1178r21,-104l1731,973r,-76l1731,826r-12,-67l1706,696r-21,-63l1660,579r-29,-51l1597,482r30,-29l1660,423r29,-33l1715,356r29,-37l1769,277r25,-42l1819,188r30,-54l1790,105,1715,71,1639,42,1568,21,1497,8,1430,r-63,l1304,8r-63,17l1199,42r-42,16l1119,84r-37,25l1044,142r-34,34l977,214r-34,42l927,205,910,151,885,100,855,46,822,42r-34,l763,50,738,63,721,79,709,92r-9,8l696,105r38,63l767,230r26,63l809,352,780,339,746,327r-41,-8l663,306r-42,-4l570,293r-50,l466,298r-5,l461,302,352,335,252,381r-80,63l105,524,55,616,21,721,,843,,973r,29l5,1027r4,30l13,1086r90,227l177,1497r153,184l514,1773r184,-13l906,1717r276,56l1372,1699r135,-129l1635,1380xe" fillcolor="black" stroked="f">
                <v:path arrowok="t"/>
              </v:shape>
              <v:shape id="_x0000_s1236" style="position:absolute;left:3042;top:2708;width:417;height:228" coordsize="628,344" path="m12,193r5,-4l21,184r,-4l25,176,50,147,75,121,100,96,130,75,155,58,184,42,214,29,243,17,285,8,327,r46,l423,r46,8l524,21r50,17l628,58,607,92r-16,29l570,151r-21,25l524,201r-21,21l482,243r-25,21l431,281r-29,17l373,310r-30,13l339,327r-8,l327,327r-9,4l285,340r-34,l218,344r-38,-4l142,335r-37,-4l67,323,29,310r-8,-4l17,306,8,302r-8,l29,281,67,260r42,-25l159,209r55,-25l272,159r67,-25l415,109r-55,l306,113r-51,8l201,130r-50,17l100,159,54,176,12,193xe" fillcolor="#0aef00" stroked="f">
                <v:path arrowok="t"/>
              </v:shape>
              <v:shape id="_x0000_s1237" style="position:absolute;left:2434;top:2902;width:985;height:841" coordsize="1480,1263" path="m356,5l403,r46,l491,9r41,4l566,26r33,8l633,47r25,12l671,63r12,4l696,72r8,4l704,114r,29l704,164r,4l721,189r34,13l792,202r34,-30l826,168r4,-12l834,139r4,-25l901,139r59,17l1023,168r58,9l1136,181r54,-4l1245,168r50,-12l1312,147r17,-4l1341,135r17,-5l1421,214r38,97l1475,407r5,88l1480,508r,8l1480,529r,12l1471,630r-17,88l1429,806r-29,84l1387,919r-12,29l1362,973r-17,30l1316,1057r-33,47l1245,1145r-34,38l1174,1217r-38,21l1098,1255r-38,8l1044,1263r-17,l1010,1263r-17,-4l977,1255r-17,-5l939,1242r-17,-4l901,1229r-21,-8l859,1217r-21,-9l813,1204r-25,-4l763,1196r-25,l713,1196r-26,4l667,1204r-21,4l620,1217r-21,4l583,1229r-21,9l545,1242r-21,8l507,1255r-16,4l474,1263r-17,l440,1263r-17,l365,1250r-55,-33l256,1166r-55,-62l151,1028,105,944,67,856,38,760,30,726,21,697,17,663,13,634,9,609r,-21l4,562,,541,,529,,516r,-8l,495,4,424r9,-71l34,277,67,206r42,-67l172,80,256,34,356,5xe" fillcolor="#f91614" stroked="f">
                <v:path arrowok="t"/>
              </v:shape>
              <v:shape id="_x0000_s1238" style="position:absolute;left:2598;top:2989;width:821;height:754" coordsize="1233,1133" path="m1111,r-17,5l1082,13r-17,4l1048,26r-8,l1036,26r-9,4l1019,30r21,58l1052,151r5,55l1061,260r,13l1061,286r-4,12l1057,311r-9,88l1031,487r-25,88l977,659r-13,29l952,718r-13,29l922,776r-29,51l860,877r-38,42l788,953r-37,33l713,1007r-38,17l637,1032r-16,l604,1032r-17,l570,1028r-16,-4l537,1015r-21,-4l499,1003r-17,-9l461,990r-21,-8l420,978r-21,-4l373,969r-25,-4l323,965r-25,l273,969r-25,5l223,978r-21,4l181,990r-21,4l139,1003r-17,8l101,1015r-17,9l68,1028r-17,4l34,1032r-17,l,1032r21,21l47,1074r21,13l88,1104r21,12l135,1125r21,4l176,1133r17,l210,1133r17,l244,1129r16,-4l277,1120r21,-8l315,1108r21,-9l352,1091r21,-4l399,1078r21,-4l440,1070r26,-4l491,1066r25,l541,1070r25,4l591,1078r21,9l633,1091r21,8l675,1108r17,4l713,1120r17,5l746,1129r17,4l780,1133r17,l813,1133r38,-8l889,1108r38,-21l964,1053r34,-38l1036,974r33,-47l1098,873r17,-30l1128,818r12,-29l1153,760r29,-84l1207,588r17,-88l1233,411r,-12l1233,386r,-8l1233,365r-5,-88l1212,181,1174,84,1111,xe" fillcolor="#d10c0a" stroked="f">
                <v:path arrowok="t"/>
              </v:shape>
              <v:shape id="_x0000_s1239" style="position:absolute;left:2621;top:2998;width:164;height:164" coordsize="247,247" path="m247,126r-4,25l239,172r-13,21l210,210r-17,16l172,239r-25,4l122,247,75,239,38,210,8,172,,126,8,75,38,38,75,8,122,r25,4l172,8r21,13l210,38r16,17l239,75r4,26l247,126xe" stroked="f">
                <v:path arrowok="t"/>
              </v:shape>
              <v:shape id="_x0000_s1240" style="position:absolute;left:2824;top:3121;width:75;height:75" coordsize="113,113" path="m113,58r-4,21l96,96,80,109r-21,4l33,109,17,96,4,79,,58,4,33,17,16,33,4,59,,80,4,96,16r13,17l113,58xe" stroked="f">
                <v:path arrowok="t"/>
              </v:shape>
            </v:group>
            <w10:anchorlock/>
          </v:group>
        </w:pict>
      </w:r>
      <w:r>
        <w:rPr>
          <w:rFonts w:ascii="Hand writing Mutlu" w:hAnsi="Hand writing Mutlu"/>
          <w:outline/>
          <w:sz w:val="72"/>
          <w:szCs w:val="72"/>
        </w:rPr>
        <w:t xml:space="preserve">   .           </w:t>
      </w:r>
      <w:r>
        <w:rPr>
          <w:noProof/>
        </w:rPr>
      </w:r>
      <w:r w:rsidRPr="000C4E90">
        <w:rPr>
          <w:rFonts w:ascii="Hand writing Mutlu" w:hAnsi="Hand writing Mutlu"/>
          <w:outline/>
          <w:sz w:val="72"/>
          <w:szCs w:val="72"/>
        </w:rPr>
        <w:pict>
          <v:group id="_x0000_s1241" editas="canvas" style="width:29.25pt;height:28.2pt;mso-position-horizontal-relative:char;mso-position-vertical-relative:line" coordorigin="3190,3425" coordsize="390,376">
            <o:lock v:ext="edit" aspectratio="t"/>
            <v:shape id="_x0000_s1242" type="#_x0000_t75" style="position:absolute;left:3190;top:3425;width:390;height:376" o:preferrelative="f">
              <v:fill o:detectmouseclick="t"/>
              <v:path o:extrusionok="t" o:connecttype="none"/>
              <o:lock v:ext="edit" text="t"/>
            </v:shape>
            <v:group id="_x0000_s1243" style="position:absolute;left:3190;top:3425;width:390;height:376" coordorigin="2350,2621" coordsize="1230,1180">
              <v:shape id="_x0000_s1244" style="position:absolute;left:3042;top:2708;width:417;height:228" coordsize="628,344" path="m243,17l214,29,184,42,155,58,130,75,100,96,75,121,50,147,25,176r-4,4l21,184r-4,5l12,193,54,176r46,-17l151,147r50,-17l255,121r51,-8l360,109r55,l339,134r-67,25l214,184r-55,25l109,235,67,260,29,281,,302r8,l17,306r4,l29,310r38,13l105,331r37,4l180,340r38,4l251,340r34,l318,331r9,-4l331,327r8,l343,323r30,-13l402,298r29,-17l457,264r25,-21l503,222r21,-21l549,176r21,-25l591,121,607,92,628,58,574,38,524,21,469,8,423,,373,,327,,285,8r-42,9xe" fillcolor="#bfddff" stroked="f">
                <v:path arrowok="t"/>
              </v:shape>
              <v:shape id="_x0000_s1245" style="position:absolute;left:2434;top:2902;width:985;height:841" coordsize="1480,1263" path="m1295,156r-50,12l1190,177r-54,4l1081,177r-58,-9l960,156,901,139,838,114r-4,25l830,156r-4,12l826,172r-34,30l755,202,721,189,704,168r,-4l704,143r,-29l704,76r-8,-4l683,67,671,63,658,59,633,47,599,34,566,26,532,13,491,9,449,,403,,356,5,256,34,172,80r-63,59l67,206,34,277,13,353,4,424,,495r,13l,516r,13l,541,17,671,46,797,92,915r55,109l210,1116r71,76l352,1242r71,21l440,1263r17,l474,1263r17,-4l507,1255r17,-5l545,1242r17,-4l583,1229r16,-8l620,1217r26,-9l667,1204r20,-4l713,1196r25,l763,1196r25,4l813,1204r25,4l859,1217r21,4l901,1229r21,9l939,1242r21,8l977,1255r16,4l1010,1263r17,l1044,1263r16,l1132,1242r71,-50l1270,1116r63,-92l1387,915r46,-118l1463,671r17,-130l1480,529r,-13l1480,508r,-13l1475,407r-16,-96l1421,214r-63,-84l1341,135r-12,8l1312,147r-17,9xe" fillcolor="#dd1605" stroked="f">
                <v:path arrowok="t"/>
              </v:shape>
              <v:shape id="_x0000_s1246" style="position:absolute;left:2350;top:2621;width:1230;height:1180" coordsize="1849,1773" path="m1635,1380r38,-97l1702,1178r21,-104l1731,973r,-76l1731,826r-12,-67l1706,696r-21,-63l1660,579r-29,-51l1597,482r30,-29l1660,423r29,-33l1715,356r29,-37l1769,277r25,-42l1819,188r30,-54l1790,105,1715,71,1639,42,1568,21,1497,8,1430,r-63,l1304,8r-63,17l1199,42r-42,16l1119,84r-37,25l1044,142r-34,34l977,214r-34,42l927,205,910,151,885,100,855,46,822,42r-34,l763,50,738,63,721,79,709,92r-9,8l696,105r38,63l767,230r26,63l809,352,780,339,746,327r-41,-8l663,306r-42,-4l570,293r-50,l466,298r-5,l461,302,352,335,252,381r-80,63l105,524,55,616,21,721,,843,,973r,29l5,1027r4,30l13,1086r90,227l177,1497r153,184l514,1773r184,-13l906,1717r276,56l1372,1699r135,-129l1635,1380xe" fillcolor="black" stroked="f">
                <v:path arrowok="t"/>
              </v:shape>
              <v:shape id="_x0000_s1247" style="position:absolute;left:3042;top:2708;width:417;height:228" coordsize="628,344" path="m12,193r5,-4l21,184r,-4l25,176,50,147,75,121,100,96,130,75,155,58,184,42,214,29,243,17,285,8,327,r46,l423,r46,8l524,21r50,17l628,58,607,92r-16,29l570,151r-21,25l524,201r-21,21l482,243r-25,21l431,281r-29,17l373,310r-30,13l339,327r-8,l327,327r-9,4l285,340r-34,l218,344r-38,-4l142,335r-37,-4l67,323,29,310r-8,-4l17,306,8,302r-8,l29,281,67,260r42,-25l159,209r55,-25l272,159r67,-25l415,109r-55,l306,113r-51,8l201,130r-50,17l100,159,54,176,12,193xe" fillcolor="#0aef00" stroked="f">
                <v:path arrowok="t"/>
              </v:shape>
              <v:shape id="_x0000_s1248" style="position:absolute;left:2434;top:2902;width:985;height:841" coordsize="1480,1263" path="m356,5l403,r46,l491,9r41,4l566,26r33,8l633,47r25,12l671,63r12,4l696,72r8,4l704,114r,29l704,164r,4l721,189r34,13l792,202r34,-30l826,168r4,-12l834,139r4,-25l901,139r59,17l1023,168r58,9l1136,181r54,-4l1245,168r50,-12l1312,147r17,-4l1341,135r17,-5l1421,214r38,97l1475,407r5,88l1480,508r,8l1480,529r,12l1471,630r-17,88l1429,806r-29,84l1387,919r-12,29l1362,973r-17,30l1316,1057r-33,47l1245,1145r-34,38l1174,1217r-38,21l1098,1255r-38,8l1044,1263r-17,l1010,1263r-17,-4l977,1255r-17,-5l939,1242r-17,-4l901,1229r-21,-8l859,1217r-21,-9l813,1204r-25,-4l763,1196r-25,l713,1196r-26,4l667,1204r-21,4l620,1217r-21,4l583,1229r-21,9l545,1242r-21,8l507,1255r-16,4l474,1263r-17,l440,1263r-17,l365,1250r-55,-33l256,1166r-55,-62l151,1028,105,944,67,856,38,760,30,726,21,697,17,663,13,634,9,609r,-21l4,562,,541,,529,,516r,-8l,495,4,424r9,-71l34,277,67,206r42,-67l172,80,256,34,356,5xe" fillcolor="#f91614" stroked="f">
                <v:path arrowok="t"/>
              </v:shape>
              <v:shape id="_x0000_s1249" style="position:absolute;left:2598;top:2989;width:821;height:754" coordsize="1233,1133" path="m1111,r-17,5l1082,13r-17,4l1048,26r-8,l1036,26r-9,4l1019,30r21,58l1052,151r5,55l1061,260r,13l1061,286r-4,12l1057,311r-9,88l1031,487r-25,88l977,659r-13,29l952,718r-13,29l922,776r-29,51l860,877r-38,42l788,953r-37,33l713,1007r-38,17l637,1032r-16,l604,1032r-17,l570,1028r-16,-4l537,1015r-21,-4l499,1003r-17,-9l461,990r-21,-8l420,978r-21,-4l373,969r-25,-4l323,965r-25,l273,969r-25,5l223,978r-21,4l181,990r-21,4l139,1003r-17,8l101,1015r-17,9l68,1028r-17,4l34,1032r-17,l,1032r21,21l47,1074r21,13l88,1104r21,12l135,1125r21,4l176,1133r17,l210,1133r17,l244,1129r16,-4l277,1120r21,-8l315,1108r21,-9l352,1091r21,-4l399,1078r21,-4l440,1070r26,-4l491,1066r25,l541,1070r25,4l591,1078r21,9l633,1091r21,8l675,1108r17,4l713,1120r17,5l746,1129r17,4l780,1133r17,l813,1133r38,-8l889,1108r38,-21l964,1053r34,-38l1036,974r33,-47l1098,873r17,-30l1128,818r12,-29l1153,760r29,-84l1207,588r17,-88l1233,411r,-12l1233,386r,-8l1233,365r-5,-88l1212,181,1174,84,1111,xe" fillcolor="#d10c0a" stroked="f">
                <v:path arrowok="t"/>
              </v:shape>
              <v:shape id="_x0000_s1250" style="position:absolute;left:2621;top:2998;width:164;height:164" coordsize="247,247" path="m247,126r-4,25l239,172r-13,21l210,210r-17,16l172,239r-25,4l122,247,75,239,38,210,8,172,,126,8,75,38,38,75,8,122,r25,4l172,8r21,13l210,38r16,17l239,75r4,26l247,126xe" stroked="f">
                <v:path arrowok="t"/>
              </v:shape>
              <v:shape id="_x0000_s1251" style="position:absolute;left:2824;top:3121;width:75;height:75" coordsize="113,113" path="m113,58r-4,21l96,96,80,109r-21,4l33,109,17,96,4,79,,58,4,33,17,16,33,4,59,,80,4,96,16r13,17l113,58xe" stroked="f">
                <v:path arrowok="t"/>
              </v:shape>
            </v:group>
            <w10:anchorlock/>
          </v:group>
        </w:pict>
      </w:r>
      <w:r>
        <w:rPr>
          <w:rFonts w:ascii="Hand writing Mutlu" w:hAnsi="Hand writing Mutlu"/>
          <w:outline/>
          <w:sz w:val="72"/>
          <w:szCs w:val="72"/>
        </w:rPr>
        <w:t xml:space="preserve">    .</w:t>
      </w:r>
    </w:p>
    <w:p w:rsidR="009A5F3F" w:rsidRPr="00201A37" w:rsidRDefault="009A5F3F" w:rsidP="00801C96">
      <w:pPr>
        <w:ind w:left="180"/>
        <w:rPr>
          <w:rFonts w:ascii="Hand Garden" w:hAnsi="Hand Garden"/>
          <w:outline/>
          <w:sz w:val="4"/>
          <w:szCs w:val="4"/>
        </w:rPr>
      </w:pPr>
    </w:p>
    <w:p w:rsidR="009A5F3F" w:rsidRPr="00180EEA" w:rsidRDefault="009A5F3F" w:rsidP="00801C96">
      <w:pPr>
        <w:ind w:left="180"/>
        <w:jc w:val="center"/>
        <w:rPr>
          <w:rFonts w:ascii="Hand writing Mutlu" w:hAnsi="Hand writing Mutlu"/>
          <w:outline/>
          <w:sz w:val="72"/>
          <w:szCs w:val="72"/>
        </w:rPr>
      </w:pPr>
      <w:r>
        <w:rPr>
          <w:noProof/>
        </w:rPr>
        <w:pict>
          <v:shape id="Resim 208" o:spid="_x0000_s1252" type="#_x0000_t75" alt="güzel yazı" style="position:absolute;left:0;text-align:left;margin-left:0;margin-top:10.2pt;width:540pt;height:46.2pt;z-index:-251719680;visibility:visible">
            <v:imagedata r:id="rId6" o:title=""/>
          </v:shape>
        </w:pict>
      </w:r>
      <w:r>
        <w:rPr>
          <w:rFonts w:ascii="Hand writing Mutlu" w:hAnsi="Hand writing Mutlu"/>
          <w:outline/>
          <w:sz w:val="72"/>
          <w:szCs w:val="72"/>
        </w:rPr>
        <w:t xml:space="preserve">N     </w:t>
      </w:r>
      <w:r>
        <w:rPr>
          <w:noProof/>
        </w:rPr>
      </w:r>
      <w:r w:rsidRPr="000C4E90">
        <w:rPr>
          <w:rFonts w:ascii="Hand writing Mutlu" w:hAnsi="Hand writing Mutlu"/>
          <w:outline/>
          <w:sz w:val="72"/>
          <w:szCs w:val="72"/>
        </w:rPr>
        <w:pict>
          <v:group id="_x0000_s1253" editas="canvas" style="width:29.25pt;height:28.2pt;mso-position-horizontal-relative:char;mso-position-vertical-relative:line" coordorigin="3190,3425" coordsize="390,376">
            <o:lock v:ext="edit" aspectratio="t"/>
            <v:shape id="_x0000_s1254" type="#_x0000_t75" style="position:absolute;left:3190;top:3425;width:390;height:376" o:preferrelative="f">
              <v:fill o:detectmouseclick="t"/>
              <v:path o:extrusionok="t" o:connecttype="none"/>
              <o:lock v:ext="edit" text="t"/>
            </v:shape>
            <v:group id="_x0000_s1255" style="position:absolute;left:3190;top:3425;width:390;height:376" coordorigin="2350,2621" coordsize="1230,1180">
              <v:shape id="_x0000_s1256" style="position:absolute;left:3042;top:2708;width:417;height:228" coordsize="628,344" path="m243,17l214,29,184,42,155,58,130,75,100,96,75,121,50,147,25,176r-4,4l21,184r-4,5l12,193,54,176r46,-17l151,147r50,-17l255,121r51,-8l360,109r55,l339,134r-67,25l214,184r-55,25l109,235,67,260,29,281,,302r8,l17,306r4,l29,310r38,13l105,331r37,4l180,340r38,4l251,340r34,l318,331r9,-4l331,327r8,l343,323r30,-13l402,298r29,-17l457,264r25,-21l503,222r21,-21l549,176r21,-25l591,121,607,92,628,58,574,38,524,21,469,8,423,,373,,327,,285,8r-42,9xe" fillcolor="#bfddff" stroked="f">
                <v:path arrowok="t"/>
              </v:shape>
              <v:shape id="_x0000_s1257" style="position:absolute;left:2434;top:2902;width:985;height:841" coordsize="1480,1263" path="m1295,156r-50,12l1190,177r-54,4l1081,177r-58,-9l960,156,901,139,838,114r-4,25l830,156r-4,12l826,172r-34,30l755,202,721,189,704,168r,-4l704,143r,-29l704,76r-8,-4l683,67,671,63,658,59,633,47,599,34,566,26,532,13,491,9,449,,403,,356,5,256,34,172,80r-63,59l67,206,34,277,13,353,4,424,,495r,13l,516r,13l,541,17,671,46,797,92,915r55,109l210,1116r71,76l352,1242r71,21l440,1263r17,l474,1263r17,-4l507,1255r17,-5l545,1242r17,-4l583,1229r16,-8l620,1217r26,-9l667,1204r20,-4l713,1196r25,l763,1196r25,4l813,1204r25,4l859,1217r21,4l901,1229r21,9l939,1242r21,8l977,1255r16,4l1010,1263r17,l1044,1263r16,l1132,1242r71,-50l1270,1116r63,-92l1387,915r46,-118l1463,671r17,-130l1480,529r,-13l1480,508r,-13l1475,407r-16,-96l1421,214r-63,-84l1341,135r-12,8l1312,147r-17,9xe" fillcolor="#dd1605" stroked="f">
                <v:path arrowok="t"/>
              </v:shape>
              <v:shape id="_x0000_s1258" style="position:absolute;left:2350;top:2621;width:1230;height:1180" coordsize="1849,1773" path="m1635,1380r38,-97l1702,1178r21,-104l1731,973r,-76l1731,826r-12,-67l1706,696r-21,-63l1660,579r-29,-51l1597,482r30,-29l1660,423r29,-33l1715,356r29,-37l1769,277r25,-42l1819,188r30,-54l1790,105,1715,71,1639,42,1568,21,1497,8,1430,r-63,l1304,8r-63,17l1199,42r-42,16l1119,84r-37,25l1044,142r-34,34l977,214r-34,42l927,205,910,151,885,100,855,46,822,42r-34,l763,50,738,63,721,79,709,92r-9,8l696,105r38,63l767,230r26,63l809,352,780,339,746,327r-41,-8l663,306r-42,-4l570,293r-50,l466,298r-5,l461,302,352,335,252,381r-80,63l105,524,55,616,21,721,,843,,973r,29l5,1027r4,30l13,1086r90,227l177,1497r153,184l514,1773r184,-13l906,1717r276,56l1372,1699r135,-129l1635,1380xe" fillcolor="black" stroked="f">
                <v:path arrowok="t"/>
              </v:shape>
              <v:shape id="_x0000_s1259" style="position:absolute;left:3042;top:2708;width:417;height:228" coordsize="628,344" path="m12,193r5,-4l21,184r,-4l25,176,50,147,75,121,100,96,130,75,155,58,184,42,214,29,243,17,285,8,327,r46,l423,r46,8l524,21r50,17l628,58,607,92r-16,29l570,151r-21,25l524,201r-21,21l482,243r-25,21l431,281r-29,17l373,310r-30,13l339,327r-8,l327,327r-9,4l285,340r-34,l218,344r-38,-4l142,335r-37,-4l67,323,29,310r-8,-4l17,306,8,302r-8,l29,281,67,260r42,-25l159,209r55,-25l272,159r67,-25l415,109r-55,l306,113r-51,8l201,130r-50,17l100,159,54,176,12,193xe" fillcolor="#0aef00" stroked="f">
                <v:path arrowok="t"/>
              </v:shape>
              <v:shape id="_x0000_s1260" style="position:absolute;left:2434;top:2902;width:985;height:841" coordsize="1480,1263" path="m356,5l403,r46,l491,9r41,4l566,26r33,8l633,47r25,12l671,63r12,4l696,72r8,4l704,114r,29l704,164r,4l721,189r34,13l792,202r34,-30l826,168r4,-12l834,139r4,-25l901,139r59,17l1023,168r58,9l1136,181r54,-4l1245,168r50,-12l1312,147r17,-4l1341,135r17,-5l1421,214r38,97l1475,407r5,88l1480,508r,8l1480,529r,12l1471,630r-17,88l1429,806r-29,84l1387,919r-12,29l1362,973r-17,30l1316,1057r-33,47l1245,1145r-34,38l1174,1217r-38,21l1098,1255r-38,8l1044,1263r-17,l1010,1263r-17,-4l977,1255r-17,-5l939,1242r-17,-4l901,1229r-21,-8l859,1217r-21,-9l813,1204r-25,-4l763,1196r-25,l713,1196r-26,4l667,1204r-21,4l620,1217r-21,4l583,1229r-21,9l545,1242r-21,8l507,1255r-16,4l474,1263r-17,l440,1263r-17,l365,1250r-55,-33l256,1166r-55,-62l151,1028,105,944,67,856,38,760,30,726,21,697,17,663,13,634,9,609r,-21l4,562,,541,,529,,516r,-8l,495,4,424r9,-71l34,277,67,206r42,-67l172,80,256,34,356,5xe" fillcolor="#f91614" stroked="f">
                <v:path arrowok="t"/>
              </v:shape>
              <v:shape id="_x0000_s1261" style="position:absolute;left:2598;top:2989;width:821;height:754" coordsize="1233,1133" path="m1111,r-17,5l1082,13r-17,4l1048,26r-8,l1036,26r-9,4l1019,30r21,58l1052,151r5,55l1061,260r,13l1061,286r-4,12l1057,311r-9,88l1031,487r-25,88l977,659r-13,29l952,718r-13,29l922,776r-29,51l860,877r-38,42l788,953r-37,33l713,1007r-38,17l637,1032r-16,l604,1032r-17,l570,1028r-16,-4l537,1015r-21,-4l499,1003r-17,-9l461,990r-21,-8l420,978r-21,-4l373,969r-25,-4l323,965r-25,l273,969r-25,5l223,978r-21,4l181,990r-21,4l139,1003r-17,8l101,1015r-17,9l68,1028r-17,4l34,1032r-17,l,1032r21,21l47,1074r21,13l88,1104r21,12l135,1125r21,4l176,1133r17,l210,1133r17,l244,1129r16,-4l277,1120r21,-8l315,1108r21,-9l352,1091r21,-4l399,1078r21,-4l440,1070r26,-4l491,1066r25,l541,1070r25,4l591,1078r21,9l633,1091r21,8l675,1108r17,4l713,1120r17,5l746,1129r17,4l780,1133r17,l813,1133r38,-8l889,1108r38,-21l964,1053r34,-38l1036,974r33,-47l1098,873r17,-30l1128,818r12,-29l1153,760r29,-84l1207,588r17,-88l1233,411r,-12l1233,386r,-8l1233,365r-5,-88l1212,181,1174,84,1111,xe" fillcolor="#d10c0a" stroked="f">
                <v:path arrowok="t"/>
              </v:shape>
              <v:shape id="_x0000_s1262" style="position:absolute;left:2621;top:2998;width:164;height:164" coordsize="247,247" path="m247,126r-4,25l239,172r-13,21l210,210r-17,16l172,239r-25,4l122,247,75,239,38,210,8,172,,126,8,75,38,38,75,8,122,r25,4l172,8r21,13l210,38r16,17l239,75r4,26l247,126xe" stroked="f">
                <v:path arrowok="t"/>
              </v:shape>
              <v:shape id="_x0000_s1263" style="position:absolute;left:2824;top:3121;width:75;height:75" coordsize="113,113" path="m113,58r-4,21l96,96,80,109r-21,4l33,109,17,96,4,79,,58,4,33,17,16,33,4,59,,80,4,96,16r13,17l113,58xe" stroked="f">
                <v:path arrowok="t"/>
              </v:shape>
            </v:group>
            <w10:anchorlock/>
          </v:group>
        </w:pict>
      </w:r>
      <w:r>
        <w:rPr>
          <w:rFonts w:ascii="Hand writing Mutlu" w:hAnsi="Hand writing Mutlu"/>
          <w:outline/>
          <w:sz w:val="72"/>
          <w:szCs w:val="72"/>
        </w:rPr>
        <w:t xml:space="preserve">   .           </w:t>
      </w:r>
      <w:r>
        <w:rPr>
          <w:noProof/>
        </w:rPr>
      </w:r>
      <w:r w:rsidRPr="000C4E90">
        <w:rPr>
          <w:rFonts w:ascii="Hand writing Mutlu" w:hAnsi="Hand writing Mutlu"/>
          <w:outline/>
          <w:sz w:val="72"/>
          <w:szCs w:val="72"/>
        </w:rPr>
        <w:pict>
          <v:group id="_x0000_s1264" editas="canvas" style="width:29.25pt;height:28.2pt;mso-position-horizontal-relative:char;mso-position-vertical-relative:line" coordorigin="3190,3425" coordsize="390,376">
            <o:lock v:ext="edit" aspectratio="t"/>
            <v:shape id="_x0000_s1265" type="#_x0000_t75" style="position:absolute;left:3190;top:3425;width:390;height:376" o:preferrelative="f">
              <v:fill o:detectmouseclick="t"/>
              <v:path o:extrusionok="t" o:connecttype="none"/>
              <o:lock v:ext="edit" text="t"/>
            </v:shape>
            <v:group id="_x0000_s1266" style="position:absolute;left:3190;top:3425;width:390;height:376" coordorigin="2350,2621" coordsize="1230,1180">
              <v:shape id="_x0000_s1267" style="position:absolute;left:3042;top:2708;width:417;height:228" coordsize="628,344" path="m243,17l214,29,184,42,155,58,130,75,100,96,75,121,50,147,25,176r-4,4l21,184r-4,5l12,193,54,176r46,-17l151,147r50,-17l255,121r51,-8l360,109r55,l339,134r-67,25l214,184r-55,25l109,235,67,260,29,281,,302r8,l17,306r4,l29,310r38,13l105,331r37,4l180,340r38,4l251,340r34,l318,331r9,-4l331,327r8,l343,323r30,-13l402,298r29,-17l457,264r25,-21l503,222r21,-21l549,176r21,-25l591,121,607,92,628,58,574,38,524,21,469,8,423,,373,,327,,285,8r-42,9xe" fillcolor="#bfddff" stroked="f">
                <v:path arrowok="t"/>
              </v:shape>
              <v:shape id="_x0000_s1268" style="position:absolute;left:2434;top:2902;width:985;height:841" coordsize="1480,1263" path="m1295,156r-50,12l1190,177r-54,4l1081,177r-58,-9l960,156,901,139,838,114r-4,25l830,156r-4,12l826,172r-34,30l755,202,721,189,704,168r,-4l704,143r,-29l704,76r-8,-4l683,67,671,63,658,59,633,47,599,34,566,26,532,13,491,9,449,,403,,356,5,256,34,172,80r-63,59l67,206,34,277,13,353,4,424,,495r,13l,516r,13l,541,17,671,46,797,92,915r55,109l210,1116r71,76l352,1242r71,21l440,1263r17,l474,1263r17,-4l507,1255r17,-5l545,1242r17,-4l583,1229r16,-8l620,1217r26,-9l667,1204r20,-4l713,1196r25,l763,1196r25,4l813,1204r25,4l859,1217r21,4l901,1229r21,9l939,1242r21,8l977,1255r16,4l1010,1263r17,l1044,1263r16,l1132,1242r71,-50l1270,1116r63,-92l1387,915r46,-118l1463,671r17,-130l1480,529r,-13l1480,508r,-13l1475,407r-16,-96l1421,214r-63,-84l1341,135r-12,8l1312,147r-17,9xe" fillcolor="#dd1605" stroked="f">
                <v:path arrowok="t"/>
              </v:shape>
              <v:shape id="_x0000_s1269" style="position:absolute;left:2350;top:2621;width:1230;height:1180" coordsize="1849,1773" path="m1635,1380r38,-97l1702,1178r21,-104l1731,973r,-76l1731,826r-12,-67l1706,696r-21,-63l1660,579r-29,-51l1597,482r30,-29l1660,423r29,-33l1715,356r29,-37l1769,277r25,-42l1819,188r30,-54l1790,105,1715,71,1639,42,1568,21,1497,8,1430,r-63,l1304,8r-63,17l1199,42r-42,16l1119,84r-37,25l1044,142r-34,34l977,214r-34,42l927,205,910,151,885,100,855,46,822,42r-34,l763,50,738,63,721,79,709,92r-9,8l696,105r38,63l767,230r26,63l809,352,780,339,746,327r-41,-8l663,306r-42,-4l570,293r-50,l466,298r-5,l461,302,352,335,252,381r-80,63l105,524,55,616,21,721,,843,,973r,29l5,1027r4,30l13,1086r90,227l177,1497r153,184l514,1773r184,-13l906,1717r276,56l1372,1699r135,-129l1635,1380xe" fillcolor="black" stroked="f">
                <v:path arrowok="t"/>
              </v:shape>
              <v:shape id="_x0000_s1270" style="position:absolute;left:3042;top:2708;width:417;height:228" coordsize="628,344" path="m12,193r5,-4l21,184r,-4l25,176,50,147,75,121,100,96,130,75,155,58,184,42,214,29,243,17,285,8,327,r46,l423,r46,8l524,21r50,17l628,58,607,92r-16,29l570,151r-21,25l524,201r-21,21l482,243r-25,21l431,281r-29,17l373,310r-30,13l339,327r-8,l327,327r-9,4l285,340r-34,l218,344r-38,-4l142,335r-37,-4l67,323,29,310r-8,-4l17,306,8,302r-8,l29,281,67,260r42,-25l159,209r55,-25l272,159r67,-25l415,109r-55,l306,113r-51,8l201,130r-50,17l100,159,54,176,12,193xe" fillcolor="#0aef00" stroked="f">
                <v:path arrowok="t"/>
              </v:shape>
              <v:shape id="_x0000_s1271" style="position:absolute;left:2434;top:2902;width:985;height:841" coordsize="1480,1263" path="m356,5l403,r46,l491,9r41,4l566,26r33,8l633,47r25,12l671,63r12,4l696,72r8,4l704,114r,29l704,164r,4l721,189r34,13l792,202r34,-30l826,168r4,-12l834,139r4,-25l901,139r59,17l1023,168r58,9l1136,181r54,-4l1245,168r50,-12l1312,147r17,-4l1341,135r17,-5l1421,214r38,97l1475,407r5,88l1480,508r,8l1480,529r,12l1471,630r-17,88l1429,806r-29,84l1387,919r-12,29l1362,973r-17,30l1316,1057r-33,47l1245,1145r-34,38l1174,1217r-38,21l1098,1255r-38,8l1044,1263r-17,l1010,1263r-17,-4l977,1255r-17,-5l939,1242r-17,-4l901,1229r-21,-8l859,1217r-21,-9l813,1204r-25,-4l763,1196r-25,l713,1196r-26,4l667,1204r-21,4l620,1217r-21,4l583,1229r-21,9l545,1242r-21,8l507,1255r-16,4l474,1263r-17,l440,1263r-17,l365,1250r-55,-33l256,1166r-55,-62l151,1028,105,944,67,856,38,760,30,726,21,697,17,663,13,634,9,609r,-21l4,562,,541,,529,,516r,-8l,495,4,424r9,-71l34,277,67,206r42,-67l172,80,256,34,356,5xe" fillcolor="#f91614" stroked="f">
                <v:path arrowok="t"/>
              </v:shape>
              <v:shape id="_x0000_s1272" style="position:absolute;left:2598;top:2989;width:821;height:754" coordsize="1233,1133" path="m1111,r-17,5l1082,13r-17,4l1048,26r-8,l1036,26r-9,4l1019,30r21,58l1052,151r5,55l1061,260r,13l1061,286r-4,12l1057,311r-9,88l1031,487r-25,88l977,659r-13,29l952,718r-13,29l922,776r-29,51l860,877r-38,42l788,953r-37,33l713,1007r-38,17l637,1032r-16,l604,1032r-17,l570,1028r-16,-4l537,1015r-21,-4l499,1003r-17,-9l461,990r-21,-8l420,978r-21,-4l373,969r-25,-4l323,965r-25,l273,969r-25,5l223,978r-21,4l181,990r-21,4l139,1003r-17,8l101,1015r-17,9l68,1028r-17,4l34,1032r-17,l,1032r21,21l47,1074r21,13l88,1104r21,12l135,1125r21,4l176,1133r17,l210,1133r17,l244,1129r16,-4l277,1120r21,-8l315,1108r21,-9l352,1091r21,-4l399,1078r21,-4l440,1070r26,-4l491,1066r25,l541,1070r25,4l591,1078r21,9l633,1091r21,8l675,1108r17,4l713,1120r17,5l746,1129r17,4l780,1133r17,l813,1133r38,-8l889,1108r38,-21l964,1053r34,-38l1036,974r33,-47l1098,873r17,-30l1128,818r12,-29l1153,760r29,-84l1207,588r17,-88l1233,411r,-12l1233,386r,-8l1233,365r-5,-88l1212,181,1174,84,1111,xe" fillcolor="#d10c0a" stroked="f">
                <v:path arrowok="t"/>
              </v:shape>
              <v:shape id="_x0000_s1273" style="position:absolute;left:2621;top:2998;width:164;height:164" coordsize="247,247" path="m247,126r-4,25l239,172r-13,21l210,210r-17,16l172,239r-25,4l122,247,75,239,38,210,8,172,,126,8,75,38,38,75,8,122,r25,4l172,8r21,13l210,38r16,17l239,75r4,26l247,126xe" stroked="f">
                <v:path arrowok="t"/>
              </v:shape>
              <v:shape id="_x0000_s1274" style="position:absolute;left:2824;top:3121;width:75;height:75" coordsize="113,113" path="m113,58r-4,21l96,96,80,109r-21,4l33,109,17,96,4,79,,58,4,33,17,16,33,4,59,,80,4,96,16r13,17l113,58xe" stroked="f">
                <v:path arrowok="t"/>
              </v:shape>
            </v:group>
            <w10:anchorlock/>
          </v:group>
        </w:pict>
      </w:r>
      <w:r>
        <w:rPr>
          <w:rFonts w:ascii="Hand writing Mutlu" w:hAnsi="Hand writing Mutlu"/>
          <w:outline/>
          <w:sz w:val="72"/>
          <w:szCs w:val="72"/>
        </w:rPr>
        <w:t xml:space="preserve">    .</w:t>
      </w:r>
    </w:p>
    <w:p w:rsidR="009A5F3F" w:rsidRDefault="009A5F3F" w:rsidP="001A734F">
      <w:pPr>
        <w:ind w:left="180"/>
        <w:rPr>
          <w:rFonts w:ascii="Arial Black" w:hAnsi="Arial Black"/>
          <w:sz w:val="16"/>
          <w:szCs w:val="16"/>
        </w:rPr>
      </w:pPr>
      <w:r>
        <w:rPr>
          <w:noProof/>
        </w:rPr>
        <w:pict>
          <v:oval id="_x0000_s1275" style="position:absolute;left:0;text-align:left;margin-left:297pt;margin-top:9pt;width:76.95pt;height:41.4pt;z-index:251730944" wrapcoords="7759 0 5452 393 419 4713 -210 9033 -210 13353 2726 18851 3146 19244 7130 21207 7759 21207 13631 21207 14260 21207 18245 19244 18664 18851 21810 13353 21600 8640 21181 4713 15938 393 13631 0 7759 0">
            <v:textbox style="mso-next-textbox:#_x0000_s1275">
              <w:txbxContent>
                <w:p w:rsidR="009A5F3F" w:rsidRPr="00B86DD8" w:rsidRDefault="009A5F3F" w:rsidP="001A734F">
                  <w:pPr>
                    <w:spacing w:line="192" w:lineRule="auto"/>
                    <w:jc w:val="center"/>
                    <w:rPr>
                      <w:rFonts w:ascii="Hand writing Mutlu" w:hAnsi="Hand writing Mutlu"/>
                      <w:sz w:val="48"/>
                      <w:szCs w:val="48"/>
                    </w:rPr>
                  </w:pPr>
                  <w:r>
                    <w:rPr>
                      <w:rFonts w:ascii="Hand writing Mutlu" w:hAnsi="Hand writing Mutlu"/>
                      <w:sz w:val="48"/>
                      <w:szCs w:val="48"/>
                    </w:rPr>
                    <w:t>Na</w:t>
                  </w:r>
                </w:p>
              </w:txbxContent>
            </v:textbox>
            <w10:wrap type="through" side="left"/>
          </v:oval>
        </w:pict>
      </w:r>
      <w:r>
        <w:rPr>
          <w:noProof/>
        </w:rPr>
        <w:pict>
          <v:line id="_x0000_s1276" style="position:absolute;left:0;text-align:left;flip:y;z-index:251734016" from="381.85pt,68.15pt" to="417.35pt,85.9pt" wrapcoords="-460 0 12868 14400 16085 20700 16545 20700 22060 20700 22519 18000 18843 14400 15626 14400 1379 0 -460 0">
            <v:stroke endarrow="block"/>
            <w10:wrap type="through" side="left"/>
          </v:line>
        </w:pict>
      </w:r>
      <w:r>
        <w:rPr>
          <w:noProof/>
        </w:rPr>
        <w:pict>
          <v:line id="_x0000_s1277" style="position:absolute;left:0;text-align:left;z-index:251732992" from="381.85pt,26.75pt" to="417.35pt,44.5pt" wrapcoords="-460 0 12868 14400 16085 20700 16545 20700 22060 20700 22519 18000 18843 14400 15626 14400 1379 0 -460 0">
            <v:stroke endarrow="block"/>
            <w10:wrap type="through" side="left"/>
          </v:line>
        </w:pict>
      </w:r>
      <w:r>
        <w:rPr>
          <w:noProof/>
        </w:rPr>
        <w:pict>
          <v:oval id="_x0000_s1278" style="position:absolute;left:0;text-align:left;margin-left:308.9pt;margin-top:62.25pt;width:65.05pt;height:41.4pt;z-index:251731968" wrapcoords="7697 0 5710 393 248 5105 -248 9033 -248 13353 2731 18851 6952 21207 7697 21207 13655 21207 14400 21207 18621 18851 21848 13353 21848 11389 21103 5105 15641 393 13655 0 7697 0">
            <v:textbox style="mso-next-textbox:#_x0000_s1278">
              <w:txbxContent>
                <w:p w:rsidR="009A5F3F" w:rsidRPr="00B86DD8" w:rsidRDefault="009A5F3F" w:rsidP="001A734F">
                  <w:pPr>
                    <w:spacing w:line="192" w:lineRule="auto"/>
                    <w:jc w:val="center"/>
                    <w:rPr>
                      <w:rFonts w:ascii="Hand writing Mutlu" w:hAnsi="Hand writing Mutlu"/>
                      <w:sz w:val="48"/>
                      <w:szCs w:val="48"/>
                    </w:rPr>
                  </w:pPr>
                  <w:r>
                    <w:rPr>
                      <w:rFonts w:ascii="Hand writing Mutlu" w:hAnsi="Hand writing Mutlu"/>
                      <w:sz w:val="48"/>
                      <w:szCs w:val="48"/>
                    </w:rPr>
                    <w:t>il</w:t>
                  </w:r>
                </w:p>
              </w:txbxContent>
            </v:textbox>
            <w10:wrap type="through" side="left"/>
          </v:oval>
        </w:pict>
      </w:r>
    </w:p>
    <w:p w:rsidR="009A5F3F" w:rsidRDefault="009A5F3F" w:rsidP="001A734F">
      <w:pPr>
        <w:ind w:left="180"/>
        <w:rPr>
          <w:rFonts w:ascii="Arial Black" w:hAnsi="Arial Black"/>
          <w:sz w:val="16"/>
          <w:szCs w:val="16"/>
        </w:rPr>
      </w:pPr>
    </w:p>
    <w:p w:rsidR="009A5F3F" w:rsidRDefault="009A5F3F" w:rsidP="001A734F">
      <w:pPr>
        <w:ind w:left="180"/>
        <w:rPr>
          <w:rFonts w:ascii="Arial Black" w:hAnsi="Arial Black"/>
          <w:sz w:val="16"/>
          <w:szCs w:val="16"/>
        </w:rPr>
      </w:pPr>
    </w:p>
    <w:p w:rsidR="009A5F3F" w:rsidRDefault="009A5F3F" w:rsidP="001A734F">
      <w:pPr>
        <w:ind w:left="180"/>
        <w:rPr>
          <w:rFonts w:ascii="Arial Black" w:hAnsi="Arial Black"/>
          <w:sz w:val="16"/>
          <w:szCs w:val="16"/>
        </w:rPr>
      </w:pPr>
      <w:r>
        <w:rPr>
          <w:noProof/>
        </w:rPr>
        <w:pict>
          <v:oval id="_x0000_s1279" style="position:absolute;left:0;text-align:left;margin-left:441pt;margin-top:4.7pt;width:99pt;height:41.4pt;z-index:251735040" wrapcoords="9327 -393 6382 0 491 3927 491 5891 -164 8640 -164 13353 2127 18458 2618 19244 7691 21600 9000 21600 12436 21600 13909 21600 18818 19244 21764 13353 21764 9425 20945 5891 21109 3927 15218 0 12109 -393 9327 -393" strokeweight="1.25pt">
            <v:textbox style="mso-next-textbox:#_x0000_s1279">
              <w:txbxContent>
                <w:p w:rsidR="009A5F3F" w:rsidRPr="00B86DD8" w:rsidRDefault="009A5F3F" w:rsidP="001A734F">
                  <w:pPr>
                    <w:spacing w:line="192" w:lineRule="auto"/>
                    <w:jc w:val="center"/>
                    <w:rPr>
                      <w:rFonts w:ascii="Hand writing Mutlu" w:hAnsi="Hand writing Mutlu"/>
                      <w:sz w:val="48"/>
                      <w:szCs w:val="48"/>
                    </w:rPr>
                  </w:pPr>
                  <w:r>
                    <w:rPr>
                      <w:rFonts w:ascii="Hand writing Mutlu" w:hAnsi="Hand writing Mutlu"/>
                      <w:sz w:val="48"/>
                      <w:szCs w:val="48"/>
                    </w:rPr>
                    <w:t>Nail</w:t>
                  </w:r>
                </w:p>
              </w:txbxContent>
            </v:textbox>
            <w10:wrap type="through" side="left"/>
          </v:oval>
        </w:pict>
      </w:r>
      <w:r>
        <w:rPr>
          <w:noProof/>
        </w:rPr>
        <w:pict>
          <v:oval id="_x0000_s1280" style="position:absolute;left:0;text-align:left;margin-left:177.1pt;margin-top:4.7pt;width:101.9pt;height:41.4pt;z-index:251729920" wrapcoords="9212 -393 6353 0 635 3927 635 5891 -159 8640 -159 13353 2224 18458 2700 19244 7624 21600 9053 21600 12388 21600 13818 21600 18741 19244 21759 13353 21759 9425 21600 8640 20806 5891 20965 3927 15247 0 12229 -393 9212 -393" strokeweight="1.25pt">
            <v:textbox style="mso-next-textbox:#_x0000_s1280">
              <w:txbxContent>
                <w:p w:rsidR="009A5F3F" w:rsidRPr="00B86DD8" w:rsidRDefault="009A5F3F" w:rsidP="001A734F">
                  <w:pPr>
                    <w:spacing w:line="192" w:lineRule="auto"/>
                    <w:jc w:val="center"/>
                    <w:rPr>
                      <w:rFonts w:ascii="Hand writing Mutlu" w:hAnsi="Hand writing Mutlu"/>
                      <w:sz w:val="48"/>
                      <w:szCs w:val="48"/>
                    </w:rPr>
                  </w:pPr>
                  <w:r>
                    <w:rPr>
                      <w:rFonts w:ascii="Hand writing Mutlu" w:hAnsi="Hand writing Mutlu"/>
                      <w:sz w:val="48"/>
                      <w:szCs w:val="48"/>
                    </w:rPr>
                    <w:t>İnan</w:t>
                  </w:r>
                </w:p>
              </w:txbxContent>
            </v:textbox>
            <w10:wrap type="through" side="left"/>
          </v:oval>
        </w:pict>
      </w:r>
    </w:p>
    <w:p w:rsidR="009A5F3F" w:rsidRDefault="009A5F3F" w:rsidP="001A734F">
      <w:pPr>
        <w:ind w:left="180"/>
        <w:rPr>
          <w:rFonts w:ascii="Arial Black" w:hAnsi="Arial Black"/>
          <w:sz w:val="16"/>
          <w:szCs w:val="16"/>
        </w:rPr>
      </w:pPr>
    </w:p>
    <w:p w:rsidR="009A5F3F" w:rsidRDefault="009A5F3F" w:rsidP="001A734F">
      <w:pPr>
        <w:ind w:left="180"/>
        <w:rPr>
          <w:rFonts w:ascii="Arial Black" w:hAnsi="Arial Black"/>
          <w:sz w:val="16"/>
          <w:szCs w:val="16"/>
        </w:rPr>
      </w:pPr>
      <w:r>
        <w:rPr>
          <w:noProof/>
        </w:rPr>
        <w:pict>
          <v:oval id="_x0000_s1281" style="position:absolute;left:0;text-align:left;margin-left:45pt;margin-top:5.85pt;width:65.05pt;height:41.4pt;z-index:251726848" wrapcoords="7697 0 5710 393 248 5105 -248 9033 -248 13353 2731 18851 6952 21207 7697 21207 13655 21207 14400 21207 18621 18851 21848 13353 21848 11389 21103 5105 15641 393 13655 0 7697 0">
            <v:textbox style="mso-next-textbox:#_x0000_s1281">
              <w:txbxContent>
                <w:p w:rsidR="009A5F3F" w:rsidRPr="00B86DD8" w:rsidRDefault="009A5F3F" w:rsidP="001A734F">
                  <w:pPr>
                    <w:spacing w:line="192" w:lineRule="auto"/>
                    <w:jc w:val="center"/>
                    <w:rPr>
                      <w:rFonts w:ascii="Hand writing Mutlu" w:hAnsi="Hand writing Mutlu"/>
                      <w:sz w:val="48"/>
                      <w:szCs w:val="48"/>
                    </w:rPr>
                  </w:pPr>
                  <w:r>
                    <w:rPr>
                      <w:rFonts w:ascii="Hand writing Mutlu" w:hAnsi="Hand writing Mutlu"/>
                      <w:sz w:val="48"/>
                      <w:szCs w:val="48"/>
                    </w:rPr>
                    <w:t>an</w:t>
                  </w:r>
                </w:p>
              </w:txbxContent>
            </v:textbox>
            <w10:wrap type="through" side="left"/>
          </v:oval>
        </w:pict>
      </w:r>
      <w:r>
        <w:rPr>
          <w:noProof/>
        </w:rPr>
        <w:pict>
          <v:oval id="_x0000_s1282" style="position:absolute;left:0;text-align:left;margin-left:45pt;margin-top:-47.4pt;width:65.05pt;height:41.4pt;z-index:251725824" wrapcoords="7697 0 5710 393 248 5105 -248 9033 -248 13353 2731 18851 6952 21207 7697 21207 13655 21207 14400 21207 18621 18851 21848 13353 21848 11389 21103 5105 15641 393 13655 0 7697 0">
            <v:textbox style="mso-next-textbox:#_x0000_s1282">
              <w:txbxContent>
                <w:p w:rsidR="009A5F3F" w:rsidRPr="00B86DD8" w:rsidRDefault="009A5F3F" w:rsidP="001A734F">
                  <w:pPr>
                    <w:spacing w:line="192" w:lineRule="auto"/>
                    <w:jc w:val="center"/>
                    <w:rPr>
                      <w:rFonts w:ascii="Hand writing Mutlu" w:hAnsi="Hand writing Mutlu"/>
                      <w:sz w:val="48"/>
                      <w:szCs w:val="48"/>
                    </w:rPr>
                  </w:pPr>
                  <w:r>
                    <w:rPr>
                      <w:rFonts w:ascii="Hand writing Mutlu" w:hAnsi="Hand writing Mutlu"/>
                      <w:sz w:val="48"/>
                      <w:szCs w:val="48"/>
                    </w:rPr>
                    <w:t>İn</w:t>
                  </w:r>
                </w:p>
              </w:txbxContent>
            </v:textbox>
            <w10:wrap type="through" side="left"/>
          </v:oval>
        </w:pict>
      </w:r>
      <w:r>
        <w:rPr>
          <w:noProof/>
        </w:rPr>
        <w:pict>
          <v:line id="_x0000_s1283" style="position:absolute;left:0;text-align:left;flip:y;z-index:251728896" from="117.95pt,11.75pt" to="153.45pt,29.5pt" wrapcoords="-460 0 12868 14400 16085 20700 16545 20700 22060 20700 22519 18000 18843 14400 15626 14400 1379 0 -460 0">
            <v:stroke endarrow="block"/>
            <w10:wrap type="through" side="left"/>
          </v:line>
        </w:pict>
      </w:r>
      <w:r>
        <w:rPr>
          <w:noProof/>
        </w:rPr>
        <w:pict>
          <v:line id="_x0000_s1284" style="position:absolute;left:0;text-align:left;z-index:251727872" from="117.95pt,-29.65pt" to="153.45pt,-11.9pt" wrapcoords="-460 0 12868 14400 16085 20700 16545 20700 22060 20700 22519 18000 18843 14400 15626 14400 1379 0 -460 0">
            <v:stroke endarrow="block"/>
            <w10:wrap type="through" side="left"/>
          </v:line>
        </w:pict>
      </w:r>
    </w:p>
    <w:p w:rsidR="009A5F3F" w:rsidRDefault="009A5F3F" w:rsidP="001A734F">
      <w:pPr>
        <w:ind w:left="180"/>
        <w:rPr>
          <w:rFonts w:ascii="Arial Black" w:hAnsi="Arial Black"/>
          <w:sz w:val="16"/>
          <w:szCs w:val="16"/>
        </w:rPr>
      </w:pPr>
    </w:p>
    <w:p w:rsidR="009A5F3F" w:rsidRDefault="009A5F3F" w:rsidP="001A734F">
      <w:pPr>
        <w:ind w:left="180"/>
        <w:rPr>
          <w:rFonts w:ascii="Arial Black" w:hAnsi="Arial Black"/>
          <w:sz w:val="16"/>
          <w:szCs w:val="16"/>
        </w:rPr>
      </w:pPr>
    </w:p>
    <w:p w:rsidR="009A5F3F" w:rsidRDefault="009A5F3F" w:rsidP="001A734F">
      <w:pPr>
        <w:ind w:left="180"/>
        <w:rPr>
          <w:rFonts w:ascii="Arial Black" w:hAnsi="Arial Black"/>
          <w:sz w:val="16"/>
          <w:szCs w:val="16"/>
        </w:rPr>
      </w:pPr>
    </w:p>
    <w:p w:rsidR="009A5F3F" w:rsidRDefault="009A5F3F" w:rsidP="001A734F">
      <w:pPr>
        <w:ind w:left="180"/>
        <w:rPr>
          <w:rFonts w:ascii="Arial Black" w:hAnsi="Arial Black"/>
          <w:sz w:val="16"/>
          <w:szCs w:val="16"/>
        </w:rPr>
      </w:pPr>
      <w:r>
        <w:rPr>
          <w:noProof/>
        </w:rPr>
        <w:pict>
          <v:line id="_x0000_s1285" style="position:absolute;left:0;text-align:left;z-index:251741184" from="9pt,15.3pt" to="531pt,15.3pt" wrapcoords="0 0 0 1 698 1 698 0 0 0" strokeweight="1.25pt">
            <v:stroke dashstyle="longDash"/>
            <w10:wrap type="through" side="left"/>
          </v:line>
        </w:pict>
      </w:r>
    </w:p>
    <w:p w:rsidR="009A5F3F" w:rsidRDefault="009A5F3F" w:rsidP="001A734F">
      <w:pPr>
        <w:ind w:left="180"/>
        <w:rPr>
          <w:rFonts w:ascii="Arial Black" w:hAnsi="Arial Black"/>
          <w:sz w:val="16"/>
          <w:szCs w:val="16"/>
        </w:rPr>
      </w:pPr>
      <w:r>
        <w:rPr>
          <w:noProof/>
        </w:rPr>
        <w:pict>
          <v:oval id="_x0000_s1286" style="position:absolute;left:0;text-align:left;margin-left:180pt;margin-top:34.5pt;width:99pt;height:41.4pt;z-index:251746304" wrapcoords="9327 -393 6382 0 491 3927 491 5891 -164 8640 -164 13353 2127 18458 2618 19244 7691 21600 9000 21600 12436 21600 13909 21600 18818 19244 21764 13353 21764 9425 20945 5891 21109 3927 15218 0 12109 -393 9327 -393" strokeweight="1.25pt">
            <v:textbox style="mso-next-textbox:#_x0000_s1286">
              <w:txbxContent>
                <w:p w:rsidR="009A5F3F" w:rsidRPr="00B86DD8" w:rsidRDefault="009A5F3F" w:rsidP="001A734F">
                  <w:pPr>
                    <w:spacing w:line="192" w:lineRule="auto"/>
                    <w:jc w:val="center"/>
                    <w:rPr>
                      <w:rFonts w:ascii="Hand writing Mutlu" w:hAnsi="Hand writing Mutlu"/>
                      <w:sz w:val="48"/>
                      <w:szCs w:val="48"/>
                    </w:rPr>
                  </w:pPr>
                  <w:r>
                    <w:rPr>
                      <w:rFonts w:ascii="Hand writing Mutlu" w:hAnsi="Hand writing Mutlu"/>
                      <w:sz w:val="48"/>
                      <w:szCs w:val="48"/>
                    </w:rPr>
                    <w:t>tane</w:t>
                  </w:r>
                </w:p>
              </w:txbxContent>
            </v:textbox>
            <w10:wrap type="through" side="left"/>
          </v:oval>
        </w:pict>
      </w:r>
      <w:r>
        <w:rPr>
          <w:noProof/>
        </w:rPr>
        <w:pict>
          <v:line id="_x0000_s1287" style="position:absolute;left:0;text-align:left;flip:y;z-index:251745280" from="120.85pt,64.1pt" to="156.35pt,81.85pt" wrapcoords="-460 0 12868 14400 16085 20700 16545 20700 22060 20700 22519 18000 18843 14400 15626 14400 1379 0 -460 0">
            <v:stroke endarrow="block"/>
            <w10:wrap type="through" side="left"/>
          </v:line>
        </w:pict>
      </w:r>
      <w:r>
        <w:rPr>
          <w:noProof/>
        </w:rPr>
        <w:pict>
          <v:line id="_x0000_s1288" style="position:absolute;left:0;text-align:left;z-index:251744256" from="120.85pt,22.7pt" to="156.35pt,40.45pt" wrapcoords="-460 0 12868 14400 16085 20700 16545 20700 22060 20700 22519 18000 18843 14400 15626 14400 1379 0 -460 0">
            <v:stroke endarrow="block"/>
            <w10:wrap type="through" side="left"/>
          </v:line>
        </w:pict>
      </w:r>
      <w:r>
        <w:rPr>
          <w:noProof/>
        </w:rPr>
        <w:pict>
          <v:oval id="_x0000_s1289" style="position:absolute;left:0;text-align:left;margin-left:47.9pt;margin-top:58.2pt;width:65.05pt;height:41.4pt;z-index:251743232" wrapcoords="7697 0 5710 393 248 5105 -248 9033 -248 13353 2731 18851 6952 21207 7697 21207 13655 21207 14400 21207 18621 18851 21848 13353 21848 11389 21103 5105 15641 393 13655 0 7697 0">
            <v:textbox style="mso-next-textbox:#_x0000_s1289">
              <w:txbxContent>
                <w:p w:rsidR="009A5F3F" w:rsidRPr="00B86DD8" w:rsidRDefault="009A5F3F" w:rsidP="001A734F">
                  <w:pPr>
                    <w:spacing w:line="192" w:lineRule="auto"/>
                    <w:jc w:val="center"/>
                    <w:rPr>
                      <w:rFonts w:ascii="Hand writing Mutlu" w:hAnsi="Hand writing Mutlu"/>
                      <w:sz w:val="48"/>
                      <w:szCs w:val="48"/>
                    </w:rPr>
                  </w:pPr>
                  <w:r>
                    <w:rPr>
                      <w:rFonts w:ascii="Hand writing Mutlu" w:hAnsi="Hand writing Mutlu"/>
                      <w:sz w:val="48"/>
                      <w:szCs w:val="48"/>
                    </w:rPr>
                    <w:t>ne</w:t>
                  </w:r>
                </w:p>
              </w:txbxContent>
            </v:textbox>
            <w10:wrap type="through" side="left"/>
          </v:oval>
        </w:pict>
      </w:r>
      <w:r>
        <w:rPr>
          <w:noProof/>
        </w:rPr>
        <w:pict>
          <v:oval id="_x0000_s1290" style="position:absolute;left:0;text-align:left;margin-left:47.9pt;margin-top:4.95pt;width:65.05pt;height:41.4pt;z-index:251742208" wrapcoords="7697 0 5710 393 248 5105 -248 9033 -248 13353 2731 18851 6952 21207 7697 21207 13655 21207 14400 21207 18621 18851 21848 13353 21848 11389 21103 5105 15641 393 13655 0 7697 0">
            <v:textbox style="mso-next-textbox:#_x0000_s1290">
              <w:txbxContent>
                <w:p w:rsidR="009A5F3F" w:rsidRPr="00B86DD8" w:rsidRDefault="009A5F3F" w:rsidP="001A734F">
                  <w:pPr>
                    <w:spacing w:line="192" w:lineRule="auto"/>
                    <w:jc w:val="center"/>
                    <w:rPr>
                      <w:rFonts w:ascii="Hand writing Mutlu" w:hAnsi="Hand writing Mutlu"/>
                      <w:sz w:val="48"/>
                      <w:szCs w:val="48"/>
                    </w:rPr>
                  </w:pPr>
                  <w:r>
                    <w:rPr>
                      <w:rFonts w:ascii="Hand writing Mutlu" w:hAnsi="Hand writing Mutlu"/>
                      <w:sz w:val="48"/>
                      <w:szCs w:val="48"/>
                    </w:rPr>
                    <w:t>ta</w:t>
                  </w:r>
                </w:p>
              </w:txbxContent>
            </v:textbox>
            <w10:wrap type="through" side="left"/>
          </v:oval>
        </w:pict>
      </w:r>
    </w:p>
    <w:p w:rsidR="009A5F3F" w:rsidRPr="008D2B9D" w:rsidRDefault="009A5F3F" w:rsidP="001A734F">
      <w:pPr>
        <w:ind w:left="180"/>
        <w:rPr>
          <w:rFonts w:ascii="Arial Black" w:hAnsi="Arial Black"/>
          <w:sz w:val="16"/>
          <w:szCs w:val="16"/>
        </w:rPr>
      </w:pPr>
      <w:r>
        <w:rPr>
          <w:noProof/>
        </w:rPr>
        <w:pict>
          <v:oval id="_x0000_s1291" style="position:absolute;left:0;text-align:left;margin-left:308.9pt;margin-top:-9.35pt;width:65.05pt;height:41.4pt;z-index:251736064" wrapcoords="7697 0 5710 393 248 5105 -248 9033 -248 13353 2731 18851 6952 21207 7697 21207 13655 21207 14400 21207 18621 18851 21848 13353 21848 11389 21103 5105 15641 393 13655 0 7697 0">
            <v:textbox style="mso-next-textbox:#_x0000_s1291">
              <w:txbxContent>
                <w:p w:rsidR="009A5F3F" w:rsidRPr="00B86DD8" w:rsidRDefault="009A5F3F" w:rsidP="001A734F">
                  <w:pPr>
                    <w:spacing w:line="192" w:lineRule="auto"/>
                    <w:jc w:val="center"/>
                    <w:rPr>
                      <w:rFonts w:ascii="Hand writing Mutlu" w:hAnsi="Hand writing Mutlu"/>
                      <w:sz w:val="48"/>
                      <w:szCs w:val="48"/>
                    </w:rPr>
                  </w:pPr>
                  <w:r>
                    <w:rPr>
                      <w:rFonts w:ascii="Hand writing Mutlu" w:hAnsi="Hand writing Mutlu"/>
                      <w:sz w:val="48"/>
                      <w:szCs w:val="48"/>
                    </w:rPr>
                    <w:t>na</w:t>
                  </w:r>
                </w:p>
              </w:txbxContent>
            </v:textbox>
            <w10:wrap type="through" side="left"/>
          </v:oval>
        </w:pict>
      </w:r>
      <w:r>
        <w:rPr>
          <w:noProof/>
        </w:rPr>
        <w:pict>
          <v:line id="_x0000_s1292" style="position:absolute;left:0;text-align:left;flip:y;z-index:251739136" from="381.85pt,49.8pt" to="417.35pt,67.55pt" wrapcoords="-460 0 12868 14400 16085 20700 16545 20700 22060 20700 22519 18000 18843 14400 15626 14400 1379 0 -460 0">
            <v:stroke endarrow="block"/>
            <w10:wrap type="through" side="left"/>
          </v:line>
        </w:pict>
      </w:r>
      <w:r>
        <w:rPr>
          <w:noProof/>
        </w:rPr>
        <w:pict>
          <v:oval id="_x0000_s1293" style="position:absolute;left:0;text-align:left;margin-left:441pt;margin-top:20.2pt;width:99pt;height:41.4pt;z-index:251740160" wrapcoords="9327 -393 6382 0 491 3927 491 5891 -164 8640 -164 13353 2127 18458 2618 19244 7691 21600 9000 21600 12436 21600 13909 21600 18818 19244 21764 13353 21764 9425 20945 5891 21109 3927 15218 0 12109 -393 9327 -393" strokeweight="1.25pt">
            <v:textbox style="mso-next-textbox:#_x0000_s1293">
              <w:txbxContent>
                <w:p w:rsidR="009A5F3F" w:rsidRPr="00B86DD8" w:rsidRDefault="009A5F3F" w:rsidP="001A734F">
                  <w:pPr>
                    <w:spacing w:line="192" w:lineRule="auto"/>
                    <w:jc w:val="center"/>
                    <w:rPr>
                      <w:rFonts w:ascii="Hand writing Mutlu" w:hAnsi="Hand writing Mutlu"/>
                      <w:sz w:val="48"/>
                      <w:szCs w:val="48"/>
                    </w:rPr>
                  </w:pPr>
                  <w:r>
                    <w:rPr>
                      <w:rFonts w:ascii="Hand writing Mutlu" w:hAnsi="Hand writing Mutlu"/>
                      <w:sz w:val="48"/>
                      <w:szCs w:val="48"/>
                    </w:rPr>
                    <w:t>nal</w:t>
                  </w:r>
                </w:p>
              </w:txbxContent>
            </v:textbox>
            <w10:wrap type="through" side="left"/>
          </v:oval>
        </w:pict>
      </w:r>
      <w:r>
        <w:rPr>
          <w:noProof/>
        </w:rPr>
        <w:pict>
          <v:line id="_x0000_s1294" style="position:absolute;left:0;text-align:left;z-index:251738112" from="381.85pt,8.4pt" to="417.35pt,26.15pt" wrapcoords="-460 0 12868 14400 16085 20700 16545 20700 22060 20700 22519 18000 18843 14400 15626 14400 1379 0 -460 0">
            <v:stroke endarrow="block"/>
            <w10:wrap type="through" side="left"/>
          </v:line>
        </w:pict>
      </w:r>
      <w:r>
        <w:rPr>
          <w:noProof/>
        </w:rPr>
        <w:pict>
          <v:oval id="_x0000_s1295" style="position:absolute;left:0;text-align:left;margin-left:308.9pt;margin-top:43.9pt;width:65.05pt;height:41.4pt;z-index:251737088" wrapcoords="7697 0 5710 393 248 5105 -248 9033 -248 13353 2731 18851 6952 21207 7697 21207 13655 21207 14400 21207 18621 18851 21848 13353 21848 11389 21103 5105 15641 393 13655 0 7697 0">
            <v:textbox style="mso-next-textbox:#_x0000_s1295">
              <w:txbxContent>
                <w:p w:rsidR="009A5F3F" w:rsidRPr="00B86DD8" w:rsidRDefault="009A5F3F" w:rsidP="001A734F">
                  <w:pPr>
                    <w:spacing w:line="192" w:lineRule="auto"/>
                    <w:jc w:val="center"/>
                    <w:rPr>
                      <w:rFonts w:ascii="Hand writing Mutlu" w:hAnsi="Hand writing Mutlu"/>
                      <w:sz w:val="48"/>
                      <w:szCs w:val="48"/>
                    </w:rPr>
                  </w:pPr>
                  <w:r>
                    <w:rPr>
                      <w:rFonts w:ascii="Hand writing Mutlu" w:hAnsi="Hand writing Mutlu"/>
                      <w:sz w:val="48"/>
                      <w:szCs w:val="48"/>
                    </w:rPr>
                    <w:t>l</w:t>
                  </w:r>
                </w:p>
              </w:txbxContent>
            </v:textbox>
            <w10:wrap type="through" side="left"/>
          </v:oval>
        </w:pict>
      </w:r>
    </w:p>
    <w:p w:rsidR="009A5F3F" w:rsidRPr="002E45F8" w:rsidRDefault="009A5F3F" w:rsidP="001A734F">
      <w:pPr>
        <w:ind w:left="180"/>
        <w:jc w:val="center"/>
        <w:rPr>
          <w:rFonts w:ascii="Hand writing Mutlu" w:hAnsi="Hand writing Mutlu"/>
          <w:outline/>
          <w:sz w:val="98"/>
          <w:szCs w:val="98"/>
        </w:rPr>
      </w:pPr>
      <w:r w:rsidRPr="002E45F8">
        <w:rPr>
          <w:rFonts w:ascii="Hand writing Mutlu" w:hAnsi="Hand writing Mutlu"/>
          <w:outline/>
          <w:sz w:val="98"/>
          <w:szCs w:val="98"/>
        </w:rPr>
        <w:t xml:space="preserve">İnan tane tane </w:t>
      </w:r>
      <w:r>
        <w:rPr>
          <w:noProof/>
        </w:rPr>
      </w:r>
      <w:r w:rsidRPr="000C4E90">
        <w:rPr>
          <w:rFonts w:ascii="Hand writing Mutlu" w:hAnsi="Hand writing Mutlu"/>
          <w:outline/>
          <w:sz w:val="98"/>
          <w:szCs w:val="98"/>
        </w:rPr>
        <w:pict>
          <v:group id="_x0000_s1296" editas="canvas" style="width:47.25pt;height:45.95pt;mso-position-horizontal-relative:char;mso-position-vertical-relative:line" coordorigin="2950,3188" coordsize="630,613">
            <o:lock v:ext="edit" aspectratio="t"/>
            <v:shape id="_x0000_s1297" type="#_x0000_t75" style="position:absolute;left:2950;top:3188;width:630;height:613" o:preferrelative="f">
              <v:fill o:detectmouseclick="t"/>
              <v:path o:extrusionok="t" o:connecttype="none"/>
              <o:lock v:ext="edit" text="t"/>
            </v:shape>
            <v:shape id="_x0000_s1298" type="#_x0000_t75" style="position:absolute;left:2950;top:3188;width:618;height:600;flip:x;mso-position-horizontal-relative:char;mso-position-vertical-relative:line">
              <v:imagedata r:id="rId7" o:title=""/>
            </v:shape>
            <w10:anchorlock/>
          </v:group>
        </w:pict>
      </w:r>
      <w:r>
        <w:rPr>
          <w:rFonts w:ascii="Hand writing Mutlu" w:hAnsi="Hand writing Mutlu"/>
          <w:outline/>
          <w:sz w:val="98"/>
          <w:szCs w:val="98"/>
        </w:rPr>
        <w:t xml:space="preserve"> </w:t>
      </w:r>
      <w:r w:rsidRPr="002E45F8">
        <w:rPr>
          <w:rFonts w:ascii="Hand writing Mutlu" w:hAnsi="Hand writing Mutlu"/>
          <w:outline/>
          <w:sz w:val="98"/>
          <w:szCs w:val="98"/>
        </w:rPr>
        <w:t>al.</w:t>
      </w:r>
    </w:p>
    <w:p w:rsidR="009A5F3F" w:rsidRPr="00180EEA" w:rsidRDefault="009A5F3F" w:rsidP="001A734F">
      <w:pPr>
        <w:ind w:left="180"/>
        <w:jc w:val="center"/>
        <w:rPr>
          <w:rFonts w:ascii="Hand writing Mutlu" w:hAnsi="Hand writing Mutlu"/>
          <w:outline/>
          <w:sz w:val="70"/>
          <w:szCs w:val="70"/>
        </w:rPr>
      </w:pPr>
      <w:r>
        <w:rPr>
          <w:noProof/>
        </w:rPr>
        <w:pict>
          <v:shape id="Resim 227" o:spid="_x0000_s1299" type="#_x0000_t75" alt="güzel yazı" style="position:absolute;left:0;text-align:left;margin-left:0;margin-top:10.2pt;width:540pt;height:46.2pt;z-index:-251715584;visibility:visible">
            <v:imagedata r:id="rId6" o:title=""/>
          </v:shape>
        </w:pict>
      </w:r>
      <w:r>
        <w:rPr>
          <w:rFonts w:ascii="Hand writing Mutlu" w:hAnsi="Hand writing Mutlu"/>
          <w:outline/>
          <w:sz w:val="70"/>
          <w:szCs w:val="70"/>
        </w:rPr>
        <w:t xml:space="preserve">İnan tane tane </w:t>
      </w:r>
      <w:r>
        <w:rPr>
          <w:noProof/>
        </w:rPr>
      </w:r>
      <w:r w:rsidRPr="000C4E90">
        <w:rPr>
          <w:rFonts w:ascii="Hand writing Mutlu" w:hAnsi="Hand writing Mutlu"/>
          <w:outline/>
          <w:sz w:val="70"/>
          <w:szCs w:val="70"/>
        </w:rPr>
        <w:pict>
          <v:group id="_x0000_s1300" editas="canvas" style="width:38.25pt;height:37.2pt;mso-position-horizontal-relative:char;mso-position-vertical-relative:line" coordorigin="3070,3305" coordsize="510,496">
            <o:lock v:ext="edit" aspectratio="t"/>
            <v:shape id="_x0000_s1301" type="#_x0000_t75" style="position:absolute;left:3070;top:3305;width:510;height:496" o:preferrelative="f">
              <v:fill o:detectmouseclick="t"/>
              <v:path o:extrusionok="t" o:connecttype="none"/>
              <o:lock v:ext="edit" text="t"/>
            </v:shape>
            <v:shape id="_x0000_s1302" type="#_x0000_t75" style="position:absolute;left:3070;top:3305;width:498;height:483;flip:x;mso-position-horizontal-relative:char;mso-position-vertical-relative:line">
              <v:imagedata r:id="rId7" o:title=""/>
            </v:shape>
            <w10:anchorlock/>
          </v:group>
        </w:pict>
      </w:r>
      <w:r>
        <w:rPr>
          <w:rFonts w:ascii="Hand writing Mutlu" w:hAnsi="Hand writing Mutlu"/>
          <w:outline/>
          <w:sz w:val="70"/>
          <w:szCs w:val="70"/>
        </w:rPr>
        <w:t xml:space="preserve"> al.</w:t>
      </w:r>
    </w:p>
    <w:p w:rsidR="009A5F3F" w:rsidRPr="00180EEA" w:rsidRDefault="009A5F3F" w:rsidP="001A734F">
      <w:pPr>
        <w:ind w:left="180"/>
        <w:jc w:val="center"/>
        <w:rPr>
          <w:rFonts w:ascii="Hand writing Mutlu" w:hAnsi="Hand writing Mutlu"/>
          <w:outline/>
          <w:sz w:val="70"/>
          <w:szCs w:val="70"/>
        </w:rPr>
      </w:pPr>
      <w:r>
        <w:rPr>
          <w:noProof/>
        </w:rPr>
        <w:pict>
          <v:shape id="Resim 253" o:spid="_x0000_s1303" type="#_x0000_t75" alt="güzel yazı" style="position:absolute;left:0;text-align:left;margin-left:0;margin-top:10.2pt;width:540pt;height:46.2pt;z-index:-251710464;visibility:visible">
            <v:imagedata r:id="rId6" o:title=""/>
          </v:shape>
        </w:pict>
      </w:r>
      <w:r>
        <w:rPr>
          <w:rFonts w:ascii="Hand writing Mutlu" w:hAnsi="Hand writing Mutlu"/>
          <w:outline/>
          <w:sz w:val="70"/>
          <w:szCs w:val="70"/>
        </w:rPr>
        <w:t xml:space="preserve">İnan           </w:t>
      </w:r>
      <w:r>
        <w:rPr>
          <w:noProof/>
        </w:rPr>
      </w:r>
      <w:r w:rsidRPr="000C4E90">
        <w:rPr>
          <w:rFonts w:ascii="Hand writing Mutlu" w:hAnsi="Hand writing Mutlu"/>
          <w:outline/>
          <w:sz w:val="70"/>
          <w:szCs w:val="70"/>
        </w:rPr>
        <w:pict>
          <v:group id="_x0000_s1304" editas="canvas" style="width:38.25pt;height:37.2pt;mso-position-horizontal-relative:char;mso-position-vertical-relative:line" coordorigin="3070,3305" coordsize="510,496">
            <o:lock v:ext="edit" aspectratio="t"/>
            <v:shape id="_x0000_s1305" type="#_x0000_t75" style="position:absolute;left:3070;top:3305;width:510;height:496" o:preferrelative="f">
              <v:fill o:detectmouseclick="t"/>
              <v:path o:extrusionok="t" o:connecttype="none"/>
              <o:lock v:ext="edit" text="t"/>
            </v:shape>
            <v:shape id="_x0000_s1306" type="#_x0000_t75" style="position:absolute;left:3070;top:3305;width:498;height:483;flip:x;mso-position-horizontal-relative:char;mso-position-vertical-relative:line">
              <v:imagedata r:id="rId7" o:title=""/>
            </v:shape>
            <w10:anchorlock/>
          </v:group>
        </w:pict>
      </w:r>
      <w:r>
        <w:rPr>
          <w:rFonts w:ascii="Hand writing Mutlu" w:hAnsi="Hand writing Mutlu"/>
          <w:outline/>
          <w:sz w:val="70"/>
          <w:szCs w:val="70"/>
        </w:rPr>
        <w:t xml:space="preserve"> al.</w:t>
      </w:r>
    </w:p>
    <w:p w:rsidR="009A5F3F" w:rsidRPr="00201A37" w:rsidRDefault="009A5F3F" w:rsidP="001A734F">
      <w:pPr>
        <w:ind w:left="180"/>
        <w:rPr>
          <w:rFonts w:ascii="Hand Garden" w:hAnsi="Hand Garden"/>
          <w:outline/>
          <w:sz w:val="4"/>
          <w:szCs w:val="4"/>
        </w:rPr>
      </w:pPr>
    </w:p>
    <w:p w:rsidR="009A5F3F" w:rsidRPr="00180EEA" w:rsidRDefault="009A5F3F" w:rsidP="001A734F">
      <w:pPr>
        <w:ind w:left="180"/>
        <w:jc w:val="center"/>
        <w:rPr>
          <w:rFonts w:ascii="Hand writing Mutlu" w:hAnsi="Hand writing Mutlu"/>
          <w:outline/>
          <w:sz w:val="70"/>
          <w:szCs w:val="70"/>
        </w:rPr>
      </w:pPr>
      <w:r>
        <w:rPr>
          <w:noProof/>
        </w:rPr>
        <w:pict>
          <v:shape id="Resim 254" o:spid="_x0000_s1307" type="#_x0000_t75" alt="güzel yazı" style="position:absolute;left:0;text-align:left;margin-left:0;margin-top:10.2pt;width:540pt;height:46.2pt;z-index:-251709440;visibility:visible">
            <v:imagedata r:id="rId6" o:title=""/>
          </v:shape>
        </w:pict>
      </w:r>
      <w:r>
        <w:rPr>
          <w:rFonts w:ascii="Hand writing Mutlu" w:hAnsi="Hand writing Mutlu"/>
          <w:outline/>
          <w:sz w:val="70"/>
          <w:szCs w:val="70"/>
        </w:rPr>
        <w:t xml:space="preserve">        tane      </w:t>
      </w:r>
      <w:r>
        <w:rPr>
          <w:noProof/>
        </w:rPr>
      </w:r>
      <w:r w:rsidRPr="000C4E90">
        <w:rPr>
          <w:rFonts w:ascii="Hand writing Mutlu" w:hAnsi="Hand writing Mutlu"/>
          <w:outline/>
          <w:sz w:val="70"/>
          <w:szCs w:val="70"/>
        </w:rPr>
        <w:pict>
          <v:group id="_x0000_s1308" editas="canvas" style="width:38.25pt;height:37.2pt;mso-position-horizontal-relative:char;mso-position-vertical-relative:line" coordorigin="3070,3305" coordsize="510,496">
            <o:lock v:ext="edit" aspectratio="t"/>
            <v:shape id="_x0000_s1309" type="#_x0000_t75" style="position:absolute;left:3070;top:3305;width:510;height:496" o:preferrelative="f">
              <v:fill o:detectmouseclick="t"/>
              <v:path o:extrusionok="t" o:connecttype="none"/>
              <o:lock v:ext="edit" text="t"/>
            </v:shape>
            <v:shape id="_x0000_s1310" type="#_x0000_t75" style="position:absolute;left:3070;top:3305;width:498;height:483;flip:x;mso-position-horizontal-relative:char;mso-position-vertical-relative:line">
              <v:imagedata r:id="rId7" o:title=""/>
            </v:shape>
            <w10:anchorlock/>
          </v:group>
        </w:pict>
      </w:r>
      <w:r>
        <w:rPr>
          <w:rFonts w:ascii="Hand writing Mutlu" w:hAnsi="Hand writing Mutlu"/>
          <w:outline/>
          <w:sz w:val="70"/>
          <w:szCs w:val="70"/>
        </w:rPr>
        <w:t xml:space="preserve"> al.</w:t>
      </w:r>
    </w:p>
    <w:p w:rsidR="009A5F3F" w:rsidRPr="00180EEA" w:rsidRDefault="009A5F3F" w:rsidP="001A734F">
      <w:pPr>
        <w:ind w:left="180"/>
        <w:jc w:val="center"/>
        <w:rPr>
          <w:rFonts w:ascii="Hand writing Mutlu" w:hAnsi="Hand writing Mutlu"/>
          <w:outline/>
          <w:sz w:val="70"/>
          <w:szCs w:val="70"/>
        </w:rPr>
      </w:pPr>
      <w:r>
        <w:rPr>
          <w:noProof/>
        </w:rPr>
        <w:pict>
          <v:shape id="Resim 252" o:spid="_x0000_s1311" type="#_x0000_t75" alt="güzel yazı" style="position:absolute;left:0;text-align:left;margin-left:0;margin-top:10.2pt;width:540pt;height:46.2pt;z-index:-251711488;visibility:visible">
            <v:imagedata r:id="rId6" o:title=""/>
          </v:shape>
        </w:pict>
      </w:r>
      <w:r>
        <w:rPr>
          <w:rFonts w:ascii="Hand writing Mutlu" w:hAnsi="Hand writing Mutlu"/>
          <w:outline/>
          <w:sz w:val="70"/>
          <w:szCs w:val="70"/>
        </w:rPr>
        <w:t xml:space="preserve">İ                </w:t>
      </w:r>
      <w:r>
        <w:rPr>
          <w:noProof/>
        </w:rPr>
      </w:r>
      <w:r w:rsidRPr="000C4E90">
        <w:rPr>
          <w:rFonts w:ascii="Hand writing Mutlu" w:hAnsi="Hand writing Mutlu"/>
          <w:outline/>
          <w:sz w:val="70"/>
          <w:szCs w:val="70"/>
        </w:rPr>
        <w:pict>
          <v:group id="_x0000_s1312" editas="canvas" style="width:38.25pt;height:37.2pt;mso-position-horizontal-relative:char;mso-position-vertical-relative:line" coordorigin="3070,3305" coordsize="510,496">
            <o:lock v:ext="edit" aspectratio="t"/>
            <v:shape id="_x0000_s1313" type="#_x0000_t75" style="position:absolute;left:3070;top:3305;width:510;height:496" o:preferrelative="f">
              <v:fill o:detectmouseclick="t"/>
              <v:path o:extrusionok="t" o:connecttype="none"/>
              <o:lock v:ext="edit" text="t"/>
            </v:shape>
            <v:shape id="_x0000_s1314" type="#_x0000_t75" style="position:absolute;left:3070;top:3305;width:498;height:483;flip:x;mso-position-horizontal-relative:char;mso-position-vertical-relative:line">
              <v:imagedata r:id="rId7" o:title=""/>
            </v:shape>
            <w10:anchorlock/>
          </v:group>
        </w:pict>
      </w:r>
      <w:r>
        <w:rPr>
          <w:rFonts w:ascii="Hand writing Mutlu" w:hAnsi="Hand writing Mutlu"/>
          <w:outline/>
          <w:sz w:val="70"/>
          <w:szCs w:val="70"/>
        </w:rPr>
        <w:t xml:space="preserve">    .</w:t>
      </w:r>
    </w:p>
    <w:p w:rsidR="009A5F3F" w:rsidRPr="00180EEA" w:rsidRDefault="009A5F3F" w:rsidP="001A734F">
      <w:pPr>
        <w:ind w:left="180"/>
        <w:jc w:val="center"/>
        <w:rPr>
          <w:rFonts w:ascii="Hand writing Mutlu" w:hAnsi="Hand writing Mutlu"/>
          <w:outline/>
          <w:sz w:val="108"/>
          <w:szCs w:val="108"/>
        </w:rPr>
      </w:pPr>
      <w:r>
        <w:rPr>
          <w:rFonts w:ascii="Hand writing Mutlu" w:hAnsi="Hand writing Mutlu"/>
          <w:outline/>
          <w:sz w:val="108"/>
          <w:szCs w:val="108"/>
        </w:rPr>
        <w:t>Anlat, Nail anlat.</w:t>
      </w:r>
    </w:p>
    <w:p w:rsidR="009A5F3F" w:rsidRPr="005C068E" w:rsidRDefault="009A5F3F" w:rsidP="001A734F">
      <w:pPr>
        <w:ind w:left="180"/>
        <w:jc w:val="center"/>
        <w:rPr>
          <w:rFonts w:ascii="Hand writing Mutlu" w:hAnsi="Hand writing Mutlu"/>
          <w:outline/>
          <w:sz w:val="72"/>
          <w:szCs w:val="72"/>
        </w:rPr>
      </w:pPr>
      <w:r>
        <w:rPr>
          <w:noProof/>
        </w:rPr>
        <w:pict>
          <v:shape id="Resim 228" o:spid="_x0000_s1315" type="#_x0000_t75" alt="güzel yazı" style="position:absolute;left:0;text-align:left;margin-left:0;margin-top:10.2pt;width:540pt;height:46.2pt;z-index:-251714560;visibility:visible">
            <v:imagedata r:id="rId6" o:title=""/>
          </v:shape>
        </w:pict>
      </w:r>
      <w:r>
        <w:rPr>
          <w:rFonts w:ascii="Hand writing Mutlu" w:hAnsi="Hand writing Mutlu"/>
          <w:outline/>
          <w:sz w:val="72"/>
          <w:szCs w:val="72"/>
        </w:rPr>
        <w:t>Anlat, Nail anlat.</w:t>
      </w:r>
    </w:p>
    <w:p w:rsidR="009A5F3F" w:rsidRPr="005C068E" w:rsidRDefault="009A5F3F" w:rsidP="001A734F">
      <w:pPr>
        <w:ind w:left="180"/>
        <w:jc w:val="center"/>
        <w:rPr>
          <w:rFonts w:ascii="Hand writing Mutlu" w:hAnsi="Hand writing Mutlu"/>
          <w:outline/>
          <w:sz w:val="72"/>
          <w:szCs w:val="72"/>
        </w:rPr>
      </w:pPr>
      <w:r>
        <w:rPr>
          <w:noProof/>
        </w:rPr>
        <w:pict>
          <v:shape id="Resim 250" o:spid="_x0000_s1316" type="#_x0000_t75" alt="güzel yazı" style="position:absolute;left:0;text-align:left;margin-left:0;margin-top:10.2pt;width:540pt;height:46.2pt;z-index:-251713536;visibility:visible">
            <v:imagedata r:id="rId6" o:title=""/>
          </v:shape>
        </w:pict>
      </w:r>
      <w:r>
        <w:rPr>
          <w:rFonts w:ascii="Hand writing Mutlu" w:hAnsi="Hand writing Mutlu"/>
          <w:outline/>
          <w:sz w:val="72"/>
          <w:szCs w:val="72"/>
        </w:rPr>
        <w:t>A      , Nail      .</w:t>
      </w:r>
    </w:p>
    <w:p w:rsidR="009A5F3F" w:rsidRPr="00201A37" w:rsidRDefault="009A5F3F" w:rsidP="001A734F">
      <w:pPr>
        <w:ind w:left="180"/>
        <w:rPr>
          <w:rFonts w:ascii="Hand Garden" w:hAnsi="Hand Garden"/>
          <w:outline/>
          <w:sz w:val="4"/>
          <w:szCs w:val="4"/>
        </w:rPr>
      </w:pPr>
    </w:p>
    <w:p w:rsidR="009A5F3F" w:rsidRPr="00B67332" w:rsidRDefault="009A5F3F" w:rsidP="001A734F">
      <w:pPr>
        <w:ind w:left="180"/>
        <w:jc w:val="center"/>
        <w:rPr>
          <w:rFonts w:ascii="Hand writing Mutlu" w:hAnsi="Hand writing Mutlu"/>
          <w:outline/>
          <w:sz w:val="72"/>
          <w:szCs w:val="72"/>
        </w:rPr>
      </w:pPr>
      <w:r>
        <w:rPr>
          <w:noProof/>
        </w:rPr>
        <w:pict>
          <v:shape id="Resim 251" o:spid="_x0000_s1317" type="#_x0000_t75" alt="güzel yazı" style="position:absolute;left:0;text-align:left;margin-left:0;margin-top:10.2pt;width:540pt;height:46.2pt;z-index:-251712512;visibility:visible">
            <v:imagedata r:id="rId6" o:title=""/>
          </v:shape>
        </w:pict>
      </w:r>
      <w:r>
        <w:rPr>
          <w:rFonts w:ascii="Hand writing Mutlu" w:hAnsi="Hand writing Mutlu"/>
          <w:outline/>
          <w:sz w:val="72"/>
          <w:szCs w:val="72"/>
        </w:rPr>
        <w:t xml:space="preserve">         ,       anlat.</w:t>
      </w:r>
    </w:p>
    <w:p w:rsidR="009A5F3F" w:rsidRDefault="009A5F3F" w:rsidP="001A734F">
      <w:pPr>
        <w:ind w:left="180"/>
        <w:rPr>
          <w:rFonts w:ascii="Arial Black" w:hAnsi="Arial Black"/>
          <w:sz w:val="16"/>
          <w:szCs w:val="16"/>
        </w:rPr>
      </w:pPr>
      <w:r>
        <w:rPr>
          <w:noProof/>
        </w:rPr>
        <w:pict>
          <v:oval id="_x0000_s1318" style="position:absolute;left:0;text-align:left;margin-left:27pt;margin-top:4.35pt;width:92.05pt;height:41.4pt;z-index:251752448" wrapcoords="7727 0 5620 393 527 4713 527 6284 -176 9033 -176 13745 2634 18851 7024 21207 7727 21207 13698 21207 14400 21207 18790 18851 21600 13745 21600 9033 20898 6284 21073 4713 15980 393 13698 0 7727 0">
            <v:textbox style="mso-next-textbox:#_x0000_s1318">
              <w:txbxContent>
                <w:p w:rsidR="009A5F3F" w:rsidRPr="00B86DD8" w:rsidRDefault="009A5F3F" w:rsidP="001A734F">
                  <w:pPr>
                    <w:spacing w:line="192" w:lineRule="auto"/>
                    <w:jc w:val="center"/>
                    <w:rPr>
                      <w:rFonts w:ascii="Hand writing Mutlu" w:hAnsi="Hand writing Mutlu"/>
                      <w:sz w:val="48"/>
                      <w:szCs w:val="48"/>
                    </w:rPr>
                  </w:pPr>
                  <w:r>
                    <w:rPr>
                      <w:rFonts w:ascii="Hand writing Mutlu" w:hAnsi="Hand writing Mutlu"/>
                      <w:sz w:val="48"/>
                      <w:szCs w:val="48"/>
                    </w:rPr>
                    <w:t>Nal</w:t>
                  </w:r>
                </w:p>
              </w:txbxContent>
            </v:textbox>
            <w10:wrap type="through" side="left"/>
          </v:oval>
        </w:pict>
      </w:r>
      <w:r>
        <w:rPr>
          <w:noProof/>
        </w:rPr>
        <w:pict>
          <v:line id="_x0000_s1319" style="position:absolute;left:0;text-align:left;flip:y;z-index:251755520" from="126.95pt,63.5pt" to="162.45pt,81.25pt" wrapcoords="-460 0 12868 14400 16085 20700 16545 20700 22060 20700 22519 18000 18843 14400 15626 14400 1379 0 -460 0">
            <v:stroke endarrow="block"/>
            <w10:wrap type="through" side="left"/>
          </v:line>
        </w:pict>
      </w:r>
      <w:r>
        <w:rPr>
          <w:noProof/>
        </w:rPr>
        <w:pict>
          <v:line id="_x0000_s1320" style="position:absolute;left:0;text-align:left;z-index:251754496" from="126.95pt,22.1pt" to="162.45pt,39.85pt" wrapcoords="-460 0 12868 14400 16085 20700 16545 20700 22060 20700 22519 18000 18843 14400 15626 14400 1379 0 -460 0">
            <v:stroke endarrow="block"/>
            <w10:wrap type="through" side="left"/>
          </v:line>
        </w:pict>
      </w:r>
      <w:r>
        <w:rPr>
          <w:noProof/>
        </w:rPr>
        <w:pict>
          <v:oval id="_x0000_s1321" style="position:absolute;left:0;text-align:left;margin-left:54pt;margin-top:57.6pt;width:65.05pt;height:41.4pt;z-index:251753472" wrapcoords="7697 0 5710 393 248 5105 -248 9033 -248 13353 2731 18851 6952 21207 7697 21207 13655 21207 14400 21207 18621 18851 21848 13353 21848 11389 21103 5105 15641 393 13655 0 7697 0">
            <v:textbox style="mso-next-textbox:#_x0000_s1321">
              <w:txbxContent>
                <w:p w:rsidR="009A5F3F" w:rsidRPr="00B86DD8" w:rsidRDefault="009A5F3F" w:rsidP="001A734F">
                  <w:pPr>
                    <w:spacing w:line="192" w:lineRule="auto"/>
                    <w:jc w:val="center"/>
                    <w:rPr>
                      <w:rFonts w:ascii="Hand writing Mutlu" w:hAnsi="Hand writing Mutlu"/>
                      <w:sz w:val="48"/>
                      <w:szCs w:val="48"/>
                    </w:rPr>
                  </w:pPr>
                  <w:r>
                    <w:rPr>
                      <w:rFonts w:ascii="Hand writing Mutlu" w:hAnsi="Hand writing Mutlu"/>
                      <w:sz w:val="48"/>
                      <w:szCs w:val="48"/>
                    </w:rPr>
                    <w:t>an</w:t>
                  </w:r>
                </w:p>
              </w:txbxContent>
            </v:textbox>
            <w10:wrap type="through" side="left"/>
          </v:oval>
        </w:pict>
      </w:r>
      <w:r>
        <w:rPr>
          <w:noProof/>
        </w:rPr>
        <w:pict>
          <v:oval id="_x0000_s1322" style="position:absolute;left:0;text-align:left;margin-left:315pt;margin-top:57.6pt;width:65.05pt;height:41.4pt;z-index:251748352" wrapcoords="7697 0 5710 393 248 5105 -248 9033 -248 13353 2731 18851 6952 21207 7697 21207 13655 21207 14400 21207 18621 18851 21848 13353 21848 11389 21103 5105 15641 393 13655 0 7697 0">
            <v:textbox style="mso-next-textbox:#_x0000_s1322">
              <w:txbxContent>
                <w:p w:rsidR="009A5F3F" w:rsidRPr="00B86DD8" w:rsidRDefault="009A5F3F" w:rsidP="001A734F">
                  <w:pPr>
                    <w:spacing w:line="192" w:lineRule="auto"/>
                    <w:jc w:val="center"/>
                    <w:rPr>
                      <w:rFonts w:ascii="Hand writing Mutlu" w:hAnsi="Hand writing Mutlu"/>
                      <w:sz w:val="48"/>
                      <w:szCs w:val="48"/>
                    </w:rPr>
                  </w:pPr>
                  <w:r>
                    <w:rPr>
                      <w:rFonts w:ascii="Hand writing Mutlu" w:hAnsi="Hand writing Mutlu"/>
                      <w:sz w:val="48"/>
                      <w:szCs w:val="48"/>
                    </w:rPr>
                    <w:t>at</w:t>
                  </w:r>
                </w:p>
              </w:txbxContent>
            </v:textbox>
            <w10:wrap type="through" side="left"/>
          </v:oval>
        </w:pict>
      </w:r>
      <w:r>
        <w:rPr>
          <w:noProof/>
        </w:rPr>
        <w:pict>
          <v:oval id="_x0000_s1323" style="position:absolute;left:0;text-align:left;margin-left:315pt;margin-top:4.35pt;width:65.05pt;height:41.4pt;z-index:251747328" wrapcoords="7697 0 5710 393 248 5105 -248 9033 -248 13353 2731 18851 6952 21207 7697 21207 13655 21207 14400 21207 18621 18851 21848 13353 21848 11389 21103 5105 15641 393 13655 0 7697 0">
            <v:textbox style="mso-next-textbox:#_x0000_s1323">
              <w:txbxContent>
                <w:p w:rsidR="009A5F3F" w:rsidRPr="00B86DD8" w:rsidRDefault="009A5F3F" w:rsidP="001A734F">
                  <w:pPr>
                    <w:spacing w:line="192" w:lineRule="auto"/>
                    <w:jc w:val="center"/>
                    <w:rPr>
                      <w:rFonts w:ascii="Hand writing Mutlu" w:hAnsi="Hand writing Mutlu"/>
                      <w:sz w:val="48"/>
                      <w:szCs w:val="48"/>
                    </w:rPr>
                  </w:pPr>
                  <w:r>
                    <w:rPr>
                      <w:rFonts w:ascii="Hand writing Mutlu" w:hAnsi="Hand writing Mutlu"/>
                      <w:sz w:val="48"/>
                      <w:szCs w:val="48"/>
                    </w:rPr>
                    <w:t>in</w:t>
                  </w:r>
                </w:p>
              </w:txbxContent>
            </v:textbox>
            <w10:wrap type="through" side="left"/>
          </v:oval>
        </w:pict>
      </w:r>
      <w:r>
        <w:rPr>
          <w:noProof/>
        </w:rPr>
        <w:pict>
          <v:oval id="_x0000_s1324" style="position:absolute;left:0;text-align:left;margin-left:447.1pt;margin-top:33.9pt;width:86.9pt;height:41.4pt;z-index:251751424" wrapcoords="9310 -393 6331 0 559 3927 559 5891 -186 8640 -186 13353 2048 18458 2607 19244 7634 21600 8938 21600 12476 21600 13779 21600 18807 19244 21786 12960 21786 9818 21600 8247 20855 5891 21041 4320 15083 0 12290 -393 9310 -393" strokeweight="1.25pt">
            <v:textbox style="mso-next-textbox:#_x0000_s1324">
              <w:txbxContent>
                <w:p w:rsidR="009A5F3F" w:rsidRPr="00B86DD8" w:rsidRDefault="009A5F3F" w:rsidP="001A734F">
                  <w:pPr>
                    <w:spacing w:line="192" w:lineRule="auto"/>
                    <w:jc w:val="center"/>
                    <w:rPr>
                      <w:rFonts w:ascii="Hand writing Mutlu" w:hAnsi="Hand writing Mutlu"/>
                      <w:sz w:val="48"/>
                      <w:szCs w:val="48"/>
                    </w:rPr>
                  </w:pPr>
                  <w:r>
                    <w:rPr>
                      <w:rFonts w:ascii="Hand writing Mutlu" w:hAnsi="Hand writing Mutlu"/>
                      <w:sz w:val="48"/>
                      <w:szCs w:val="48"/>
                    </w:rPr>
                    <w:t>inat</w:t>
                  </w:r>
                </w:p>
              </w:txbxContent>
            </v:textbox>
            <w10:wrap type="through" side="left"/>
          </v:oval>
        </w:pict>
      </w:r>
      <w:r>
        <w:rPr>
          <w:noProof/>
        </w:rPr>
        <w:pict>
          <v:line id="_x0000_s1325" style="position:absolute;left:0;text-align:left;flip:y;z-index:251750400" from="387.95pt,63.5pt" to="423.45pt,81.25pt" wrapcoords="-460 0 12868 14400 16085 20700 16545 20700 22060 20700 22519 18000 18843 14400 15626 14400 1379 0 -460 0">
            <v:stroke endarrow="block"/>
            <w10:wrap type="through" side="left"/>
          </v:line>
        </w:pict>
      </w:r>
      <w:r>
        <w:rPr>
          <w:noProof/>
        </w:rPr>
        <w:pict>
          <v:line id="_x0000_s1326" style="position:absolute;left:0;text-align:left;z-index:251749376" from="387.95pt,22.1pt" to="423.45pt,39.85pt" wrapcoords="-460 0 12868 14400 16085 20700 16545 20700 22060 20700 22519 18000 18843 14400 15626 14400 1379 0 -460 0">
            <v:stroke endarrow="block"/>
            <w10:wrap type="through" side="left"/>
          </v:line>
        </w:pict>
      </w:r>
    </w:p>
    <w:p w:rsidR="009A5F3F" w:rsidRDefault="009A5F3F" w:rsidP="001A734F">
      <w:pPr>
        <w:ind w:left="180"/>
        <w:rPr>
          <w:rFonts w:ascii="Arial Black" w:hAnsi="Arial Black"/>
          <w:sz w:val="16"/>
          <w:szCs w:val="16"/>
        </w:rPr>
      </w:pPr>
    </w:p>
    <w:p w:rsidR="009A5F3F" w:rsidRDefault="009A5F3F" w:rsidP="001A734F">
      <w:pPr>
        <w:ind w:left="180"/>
        <w:rPr>
          <w:rFonts w:ascii="Arial Black" w:hAnsi="Arial Black"/>
          <w:sz w:val="16"/>
          <w:szCs w:val="16"/>
        </w:rPr>
      </w:pPr>
    </w:p>
    <w:p w:rsidR="009A5F3F" w:rsidRDefault="009A5F3F" w:rsidP="001A734F">
      <w:pPr>
        <w:ind w:left="180"/>
        <w:rPr>
          <w:rFonts w:ascii="Arial Black" w:hAnsi="Arial Black"/>
          <w:sz w:val="16"/>
          <w:szCs w:val="16"/>
        </w:rPr>
      </w:pPr>
      <w:r>
        <w:rPr>
          <w:noProof/>
        </w:rPr>
        <w:pict>
          <v:oval id="_x0000_s1327" style="position:absolute;left:0;text-align:left;margin-left:162pt;margin-top:.05pt;width:135pt;height:41.4pt;z-index:251756544" wrapcoords="9360 -393 6360 0 720 3927 720 5891 -120 8640 -120 13353 2160 18458 2760 19244 7680 21600 9120 21600 12360 21600 13800 21600 18720 19244 19200 18458 21720 13353 21720 9818 21480 8247 20760 5891 20880 3927 15000 0 12120 -393 9360 -393" strokeweight="1.25pt">
            <v:textbox style="mso-next-textbox:#_x0000_s1327">
              <w:txbxContent>
                <w:p w:rsidR="009A5F3F" w:rsidRPr="00B86DD8" w:rsidRDefault="009A5F3F" w:rsidP="001A734F">
                  <w:pPr>
                    <w:spacing w:line="192" w:lineRule="auto"/>
                    <w:jc w:val="center"/>
                    <w:rPr>
                      <w:rFonts w:ascii="Hand writing Mutlu" w:hAnsi="Hand writing Mutlu"/>
                      <w:sz w:val="48"/>
                      <w:szCs w:val="48"/>
                    </w:rPr>
                  </w:pPr>
                  <w:r>
                    <w:rPr>
                      <w:rFonts w:ascii="Hand writing Mutlu" w:hAnsi="Hand writing Mutlu"/>
                      <w:sz w:val="48"/>
                      <w:szCs w:val="48"/>
                    </w:rPr>
                    <w:t>Nalann</w:t>
                  </w:r>
                </w:p>
              </w:txbxContent>
            </v:textbox>
            <w10:wrap type="through" side="left"/>
          </v:oval>
        </w:pict>
      </w:r>
    </w:p>
    <w:p w:rsidR="009A5F3F" w:rsidRDefault="009A5F3F" w:rsidP="001A734F">
      <w:pPr>
        <w:ind w:left="180"/>
        <w:rPr>
          <w:rFonts w:ascii="Arial Black" w:hAnsi="Arial Black"/>
          <w:sz w:val="16"/>
          <w:szCs w:val="16"/>
        </w:rPr>
      </w:pPr>
    </w:p>
    <w:p w:rsidR="009A5F3F" w:rsidRDefault="009A5F3F" w:rsidP="001A734F">
      <w:pPr>
        <w:ind w:left="180"/>
        <w:rPr>
          <w:rFonts w:ascii="Arial Black" w:hAnsi="Arial Black"/>
          <w:sz w:val="16"/>
          <w:szCs w:val="16"/>
        </w:rPr>
      </w:pPr>
    </w:p>
    <w:p w:rsidR="009A5F3F" w:rsidRDefault="009A5F3F" w:rsidP="001A734F">
      <w:pPr>
        <w:ind w:left="180"/>
        <w:rPr>
          <w:rFonts w:ascii="Arial Black" w:hAnsi="Arial Black"/>
          <w:sz w:val="16"/>
          <w:szCs w:val="16"/>
        </w:rPr>
      </w:pPr>
    </w:p>
    <w:p w:rsidR="009A5F3F" w:rsidRDefault="009A5F3F" w:rsidP="001A734F">
      <w:pPr>
        <w:ind w:left="180"/>
        <w:rPr>
          <w:rFonts w:ascii="Arial Black" w:hAnsi="Arial Black"/>
          <w:sz w:val="16"/>
          <w:szCs w:val="16"/>
        </w:rPr>
      </w:pPr>
    </w:p>
    <w:p w:rsidR="009A5F3F" w:rsidRPr="00CB6648" w:rsidRDefault="009A5F3F" w:rsidP="001A734F">
      <w:pPr>
        <w:ind w:left="180"/>
        <w:rPr>
          <w:rFonts w:ascii="Arial Black" w:hAnsi="Arial Black"/>
          <w:sz w:val="16"/>
          <w:szCs w:val="16"/>
        </w:rPr>
      </w:pPr>
    </w:p>
    <w:p w:rsidR="009A5F3F" w:rsidRPr="00A8214A" w:rsidRDefault="009A5F3F" w:rsidP="001A734F">
      <w:pPr>
        <w:jc w:val="center"/>
        <w:rPr>
          <w:rFonts w:ascii="Hand writing Mutlu" w:hAnsi="Hand writing Mutlu"/>
          <w:outline/>
          <w:sz w:val="100"/>
          <w:szCs w:val="100"/>
        </w:rPr>
      </w:pPr>
      <w:r w:rsidRPr="00A8214A">
        <w:rPr>
          <w:rFonts w:ascii="Hand writing Mutlu" w:hAnsi="Hand writing Mutlu"/>
          <w:outline/>
          <w:sz w:val="100"/>
          <w:szCs w:val="100"/>
        </w:rPr>
        <w:t>Nalan inat etti.</w:t>
      </w:r>
    </w:p>
    <w:p w:rsidR="009A5F3F" w:rsidRPr="005C068E" w:rsidRDefault="009A5F3F" w:rsidP="001A734F">
      <w:pPr>
        <w:ind w:left="180"/>
        <w:jc w:val="center"/>
        <w:rPr>
          <w:rFonts w:ascii="Hand writing Mutlu" w:hAnsi="Hand writing Mutlu"/>
          <w:outline/>
          <w:sz w:val="72"/>
          <w:szCs w:val="72"/>
        </w:rPr>
      </w:pPr>
      <w:r>
        <w:rPr>
          <w:noProof/>
        </w:rPr>
        <w:pict>
          <v:shape id="Resim 255" o:spid="_x0000_s1328" type="#_x0000_t75" alt="güzel yazı" style="position:absolute;left:0;text-align:left;margin-left:0;margin-top:10.2pt;width:540pt;height:46.2pt;z-index:-251708416;visibility:visible">
            <v:imagedata r:id="rId6" o:title=""/>
          </v:shape>
        </w:pict>
      </w:r>
      <w:r>
        <w:rPr>
          <w:rFonts w:ascii="Hand writing Mutlu" w:hAnsi="Hand writing Mutlu"/>
          <w:outline/>
          <w:sz w:val="72"/>
          <w:szCs w:val="72"/>
        </w:rPr>
        <w:t>Nalan inat etti.</w:t>
      </w:r>
    </w:p>
    <w:p w:rsidR="009A5F3F" w:rsidRPr="005C068E" w:rsidRDefault="009A5F3F" w:rsidP="001A734F">
      <w:pPr>
        <w:tabs>
          <w:tab w:val="left" w:pos="1440"/>
          <w:tab w:val="center" w:pos="5547"/>
        </w:tabs>
        <w:ind w:left="180"/>
        <w:rPr>
          <w:rFonts w:ascii="Hand writing Mutlu" w:hAnsi="Hand writing Mutlu"/>
          <w:outline/>
          <w:sz w:val="72"/>
          <w:szCs w:val="72"/>
        </w:rPr>
      </w:pPr>
      <w:r>
        <w:rPr>
          <w:rFonts w:ascii="Hand writing Mutlu" w:hAnsi="Hand writing Mutlu"/>
          <w:outline/>
          <w:sz w:val="72"/>
          <w:szCs w:val="72"/>
        </w:rPr>
        <w:tab/>
      </w:r>
      <w:r>
        <w:rPr>
          <w:rFonts w:ascii="Hand writing Mutlu" w:hAnsi="Hand writing Mutlu"/>
          <w:outline/>
          <w:sz w:val="72"/>
          <w:szCs w:val="72"/>
        </w:rPr>
        <w:tab/>
      </w:r>
      <w:r>
        <w:rPr>
          <w:noProof/>
        </w:rPr>
        <w:pict>
          <v:shape id="Resim 267" o:spid="_x0000_s1329" type="#_x0000_t75" alt="güzel yazı" style="position:absolute;left:0;text-align:left;margin-left:0;margin-top:10.2pt;width:540pt;height:46.2pt;z-index:-251706368;visibility:visible;mso-position-horizontal-relative:text;mso-position-vertical-relative:text">
            <v:imagedata r:id="rId6" o:title=""/>
          </v:shape>
        </w:pict>
      </w:r>
      <w:r>
        <w:rPr>
          <w:rFonts w:ascii="Hand writing Mutlu" w:hAnsi="Hand writing Mutlu"/>
          <w:outline/>
          <w:sz w:val="72"/>
          <w:szCs w:val="72"/>
        </w:rPr>
        <w:t>N     inat     .</w:t>
      </w:r>
    </w:p>
    <w:p w:rsidR="009A5F3F" w:rsidRPr="00201A37" w:rsidRDefault="009A5F3F" w:rsidP="001A734F">
      <w:pPr>
        <w:ind w:left="180"/>
        <w:rPr>
          <w:rFonts w:ascii="Hand Garden" w:hAnsi="Hand Garden"/>
          <w:outline/>
          <w:sz w:val="4"/>
          <w:szCs w:val="4"/>
        </w:rPr>
      </w:pPr>
    </w:p>
    <w:p w:rsidR="009A5F3F" w:rsidRPr="005C068E" w:rsidRDefault="009A5F3F" w:rsidP="001A734F">
      <w:pPr>
        <w:ind w:left="180"/>
        <w:jc w:val="center"/>
        <w:rPr>
          <w:rFonts w:ascii="Hand writing Mutlu" w:hAnsi="Hand writing Mutlu"/>
          <w:outline/>
          <w:sz w:val="72"/>
          <w:szCs w:val="72"/>
        </w:rPr>
      </w:pPr>
      <w:r>
        <w:rPr>
          <w:noProof/>
        </w:rPr>
        <w:pict>
          <v:shape id="Resim 268" o:spid="_x0000_s1330" type="#_x0000_t75" alt="güzel yazı" style="position:absolute;left:0;text-align:left;margin-left:0;margin-top:10.2pt;width:540pt;height:46.2pt;z-index:-251705344;visibility:visible">
            <v:imagedata r:id="rId6" o:title=""/>
          </v:shape>
        </w:pict>
      </w:r>
      <w:r>
        <w:rPr>
          <w:rFonts w:ascii="Hand writing Mutlu" w:hAnsi="Hand writing Mutlu"/>
          <w:outline/>
          <w:sz w:val="72"/>
          <w:szCs w:val="72"/>
        </w:rPr>
        <w:t xml:space="preserve">              etti.</w:t>
      </w:r>
    </w:p>
    <w:p w:rsidR="009A5F3F" w:rsidRDefault="009A5F3F" w:rsidP="001A734F">
      <w:pPr>
        <w:ind w:left="180"/>
        <w:jc w:val="center"/>
        <w:rPr>
          <w:rFonts w:ascii="Hand writing Mutlu" w:hAnsi="Hand writing Mutlu"/>
          <w:outline/>
          <w:sz w:val="72"/>
          <w:szCs w:val="72"/>
        </w:rPr>
      </w:pPr>
      <w:r>
        <w:rPr>
          <w:noProof/>
        </w:rPr>
        <w:pict>
          <v:shape id="Resim 269" o:spid="_x0000_s1331" type="#_x0000_t75" alt="güzel yazı" style="position:absolute;left:0;text-align:left;margin-left:0;margin-top:10.2pt;width:540pt;height:46.2pt;z-index:-251704320;visibility:visible">
            <v:imagedata r:id="rId6" o:title=""/>
          </v:shape>
        </w:pict>
      </w:r>
      <w:r>
        <w:rPr>
          <w:rFonts w:ascii="Hand writing Mutlu" w:hAnsi="Hand writing Mutlu"/>
          <w:outline/>
          <w:sz w:val="72"/>
          <w:szCs w:val="72"/>
        </w:rPr>
        <w:t>N               .</w:t>
      </w:r>
    </w:p>
    <w:p w:rsidR="009A5F3F" w:rsidRPr="00A8214A" w:rsidRDefault="009A5F3F" w:rsidP="001A734F">
      <w:pPr>
        <w:ind w:left="180"/>
        <w:jc w:val="center"/>
        <w:rPr>
          <w:rFonts w:ascii="Hand writing Mutlu" w:hAnsi="Hand writing Mutlu"/>
          <w:outline/>
          <w:sz w:val="20"/>
          <w:szCs w:val="20"/>
        </w:rPr>
      </w:pPr>
      <w:r>
        <w:rPr>
          <w:noProof/>
        </w:rPr>
        <w:pict>
          <v:oval id="_x0000_s1332" style="position:absolute;left:0;text-align:left;margin-left:297pt;margin-top:15.55pt;width:65.05pt;height:41.4pt;z-index:251762688" wrapcoords="7697 0 5710 393 248 5105 -248 9033 -248 13353 2731 18851 6952 21207 7697 21207 13655 21207 14400 21207 18621 18851 21848 13353 21848 11389 21103 5105 15641 393 13655 0 7697 0">
            <v:textbox style="mso-next-textbox:#_x0000_s1332">
              <w:txbxContent>
                <w:p w:rsidR="009A5F3F" w:rsidRPr="00B86DD8" w:rsidRDefault="009A5F3F" w:rsidP="001A734F">
                  <w:pPr>
                    <w:spacing w:line="192" w:lineRule="auto"/>
                    <w:jc w:val="center"/>
                    <w:rPr>
                      <w:rFonts w:ascii="Hand writing Mutlu" w:hAnsi="Hand writing Mutlu"/>
                      <w:sz w:val="48"/>
                      <w:szCs w:val="48"/>
                    </w:rPr>
                  </w:pPr>
                  <w:r>
                    <w:rPr>
                      <w:rFonts w:ascii="Hand writing Mutlu" w:hAnsi="Hand writing Mutlu"/>
                      <w:sz w:val="48"/>
                      <w:szCs w:val="48"/>
                    </w:rPr>
                    <w:t>an</w:t>
                  </w:r>
                </w:p>
              </w:txbxContent>
            </v:textbox>
            <w10:wrap type="through" side="left"/>
          </v:oval>
        </w:pict>
      </w:r>
      <w:r>
        <w:rPr>
          <w:noProof/>
        </w:rPr>
        <w:pict>
          <v:line id="_x0000_s1333" style="position:absolute;left:0;text-align:left;flip:y;z-index:251765760" from="369.95pt,74.7pt" to="405.45pt,92.45pt" wrapcoords="-460 0 12868 14400 16085 20700 16545 20700 22060 20700 22519 18000 18843 14400 15626 14400 1379 0 -460 0">
            <v:stroke endarrow="block"/>
            <w10:wrap type="through" side="left"/>
          </v:line>
        </w:pict>
      </w:r>
      <w:r>
        <w:rPr>
          <w:noProof/>
        </w:rPr>
        <w:pict>
          <v:line id="_x0000_s1334" style="position:absolute;left:0;text-align:left;z-index:251764736" from="369.95pt,33.3pt" to="405.45pt,51.05pt" wrapcoords="-460 0 12868 14400 16085 20700 16545 20700 22060 20700 22519 18000 18843 14400 15626 14400 1379 0 -460 0">
            <v:stroke endarrow="block"/>
            <w10:wrap type="through" side="left"/>
          </v:line>
        </w:pict>
      </w:r>
      <w:r>
        <w:rPr>
          <w:noProof/>
        </w:rPr>
        <w:pict>
          <v:oval id="_x0000_s1335" style="position:absolute;left:0;text-align:left;margin-left:297pt;margin-top:68.8pt;width:65.05pt;height:41.4pt;z-index:251763712" wrapcoords="7697 0 5710 393 248 5105 -248 9033 -248 13353 2731 18851 6952 21207 7697 21207 13655 21207 14400 21207 18621 18851 21848 13353 21848 11389 21103 5105 15641 393 13655 0 7697 0">
            <v:textbox style="mso-next-textbox:#_x0000_s1335">
              <w:txbxContent>
                <w:p w:rsidR="009A5F3F" w:rsidRPr="00B86DD8" w:rsidRDefault="009A5F3F" w:rsidP="001A734F">
                  <w:pPr>
                    <w:spacing w:line="192" w:lineRule="auto"/>
                    <w:jc w:val="center"/>
                    <w:rPr>
                      <w:rFonts w:ascii="Hand writing Mutlu" w:hAnsi="Hand writing Mutlu"/>
                      <w:sz w:val="48"/>
                      <w:szCs w:val="48"/>
                    </w:rPr>
                  </w:pPr>
                  <w:r>
                    <w:rPr>
                      <w:rFonts w:ascii="Hand writing Mutlu" w:hAnsi="Hand writing Mutlu"/>
                      <w:sz w:val="48"/>
                      <w:szCs w:val="48"/>
                    </w:rPr>
                    <w:t>lat</w:t>
                  </w:r>
                </w:p>
              </w:txbxContent>
            </v:textbox>
            <w10:wrap type="through" side="left"/>
          </v:oval>
        </w:pict>
      </w:r>
    </w:p>
    <w:p w:rsidR="009A5F3F" w:rsidRPr="00A8214A" w:rsidRDefault="009A5F3F" w:rsidP="001A734F">
      <w:pPr>
        <w:ind w:left="180"/>
        <w:jc w:val="center"/>
        <w:rPr>
          <w:rFonts w:ascii="Hand writing Mutlu" w:hAnsi="Hand writing Mutlu"/>
          <w:outline/>
          <w:sz w:val="20"/>
          <w:szCs w:val="20"/>
        </w:rPr>
      </w:pPr>
      <w:r>
        <w:rPr>
          <w:noProof/>
        </w:rPr>
        <w:pict>
          <v:oval id="_x0000_s1336" style="position:absolute;left:0;text-align:left;margin-left:405pt;margin-top:29.45pt;width:117pt;height:41.4pt;z-index:251766784" wrapcoords="9277 -393 6369 0 692 3927 692 5891 -138 8247 -138 13353 2215 18458 2769 19244 7477 21600 9000 21600 12462 21600 13985 21600 18692 19244 19246 18458 21738 13353 21738 9818 21462 7855 20769 5891 20908 3927 15092 0 12185 -393 9277 -393" strokeweight="1.25pt">
            <v:textbox style="mso-next-textbox:#_x0000_s1336">
              <w:txbxContent>
                <w:p w:rsidR="009A5F3F" w:rsidRPr="00B86DD8" w:rsidRDefault="009A5F3F" w:rsidP="001A734F">
                  <w:pPr>
                    <w:spacing w:line="192" w:lineRule="auto"/>
                    <w:jc w:val="center"/>
                    <w:rPr>
                      <w:rFonts w:ascii="Hand writing Mutlu" w:hAnsi="Hand writing Mutlu"/>
                      <w:sz w:val="48"/>
                      <w:szCs w:val="48"/>
                    </w:rPr>
                  </w:pPr>
                  <w:r>
                    <w:rPr>
                      <w:rFonts w:ascii="Hand writing Mutlu" w:hAnsi="Hand writing Mutlu"/>
                      <w:sz w:val="48"/>
                      <w:szCs w:val="48"/>
                    </w:rPr>
                    <w:t>anlat</w:t>
                  </w:r>
                </w:p>
              </w:txbxContent>
            </v:textbox>
            <w10:wrap type="through" side="left"/>
          </v:oval>
        </w:pict>
      </w:r>
      <w:r>
        <w:rPr>
          <w:noProof/>
        </w:rPr>
        <w:pict>
          <v:line id="_x0000_s1337" style="position:absolute;left:0;text-align:left;flip:y;z-index:251760640" from="108.95pt,59.05pt" to="144.45pt,76.8pt" wrapcoords="-460 0 12868 14400 16085 20700 16545 20700 22060 20700 22519 18000 18843 14400 15626 14400 1379 0 -460 0">
            <v:stroke endarrow="block"/>
            <w10:wrap type="through" side="left"/>
          </v:line>
        </w:pict>
      </w:r>
      <w:r>
        <w:rPr>
          <w:noProof/>
        </w:rPr>
        <w:pict>
          <v:line id="_x0000_s1338" style="position:absolute;left:0;text-align:left;z-index:251759616" from="108.95pt,17.65pt" to="144.45pt,35.4pt" wrapcoords="-460 0 12868 14400 16085 20700 16545 20700 22060 20700 22519 18000 18843 14400 15626 14400 1379 0 -460 0">
            <v:stroke endarrow="block"/>
            <w10:wrap type="through" side="left"/>
          </v:line>
        </w:pict>
      </w:r>
      <w:r>
        <w:rPr>
          <w:noProof/>
        </w:rPr>
        <w:pict>
          <v:oval id="_x0000_s1339" style="position:absolute;left:0;text-align:left;margin-left:36pt;margin-top:53.15pt;width:65.05pt;height:41.4pt;z-index:251758592" wrapcoords="7697 0 5710 393 248 5105 -248 9033 -248 13353 2731 18851 6952 21207 7697 21207 13655 21207 14400 21207 18621 18851 21848 13353 21848 11389 21103 5105 15641 393 13655 0 7697 0">
            <v:textbox style="mso-next-textbox:#_x0000_s1339">
              <w:txbxContent>
                <w:p w:rsidR="009A5F3F" w:rsidRPr="00B86DD8" w:rsidRDefault="009A5F3F" w:rsidP="001A734F">
                  <w:pPr>
                    <w:spacing w:line="192" w:lineRule="auto"/>
                    <w:jc w:val="center"/>
                    <w:rPr>
                      <w:rFonts w:ascii="Hand writing Mutlu" w:hAnsi="Hand writing Mutlu"/>
                      <w:sz w:val="48"/>
                      <w:szCs w:val="48"/>
                    </w:rPr>
                  </w:pPr>
                  <w:r>
                    <w:rPr>
                      <w:rFonts w:ascii="Hand writing Mutlu" w:hAnsi="Hand writing Mutlu"/>
                      <w:sz w:val="48"/>
                      <w:szCs w:val="48"/>
                    </w:rPr>
                    <w:t>ni</w:t>
                  </w:r>
                </w:p>
              </w:txbxContent>
            </v:textbox>
            <w10:wrap type="through" side="left"/>
          </v:oval>
        </w:pict>
      </w:r>
      <w:r>
        <w:rPr>
          <w:noProof/>
        </w:rPr>
        <w:pict>
          <v:oval id="_x0000_s1340" style="position:absolute;left:0;text-align:left;margin-left:9pt;margin-top:-.1pt;width:92.05pt;height:41.4pt;z-index:251757568" wrapcoords="7727 0 5620 393 527 4713 527 6284 -176 9033 -176 13745 2634 18851 7024 21207 7727 21207 13698 21207 14400 21207 18790 18851 21600 13745 21600 9033 20898 6284 21073 4713 15980 393 13698 0 7727 0">
            <v:textbox style="mso-next-textbox:#_x0000_s1340">
              <w:txbxContent>
                <w:p w:rsidR="009A5F3F" w:rsidRPr="00B86DD8" w:rsidRDefault="009A5F3F" w:rsidP="001A734F">
                  <w:pPr>
                    <w:spacing w:line="192" w:lineRule="auto"/>
                    <w:jc w:val="center"/>
                    <w:rPr>
                      <w:rFonts w:ascii="Hand writing Mutlu" w:hAnsi="Hand writing Mutlu"/>
                      <w:sz w:val="48"/>
                      <w:szCs w:val="48"/>
                    </w:rPr>
                  </w:pPr>
                  <w:r>
                    <w:rPr>
                      <w:rFonts w:ascii="Hand writing Mutlu" w:hAnsi="Hand writing Mutlu"/>
                      <w:sz w:val="48"/>
                      <w:szCs w:val="48"/>
                    </w:rPr>
                    <w:t>nine</w:t>
                  </w:r>
                </w:p>
              </w:txbxContent>
            </v:textbox>
            <w10:wrap type="through" side="left"/>
          </v:oval>
        </w:pict>
      </w:r>
      <w:r>
        <w:rPr>
          <w:noProof/>
        </w:rPr>
        <w:pict>
          <v:oval id="_x0000_s1341" style="position:absolute;left:0;text-align:left;margin-left:2in;margin-top:29.45pt;width:135pt;height:41.4pt;z-index:251761664" wrapcoords="9360 -393 6360 0 720 3927 720 5891 -120 8640 -120 13353 2160 18458 2760 19244 7680 21600 9120 21600 12360 21600 13800 21600 18720 19244 19200 18458 21720 13353 21720 9818 21480 8247 20760 5891 20880 3927 15000 0 12120 -393 9360 -393" strokeweight="1.25pt">
            <v:textbox style="mso-next-textbox:#_x0000_s1341">
              <w:txbxContent>
                <w:p w:rsidR="009A5F3F" w:rsidRPr="00B86DD8" w:rsidRDefault="009A5F3F" w:rsidP="001A734F">
                  <w:pPr>
                    <w:spacing w:line="192" w:lineRule="auto"/>
                    <w:jc w:val="center"/>
                    <w:rPr>
                      <w:rFonts w:ascii="Hand writing Mutlu" w:hAnsi="Hand writing Mutlu"/>
                      <w:sz w:val="48"/>
                      <w:szCs w:val="48"/>
                    </w:rPr>
                  </w:pPr>
                  <w:r>
                    <w:rPr>
                      <w:rFonts w:ascii="Hand writing Mutlu" w:hAnsi="Hand writing Mutlu"/>
                      <w:sz w:val="48"/>
                      <w:szCs w:val="48"/>
                    </w:rPr>
                    <w:t>nineni</w:t>
                  </w:r>
                </w:p>
              </w:txbxContent>
            </v:textbox>
            <w10:wrap type="through" side="left"/>
          </v:oval>
        </w:pict>
      </w:r>
    </w:p>
    <w:p w:rsidR="009A5F3F" w:rsidRPr="00A8214A" w:rsidRDefault="009A5F3F" w:rsidP="001A734F">
      <w:pPr>
        <w:ind w:left="180"/>
        <w:jc w:val="center"/>
        <w:rPr>
          <w:rFonts w:ascii="Hand writing Mutlu" w:hAnsi="Hand writing Mutlu"/>
          <w:outline/>
          <w:sz w:val="20"/>
          <w:szCs w:val="20"/>
        </w:rPr>
      </w:pPr>
    </w:p>
    <w:p w:rsidR="009A5F3F" w:rsidRDefault="009A5F3F" w:rsidP="001A734F">
      <w:pPr>
        <w:ind w:left="180"/>
        <w:jc w:val="center"/>
        <w:rPr>
          <w:rFonts w:ascii="Hand writing Mutlu" w:hAnsi="Hand writing Mutlu"/>
          <w:outline/>
          <w:sz w:val="20"/>
          <w:szCs w:val="20"/>
        </w:rPr>
      </w:pPr>
    </w:p>
    <w:p w:rsidR="009A5F3F" w:rsidRDefault="009A5F3F" w:rsidP="001A734F">
      <w:pPr>
        <w:ind w:left="180"/>
        <w:jc w:val="center"/>
        <w:rPr>
          <w:rFonts w:ascii="Hand writing Mutlu" w:hAnsi="Hand writing Mutlu"/>
          <w:outline/>
          <w:sz w:val="20"/>
          <w:szCs w:val="20"/>
        </w:rPr>
      </w:pPr>
    </w:p>
    <w:p w:rsidR="009A5F3F" w:rsidRPr="00A8214A" w:rsidRDefault="009A5F3F" w:rsidP="001A734F">
      <w:pPr>
        <w:jc w:val="center"/>
        <w:rPr>
          <w:rFonts w:ascii="Hand writing Mutlu" w:hAnsi="Hand writing Mutlu"/>
          <w:outline/>
          <w:sz w:val="100"/>
          <w:szCs w:val="100"/>
        </w:rPr>
      </w:pPr>
      <w:r>
        <w:rPr>
          <w:rFonts w:ascii="Hand writing Mutlu" w:hAnsi="Hand writing Mutlu"/>
          <w:outline/>
          <w:sz w:val="100"/>
          <w:szCs w:val="100"/>
        </w:rPr>
        <w:t>Nil nineni anlat</w:t>
      </w:r>
      <w:r w:rsidRPr="00A8214A">
        <w:rPr>
          <w:rFonts w:ascii="Hand writing Mutlu" w:hAnsi="Hand writing Mutlu"/>
          <w:outline/>
          <w:sz w:val="100"/>
          <w:szCs w:val="100"/>
        </w:rPr>
        <w:t>.</w:t>
      </w:r>
    </w:p>
    <w:p w:rsidR="009A5F3F" w:rsidRPr="005C068E" w:rsidRDefault="009A5F3F" w:rsidP="001A734F">
      <w:pPr>
        <w:ind w:left="180"/>
        <w:jc w:val="center"/>
        <w:rPr>
          <w:rFonts w:ascii="Hand writing Mutlu" w:hAnsi="Hand writing Mutlu"/>
          <w:outline/>
          <w:sz w:val="72"/>
          <w:szCs w:val="72"/>
        </w:rPr>
      </w:pPr>
      <w:r>
        <w:rPr>
          <w:noProof/>
        </w:rPr>
        <w:pict>
          <v:shape id="Resim 261" o:spid="_x0000_s1342" type="#_x0000_t75" alt="güzel yazı" style="position:absolute;left:0;text-align:left;margin-left:0;margin-top:10.2pt;width:540pt;height:46.2pt;z-index:-251707392;visibility:visible">
            <v:imagedata r:id="rId6" o:title=""/>
          </v:shape>
        </w:pict>
      </w:r>
      <w:r>
        <w:rPr>
          <w:rFonts w:ascii="Hand writing Mutlu" w:hAnsi="Hand writing Mutlu"/>
          <w:outline/>
          <w:sz w:val="72"/>
          <w:szCs w:val="72"/>
        </w:rPr>
        <w:t>Nil nineni anlat.</w:t>
      </w:r>
    </w:p>
    <w:p w:rsidR="009A5F3F" w:rsidRPr="00201A37" w:rsidRDefault="009A5F3F" w:rsidP="001A734F">
      <w:pPr>
        <w:ind w:left="180"/>
        <w:rPr>
          <w:rFonts w:ascii="Hand Garden" w:hAnsi="Hand Garden"/>
          <w:outline/>
          <w:sz w:val="4"/>
          <w:szCs w:val="4"/>
        </w:rPr>
      </w:pPr>
    </w:p>
    <w:p w:rsidR="009A5F3F" w:rsidRDefault="009A5F3F" w:rsidP="001A734F">
      <w:pPr>
        <w:ind w:left="180"/>
        <w:jc w:val="center"/>
        <w:rPr>
          <w:rFonts w:ascii="Hand writing Mutlu" w:hAnsi="Hand writing Mutlu"/>
          <w:outline/>
          <w:sz w:val="72"/>
          <w:szCs w:val="72"/>
        </w:rPr>
      </w:pPr>
      <w:r>
        <w:rPr>
          <w:noProof/>
        </w:rPr>
        <w:pict>
          <v:shape id="Resim 280" o:spid="_x0000_s1343" type="#_x0000_t75" alt="güzel yazı" style="position:absolute;left:0;text-align:left;margin-left:0;margin-top:10.2pt;width:540pt;height:46.2pt;z-index:-251703296;visibility:visible">
            <v:imagedata r:id="rId6" o:title=""/>
          </v:shape>
        </w:pict>
      </w:r>
      <w:r>
        <w:rPr>
          <w:rFonts w:ascii="Hand writing Mutlu" w:hAnsi="Hand writing Mutlu"/>
          <w:outline/>
          <w:sz w:val="72"/>
          <w:szCs w:val="72"/>
        </w:rPr>
        <w:t>N              anlat.</w:t>
      </w:r>
    </w:p>
    <w:p w:rsidR="009A5F3F" w:rsidRDefault="009A5F3F" w:rsidP="00483D8C">
      <w:pPr>
        <w:jc w:val="center"/>
        <w:rPr>
          <w:b/>
          <w:i/>
          <w:color w:val="FF0000"/>
        </w:rPr>
      </w:pPr>
      <w:r>
        <w:rPr>
          <w:rFonts w:ascii="Arial" w:hAnsi="Arial" w:cs="Arial"/>
          <w:color w:val="000000"/>
          <w:sz w:val="20"/>
          <w:szCs w:val="20"/>
        </w:rPr>
        <w:br/>
      </w:r>
      <w:hyperlink r:id="rId8" w:history="1">
        <w:r>
          <w:rPr>
            <w:rStyle w:val="Hyperlink"/>
            <w:b/>
            <w:i/>
            <w:color w:val="FF0000"/>
          </w:rPr>
          <w:t>www.sorubak.com</w:t>
        </w:r>
      </w:hyperlink>
    </w:p>
    <w:p w:rsidR="009A5F3F" w:rsidRDefault="009A5F3F" w:rsidP="00483D8C">
      <w:pPr>
        <w:jc w:val="center"/>
        <w:rPr>
          <w:b/>
          <w:i/>
          <w:color w:val="0000FF"/>
          <w:sz w:val="20"/>
          <w:szCs w:val="20"/>
        </w:rPr>
      </w:pPr>
      <w:r>
        <w:rPr>
          <w:b/>
          <w:i/>
          <w:color w:val="0000FF"/>
          <w:sz w:val="20"/>
          <w:szCs w:val="20"/>
        </w:rPr>
        <w:t>(Ücretsiz ve Üyeliksiz Dosya İndirme Keyfi Yaşayın)</w:t>
      </w:r>
    </w:p>
    <w:p w:rsidR="009A5F3F" w:rsidRPr="00201A37" w:rsidRDefault="009A5F3F" w:rsidP="001A734F">
      <w:pPr>
        <w:ind w:left="180"/>
        <w:jc w:val="center"/>
        <w:rPr>
          <w:rFonts w:ascii="Hand Garden" w:hAnsi="Hand Garden"/>
          <w:outline/>
          <w:sz w:val="4"/>
          <w:szCs w:val="4"/>
        </w:rPr>
      </w:pPr>
    </w:p>
    <w:sectPr w:rsidR="009A5F3F" w:rsidRPr="00201A37" w:rsidSect="00801C96">
      <w:pgSz w:w="11906" w:h="16838"/>
      <w:pgMar w:top="709" w:right="282"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5F3F" w:rsidRDefault="009A5F3F" w:rsidP="001A734F">
      <w:r>
        <w:separator/>
      </w:r>
    </w:p>
  </w:endnote>
  <w:endnote w:type="continuationSeparator" w:id="0">
    <w:p w:rsidR="009A5F3F" w:rsidRDefault="009A5F3F" w:rsidP="001A734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Hand Garden">
    <w:altName w:val="Courier New"/>
    <w:panose1 w:val="00000000000000000000"/>
    <w:charset w:val="00"/>
    <w:family w:val="auto"/>
    <w:notTrueType/>
    <w:pitch w:val="variable"/>
    <w:sig w:usb0="00000003" w:usb1="00000000" w:usb2="00000000" w:usb3="00000000" w:csb0="00000001" w:csb1="00000000"/>
  </w:font>
  <w:font w:name="Hand Center">
    <w:altName w:val="Courier New"/>
    <w:panose1 w:val="00000000000000000000"/>
    <w:charset w:val="00"/>
    <w:family w:val="auto"/>
    <w:notTrueType/>
    <w:pitch w:val="variable"/>
    <w:sig w:usb0="00000003" w:usb1="00000000" w:usb2="00000000" w:usb3="00000000" w:csb0="00000001" w:csb1="00000000"/>
  </w:font>
  <w:font w:name="Arial Black">
    <w:panose1 w:val="020B0A04020102020204"/>
    <w:charset w:val="A2"/>
    <w:family w:val="swiss"/>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5F3F" w:rsidRDefault="009A5F3F" w:rsidP="001A734F">
      <w:r>
        <w:separator/>
      </w:r>
    </w:p>
  </w:footnote>
  <w:footnote w:type="continuationSeparator" w:id="0">
    <w:p w:rsidR="009A5F3F" w:rsidRDefault="009A5F3F" w:rsidP="001A734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01C96"/>
    <w:rsid w:val="000C4E90"/>
    <w:rsid w:val="00180EEA"/>
    <w:rsid w:val="001A734F"/>
    <w:rsid w:val="00201A37"/>
    <w:rsid w:val="0026512A"/>
    <w:rsid w:val="00294FCE"/>
    <w:rsid w:val="002A3B38"/>
    <w:rsid w:val="002E45F8"/>
    <w:rsid w:val="00483D8C"/>
    <w:rsid w:val="005C068E"/>
    <w:rsid w:val="007573AF"/>
    <w:rsid w:val="007859AD"/>
    <w:rsid w:val="00801C96"/>
    <w:rsid w:val="00865DA3"/>
    <w:rsid w:val="008B450C"/>
    <w:rsid w:val="008D2B9D"/>
    <w:rsid w:val="009A5F3F"/>
    <w:rsid w:val="00A8214A"/>
    <w:rsid w:val="00AA3C3C"/>
    <w:rsid w:val="00AB4948"/>
    <w:rsid w:val="00B30A54"/>
    <w:rsid w:val="00B40928"/>
    <w:rsid w:val="00B67332"/>
    <w:rsid w:val="00B74E1C"/>
    <w:rsid w:val="00B86DD8"/>
    <w:rsid w:val="00CB6648"/>
    <w:rsid w:val="00D50101"/>
    <w:rsid w:val="00EC625D"/>
    <w:rsid w:val="00F428B7"/>
    <w:rsid w:val="00FA6D53"/>
    <w:rsid w:val="00FD2F6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4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1C96"/>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483D8C"/>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7951776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webSettings" Target="webSettings.xml"/><Relationship Id="rId7" Type="http://schemas.openxmlformats.org/officeDocument/2006/relationships/image" Target="media/image2.w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TotalTime>
  <Pages>10</Pages>
  <Words>340</Words>
  <Characters>1940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Öğretmen</dc:creator>
  <cp:keywords/>
  <dc:description/>
  <cp:lastModifiedBy>edanur</cp:lastModifiedBy>
  <cp:revision>3</cp:revision>
  <dcterms:created xsi:type="dcterms:W3CDTF">2010-11-08T11:00:00Z</dcterms:created>
  <dcterms:modified xsi:type="dcterms:W3CDTF">2010-11-28T17:14:00Z</dcterms:modified>
</cp:coreProperties>
</file>