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75" w:rsidRDefault="00164175" w:rsidP="0068787D">
      <w:pPr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Pr="00CB6648" w:rsidRDefault="00164175" w:rsidP="0068787D">
      <w:pPr>
        <w:rPr>
          <w:rFonts w:ascii="Arial Black" w:hAnsi="Arial Black"/>
          <w:sz w:val="16"/>
          <w:szCs w:val="16"/>
        </w:rPr>
      </w:pPr>
      <w:r>
        <w:rPr>
          <w:rFonts w:ascii="Arial Black" w:hAnsi="Arial Black"/>
          <w:sz w:val="16"/>
          <w:szCs w:val="16"/>
        </w:rPr>
        <w:t>55</w:t>
      </w:r>
    </w:p>
    <w:p w:rsidR="00164175" w:rsidRPr="002A3B38" w:rsidRDefault="00164175" w:rsidP="0068787D">
      <w:pPr>
        <w:ind w:left="180"/>
        <w:rPr>
          <w:rFonts w:ascii="Hand writing Mutlu" w:hAnsi="Hand writing Mutlu"/>
          <w:outline/>
          <w:sz w:val="190"/>
          <w:szCs w:val="190"/>
        </w:rPr>
      </w:pPr>
      <w:r>
        <w:rPr>
          <w:rFonts w:ascii="Hand writing Mutlu" w:hAnsi="Hand writing Mutlu"/>
          <w:outline/>
          <w:sz w:val="190"/>
          <w:szCs w:val="190"/>
        </w:rPr>
        <w:t>iii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  <w:r>
        <w:rPr>
          <w:rFonts w:ascii="Hand writing Mutlu" w:hAnsi="Hand writing Mutlu"/>
          <w:outline/>
          <w:sz w:val="190"/>
          <w:szCs w:val="190"/>
        </w:rPr>
        <w:t>iii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  <w:r>
        <w:rPr>
          <w:rFonts w:ascii="Hand writing Mutlu" w:hAnsi="Hand writing Mutlu"/>
          <w:outline/>
          <w:sz w:val="190"/>
          <w:szCs w:val="190"/>
        </w:rPr>
        <w:t xml:space="preserve"> </w:t>
      </w:r>
      <w:r w:rsidRPr="00A06107">
        <w:rPr>
          <w:rFonts w:ascii="Hand Garden" w:hAnsi="Hand Garden"/>
          <w:outline/>
          <w:sz w:val="190"/>
          <w:szCs w:val="190"/>
        </w:rPr>
        <w:t>i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güzel yazı" style="position:absolute;left:0;text-align:left;margin-left:0;margin-top:10.2pt;width:540pt;height:46.2pt;z-index:-25178675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i i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3" o:spid="_x0000_s1027" type="#_x0000_t75" alt="güzel yazı" style="position:absolute;left:0;text-align:left;margin-left:0;margin-top:10.2pt;width:540pt;height:46.2pt;z-index:-25178572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4" o:spid="_x0000_s1028" type="#_x0000_t75" alt="güzel yazı" style="position:absolute;left:0;text-align:left;margin-left:0;margin-top:10.4pt;width:540pt;height:46.2pt;z-index:-25178470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6" o:spid="_x0000_s1029" type="#_x0000_t75" alt="güzel yazı" style="position:absolute;left:0;text-align:left;margin-left:0;margin-top:10.2pt;width:540pt;height:46.2pt;z-index:-25178265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i i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7" o:spid="_x0000_s1030" type="#_x0000_t75" alt="güzel yazı" style="position:absolute;left:0;text-align:left;margin-left:0;margin-top:10.2pt;width:540pt;height:46.2pt;z-index:-25178163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8" o:spid="_x0000_s1031" type="#_x0000_t75" alt="güzel yazı" style="position:absolute;left:0;text-align:left;margin-left:0;margin-top:10.4pt;width:540pt;height:46.2pt;z-index:-25178060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 i i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" o:spid="_x0000_s1032" type="#_x0000_t75" alt="güzel yazı" style="position:absolute;left:0;text-align:left;margin-left:0;margin-top:10.4pt;width:540pt;height:46.2pt;z-index:-251783680;visibility:visible">
            <v:imagedata r:id="rId4" o:title=""/>
          </v:shape>
        </w:pict>
      </w:r>
      <w:r>
        <w:rPr>
          <w:noProof/>
        </w:rPr>
        <w:pict>
          <v:shape id="Resim 9" o:spid="_x0000_s1033" type="#_x0000_t75" alt="güzel yazı" style="position:absolute;left:0;text-align:left;margin-left:0;margin-top:10.2pt;width:540pt;height:46.2pt;z-index:-25177958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10" o:spid="_x0000_s1034" type="#_x0000_t75" alt="güzel yazı" style="position:absolute;left:0;text-align:left;margin-left:0;margin-top:10.2pt;width:540pt;height:46.2pt;z-index:-25177856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</w:t>
      </w:r>
    </w:p>
    <w:p w:rsidR="00164175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11" o:spid="_x0000_s1035" type="#_x0000_t75" alt="güzel yazı" style="position:absolute;left:0;text-align:left;margin-left:0;margin-top:10.4pt;width:540pt;height:46.2pt;z-index:-25177753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</w:t>
      </w: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12" o:spid="_x0000_s1036" type="#_x0000_t75" alt="güzel yazı" style="position:absolute;left:0;text-align:left;margin-left:0;margin-top:10.4pt;width:540pt;height:46.2pt;z-index:-25177651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 </w:t>
      </w:r>
    </w:p>
    <w:p w:rsidR="00164175" w:rsidRPr="002A3B38" w:rsidRDefault="00164175" w:rsidP="0068787D">
      <w:pPr>
        <w:ind w:left="180"/>
        <w:rPr>
          <w:rFonts w:ascii="Hand writing Mutlu" w:hAnsi="Hand writing Mutlu"/>
          <w:outline/>
          <w:sz w:val="190"/>
          <w:szCs w:val="190"/>
        </w:rPr>
      </w:pPr>
      <w:r>
        <w:rPr>
          <w:rFonts w:ascii="Hand writing Mutlu" w:hAnsi="Hand writing Mutlu"/>
          <w:outline/>
          <w:sz w:val="190"/>
          <w:szCs w:val="190"/>
        </w:rPr>
        <w:t>iii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  <w:r>
        <w:rPr>
          <w:rFonts w:ascii="Hand writing Mutlu" w:hAnsi="Hand writing Mutlu"/>
          <w:outline/>
          <w:sz w:val="190"/>
          <w:szCs w:val="190"/>
        </w:rPr>
        <w:t>iii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  <w:r>
        <w:rPr>
          <w:rFonts w:ascii="Hand writing Mutlu" w:hAnsi="Hand writing Mutlu"/>
          <w:outline/>
          <w:sz w:val="190"/>
          <w:szCs w:val="190"/>
        </w:rPr>
        <w:t xml:space="preserve"> </w:t>
      </w:r>
      <w:r w:rsidRPr="00A06107">
        <w:rPr>
          <w:rFonts w:ascii="Hand Garden" w:hAnsi="Hand Garden"/>
          <w:outline/>
          <w:sz w:val="190"/>
          <w:szCs w:val="190"/>
        </w:rPr>
        <w:t>i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3" o:spid="_x0000_s1037" type="#_x0000_t75" alt="güzel yazı" style="position:absolute;left:0;text-align:left;margin-left:0;margin-top:10.2pt;width:540pt;height:46.2pt;z-index:-25177548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iiiiiiiiiiiiiiiiiiiiiiiiiiiiiiiiiii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14" o:spid="_x0000_s1038" type="#_x0000_t75" alt="güzel yazı" style="position:absolute;left:0;text-align:left;margin-left:0;margin-top:10.2pt;width:540pt;height:46.2pt;z-index:-25177446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iiiiiiiiiiiiiiiii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15" o:spid="_x0000_s1039" type="#_x0000_t75" alt="güzel yazı" style="position:absolute;left:0;text-align:left;margin-left:0;margin-top:10.4pt;width:540pt;height:46.2pt;z-index:-25177344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iiiiiiiiii 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7" o:spid="_x0000_s1040" type="#_x0000_t75" alt="güzel yazı" style="position:absolute;left:0;text-align:left;margin-left:0;margin-top:10.2pt;width:540pt;height:46.2pt;z-index:-25177139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iiiiiiiii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18" o:spid="_x0000_s1041" type="#_x0000_t75" alt="güzel yazı" style="position:absolute;left:0;text-align:left;margin-left:0;margin-top:10.2pt;width:540pt;height:46.2pt;z-index:-25177036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iiiiiiii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19" o:spid="_x0000_s1042" type="#_x0000_t75" alt="güzel yazı" style="position:absolute;left:0;text-align:left;margin-left:0;margin-top:10.4pt;width:540pt;height:46.2pt;z-index:-25176934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iiiii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6" o:spid="_x0000_s1043" type="#_x0000_t75" alt="güzel yazı" style="position:absolute;left:0;text-align:left;margin-left:0;margin-top:10.4pt;width:540pt;height:46.2pt;z-index:-251772416;visibility:visible">
            <v:imagedata r:id="rId4" o:title=""/>
          </v:shape>
        </w:pict>
      </w:r>
      <w:r>
        <w:rPr>
          <w:noProof/>
        </w:rPr>
        <w:pict>
          <v:shape id="Resim 20" o:spid="_x0000_s1044" type="#_x0000_t75" alt="güzel yazı" style="position:absolute;left:0;text-align:left;margin-left:0;margin-top:10.2pt;width:540pt;height:46.2pt;z-index:-25176832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21" o:spid="_x0000_s1045" type="#_x0000_t75" alt="güzel yazı" style="position:absolute;left:0;text-align:left;margin-left:0;margin-top:10.2pt;width:540pt;height:46.2pt;z-index:-25176729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 </w:t>
      </w:r>
    </w:p>
    <w:p w:rsidR="00164175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22" o:spid="_x0000_s1046" type="#_x0000_t75" alt="güzel yazı" style="position:absolute;left:0;text-align:left;margin-left:0;margin-top:10.4pt;width:540pt;height:46.2pt;z-index:-25176627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 </w:t>
      </w: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23" o:spid="_x0000_s1047" type="#_x0000_t75" alt="güzel yazı" style="position:absolute;left:0;text-align:left;margin-left:0;margin-top:10.4pt;width:540pt;height:46.2pt;z-index:-25176524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iii </w:t>
      </w: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048" style="position:absolute;left:0;text-align:left;flip:y;z-index:251563520" from="240.95pt,68.15pt" to="276.45pt,85.9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049" style="position:absolute;left:0;text-align:left;z-index:251562496" from="240.95pt,26.75pt" to="276.45pt,44.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050" style="position:absolute;left:0;text-align:left;margin-left:168pt;margin-top:9pt;width:65.05pt;height:41.4pt;z-index:251560448" wrapcoords="7697 0 5710 393 248 5105 -248 9033 -248 13353 2731 18851 6952 21207 7697 21207 13655 21207 14400 21207 18621 18851 21848 13353 21848 11389 21103 5105 15641 393 13655 0 7697 0">
            <v:textbox style="mso-next-textbox:#_x0000_s1050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051" style="position:absolute;left:0;text-align:left;margin-left:300.1pt;margin-top:38.55pt;width:86.9pt;height:41.4pt;z-index:251564544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051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il</w:t>
                  </w:r>
                </w:p>
              </w:txbxContent>
            </v:textbox>
            <w10:wrap type="through" side="left"/>
          </v:oval>
        </w:pict>
      </w:r>
      <w:r>
        <w:rPr>
          <w:rFonts w:ascii="Arial Black" w:hAnsi="Arial Black"/>
          <w:sz w:val="16"/>
          <w:szCs w:val="16"/>
        </w:rPr>
        <w:t>56</w: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oval id="_x0000_s1052" style="position:absolute;left:0;text-align:left;margin-left:168pt;margin-top:1.6pt;width:65.05pt;height:41.4pt;z-index:251561472" wrapcoords="7697 0 5710 393 248 5105 -248 9033 -248 13353 2731 18851 6952 21207 7697 21207 13655 21207 14400 21207 18621 18851 21848 13353 21848 11389 21103 5105 15641 393 13655 0 7697 0">
            <v:textbox style="mso-next-textbox:#_x0000_s1052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Pr="00CB6648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Pr="002A3B38" w:rsidRDefault="00164175" w:rsidP="0068787D">
      <w:pPr>
        <w:ind w:left="180"/>
        <w:rPr>
          <w:rFonts w:ascii="Hand writing Mutlu" w:hAnsi="Hand writing Mutlu"/>
          <w:outline/>
          <w:sz w:val="190"/>
          <w:szCs w:val="190"/>
        </w:rPr>
      </w:pPr>
      <w:r>
        <w:rPr>
          <w:rFonts w:ascii="Hand writing Mutlu" w:hAnsi="Hand writing Mutlu"/>
          <w:outline/>
          <w:sz w:val="190"/>
          <w:szCs w:val="190"/>
        </w:rPr>
        <w:t>il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</w:t>
      </w:r>
      <w:r>
        <w:rPr>
          <w:rFonts w:ascii="Hand writing Mutlu" w:hAnsi="Hand writing Mutlu"/>
          <w:outline/>
          <w:sz w:val="190"/>
          <w:szCs w:val="190"/>
        </w:rPr>
        <w:t xml:space="preserve"> </w:t>
      </w:r>
      <w:r w:rsidRPr="007E4B45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 xml:space="preserve">  </w:t>
      </w:r>
      <w:r>
        <w:rPr>
          <w:rFonts w:ascii="Hand writing Mutlu" w:hAnsi="Hand writing Mutlu"/>
          <w:outline/>
          <w:sz w:val="190"/>
          <w:szCs w:val="190"/>
        </w:rPr>
        <w:t>il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</w:t>
      </w:r>
      <w:r>
        <w:rPr>
          <w:rFonts w:ascii="Hand writing Mutlu" w:hAnsi="Hand writing Mutlu"/>
          <w:outline/>
          <w:sz w:val="190"/>
          <w:szCs w:val="190"/>
        </w:rPr>
        <w:t xml:space="preserve">  il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24" o:spid="_x0000_s1053" type="#_x0000_t75" alt="güzel yazı" style="position:absolute;left:0;text-align:left;margin-left:0;margin-top:10.2pt;width:540pt;height:46.2pt;z-index:-25176422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il il il il il il il il il</w:t>
      </w:r>
      <w:r w:rsidRPr="00E56DA7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il il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25" o:spid="_x0000_s1054" type="#_x0000_t75" alt="güzel yazı" style="position:absolute;left:0;text-align:left;margin-left:0;margin-top:10.2pt;width:540pt;height:46.2pt;z-index:-25176320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il il il il il il il il il</w:t>
      </w:r>
      <w:r w:rsidRPr="00E56DA7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il il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26" o:spid="_x0000_s1055" type="#_x0000_t75" alt="güzel yazı" style="position:absolute;left:0;text-align:left;margin-left:0;margin-top:10.4pt;width:540pt;height:46.2pt;z-index:-25176217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il il il il il il il il il il il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27" o:spid="_x0000_s1056" type="#_x0000_t75" alt="güzel yazı" style="position:absolute;left:0;text-align:left;margin-left:0;margin-top:10.2pt;width:540pt;height:46.2pt;z-index:-25176115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il il il il il il il il il il il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28" o:spid="_x0000_s1057" type="#_x0000_t75" alt="güzel yazı" style="position:absolute;left:0;text-align:left;margin-left:0;margin-top:10.2pt;width:540pt;height:46.2pt;z-index:-25176012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29" o:spid="_x0000_s1058" type="#_x0000_t75" alt="güzel yazı" style="position:absolute;left:0;text-align:left;margin-left:0;margin-top:10.2pt;width:540pt;height:46.2pt;z-index:-25175910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30" o:spid="_x0000_s1059" type="#_x0000_t75" alt="güzel yazı" style="position:absolute;left:0;text-align:left;margin-left:0;margin-top:10.4pt;width:540pt;height:46.2pt;z-index:-25175808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31" o:spid="_x0000_s1060" type="#_x0000_t75" alt="güzel yazı" style="position:absolute;left:0;text-align:left;margin-left:0;margin-top:10.2pt;width:540pt;height:46.2pt;z-index:-25175705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il </w:t>
      </w: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341BAC">
      <w:pPr>
        <w:rPr>
          <w:rFonts w:ascii="Arial" w:hAnsi="Arial" w:cs="Arial"/>
          <w:i/>
          <w:color w:val="666699"/>
          <w:sz w:val="22"/>
          <w:szCs w:val="22"/>
        </w:rPr>
      </w:pPr>
      <w:hyperlink r:id="rId5" w:history="1">
        <w:r>
          <w:rPr>
            <w:rStyle w:val="Hyperlink"/>
            <w:rFonts w:ascii="Arial" w:hAnsi="Arial" w:cs="Arial"/>
            <w:i/>
            <w:sz w:val="22"/>
            <w:szCs w:val="22"/>
          </w:rPr>
          <w:t>www.sorubak.com</w:t>
        </w:r>
      </w:hyperlink>
      <w:r>
        <w:rPr>
          <w:rFonts w:ascii="Arial" w:hAnsi="Arial" w:cs="Arial"/>
          <w:i/>
          <w:color w:val="666699"/>
          <w:sz w:val="22"/>
          <w:szCs w:val="22"/>
        </w:rPr>
        <w:t xml:space="preserve"> </w:t>
      </w:r>
    </w:p>
    <w:p w:rsidR="00164175" w:rsidRDefault="00164175" w:rsidP="0068787D">
      <w:pPr>
        <w:ind w:left="-284"/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061" style="position:absolute;left:0;text-align:left;flip:y;z-index:251569664" from="240.95pt,68.15pt" to="276.45pt,85.9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062" style="position:absolute;left:0;text-align:left;z-index:251568640" from="240.95pt,26.75pt" to="276.45pt,44.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063" style="position:absolute;left:0;text-align:left;margin-left:168pt;margin-top:62.25pt;width:65.05pt;height:41.4pt;z-index:251567616" wrapcoords="7697 0 5710 393 248 5105 -248 9033 -248 13353 2731 18851 6952 21207 7697 21207 13655 21207 14400 21207 18621 18851 21848 13353 21848 11389 21103 5105 15641 393 13655 0 7697 0">
            <v:textbox style="mso-next-textbox:#_x0000_s1063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064" style="position:absolute;left:0;text-align:left;margin-left:168pt;margin-top:9pt;width:65.05pt;height:41.4pt;z-index:251566592" wrapcoords="7697 0 5710 393 248 5105 -248 9033 -248 13353 2731 18851 6952 21207 7697 21207 13655 21207 14400 21207 18621 18851 21848 13353 21848 11389 21103 5105 15641 393 13655 0 7697 0">
            <v:textbox style="mso-next-textbox:#_x0000_s1064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065" style="position:absolute;left:0;text-align:left;margin-left:300.1pt;margin-top:38.55pt;width:86.9pt;height:41.4pt;z-index:251570688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065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ile</w:t>
                  </w:r>
                </w:p>
              </w:txbxContent>
            </v:textbox>
            <w10:wrap type="through" side="left"/>
          </v:oval>
        </w:pict>
      </w:r>
      <w:r>
        <w:rPr>
          <w:rFonts w:ascii="Arial Black" w:hAnsi="Arial Black"/>
          <w:sz w:val="16"/>
          <w:szCs w:val="16"/>
        </w:rPr>
        <w:t>57</w: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Pr="0068787D" w:rsidRDefault="00164175" w:rsidP="0068787D">
      <w:pPr>
        <w:rPr>
          <w:rFonts w:ascii="Arial Black" w:hAnsi="Arial Black"/>
          <w:sz w:val="16"/>
          <w:szCs w:val="16"/>
        </w:rPr>
      </w:pPr>
    </w:p>
    <w:p w:rsidR="00164175" w:rsidRPr="0068787D" w:rsidRDefault="00164175" w:rsidP="0068787D">
      <w:pPr>
        <w:rPr>
          <w:rFonts w:ascii="Arial Black" w:hAnsi="Arial Black"/>
          <w:sz w:val="16"/>
          <w:szCs w:val="16"/>
        </w:rPr>
      </w:pPr>
    </w:p>
    <w:p w:rsidR="00164175" w:rsidRPr="00DF104E" w:rsidRDefault="00164175" w:rsidP="00DF104E">
      <w:pPr>
        <w:rPr>
          <w:rFonts w:ascii="Hand writing Mutlu" w:hAnsi="Hand writing Mutlu"/>
          <w:outline/>
          <w:sz w:val="96"/>
          <w:szCs w:val="96"/>
        </w:rPr>
      </w:pPr>
      <w:r w:rsidRPr="00DF104E">
        <w:rPr>
          <w:rFonts w:ascii="Hand writing Mutlu" w:hAnsi="Hand writing Mutlu"/>
          <w:outline/>
          <w:sz w:val="96"/>
          <w:szCs w:val="96"/>
        </w:rPr>
        <w:t>Ata ile Ela el ele.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37" o:spid="_x0000_s1066" type="#_x0000_t75" alt="güzel yazı" style="position:absolute;left:0;text-align:left;margin-left:0;margin-top:10.2pt;width:540pt;height:46.2pt;z-index:-25175091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>Ata ile Ela el ele.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43" o:spid="_x0000_s1067" type="#_x0000_t75" alt="güzel yazı" style="position:absolute;left:0;text-align:left;margin-left:0;margin-top:10.2pt;width:540pt;height:46.2pt;z-index:-25174476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>Ata ile Ela el ele.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44" o:spid="_x0000_s1068" type="#_x0000_t75" alt="güzel yazı" style="position:absolute;left:0;text-align:left;margin-left:0;margin-top:10.2pt;width:540pt;height:46.2pt;z-index:-25174374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>Ata ile Ela el ele.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45" o:spid="_x0000_s1069" type="#_x0000_t75" alt="güzel yazı" style="position:absolute;left:0;text-align:left;margin-left:0;margin-top:10.2pt;width:540pt;height:46.2pt;z-index:-25174272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>Ata ile Ela el ele.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46" o:spid="_x0000_s1070" type="#_x0000_t75" alt="güzel yazı" style="position:absolute;left:0;text-align:left;margin-left:0;margin-top:10.2pt;width:540pt;height:46.2pt;z-index:-25174169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>Ata ile Ela el ele.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47" o:spid="_x0000_s1071" type="#_x0000_t75" alt="güzel yazı" style="position:absolute;left:0;text-align:left;margin-left:0;margin-top:10.2pt;width:540pt;height:46.2pt;z-index:-25174067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>Ata                  .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48" o:spid="_x0000_s1072" type="#_x0000_t75" alt="güzel yazı" style="position:absolute;left:0;text-align:left;margin-left:0;margin-top:10.2pt;width:540pt;height:46.2pt;z-index:-25173964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   ile            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49" o:spid="_x0000_s1073" type="#_x0000_t75" alt="güzel yazı" style="position:absolute;left:0;text-align:left;margin-left:0;margin-top:10.2pt;width:540pt;height:46.2pt;z-index:-25173862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        Ela       .</w:t>
      </w:r>
    </w:p>
    <w:p w:rsidR="00164175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0" o:spid="_x0000_s1074" type="#_x0000_t75" alt="güzel yazı" style="position:absolute;left:0;text-align:left;margin-left:0;margin-top:10.2pt;width:540pt;height:46.2pt;z-index:-25173760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               el ele.</w:t>
      </w:r>
    </w:p>
    <w:p w:rsidR="00164175" w:rsidRPr="00383B1B" w:rsidRDefault="00164175" w:rsidP="0068787D">
      <w:pPr>
        <w:ind w:left="180"/>
      </w:pPr>
    </w:p>
    <w:p w:rsidR="00164175" w:rsidRPr="002A3B38" w:rsidRDefault="00164175" w:rsidP="0068787D">
      <w:pPr>
        <w:ind w:left="180"/>
        <w:jc w:val="center"/>
        <w:rPr>
          <w:rFonts w:ascii="Hand writing Mutlu" w:hAnsi="Hand writing Mutlu"/>
          <w:outline/>
          <w:sz w:val="190"/>
          <w:szCs w:val="190"/>
        </w:rPr>
      </w:pPr>
      <w:r>
        <w:rPr>
          <w:rFonts w:ascii="Hand writing Mutlu" w:hAnsi="Hand writing Mutlu"/>
          <w:outline/>
          <w:sz w:val="190"/>
          <w:szCs w:val="190"/>
        </w:rPr>
        <w:t>İ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  <w:r>
        <w:rPr>
          <w:rFonts w:ascii="Hand writing Mutlu" w:hAnsi="Hand writing Mutlu"/>
          <w:outline/>
          <w:sz w:val="190"/>
          <w:szCs w:val="190"/>
        </w:rPr>
        <w:t xml:space="preserve">  İ</w:t>
      </w:r>
      <w:r w:rsidRPr="002A3B38">
        <w:rPr>
          <w:rFonts w:ascii="Hand writing Mutlu" w:hAnsi="Hand writing Mutlu"/>
          <w:outline/>
          <w:sz w:val="190"/>
          <w:szCs w:val="190"/>
        </w:rPr>
        <w:t xml:space="preserve"> </w:t>
      </w:r>
      <w:r>
        <w:rPr>
          <w:rFonts w:ascii="Hand writing Mutlu" w:hAnsi="Hand writing Mutlu"/>
          <w:outline/>
          <w:sz w:val="190"/>
          <w:szCs w:val="190"/>
        </w:rPr>
        <w:t xml:space="preserve">   </w:t>
      </w:r>
      <w:r>
        <w:rPr>
          <w:rFonts w:ascii="Hand Garden" w:hAnsi="Hand Garden"/>
          <w:outline/>
          <w:sz w:val="190"/>
          <w:szCs w:val="190"/>
        </w:rPr>
        <w:t>İ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1" o:spid="_x0000_s1075" type="#_x0000_t75" alt="güzel yazı" style="position:absolute;left:0;text-align:left;margin-left:0;margin-top:10.2pt;width:540pt;height:46.2pt;z-index:-25173657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52" o:spid="_x0000_s1076" type="#_x0000_t75" alt="güzel yazı" style="position:absolute;left:0;text-align:left;margin-left:0;margin-top:10.2pt;width:540pt;height:46.2pt;z-index:-25173555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İ 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53" o:spid="_x0000_s1077" type="#_x0000_t75" alt="güzel yazı" style="position:absolute;left:0;text-align:left;margin-left:0;margin-top:10.4pt;width:540pt;height:46.2pt;z-index:-25173452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İ 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" o:spid="_x0000_s1078" type="#_x0000_t75" alt="güzel yazı" style="position:absolute;left:0;text-align:left;margin-left:0;margin-top:10.2pt;width:540pt;height:46.2pt;z-index:-25173248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56" o:spid="_x0000_s1079" type="#_x0000_t75" alt="güzel yazı" style="position:absolute;left:0;text-align:left;margin-left:0;margin-top:10.2pt;width:540pt;height:46.2pt;z-index:-25173145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İ İ İ</w:t>
      </w:r>
      <w:r w:rsidRPr="0026512A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İ 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57" o:spid="_x0000_s1080" type="#_x0000_t75" alt="güzel yazı" style="position:absolute;left:0;text-align:left;margin-left:0;margin-top:10.4pt;width:540pt;height:46.2pt;z-index:-25173043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</w:p>
    <w:p w:rsidR="00164175" w:rsidRPr="005C068E" w:rsidRDefault="00164175" w:rsidP="0068787D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4" o:spid="_x0000_s1081" type="#_x0000_t75" alt="güzel yazı" style="position:absolute;left:0;text-align:left;margin-left:0;margin-top:10.4pt;width:540pt;height:46.2pt;z-index:-251733504;visibility:visible">
            <v:imagedata r:id="rId4" o:title=""/>
          </v:shape>
        </w:pict>
      </w:r>
      <w:r>
        <w:rPr>
          <w:noProof/>
        </w:rPr>
        <w:pict>
          <v:shape id="Resim 58" o:spid="_x0000_s1082" type="#_x0000_t75" alt="güzel yazı" style="position:absolute;left:0;text-align:left;margin-left:0;margin-top:10.2pt;width:540pt;height:46.2pt;z-index:-25172940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</w:p>
    <w:p w:rsidR="00164175" w:rsidRPr="00F428B7" w:rsidRDefault="00164175" w:rsidP="0068787D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pict>
          <v:shape id="Resim 59" o:spid="_x0000_s1083" type="#_x0000_t75" alt="güzel yazı" style="position:absolute;left:0;text-align:left;margin-left:0;margin-top:10.2pt;width:540pt;height:46.2pt;z-index:-25172838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</w:p>
    <w:p w:rsidR="00164175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60" o:spid="_x0000_s1084" type="#_x0000_t75" alt="güzel yazı" style="position:absolute;left:0;text-align:left;margin-left:0;margin-top:10.4pt;width:540pt;height:46.2pt;z-index:-25172736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</w:p>
    <w:p w:rsidR="00164175" w:rsidRDefault="00164175" w:rsidP="0068787D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pict>
          <v:shape id="Resim 61" o:spid="_x0000_s1085" type="#_x0000_t75" alt="güzel yazı" style="position:absolute;left:0;text-align:left;margin-left:0;margin-top:10.4pt;width:540pt;height:46.2pt;z-index:-25172633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İ </w: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oval id="_x0000_s1086" style="position:absolute;left:0;text-align:left;margin-left:284.6pt;margin-top:11.85pt;width:65.05pt;height:41.4pt;z-index:251596288" wrapcoords="7697 0 5710 393 248 5105 -248 9033 -248 13353 2731 18851 6952 21207 7697 21207 13655 21207 14400 21207 18621 18851 21848 13353 21848 11389 21103 5105 15641 393 13655 0 7697 0">
            <v:textbox style="mso-next-textbox:#_x0000_s1086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oval id="_x0000_s1087" style="position:absolute;left:0;text-align:left;margin-left:182.5pt;margin-top:5.85pt;width:65.05pt;height:41.4pt;z-index:251591168" wrapcoords="7697 0 5710 393 248 5105 -248 9033 -248 13353 2731 18851 6952 21207 7697 21207 13655 21207 14400 21207 18621 18851 21848 13353 21848 11389 21103 5105 15641 393 13655 0 7697 0">
            <v:textbox style="mso-next-textbox:#_x0000_s1087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oval id="_x0000_s1088" style="position:absolute;left:0;text-align:left;margin-left:399.9pt;margin-top:7.65pt;width:99pt;height:41.4pt;z-index:251600384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088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elli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line id="_x0000_s1089" style="position:absolute;left:0;text-align:left;z-index:251598336" from="356.5pt,8.6pt" to="392pt,26.3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rFonts w:ascii="Arial Black" w:hAnsi="Arial Black"/>
          <w:sz w:val="16"/>
          <w:szCs w:val="16"/>
        </w:rPr>
        <w:t>60</w: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oval id="_x0000_s1090" style="position:absolute;left:0;text-align:left;margin-left:29.5pt;margin-top:9.6pt;width:86.9pt;height:41.4pt;z-index:251595264" wrapcoords="7634 0 5400 393 372 4713 -186 9033 -186 13745 2607 18851 6890 21207 7634 21207 13779 21207 14338 21207 18248 19244 18807 18851 21600 13745 21600 9033 21228 4713 16386 785 13779 0 7634 0">
            <v:textbox style="mso-next-textbox:#_x0000_s1090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line id="_x0000_s1091" style="position:absolute;left:0;text-align:left;flip:y;z-index:251593216" from="128.5pt,9.25pt" to="182.5pt,27.25pt" wrapcoords="-300 0 -300 900 13200 14400 18000 21600 18300 21600 21000 21600 21600 18900 19200 15300 15600 14400 1200 0 -300 0">
            <v:stroke endarrow="block"/>
            <w10:wrap type="through" side="left"/>
          </v:line>
        </w:pic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092" style="position:absolute;left:0;text-align:left;flip:y;z-index:251599360" from="360.95pt,10.7pt" to="396.45pt,28.4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093" style="position:absolute;left:0;text-align:left;margin-left:292.3pt;margin-top:4.7pt;width:65.05pt;height:41.4pt;z-index:251597312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93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094" style="position:absolute;left:0;text-align:left;margin-left:182.5pt;margin-top:10.7pt;width:65.05pt;height:41.4pt;z-index:251592192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94">
              <w:txbxContent>
                <w:p w:rsidR="00164175" w:rsidRPr="00B86DD8" w:rsidRDefault="00164175" w:rsidP="0068787D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095" style="position:absolute;left:0;text-align:left;z-index:251594240" from="128.5pt,4.55pt" to="182.5pt,22.55pt" wrapcoords="-300 0 -300 900 13200 14400 18000 21600 18300 21600 21000 21600 21600 18900 19200 15300 15600 14400 1200 0 -300 0">
            <v:stroke endarrow="block"/>
            <w10:wrap type="through" side="left"/>
          </v:line>
        </w:pict>
      </w: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68787D">
      <w:pPr>
        <w:ind w:left="180"/>
        <w:rPr>
          <w:rFonts w:ascii="Arial Black" w:hAnsi="Arial Black"/>
          <w:sz w:val="16"/>
          <w:szCs w:val="16"/>
        </w:rPr>
      </w:pPr>
    </w:p>
    <w:p w:rsidR="00164175" w:rsidRPr="0068787D" w:rsidRDefault="00164175" w:rsidP="0068787D">
      <w:pPr>
        <w:ind w:left="180"/>
        <w:rPr>
          <w:rFonts w:ascii="Hand writing Mutlu" w:hAnsi="Hand writing Mutlu"/>
          <w:outline/>
          <w:sz w:val="110"/>
          <w:szCs w:val="110"/>
        </w:rPr>
      </w:pPr>
      <w:r>
        <w:rPr>
          <w:rFonts w:ascii="Hand writing Mutlu" w:hAnsi="Hand writing Mutlu"/>
          <w:outline/>
          <w:sz w:val="110"/>
          <w:szCs w:val="110"/>
        </w:rPr>
        <w:t>Ali elli alet al</w:t>
      </w:r>
      <w:r w:rsidRPr="0068787D">
        <w:rPr>
          <w:rFonts w:ascii="Hand writing Mutlu" w:hAnsi="Hand writing Mutlu"/>
          <w:outline/>
          <w:sz w:val="110"/>
          <w:szCs w:val="110"/>
        </w:rPr>
        <w:t>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2" o:spid="_x0000_s1096" type="#_x0000_t75" alt="güzel yazı" style="position:absolute;left:0;text-align:left;margin-left:0;margin-top:10.2pt;width:540pt;height:46.2pt;z-index:-251715072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Ali elli alet al.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3" o:spid="_x0000_s1097" type="#_x0000_t75" alt="güzel yazı" style="position:absolute;left:0;text-align:left;margin-left:0;margin-top:10.2pt;width:540pt;height:46.2pt;z-index:-251714048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Ali elli alet al.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4" o:spid="_x0000_s1098" type="#_x0000_t75" alt="güzel yazı" style="position:absolute;left:0;text-align:left;margin-left:0;margin-top:10.2pt;width:540pt;height:46.2pt;z-index:-251713024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Ali elli alet al.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5" o:spid="_x0000_s1099" type="#_x0000_t75" alt="güzel yazı" style="position:absolute;left:0;text-align:left;margin-left:0;margin-top:10.2pt;width:540pt;height:46.2pt;z-index:-251712000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Ali elli alet al.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6" o:spid="_x0000_s1100" type="#_x0000_t75" alt="güzel yazı" style="position:absolute;left:0;text-align:left;margin-left:0;margin-top:10.2pt;width:540pt;height:46.2pt;z-index:-251710976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Ali elli alet al.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7" o:spid="_x0000_s1101" type="#_x0000_t75" alt="güzel yazı" style="position:absolute;left:0;text-align:left;margin-left:0;margin-top:10.2pt;width:540pt;height:46.2pt;z-index:-251709952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Ali                   .</w:t>
      </w:r>
    </w:p>
    <w:p w:rsidR="00164175" w:rsidRPr="00201A37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8" o:spid="_x0000_s1102" type="#_x0000_t75" alt="güzel yazı" style="position:absolute;left:0;text-align:left;margin-left:0;margin-top:10.2pt;width:540pt;height:46.2pt;z-index:-251708928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      elli             .</w:t>
      </w: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79" o:spid="_x0000_s1103" type="#_x0000_t75" alt="güzel yazı" style="position:absolute;left:0;text-align:left;margin-left:0;margin-top:10.2pt;width:540pt;height:46.2pt;z-index:-251707904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               alet    .</w:t>
      </w:r>
    </w:p>
    <w:p w:rsidR="00164175" w:rsidRDefault="00164175" w:rsidP="0068787D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68787D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80" o:spid="_x0000_s1104" type="#_x0000_t75" alt="güzel yazı" style="position:absolute;left:0;text-align:left;margin-left:0;margin-top:10.2pt;width:540pt;height:46.2pt;z-index:-251706880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                     al.</w:t>
      </w: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rFonts w:ascii="Arial Black" w:hAnsi="Arial Black"/>
          <w:sz w:val="16"/>
          <w:szCs w:val="16"/>
        </w:rPr>
        <w:t>61</w: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105" style="position:absolute;left:0;text-align:left;flip:y;z-index:251613696" from="372.85pt,45.6pt" to="408.35pt,63.3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106" style="position:absolute;left:0;text-align:left;z-index:251612672" from="372.85pt,4.2pt" to="408.35pt,21.9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107" style="position:absolute;left:0;text-align:left;margin-left:299.9pt;margin-top:39.7pt;width:65.05pt;height:41.4pt;z-index:251611648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107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108" style="position:absolute;left:0;text-align:left;margin-left:299.9pt;margin-top:-13.55pt;width:65.05pt;height:41.4pt;z-index:251610624" wrapcoords="7697 0 5710 393 248 5105 -248 9033 -248 13353 2731 18851 6952 21207 7697 21207 13655 21207 14400 21207 18621 18851 21848 13353 21848 11389 21103 5105 15641 393 13655 0 7697 0">
            <v:textbox style="mso-next-textbox:#_x0000_s1108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te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109" style="position:absolute;left:0;text-align:left;flip:y;z-index:251621888" from="108.95pt,34.3pt" to="144.45pt,52.0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110" style="position:absolute;left:0;text-align:left;z-index:251620864" from="108.95pt,-7.1pt" to="144.45pt,10.6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111" style="position:absolute;left:0;text-align:left;margin-left:36pt;margin-top:28.4pt;width:65.05pt;height:41.4pt;z-index:251619840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111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112" style="position:absolute;left:0;text-align:left;margin-left:36pt;margin-top:-24.85pt;width:65.05pt;height:41.4pt;z-index:251618816" wrapcoords="7697 0 5710 393 248 5105 -248 9033 -248 13353 2731 18851 6952 21207 7697 21207 13655 21207 14400 21207 18621 18851 21848 13353 21848 11389 21103 5105 15641 393 13655 0 7697 0">
            <v:textbox style="mso-next-textbox:#_x0000_s1112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et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113" style="position:absolute;left:0;text-align:left;margin-left:168.1pt;margin-top:4.7pt;width:99pt;height:41.4pt;z-index:251622912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113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etli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114" style="position:absolute;left:0;text-align:left;margin-left:6in;margin-top:4.7pt;width:99pt;height:41.4pt;z-index:251614720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114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teli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CB6648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C94DA4" w:rsidRDefault="00164175" w:rsidP="00DF104E">
      <w:pPr>
        <w:ind w:left="180"/>
        <w:jc w:val="center"/>
        <w:rPr>
          <w:rFonts w:ascii="Hand writing Mutlu" w:hAnsi="Hand writing Mutlu"/>
          <w:outline/>
          <w:sz w:val="110"/>
          <w:szCs w:val="110"/>
        </w:rPr>
      </w:pPr>
      <w:r w:rsidRPr="00C94DA4">
        <w:rPr>
          <w:rFonts w:ascii="Hand writing Mutlu" w:hAnsi="Hand writing Mutlu"/>
          <w:outline/>
          <w:sz w:val="110"/>
          <w:szCs w:val="110"/>
        </w:rPr>
        <w:t xml:space="preserve">Lale etli </w:t>
      </w:r>
      <w:r>
        <w:rPr>
          <w:noProof/>
        </w:rPr>
      </w:r>
      <w:r w:rsidRPr="00DD5F87">
        <w:rPr>
          <w:rFonts w:ascii="Hand writing Mutlu" w:hAnsi="Hand writing Mutlu"/>
          <w:outline/>
          <w:sz w:val="110"/>
          <w:szCs w:val="110"/>
        </w:rPr>
        <w:pict>
          <v:group id="_x0000_s1115" editas="canvas" style="width:63pt;height:40.3pt;mso-position-horizontal-relative:char;mso-position-vertical-relative:line" coordorigin="-540,287" coordsize="1260,806">
            <o:lock v:ext="edit" aspectratio="t"/>
            <v:shape id="_x0000_s1116" type="#_x0000_t75" style="position:absolute;left:-540;top:287;width:1260;height:806" o:preferrelative="f">
              <v:fill o:detectmouseclick="t"/>
              <v:path o:extrusionok="t" o:connecttype="none"/>
              <o:lock v:ext="edit" text="t"/>
            </v:shape>
            <v:group id="_x0000_s1117" style="position:absolute;left:-540;top:287;width:1170;height:774" coordorigin="5,217" coordsize="1056,235">
              <v:shape id="_x0000_s1118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1119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1120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1121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1122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1123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1124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1125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1126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1127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1128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1129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 w:rsidRPr="00C94DA4">
        <w:rPr>
          <w:rFonts w:ascii="Hand writing Mutlu" w:hAnsi="Hand writing Mutlu"/>
          <w:outline/>
          <w:sz w:val="110"/>
          <w:szCs w:val="110"/>
        </w:rPr>
        <w:t xml:space="preserve"> al.</w:t>
      </w:r>
    </w:p>
    <w:p w:rsidR="00164175" w:rsidRPr="00C94DA4" w:rsidRDefault="00164175" w:rsidP="00DF104E">
      <w:pPr>
        <w:ind w:left="180"/>
        <w:jc w:val="center"/>
        <w:rPr>
          <w:rFonts w:ascii="Hand writing Mutlu" w:hAnsi="Hand writing Mutlu"/>
          <w:outline/>
          <w:sz w:val="110"/>
          <w:szCs w:val="110"/>
        </w:rPr>
      </w:pPr>
      <w:r>
        <w:rPr>
          <w:rFonts w:ascii="Hand writing Mutlu" w:hAnsi="Hand writing Mutlu"/>
          <w:outline/>
          <w:sz w:val="110"/>
          <w:szCs w:val="110"/>
        </w:rPr>
        <w:t>Talat</w:t>
      </w:r>
      <w:r w:rsidRPr="00C94DA4">
        <w:rPr>
          <w:rFonts w:ascii="Hand writing Mutlu" w:hAnsi="Hand writing Mutlu"/>
          <w:outline/>
          <w:sz w:val="110"/>
          <w:szCs w:val="110"/>
        </w:rPr>
        <w:t xml:space="preserve"> </w:t>
      </w:r>
      <w:r>
        <w:rPr>
          <w:rFonts w:ascii="Hand writing Mutlu" w:hAnsi="Hand writing Mutlu"/>
          <w:outline/>
          <w:sz w:val="110"/>
          <w:szCs w:val="110"/>
        </w:rPr>
        <w:t>tel</w:t>
      </w:r>
      <w:r w:rsidRPr="00C94DA4">
        <w:rPr>
          <w:rFonts w:ascii="Hand writing Mutlu" w:hAnsi="Hand writing Mutlu"/>
          <w:outline/>
          <w:sz w:val="110"/>
          <w:szCs w:val="110"/>
        </w:rPr>
        <w:t xml:space="preserve">i </w:t>
      </w:r>
      <w:r>
        <w:rPr>
          <w:rFonts w:ascii="Hand writing Mutlu" w:hAnsi="Hand writing Mutlu"/>
          <w:outline/>
          <w:sz w:val="110"/>
          <w:szCs w:val="110"/>
        </w:rPr>
        <w:t>elle</w:t>
      </w:r>
      <w:r w:rsidRPr="00C94DA4">
        <w:rPr>
          <w:rFonts w:ascii="Hand writing Mutlu" w:hAnsi="Hand writing Mutlu"/>
          <w:outline/>
          <w:sz w:val="110"/>
          <w:szCs w:val="110"/>
        </w:rPr>
        <w:t>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61" o:spid="_x0000_s1130" type="#_x0000_t75" alt="güzel yazı" style="position:absolute;left:0;text-align:left;margin-left:0;margin-top:10.2pt;width:540pt;height:46.2pt;z-index:-251700736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Lale etli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131" editas="canvas" style="width:36pt;height:30pt;mso-position-horizontal-relative:char;mso-position-vertical-relative:line" coordorigin=",493" coordsize="720,600">
            <o:lock v:ext="edit" aspectratio="t"/>
            <v:shape id="_x0000_s1132" type="#_x0000_t75" style="position:absolute;top:493;width:720;height:600" o:preferrelative="f">
              <v:fill o:detectmouseclick="t"/>
              <v:path o:extrusionok="t" o:connecttype="none"/>
              <o:lock v:ext="edit" text="t"/>
            </v:shape>
            <v:group id="_x0000_s1133" style="position:absolute;left:90;top:493;width:540;height:568" coordorigin="5,217" coordsize="1056,235">
              <v:shape id="_x0000_s1134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1135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1136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1137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1138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1139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1140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1141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1142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1143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1144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1145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al.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69" o:spid="_x0000_s1146" type="#_x0000_t75" alt="güzel yazı" style="position:absolute;left:0;text-align:left;margin-left:0;margin-top:10.2pt;width:540pt;height:46.2pt;z-index:-251692544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Lale etli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147" editas="canvas" style="width:36pt;height:30pt;mso-position-horizontal-relative:char;mso-position-vertical-relative:line" coordorigin=",493" coordsize="720,600">
            <o:lock v:ext="edit" aspectratio="t"/>
            <v:shape id="_x0000_s1148" type="#_x0000_t75" style="position:absolute;top:493;width:720;height:600" o:preferrelative="f">
              <v:fill o:detectmouseclick="t"/>
              <v:path o:extrusionok="t" o:connecttype="none"/>
              <o:lock v:ext="edit" text="t"/>
            </v:shape>
            <v:group id="_x0000_s1149" style="position:absolute;left:90;top:493;width:540;height:568" coordorigin="5,217" coordsize="1056,235">
              <v:shape id="_x0000_s1150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1151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1152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1153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1154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1155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1156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1157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1158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1159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1160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1161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al.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70" o:spid="_x0000_s1162" type="#_x0000_t75" alt="güzel yazı" style="position:absolute;left:0;text-align:left;margin-left:0;margin-top:10.2pt;width:540pt;height:46.2pt;z-index:-251691520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Lale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163" editas="canvas" style="width:36pt;height:30pt;mso-position-horizontal-relative:char;mso-position-vertical-relative:line" coordorigin=",493" coordsize="720,600">
            <o:lock v:ext="edit" aspectratio="t"/>
            <v:shape id="_x0000_s1164" type="#_x0000_t75" style="position:absolute;top:493;width:720;height:600" o:preferrelative="f">
              <v:fill o:detectmouseclick="t"/>
              <v:path o:extrusionok="t" o:connecttype="none"/>
              <o:lock v:ext="edit" text="t"/>
            </v:shape>
            <v:group id="_x0000_s1165" style="position:absolute;left:90;top:493;width:540;height:568" coordorigin="5,217" coordsize="1056,235">
              <v:shape id="_x0000_s1166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1167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1168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1169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1170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1171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1172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1173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1174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1175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1176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1177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71" o:spid="_x0000_s1178" type="#_x0000_t75" alt="güzel yazı" style="position:absolute;left:0;text-align:left;margin-left:0;margin-top:10.2pt;width:540pt;height:46.2pt;z-index:-251690496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     etli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179" editas="canvas" style="width:36pt;height:30pt;mso-position-horizontal-relative:char;mso-position-vertical-relative:line" coordorigin=",493" coordsize="720,600">
            <o:lock v:ext="edit" aspectratio="t"/>
            <v:shape id="_x0000_s1180" type="#_x0000_t75" style="position:absolute;top:493;width:720;height:600" o:preferrelative="f">
              <v:fill o:detectmouseclick="t"/>
              <v:path o:extrusionok="t" o:connecttype="none"/>
              <o:lock v:ext="edit" text="t"/>
            </v:shape>
            <v:group id="_x0000_s1181" style="position:absolute;left:90;top:493;width:540;height:568" coordorigin="5,217" coordsize="1056,235">
              <v:shape id="_x0000_s1182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1183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1184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1185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1186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1187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1188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1189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1190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1191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1192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1193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62" o:spid="_x0000_s1194" type="#_x0000_t75" alt="güzel yazı" style="position:absolute;left:0;text-align:left;margin-left:0;margin-top:10.2pt;width:540pt;height:46.2pt;z-index:-251699712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Talat teli elle.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63" o:spid="_x0000_s1195" type="#_x0000_t75" alt="güzel yazı" style="position:absolute;left:0;text-align:left;margin-left:0;margin-top:10.2pt;width:540pt;height:46.2pt;z-index:-251698688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pict>
          <v:shape id="Resim 172" o:spid="_x0000_s1196" type="#_x0000_t75" alt="güzel yazı" style="position:absolute;left:0;text-align:left;margin-left:0;margin-top:10.2pt;width:540pt;height:46.2pt;z-index:-251689472;visibility:visible;mso-position-horizontal-relative:text;mso-position-vertical-relative:text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>Talat teli elle.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73" o:spid="_x0000_s1197" type="#_x0000_t75" alt="güzel yazı" style="position:absolute;left:0;text-align:left;margin-left:0;margin-top:10.2pt;width:540pt;height:46.2pt;z-index:-251688448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      teli     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74" o:spid="_x0000_s1198" type="#_x0000_t75" alt="güzel yazı" style="position:absolute;left:0;text-align:left;margin-left:0;margin-top:10.2pt;width:540pt;height:46.2pt;z-index:-251687424;visibility:visible">
            <v:imagedata r:id="rId4" o:title=""/>
          </v:shape>
        </w:pict>
      </w:r>
      <w:r w:rsidRPr="00145A09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           elle.</w:t>
      </w: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199" style="position:absolute;left:0;text-align:left;flip:y;z-index:251634176" from="240.95pt,68.15pt" to="276.45pt,85.9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200" style="position:absolute;left:0;text-align:left;z-index:251633152" from="240.95pt,26.75pt" to="276.45pt,44.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201" style="position:absolute;left:0;text-align:left;margin-left:168pt;margin-top:62.25pt;width:65.05pt;height:41.4pt;z-index:251632128" wrapcoords="7697 0 5710 393 248 5105 -248 9033 -248 13353 2731 18851 6952 21207 7697 21207 13655 21207 14400 21207 18621 18851 21848 13353 21848 11389 21103 5105 15641 393 13655 0 7697 0">
            <v:textbox style="mso-next-textbox:#_x0000_s1201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202" style="position:absolute;left:0;text-align:left;margin-left:168pt;margin-top:9pt;width:65.05pt;height:41.4pt;z-index:251631104" wrapcoords="7697 0 5710 393 248 5105 -248 9033 -248 13353 2731 18851 6952 21207 7697 21207 13655 21207 14400 21207 18621 18851 21848 13353 21848 11389 21103 5105 15641 393 13655 0 7697 0">
            <v:textbox style="mso-next-textbox:#_x0000_s1202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203" style="position:absolute;left:0;text-align:left;margin-left:300.25pt;margin-top:38.55pt;width:86.9pt;height:41.4pt;z-index:251635200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203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it</w:t>
                  </w:r>
                </w:p>
              </w:txbxContent>
            </v:textbox>
            <w10:wrap type="through" side="left"/>
          </v:oval>
        </w:pict>
      </w:r>
      <w:r>
        <w:rPr>
          <w:rFonts w:ascii="Arial Black" w:hAnsi="Arial Black"/>
          <w:sz w:val="16"/>
          <w:szCs w:val="16"/>
        </w:rPr>
        <w:t>63</w: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CB6648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DF104E" w:rsidRDefault="00164175" w:rsidP="00DF104E">
      <w:pPr>
        <w:ind w:left="180"/>
        <w:jc w:val="center"/>
        <w:rPr>
          <w:noProof/>
          <w:sz w:val="96"/>
          <w:szCs w:val="96"/>
        </w:rPr>
      </w:pPr>
      <w:r w:rsidRPr="00DF104E">
        <w:rPr>
          <w:rFonts w:ascii="Hand writing Mutlu" w:hAnsi="Hand writing Mutlu"/>
          <w:outline/>
          <w:sz w:val="96"/>
          <w:szCs w:val="96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96"/>
          <w:szCs w:val="96"/>
        </w:rPr>
        <w:pict>
          <v:group id="_x0000_s1204" editas="canvas" style="width:90pt;height:52.5pt;mso-position-horizontal-relative:char;mso-position-vertical-relative:line" coordorigin="-1080,43" coordsize="1800,1050">
            <o:lock v:ext="edit" aspectratio="t"/>
            <v:shape id="_x0000_s1205" type="#_x0000_t75" style="position:absolute;left:-1080;top:43;width:1800;height:1050" o:preferrelative="f">
              <v:fill o:detectmouseclick="t"/>
              <v:path o:extrusionok="t" o:connecttype="none"/>
              <o:lock v:ext="edit" text="t"/>
            </v:shape>
            <v:group id="_x0000_s1206" style="position:absolute;left:-900;top:148;width:1620;height:945;flip:x" coordorigin=",265" coordsize="1419,828">
              <v:shape id="_x0000_s1207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208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209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210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211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212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213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214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215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216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217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218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219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220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221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222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223" style="position:absolute;left:70;top:926;width:10;height:6" coordsize="10,6" path="m,6r10,l7,5,6,3,3,2,,,,6xe" stroked="f">
                <v:path arrowok="t"/>
              </v:shape>
              <v:shape id="_x0000_s1224" style="position:absolute;left:1344;top:931;width:3;height:1" coordsize="3,1" path="m3,1l3,,1,r,l1,,,1r3,xe" stroked="f">
                <v:path arrowok="t"/>
              </v:shape>
              <v:shape id="_x0000_s1225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226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227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228" style="position:absolute;left:934;top:391;width:45;height:148" coordsize="45,148" path="m20,l15,,10,,6,,,,27,148r5,l36,148r4,l45,148,20,xe" fillcolor="#bfddff" stroked="f">
                <v:path arrowok="t"/>
              </v:shape>
              <v:shape id="_x0000_s1229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230" style="position:absolute;left:1024;top:391;width:45;height:148" coordsize="45,148" path="m,l26,148r5,l36,148r5,l45,148,19,,13,,9,,5,,,xe" fillcolor="#bfddff" stroked="f">
                <v:path arrowok="t"/>
              </v:shape>
              <v:shape id="_x0000_s1231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232" style="position:absolute;left:984;top:391;width:66;height:148" coordsize="66,148" path="m,l25,148r10,l46,148r10,l66,148,40,,30,,20,,10,,,xe" stroked="f">
                <v:path arrowok="t"/>
              </v:shape>
              <v:shape id="_x0000_s1233" style="position:absolute;left:1043;top:391;width:52;height:148" coordsize="52,148" path="m24,l19,,13,,6,,,,26,148r7,l39,148r7,l52,148,24,xe" stroked="f">
                <v:path arrowok="t"/>
              </v:shape>
              <v:shape id="_x0000_s1234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235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236" style="position:absolute;left:642;top:391;width:34;height:148" coordsize="34,148" path="m34,l29,,20,,10,,,,,148r13,l23,148r7,l34,148r,-27l34,74r,-46l34,xe" stroked="f">
                <v:path arrowok="t"/>
              </v:shape>
              <v:shape id="_x0000_s1237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238" style="position:absolute;left:80;top:836;width:108;height:14" coordsize="108,14" path="m,l,3,,7r,4l,14r102,l103,11r2,-4l106,3,108,,,xe" stroked="f">
                <v:path arrowok="t"/>
              </v:shape>
              <v:shape id="_x0000_s1239" style="position:absolute;left:470;top:836;width:454;height:14" coordsize="454,14" path="m,l1,3,3,7r1,4l6,14r442,l450,11r1,-4l453,3,454,,,xe" stroked="f">
                <v:path arrowok="t"/>
              </v:shape>
              <v:shape id="_x0000_s1240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 w:rsidRPr="00DF104E">
        <w:rPr>
          <w:rFonts w:ascii="Hand writing Mutlu" w:hAnsi="Hand writing Mutlu"/>
          <w:outline/>
          <w:sz w:val="96"/>
          <w:szCs w:val="96"/>
        </w:rPr>
        <w:t xml:space="preserve"> it.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45" o:spid="_x0000_s1241" type="#_x0000_t75" alt="güzel yazı" style="position:absolute;left:0;text-align:left;margin-left:0;margin-top:10.2pt;width:540pt;height:46.2pt;z-index:-25168640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242" editas="canvas" style="width:45pt;height:30pt;mso-position-horizontal-relative:char;mso-position-vertical-relative:line" coordorigin="-180,493" coordsize="900,600">
            <o:lock v:ext="edit" aspectratio="t"/>
            <v:shape id="_x0000_s1243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244" style="position:absolute;left:-180;top:493;width:900;height:600;flip:x" coordorigin=",265" coordsize="1419,828">
              <v:shape id="_x0000_s1245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246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247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248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249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250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251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252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253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254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255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256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257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258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259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260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261" style="position:absolute;left:70;top:926;width:10;height:6" coordsize="10,6" path="m,6r10,l7,5,6,3,3,2,,,,6xe" stroked="f">
                <v:path arrowok="t"/>
              </v:shape>
              <v:shape id="_x0000_s1262" style="position:absolute;left:1344;top:931;width:3;height:1" coordsize="3,1" path="m3,1l3,,1,r,l1,,,1r3,xe" stroked="f">
                <v:path arrowok="t"/>
              </v:shape>
              <v:shape id="_x0000_s1263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264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265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266" style="position:absolute;left:934;top:391;width:45;height:148" coordsize="45,148" path="m20,l15,,10,,6,,,,27,148r5,l36,148r4,l45,148,20,xe" fillcolor="#bfddff" stroked="f">
                <v:path arrowok="t"/>
              </v:shape>
              <v:shape id="_x0000_s1267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268" style="position:absolute;left:1024;top:391;width:45;height:148" coordsize="45,148" path="m,l26,148r5,l36,148r5,l45,148,19,,13,,9,,5,,,xe" fillcolor="#bfddff" stroked="f">
                <v:path arrowok="t"/>
              </v:shape>
              <v:shape id="_x0000_s1269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270" style="position:absolute;left:984;top:391;width:66;height:148" coordsize="66,148" path="m,l25,148r10,l46,148r10,l66,148,40,,30,,20,,10,,,xe" stroked="f">
                <v:path arrowok="t"/>
              </v:shape>
              <v:shape id="_x0000_s1271" style="position:absolute;left:1043;top:391;width:52;height:148" coordsize="52,148" path="m24,l19,,13,,6,,,,26,148r7,l39,148r7,l52,148,24,xe" stroked="f">
                <v:path arrowok="t"/>
              </v:shape>
              <v:shape id="_x0000_s1272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273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274" style="position:absolute;left:642;top:391;width:34;height:148" coordsize="34,148" path="m34,l29,,20,,10,,,,,148r13,l23,148r7,l34,148r,-27l34,74r,-46l34,xe" stroked="f">
                <v:path arrowok="t"/>
              </v:shape>
              <v:shape id="_x0000_s1275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276" style="position:absolute;left:80;top:836;width:108;height:14" coordsize="108,14" path="m,l,3,,7r,4l,14r102,l103,11r2,-4l106,3,108,,,xe" stroked="f">
                <v:path arrowok="t"/>
              </v:shape>
              <v:shape id="_x0000_s1277" style="position:absolute;left:470;top:836;width:454;height:14" coordsize="454,14" path="m,l1,3,3,7r1,4l6,14r442,l450,11r1,-4l453,3,454,,,xe" stroked="f">
                <v:path arrowok="t"/>
              </v:shape>
              <v:shape id="_x0000_s1278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1" o:spid="_x0000_s1279" type="#_x0000_t75" alt="güzel yazı" style="position:absolute;left:0;text-align:left;margin-left:0;margin-top:10.2pt;width:540pt;height:46.2pt;z-index:-25168025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280" editas="canvas" style="width:45pt;height:30pt;mso-position-horizontal-relative:char;mso-position-vertical-relative:line" coordorigin="-180,493" coordsize="900,600">
            <o:lock v:ext="edit" aspectratio="t"/>
            <v:shape id="_x0000_s1281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282" style="position:absolute;left:-180;top:493;width:900;height:600;flip:x" coordorigin=",265" coordsize="1419,828">
              <v:shape id="_x0000_s1283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284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285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286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287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288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289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290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291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292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293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294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295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296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297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298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299" style="position:absolute;left:70;top:926;width:10;height:6" coordsize="10,6" path="m,6r10,l7,5,6,3,3,2,,,,6xe" stroked="f">
                <v:path arrowok="t"/>
              </v:shape>
              <v:shape id="_x0000_s1300" style="position:absolute;left:1344;top:931;width:3;height:1" coordsize="3,1" path="m3,1l3,,1,r,l1,,,1r3,xe" stroked="f">
                <v:path arrowok="t"/>
              </v:shape>
              <v:shape id="_x0000_s1301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302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303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304" style="position:absolute;left:934;top:391;width:45;height:148" coordsize="45,148" path="m20,l15,,10,,6,,,,27,148r5,l36,148r4,l45,148,20,xe" fillcolor="#bfddff" stroked="f">
                <v:path arrowok="t"/>
              </v:shape>
              <v:shape id="_x0000_s1305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306" style="position:absolute;left:1024;top:391;width:45;height:148" coordsize="45,148" path="m,l26,148r5,l36,148r5,l45,148,19,,13,,9,,5,,,xe" fillcolor="#bfddff" stroked="f">
                <v:path arrowok="t"/>
              </v:shape>
              <v:shape id="_x0000_s1307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308" style="position:absolute;left:984;top:391;width:66;height:148" coordsize="66,148" path="m,l25,148r10,l46,148r10,l66,148,40,,30,,20,,10,,,xe" stroked="f">
                <v:path arrowok="t"/>
              </v:shape>
              <v:shape id="_x0000_s1309" style="position:absolute;left:1043;top:391;width:52;height:148" coordsize="52,148" path="m24,l19,,13,,6,,,,26,148r7,l39,148r7,l52,148,24,xe" stroked="f">
                <v:path arrowok="t"/>
              </v:shape>
              <v:shape id="_x0000_s1310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311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312" style="position:absolute;left:642;top:391;width:34;height:148" coordsize="34,148" path="m34,l29,,20,,10,,,,,148r13,l23,148r7,l34,148r,-27l34,74r,-46l34,xe" stroked="f">
                <v:path arrowok="t"/>
              </v:shape>
              <v:shape id="_x0000_s1313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314" style="position:absolute;left:80;top:836;width:108;height:14" coordsize="108,14" path="m,l,3,,7r,4l,14r102,l103,11r2,-4l106,3,108,,,xe" stroked="f">
                <v:path arrowok="t"/>
              </v:shape>
              <v:shape id="_x0000_s1315" style="position:absolute;left:470;top:836;width:454;height:14" coordsize="454,14" path="m,l1,3,3,7r1,4l6,14r442,l450,11r1,-4l453,3,454,,,xe" stroked="f">
                <v:path arrowok="t"/>
              </v:shape>
              <v:shape id="_x0000_s1316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2" o:spid="_x0000_s1317" type="#_x0000_t75" alt="güzel yazı" style="position:absolute;left:0;text-align:left;margin-left:0;margin-top:10.2pt;width:540pt;height:46.2pt;z-index:-25167923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318" editas="canvas" style="width:45pt;height:30pt;mso-position-horizontal-relative:char;mso-position-vertical-relative:line" coordorigin="-180,493" coordsize="900,600">
            <o:lock v:ext="edit" aspectratio="t"/>
            <v:shape id="_x0000_s1319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320" style="position:absolute;left:-180;top:493;width:900;height:600;flip:x" coordorigin=",265" coordsize="1419,828">
              <v:shape id="_x0000_s1321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322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323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324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325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326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327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328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329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330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331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332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333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334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335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336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337" style="position:absolute;left:70;top:926;width:10;height:6" coordsize="10,6" path="m,6r10,l7,5,6,3,3,2,,,,6xe" stroked="f">
                <v:path arrowok="t"/>
              </v:shape>
              <v:shape id="_x0000_s1338" style="position:absolute;left:1344;top:931;width:3;height:1" coordsize="3,1" path="m3,1l3,,1,r,l1,,,1r3,xe" stroked="f">
                <v:path arrowok="t"/>
              </v:shape>
              <v:shape id="_x0000_s1339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340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341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342" style="position:absolute;left:934;top:391;width:45;height:148" coordsize="45,148" path="m20,l15,,10,,6,,,,27,148r5,l36,148r4,l45,148,20,xe" fillcolor="#bfddff" stroked="f">
                <v:path arrowok="t"/>
              </v:shape>
              <v:shape id="_x0000_s1343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344" style="position:absolute;left:1024;top:391;width:45;height:148" coordsize="45,148" path="m,l26,148r5,l36,148r5,l45,148,19,,13,,9,,5,,,xe" fillcolor="#bfddff" stroked="f">
                <v:path arrowok="t"/>
              </v:shape>
              <v:shape id="_x0000_s1345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346" style="position:absolute;left:984;top:391;width:66;height:148" coordsize="66,148" path="m,l25,148r10,l46,148r10,l66,148,40,,30,,20,,10,,,xe" stroked="f">
                <v:path arrowok="t"/>
              </v:shape>
              <v:shape id="_x0000_s1347" style="position:absolute;left:1043;top:391;width:52;height:148" coordsize="52,148" path="m24,l19,,13,,6,,,,26,148r7,l39,148r7,l52,148,24,xe" stroked="f">
                <v:path arrowok="t"/>
              </v:shape>
              <v:shape id="_x0000_s1348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349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350" style="position:absolute;left:642;top:391;width:34;height:148" coordsize="34,148" path="m34,l29,,20,,10,,,,,148r13,l23,148r7,l34,148r,-27l34,74r,-46l34,xe" stroked="f">
                <v:path arrowok="t"/>
              </v:shape>
              <v:shape id="_x0000_s1351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352" style="position:absolute;left:80;top:836;width:108;height:14" coordsize="108,14" path="m,l,3,,7r,4l,14r102,l103,11r2,-4l106,3,108,,,xe" stroked="f">
                <v:path arrowok="t"/>
              </v:shape>
              <v:shape id="_x0000_s1353" style="position:absolute;left:470;top:836;width:454;height:14" coordsize="454,14" path="m,l1,3,3,7r1,4l6,14r442,l450,11r1,-4l453,3,454,,,xe" stroked="f">
                <v:path arrowok="t"/>
              </v:shape>
              <v:shape id="_x0000_s1354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3" o:spid="_x0000_s1355" type="#_x0000_t75" alt="güzel yazı" style="position:absolute;left:0;text-align:left;margin-left:0;margin-top:10.2pt;width:540pt;height:46.2pt;z-index:-25167820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356" editas="canvas" style="width:45pt;height:30pt;mso-position-horizontal-relative:char;mso-position-vertical-relative:line" coordorigin="-180,493" coordsize="900,600">
            <o:lock v:ext="edit" aspectratio="t"/>
            <v:shape id="_x0000_s1357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358" style="position:absolute;left:-180;top:493;width:900;height:600;flip:x" coordorigin=",265" coordsize="1419,828">
              <v:shape id="_x0000_s1359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360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361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362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363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364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365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366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367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368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369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370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371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372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373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374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375" style="position:absolute;left:70;top:926;width:10;height:6" coordsize="10,6" path="m,6r10,l7,5,6,3,3,2,,,,6xe" stroked="f">
                <v:path arrowok="t"/>
              </v:shape>
              <v:shape id="_x0000_s1376" style="position:absolute;left:1344;top:931;width:3;height:1" coordsize="3,1" path="m3,1l3,,1,r,l1,,,1r3,xe" stroked="f">
                <v:path arrowok="t"/>
              </v:shape>
              <v:shape id="_x0000_s1377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378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379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380" style="position:absolute;left:934;top:391;width:45;height:148" coordsize="45,148" path="m20,l15,,10,,6,,,,27,148r5,l36,148r4,l45,148,20,xe" fillcolor="#bfddff" stroked="f">
                <v:path arrowok="t"/>
              </v:shape>
              <v:shape id="_x0000_s1381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382" style="position:absolute;left:1024;top:391;width:45;height:148" coordsize="45,148" path="m,l26,148r5,l36,148r5,l45,148,19,,13,,9,,5,,,xe" fillcolor="#bfddff" stroked="f">
                <v:path arrowok="t"/>
              </v:shape>
              <v:shape id="_x0000_s1383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384" style="position:absolute;left:984;top:391;width:66;height:148" coordsize="66,148" path="m,l25,148r10,l46,148r10,l66,148,40,,30,,20,,10,,,xe" stroked="f">
                <v:path arrowok="t"/>
              </v:shape>
              <v:shape id="_x0000_s1385" style="position:absolute;left:1043;top:391;width:52;height:148" coordsize="52,148" path="m24,l19,,13,,6,,,,26,148r7,l39,148r7,l52,148,24,xe" stroked="f">
                <v:path arrowok="t"/>
              </v:shape>
              <v:shape id="_x0000_s1386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387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388" style="position:absolute;left:642;top:391;width:34;height:148" coordsize="34,148" path="m34,l29,,20,,10,,,,,148r13,l23,148r7,l34,148r,-27l34,74r,-46l34,xe" stroked="f">
                <v:path arrowok="t"/>
              </v:shape>
              <v:shape id="_x0000_s1389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390" style="position:absolute;left:80;top:836;width:108;height:14" coordsize="108,14" path="m,l,3,,7r,4l,14r102,l103,11r2,-4l106,3,108,,,xe" stroked="f">
                <v:path arrowok="t"/>
              </v:shape>
              <v:shape id="_x0000_s1391" style="position:absolute;left:470;top:836;width:454;height:14" coordsize="454,14" path="m,l1,3,3,7r1,4l6,14r442,l450,11r1,-4l453,3,454,,,xe" stroked="f">
                <v:path arrowok="t"/>
              </v:shape>
              <v:shape id="_x0000_s1392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7" o:spid="_x0000_s1393" type="#_x0000_t75" alt="güzel yazı" style="position:absolute;left:0;text-align:left;margin-left:0;margin-top:10.2pt;width:540pt;height:46.2pt;z-index:-25167411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394" editas="canvas" style="width:45pt;height:30pt;mso-position-horizontal-relative:char;mso-position-vertical-relative:line" coordorigin="-180,493" coordsize="900,600">
            <o:lock v:ext="edit" aspectratio="t"/>
            <v:shape id="_x0000_s1395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396" style="position:absolute;left:-180;top:493;width:900;height:600;flip:x" coordorigin=",265" coordsize="1419,828">
              <v:shape id="_x0000_s1397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398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399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400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401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402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403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404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405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406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407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408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409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410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411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412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413" style="position:absolute;left:70;top:926;width:10;height:6" coordsize="10,6" path="m,6r10,l7,5,6,3,3,2,,,,6xe" stroked="f">
                <v:path arrowok="t"/>
              </v:shape>
              <v:shape id="_x0000_s1414" style="position:absolute;left:1344;top:931;width:3;height:1" coordsize="3,1" path="m3,1l3,,1,r,l1,,,1r3,xe" stroked="f">
                <v:path arrowok="t"/>
              </v:shape>
              <v:shape id="_x0000_s1415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416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417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418" style="position:absolute;left:934;top:391;width:45;height:148" coordsize="45,148" path="m20,l15,,10,,6,,,,27,148r5,l36,148r4,l45,148,20,xe" fillcolor="#bfddff" stroked="f">
                <v:path arrowok="t"/>
              </v:shape>
              <v:shape id="_x0000_s1419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420" style="position:absolute;left:1024;top:391;width:45;height:148" coordsize="45,148" path="m,l26,148r5,l36,148r5,l45,148,19,,13,,9,,5,,,xe" fillcolor="#bfddff" stroked="f">
                <v:path arrowok="t"/>
              </v:shape>
              <v:shape id="_x0000_s1421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422" style="position:absolute;left:984;top:391;width:66;height:148" coordsize="66,148" path="m,l25,148r10,l46,148r10,l66,148,40,,30,,20,,10,,,xe" stroked="f">
                <v:path arrowok="t"/>
              </v:shape>
              <v:shape id="_x0000_s1423" style="position:absolute;left:1043;top:391;width:52;height:148" coordsize="52,148" path="m24,l19,,13,,6,,,,26,148r7,l39,148r7,l52,148,24,xe" stroked="f">
                <v:path arrowok="t"/>
              </v:shape>
              <v:shape id="_x0000_s1424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425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426" style="position:absolute;left:642;top:391;width:34;height:148" coordsize="34,148" path="m34,l29,,20,,10,,,,,148r13,l23,148r7,l34,148r,-27l34,74r,-46l34,xe" stroked="f">
                <v:path arrowok="t"/>
              </v:shape>
              <v:shape id="_x0000_s1427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428" style="position:absolute;left:80;top:836;width:108;height:14" coordsize="108,14" path="m,l,3,,7r,4l,14r102,l103,11r2,-4l106,3,108,,,xe" stroked="f">
                <v:path arrowok="t"/>
              </v:shape>
              <v:shape id="_x0000_s1429" style="position:absolute;left:470;top:836;width:454;height:14" coordsize="454,14" path="m,l1,3,3,7r1,4l6,14r442,l450,11r1,-4l453,3,454,,,xe" stroked="f">
                <v:path arrowok="t"/>
              </v:shape>
              <v:shape id="_x0000_s1430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8" o:spid="_x0000_s1431" type="#_x0000_t75" alt="güzel yazı" style="position:absolute;left:0;text-align:left;margin-left:0;margin-top:10.2pt;width:540pt;height:46.2pt;z-index:-25167308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432" editas="canvas" style="width:45pt;height:30pt;mso-position-horizontal-relative:char;mso-position-vertical-relative:line" coordorigin="-180,493" coordsize="900,600">
            <o:lock v:ext="edit" aspectratio="t"/>
            <v:shape id="_x0000_s1433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434" style="position:absolute;left:-180;top:493;width:900;height:600;flip:x" coordorigin=",265" coordsize="1419,828">
              <v:shape id="_x0000_s1435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436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437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438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439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440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441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442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443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444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445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446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447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448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449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450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451" style="position:absolute;left:70;top:926;width:10;height:6" coordsize="10,6" path="m,6r10,l7,5,6,3,3,2,,,,6xe" stroked="f">
                <v:path arrowok="t"/>
              </v:shape>
              <v:shape id="_x0000_s1452" style="position:absolute;left:1344;top:931;width:3;height:1" coordsize="3,1" path="m3,1l3,,1,r,l1,,,1r3,xe" stroked="f">
                <v:path arrowok="t"/>
              </v:shape>
              <v:shape id="_x0000_s1453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454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455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456" style="position:absolute;left:934;top:391;width:45;height:148" coordsize="45,148" path="m20,l15,,10,,6,,,,27,148r5,l36,148r4,l45,148,20,xe" fillcolor="#bfddff" stroked="f">
                <v:path arrowok="t"/>
              </v:shape>
              <v:shape id="_x0000_s1457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458" style="position:absolute;left:1024;top:391;width:45;height:148" coordsize="45,148" path="m,l26,148r5,l36,148r5,l45,148,19,,13,,9,,5,,,xe" fillcolor="#bfddff" stroked="f">
                <v:path arrowok="t"/>
              </v:shape>
              <v:shape id="_x0000_s1459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460" style="position:absolute;left:984;top:391;width:66;height:148" coordsize="66,148" path="m,l25,148r10,l46,148r10,l66,148,40,,30,,20,,10,,,xe" stroked="f">
                <v:path arrowok="t"/>
              </v:shape>
              <v:shape id="_x0000_s1461" style="position:absolute;left:1043;top:391;width:52;height:148" coordsize="52,148" path="m24,l19,,13,,6,,,,26,148r7,l39,148r7,l52,148,24,xe" stroked="f">
                <v:path arrowok="t"/>
              </v:shape>
              <v:shape id="_x0000_s1462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463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464" style="position:absolute;left:642;top:391;width:34;height:148" coordsize="34,148" path="m34,l29,,20,,10,,,,,148r13,l23,148r7,l34,148r,-27l34,74r,-46l34,xe" stroked="f">
                <v:path arrowok="t"/>
              </v:shape>
              <v:shape id="_x0000_s1465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466" style="position:absolute;left:80;top:836;width:108;height:14" coordsize="108,14" path="m,l,3,,7r,4l,14r102,l103,11r2,-4l106,3,108,,,xe" stroked="f">
                <v:path arrowok="t"/>
              </v:shape>
              <v:shape id="_x0000_s1467" style="position:absolute;left:470;top:836;width:454;height:14" coordsize="454,14" path="m,l1,3,3,7r1,4l6,14r442,l450,11r1,-4l453,3,454,,,xe" stroked="f">
                <v:path arrowok="t"/>
              </v:shape>
              <v:shape id="_x0000_s1468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6" o:spid="_x0000_s1469" type="#_x0000_t75" alt="güzel yazı" style="position:absolute;left:0;text-align:left;margin-left:0;margin-top:10.2pt;width:540pt;height:46.2pt;z-index:-25167513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İt          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470" editas="canvas" style="width:45pt;height:30pt;mso-position-horizontal-relative:char;mso-position-vertical-relative:line" coordorigin="-180,493" coordsize="900,600">
            <o:lock v:ext="edit" aspectratio="t"/>
            <v:shape id="_x0000_s1471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472" style="position:absolute;left:-180;top:493;width:900;height:600;flip:x" coordorigin=",265" coordsize="1419,828">
              <v:shape id="_x0000_s1473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474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475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476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477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478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479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480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481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482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483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484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485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486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487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488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489" style="position:absolute;left:70;top:926;width:10;height:6" coordsize="10,6" path="m,6r10,l7,5,6,3,3,2,,,,6xe" stroked="f">
                <v:path arrowok="t"/>
              </v:shape>
              <v:shape id="_x0000_s1490" style="position:absolute;left:1344;top:931;width:3;height:1" coordsize="3,1" path="m3,1l3,,1,r,l1,,,1r3,xe" stroked="f">
                <v:path arrowok="t"/>
              </v:shape>
              <v:shape id="_x0000_s1491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492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493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494" style="position:absolute;left:934;top:391;width:45;height:148" coordsize="45,148" path="m20,l15,,10,,6,,,,27,148r5,l36,148r4,l45,148,20,xe" fillcolor="#bfddff" stroked="f">
                <v:path arrowok="t"/>
              </v:shape>
              <v:shape id="_x0000_s1495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496" style="position:absolute;left:1024;top:391;width:45;height:148" coordsize="45,148" path="m,l26,148r5,l36,148r5,l45,148,19,,13,,9,,5,,,xe" fillcolor="#bfddff" stroked="f">
                <v:path arrowok="t"/>
              </v:shape>
              <v:shape id="_x0000_s1497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498" style="position:absolute;left:984;top:391;width:66;height:148" coordsize="66,148" path="m,l25,148r10,l46,148r10,l66,148,40,,30,,20,,10,,,xe" stroked="f">
                <v:path arrowok="t"/>
              </v:shape>
              <v:shape id="_x0000_s1499" style="position:absolute;left:1043;top:391;width:52;height:148" coordsize="52,148" path="m24,l19,,13,,6,,,,26,148r7,l39,148r7,l52,148,24,xe" stroked="f">
                <v:path arrowok="t"/>
              </v:shape>
              <v:shape id="_x0000_s1500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501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502" style="position:absolute;left:642;top:391;width:34;height:148" coordsize="34,148" path="m34,l29,,20,,10,,,,,148r13,l23,148r7,l34,148r,-27l34,74r,-46l34,xe" stroked="f">
                <v:path arrowok="t"/>
              </v:shape>
              <v:shape id="_x0000_s1503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504" style="position:absolute;left:80;top:836;width:108;height:14" coordsize="108,14" path="m,l,3,,7r,4l,14r102,l103,11r2,-4l106,3,108,,,xe" stroked="f">
                <v:path arrowok="t"/>
              </v:shape>
              <v:shape id="_x0000_s1505" style="position:absolute;left:470;top:836;width:454;height:14" coordsize="454,14" path="m,l1,3,3,7r1,4l6,14r442,l450,11r1,-4l453,3,454,,,xe" stroked="f">
                <v:path arrowok="t"/>
              </v:shape>
              <v:shape id="_x0000_s1506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4" o:spid="_x0000_s1507" type="#_x0000_t75" alt="güzel yazı" style="position:absolute;left:0;text-align:left;margin-left:0;margin-top:10.2pt;width:540pt;height:46.2pt;z-index:-25167718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Ali    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508" editas="canvas" style="width:45pt;height:30pt;mso-position-horizontal-relative:char;mso-position-vertical-relative:line" coordorigin="-180,493" coordsize="900,600">
            <o:lock v:ext="edit" aspectratio="t"/>
            <v:shape id="_x0000_s1509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510" style="position:absolute;left:-180;top:493;width:900;height:600;flip:x" coordorigin=",265" coordsize="1419,828">
              <v:shape id="_x0000_s1511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512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513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514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515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516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517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518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519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520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521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522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523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524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525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526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527" style="position:absolute;left:70;top:926;width:10;height:6" coordsize="10,6" path="m,6r10,l7,5,6,3,3,2,,,,6xe" stroked="f">
                <v:path arrowok="t"/>
              </v:shape>
              <v:shape id="_x0000_s1528" style="position:absolute;left:1344;top:931;width:3;height:1" coordsize="3,1" path="m3,1l3,,1,r,l1,,,1r3,xe" stroked="f">
                <v:path arrowok="t"/>
              </v:shape>
              <v:shape id="_x0000_s1529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530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531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532" style="position:absolute;left:934;top:391;width:45;height:148" coordsize="45,148" path="m20,l15,,10,,6,,,,27,148r5,l36,148r4,l45,148,20,xe" fillcolor="#bfddff" stroked="f">
                <v:path arrowok="t"/>
              </v:shape>
              <v:shape id="_x0000_s1533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534" style="position:absolute;left:1024;top:391;width:45;height:148" coordsize="45,148" path="m,l26,148r5,l36,148r5,l45,148,19,,13,,9,,5,,,xe" fillcolor="#bfddff" stroked="f">
                <v:path arrowok="t"/>
              </v:shape>
              <v:shape id="_x0000_s1535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536" style="position:absolute;left:984;top:391;width:66;height:148" coordsize="66,148" path="m,l25,148r10,l46,148r10,l66,148,40,,30,,20,,10,,,xe" stroked="f">
                <v:path arrowok="t"/>
              </v:shape>
              <v:shape id="_x0000_s1537" style="position:absolute;left:1043;top:391;width:52;height:148" coordsize="52,148" path="m24,l19,,13,,6,,,,26,148r7,l39,148r7,l52,148,24,xe" stroked="f">
                <v:path arrowok="t"/>
              </v:shape>
              <v:shape id="_x0000_s1538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539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540" style="position:absolute;left:642;top:391;width:34;height:148" coordsize="34,148" path="m34,l29,,20,,10,,,,,148r13,l23,148r7,l34,148r,-27l34,74r,-46l34,xe" stroked="f">
                <v:path arrowok="t"/>
              </v:shape>
              <v:shape id="_x0000_s1541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542" style="position:absolute;left:80;top:836;width:108;height:14" coordsize="108,14" path="m,l,3,,7r,4l,14r102,l103,11r2,-4l106,3,108,,,xe" stroked="f">
                <v:path arrowok="t"/>
              </v:shape>
              <v:shape id="_x0000_s1543" style="position:absolute;left:470;top:836;width:454;height:14" coordsize="454,14" path="m,l1,3,3,7r1,4l6,14r442,l450,11r1,-4l453,3,454,,,xe" stroked="f">
                <v:path arrowok="t"/>
              </v:shape>
              <v:shape id="_x0000_s1544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555" o:spid="_x0000_s1545" type="#_x0000_t75" alt="güzel yazı" style="position:absolute;left:0;text-align:left;margin-left:0;margin-top:10.2pt;width:540pt;height:46.2pt;z-index:-25167616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İ           .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546" editas="canvas" style="width:45pt;height:30pt;mso-position-horizontal-relative:char;mso-position-vertical-relative:line" coordorigin="-180,493" coordsize="900,600">
            <o:lock v:ext="edit" aspectratio="t"/>
            <v:shape id="_x0000_s1547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548" style="position:absolute;left:-180;top:493;width:900;height:600;flip:x" coordorigin=",265" coordsize="1419,828">
              <v:shape id="_x0000_s1549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550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551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552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553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554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555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556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557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558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559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560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561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562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563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564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565" style="position:absolute;left:70;top:926;width:10;height:6" coordsize="10,6" path="m,6r10,l7,5,6,3,3,2,,,,6xe" stroked="f">
                <v:path arrowok="t"/>
              </v:shape>
              <v:shape id="_x0000_s1566" style="position:absolute;left:1344;top:931;width:3;height:1" coordsize="3,1" path="m3,1l3,,1,r,l1,,,1r3,xe" stroked="f">
                <v:path arrowok="t"/>
              </v:shape>
              <v:shape id="_x0000_s1567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568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569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570" style="position:absolute;left:934;top:391;width:45;height:148" coordsize="45,148" path="m20,l15,,10,,6,,,,27,148r5,l36,148r4,l45,148,20,xe" fillcolor="#bfddff" stroked="f">
                <v:path arrowok="t"/>
              </v:shape>
              <v:shape id="_x0000_s1571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572" style="position:absolute;left:1024;top:391;width:45;height:148" coordsize="45,148" path="m,l26,148r5,l36,148r5,l45,148,19,,13,,9,,5,,,xe" fillcolor="#bfddff" stroked="f">
                <v:path arrowok="t"/>
              </v:shape>
              <v:shape id="_x0000_s1573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574" style="position:absolute;left:984;top:391;width:66;height:148" coordsize="66,148" path="m,l25,148r10,l46,148r10,l66,148,40,,30,,20,,10,,,xe" stroked="f">
                <v:path arrowok="t"/>
              </v:shape>
              <v:shape id="_x0000_s1575" style="position:absolute;left:1043;top:391;width:52;height:148" coordsize="52,148" path="m24,l19,,13,,6,,,,26,148r7,l39,148r7,l52,148,24,xe" stroked="f">
                <v:path arrowok="t"/>
              </v:shape>
              <v:shape id="_x0000_s1576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577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578" style="position:absolute;left:642;top:391;width:34;height:148" coordsize="34,148" path="m34,l29,,20,,10,,,,,148r13,l23,148r7,l34,148r,-27l34,74r,-46l34,xe" stroked="f">
                <v:path arrowok="t"/>
              </v:shape>
              <v:shape id="_x0000_s1579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580" style="position:absolute;left:80;top:836;width:108;height:14" coordsize="108,14" path="m,l,3,,7r,4l,14r102,l103,11r2,-4l106,3,108,,,xe" stroked="f">
                <v:path arrowok="t"/>
              </v:shape>
              <v:shape id="_x0000_s1581" style="position:absolute;left:470;top:836;width:454;height:14" coordsize="454,14" path="m,l1,3,3,7r1,4l6,14r442,l450,11r1,-4l453,3,454,,,xe" stroked="f">
                <v:path arrowok="t"/>
              </v:shape>
              <v:shape id="_x0000_s1582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it.</w:t>
      </w:r>
      <w:r w:rsidRPr="00293D5E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rFonts w:ascii="Arial Black" w:hAnsi="Arial Black"/>
          <w:sz w:val="16"/>
          <w:szCs w:val="16"/>
        </w:rPr>
        <w:t>65</w: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583" style="position:absolute;left:0;text-align:left;flip:y;z-index:251652608" from="372.85pt,45.6pt" to="408.35pt,63.3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584" style="position:absolute;left:0;text-align:left;z-index:251651584" from="372.85pt,4.2pt" to="408.35pt,21.9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585" style="position:absolute;left:0;text-align:left;margin-left:299.9pt;margin-top:39.7pt;width:65.05pt;height:41.4pt;z-index:251650560" wrapcoords="7697 0 5710 393 248 5105 -248 9033 -248 13353 2731 18851 6952 21207 7697 21207 13655 21207 14400 21207 18621 18851 21848 13353 21848 11389 21103 5105 15641 393 13655 0 7697 0">
            <v:textbox style="mso-next-textbox:#_x0000_s1585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586" style="position:absolute;left:0;text-align:left;margin-left:299.9pt;margin-top:-13.55pt;width:65.05pt;height:41.4pt;z-index:251649536" wrapcoords="7697 0 5710 393 248 5105 -248 9033 -248 13353 2731 18851 6952 21207 7697 21207 13655 21207 14400 21207 18621 18851 21848 13353 21848 11389 21103 5105 15641 393 13655 0 7697 0">
            <v:textbox style="mso-next-textbox:#_x0000_s1586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587" style="position:absolute;left:0;text-align:left;margin-left:36pt;margin-top:-13.55pt;width:65.05pt;height:41.4pt;z-index:251644416" wrapcoords="7697 0 5710 393 248 5105 -248 9033 -248 13353 2731 18851 6952 21207 7697 21207 13655 21207 14400 21207 18621 18851 21848 13353 21848 11389 21103 5105 15641 393 13655 0 7697 0">
            <v:textbox style="mso-next-textbox:#_x0000_s1587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it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588" style="position:absolute;left:0;text-align:left;margin-left:168.1pt;margin-top:16pt;width:86.9pt;height:41.4pt;z-index:251648512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588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itti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line id="_x0000_s1589" style="position:absolute;left:0;text-align:left;flip:y;z-index:251647488" from="108.95pt,45.6pt" to="144.45pt,63.3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590" style="position:absolute;left:0;text-align:left;z-index:251646464" from="108.95pt,4.2pt" to="144.45pt,21.9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591" style="position:absolute;left:0;text-align:left;margin-left:36pt;margin-top:39.7pt;width:65.05pt;height:41.4pt;z-index:251645440" wrapcoords="7697 0 5710 393 248 5105 -248 9033 -248 13353 2731 18851 6952 21207 7697 21207 13655 21207 14400 21207 18621 18851 21848 13353 21848 11389 21103 5105 15641 393 13655 0 7697 0">
            <v:textbox style="mso-next-textbox:#_x0000_s1591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ti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oval id="_x0000_s1592" style="position:absolute;left:0;text-align:left;margin-left:6in;margin-top:4.7pt;width:99pt;height:41.4pt;z-index:251653632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592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eli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CB6648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0C11AA" w:rsidRDefault="00164175" w:rsidP="00DF104E">
      <w:pPr>
        <w:ind w:left="180"/>
        <w:jc w:val="center"/>
        <w:rPr>
          <w:rFonts w:ascii="Hand writing Mutlu" w:hAnsi="Hand writing Mutlu"/>
          <w:outline/>
          <w:sz w:val="114"/>
          <w:szCs w:val="114"/>
        </w:rPr>
      </w:pPr>
      <w:r w:rsidRPr="000C11AA">
        <w:rPr>
          <w:rFonts w:ascii="Hand writing Mutlu" w:hAnsi="Hand writing Mutlu"/>
          <w:outline/>
          <w:sz w:val="114"/>
          <w:szCs w:val="114"/>
        </w:rPr>
        <w:t xml:space="preserve">Ali eli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114"/>
          <w:szCs w:val="114"/>
        </w:rPr>
        <w:pict>
          <v:group id="_x0000_s1593" editas="canvas" style="width:1in;height:43.5pt;mso-position-horizontal-relative:char;mso-position-vertical-relative:line" coordorigin="-720,223" coordsize="1440,870">
            <o:lock v:ext="edit" aspectratio="t"/>
            <v:shape id="_x0000_s1594" type="#_x0000_t75" style="position:absolute;left:-720;top:223;width:1440;height:870" o:preferrelative="f">
              <v:fill o:detectmouseclick="t"/>
              <v:path o:extrusionok="t" o:connecttype="none"/>
              <o:lock v:ext="edit" text="t"/>
            </v:shape>
            <v:group id="_x0000_s1595" style="position:absolute;left:-720;top:223;width:1440;height:870;flip:x" coordorigin=",265" coordsize="1419,828">
              <v:shape id="_x0000_s1596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597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598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599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600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601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602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603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604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605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606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607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608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609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610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611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612" style="position:absolute;left:70;top:926;width:10;height:6" coordsize="10,6" path="m,6r10,l7,5,6,3,3,2,,,,6xe" stroked="f">
                <v:path arrowok="t"/>
              </v:shape>
              <v:shape id="_x0000_s1613" style="position:absolute;left:1344;top:931;width:3;height:1" coordsize="3,1" path="m3,1l3,,1,r,l1,,,1r3,xe" stroked="f">
                <v:path arrowok="t"/>
              </v:shape>
              <v:shape id="_x0000_s1614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615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616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617" style="position:absolute;left:934;top:391;width:45;height:148" coordsize="45,148" path="m20,l15,,10,,6,,,,27,148r5,l36,148r4,l45,148,20,xe" fillcolor="#bfddff" stroked="f">
                <v:path arrowok="t"/>
              </v:shape>
              <v:shape id="_x0000_s1618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619" style="position:absolute;left:1024;top:391;width:45;height:148" coordsize="45,148" path="m,l26,148r5,l36,148r5,l45,148,19,,13,,9,,5,,,xe" fillcolor="#bfddff" stroked="f">
                <v:path arrowok="t"/>
              </v:shape>
              <v:shape id="_x0000_s1620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621" style="position:absolute;left:984;top:391;width:66;height:148" coordsize="66,148" path="m,l25,148r10,l46,148r10,l66,148,40,,30,,20,,10,,,xe" stroked="f">
                <v:path arrowok="t"/>
              </v:shape>
              <v:shape id="_x0000_s1622" style="position:absolute;left:1043;top:391;width:52;height:148" coordsize="52,148" path="m24,l19,,13,,6,,,,26,148r7,l39,148r7,l52,148,24,xe" stroked="f">
                <v:path arrowok="t"/>
              </v:shape>
              <v:shape id="_x0000_s1623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624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625" style="position:absolute;left:642;top:391;width:34;height:148" coordsize="34,148" path="m34,l29,,20,,10,,,,,148r13,l23,148r7,l34,148r,-27l34,74r,-46l34,xe" stroked="f">
                <v:path arrowok="t"/>
              </v:shape>
              <v:shape id="_x0000_s1626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627" style="position:absolute;left:80;top:836;width:108;height:14" coordsize="108,14" path="m,l,3,,7r,4l,14r102,l103,11r2,-4l106,3,108,,,xe" stroked="f">
                <v:path arrowok="t"/>
              </v:shape>
              <v:shape id="_x0000_s1628" style="position:absolute;left:470;top:836;width:454;height:14" coordsize="454,14" path="m,l1,3,3,7r1,4l6,14r442,l450,11r1,-4l453,3,454,,,xe" stroked="f">
                <v:path arrowok="t"/>
              </v:shape>
              <v:shape id="_x0000_s1629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 w:rsidRPr="000C11AA">
        <w:rPr>
          <w:rFonts w:ascii="Hand writing Mutlu" w:hAnsi="Hand writing Mutlu"/>
          <w:outline/>
          <w:sz w:val="114"/>
          <w:szCs w:val="114"/>
        </w:rPr>
        <w:t xml:space="preserve"> itti.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39" o:spid="_x0000_s1630" type="#_x0000_t75" alt="güzel yazı" style="position:absolute;left:0;text-align:left;margin-left:0;margin-top:10.2pt;width:540pt;height:46.2pt;z-index:-25166182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eli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631" editas="canvas" style="width:45pt;height:30pt;mso-position-horizontal-relative:char;mso-position-vertical-relative:line" coordorigin="-180,493" coordsize="900,600">
            <o:lock v:ext="edit" aspectratio="t"/>
            <v:shape id="_x0000_s1632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633" style="position:absolute;left:-180;top:493;width:900;height:600;flip:x" coordorigin=",265" coordsize="1419,828">
              <v:shape id="_x0000_s1634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635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636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637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638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639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640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641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642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643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644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645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646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647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648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649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650" style="position:absolute;left:70;top:926;width:10;height:6" coordsize="10,6" path="m,6r10,l7,5,6,3,3,2,,,,6xe" stroked="f">
                <v:path arrowok="t"/>
              </v:shape>
              <v:shape id="_x0000_s1651" style="position:absolute;left:1344;top:931;width:3;height:1" coordsize="3,1" path="m3,1l3,,1,r,l1,,,1r3,xe" stroked="f">
                <v:path arrowok="t"/>
              </v:shape>
              <v:shape id="_x0000_s1652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653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654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655" style="position:absolute;left:934;top:391;width:45;height:148" coordsize="45,148" path="m20,l15,,10,,6,,,,27,148r5,l36,148r4,l45,148,20,xe" fillcolor="#bfddff" stroked="f">
                <v:path arrowok="t"/>
              </v:shape>
              <v:shape id="_x0000_s1656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657" style="position:absolute;left:1024;top:391;width:45;height:148" coordsize="45,148" path="m,l26,148r5,l36,148r5,l45,148,19,,13,,9,,5,,,xe" fillcolor="#bfddff" stroked="f">
                <v:path arrowok="t"/>
              </v:shape>
              <v:shape id="_x0000_s1658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659" style="position:absolute;left:984;top:391;width:66;height:148" coordsize="66,148" path="m,l25,148r10,l46,148r10,l66,148,40,,30,,20,,10,,,xe" stroked="f">
                <v:path arrowok="t"/>
              </v:shape>
              <v:shape id="_x0000_s1660" style="position:absolute;left:1043;top:391;width:52;height:148" coordsize="52,148" path="m24,l19,,13,,6,,,,26,148r7,l39,148r7,l52,148,24,xe" stroked="f">
                <v:path arrowok="t"/>
              </v:shape>
              <v:shape id="_x0000_s1661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662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663" style="position:absolute;left:642;top:391;width:34;height:148" coordsize="34,148" path="m34,l29,,20,,10,,,,,148r13,l23,148r7,l34,148r,-27l34,74r,-46l34,xe" stroked="f">
                <v:path arrowok="t"/>
              </v:shape>
              <v:shape id="_x0000_s1664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665" style="position:absolute;left:80;top:836;width:108;height:14" coordsize="108,14" path="m,l,3,,7r,4l,14r102,l103,11r2,-4l106,3,108,,,xe" stroked="f">
                <v:path arrowok="t"/>
              </v:shape>
              <v:shape id="_x0000_s1666" style="position:absolute;left:470;top:836;width:454;height:14" coordsize="454,14" path="m,l1,3,3,7r1,4l6,14r442,l450,11r1,-4l453,3,454,,,xe" stroked="f">
                <v:path arrowok="t"/>
              </v:shape>
              <v:shape id="_x0000_s1667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0" o:spid="_x0000_s1668" type="#_x0000_t75" alt="güzel yazı" style="position:absolute;left:0;text-align:left;margin-left:0;margin-top:10.2pt;width:540pt;height:46.2pt;z-index:-25166080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eli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669" editas="canvas" style="width:45pt;height:30pt;mso-position-horizontal-relative:char;mso-position-vertical-relative:line" coordorigin="-180,493" coordsize="900,600">
            <o:lock v:ext="edit" aspectratio="t"/>
            <v:shape id="_x0000_s1670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671" style="position:absolute;left:-180;top:493;width:900;height:600;flip:x" coordorigin=",265" coordsize="1419,828">
              <v:shape id="_x0000_s1672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673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674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675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676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677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678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679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680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681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682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683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684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685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686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687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688" style="position:absolute;left:70;top:926;width:10;height:6" coordsize="10,6" path="m,6r10,l7,5,6,3,3,2,,,,6xe" stroked="f">
                <v:path arrowok="t"/>
              </v:shape>
              <v:shape id="_x0000_s1689" style="position:absolute;left:1344;top:931;width:3;height:1" coordsize="3,1" path="m3,1l3,,1,r,l1,,,1r3,xe" stroked="f">
                <v:path arrowok="t"/>
              </v:shape>
              <v:shape id="_x0000_s1690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691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692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693" style="position:absolute;left:934;top:391;width:45;height:148" coordsize="45,148" path="m20,l15,,10,,6,,,,27,148r5,l36,148r4,l45,148,20,xe" fillcolor="#bfddff" stroked="f">
                <v:path arrowok="t"/>
              </v:shape>
              <v:shape id="_x0000_s1694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695" style="position:absolute;left:1024;top:391;width:45;height:148" coordsize="45,148" path="m,l26,148r5,l36,148r5,l45,148,19,,13,,9,,5,,,xe" fillcolor="#bfddff" stroked="f">
                <v:path arrowok="t"/>
              </v:shape>
              <v:shape id="_x0000_s1696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697" style="position:absolute;left:984;top:391;width:66;height:148" coordsize="66,148" path="m,l25,148r10,l46,148r10,l66,148,40,,30,,20,,10,,,xe" stroked="f">
                <v:path arrowok="t"/>
              </v:shape>
              <v:shape id="_x0000_s1698" style="position:absolute;left:1043;top:391;width:52;height:148" coordsize="52,148" path="m24,l19,,13,,6,,,,26,148r7,l39,148r7,l52,148,24,xe" stroked="f">
                <v:path arrowok="t"/>
              </v:shape>
              <v:shape id="_x0000_s1699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700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701" style="position:absolute;left:642;top:391;width:34;height:148" coordsize="34,148" path="m34,l29,,20,,10,,,,,148r13,l23,148r7,l34,148r,-27l34,74r,-46l34,xe" stroked="f">
                <v:path arrowok="t"/>
              </v:shape>
              <v:shape id="_x0000_s1702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703" style="position:absolute;left:80;top:836;width:108;height:14" coordsize="108,14" path="m,l,3,,7r,4l,14r102,l103,11r2,-4l106,3,108,,,xe" stroked="f">
                <v:path arrowok="t"/>
              </v:shape>
              <v:shape id="_x0000_s1704" style="position:absolute;left:470;top:836;width:454;height:14" coordsize="454,14" path="m,l1,3,3,7r1,4l6,14r442,l450,11r1,-4l453,3,454,,,xe" stroked="f">
                <v:path arrowok="t"/>
              </v:shape>
              <v:shape id="_x0000_s1705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1" o:spid="_x0000_s1706" type="#_x0000_t75" alt="güzel yazı" style="position:absolute;left:0;text-align:left;margin-left:0;margin-top:10.2pt;width:540pt;height:46.2pt;z-index:-25165977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eli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707" editas="canvas" style="width:45pt;height:30pt;mso-position-horizontal-relative:char;mso-position-vertical-relative:line" coordorigin="-180,493" coordsize="900,600">
            <o:lock v:ext="edit" aspectratio="t"/>
            <v:shape id="_x0000_s1708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709" style="position:absolute;left:-180;top:493;width:900;height:600;flip:x" coordorigin=",265" coordsize="1419,828">
              <v:shape id="_x0000_s1710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711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712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713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714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715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716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717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718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719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720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721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722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723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724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725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726" style="position:absolute;left:70;top:926;width:10;height:6" coordsize="10,6" path="m,6r10,l7,5,6,3,3,2,,,,6xe" stroked="f">
                <v:path arrowok="t"/>
              </v:shape>
              <v:shape id="_x0000_s1727" style="position:absolute;left:1344;top:931;width:3;height:1" coordsize="3,1" path="m3,1l3,,1,r,l1,,,1r3,xe" stroked="f">
                <v:path arrowok="t"/>
              </v:shape>
              <v:shape id="_x0000_s1728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729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730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731" style="position:absolute;left:934;top:391;width:45;height:148" coordsize="45,148" path="m20,l15,,10,,6,,,,27,148r5,l36,148r4,l45,148,20,xe" fillcolor="#bfddff" stroked="f">
                <v:path arrowok="t"/>
              </v:shape>
              <v:shape id="_x0000_s1732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733" style="position:absolute;left:1024;top:391;width:45;height:148" coordsize="45,148" path="m,l26,148r5,l36,148r5,l45,148,19,,13,,9,,5,,,xe" fillcolor="#bfddff" stroked="f">
                <v:path arrowok="t"/>
              </v:shape>
              <v:shape id="_x0000_s1734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735" style="position:absolute;left:984;top:391;width:66;height:148" coordsize="66,148" path="m,l25,148r10,l46,148r10,l66,148,40,,30,,20,,10,,,xe" stroked="f">
                <v:path arrowok="t"/>
              </v:shape>
              <v:shape id="_x0000_s1736" style="position:absolute;left:1043;top:391;width:52;height:148" coordsize="52,148" path="m24,l19,,13,,6,,,,26,148r7,l39,148r7,l52,148,24,xe" stroked="f">
                <v:path arrowok="t"/>
              </v:shape>
              <v:shape id="_x0000_s1737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738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739" style="position:absolute;left:642;top:391;width:34;height:148" coordsize="34,148" path="m34,l29,,20,,10,,,,,148r13,l23,148r7,l34,148r,-27l34,74r,-46l34,xe" stroked="f">
                <v:path arrowok="t"/>
              </v:shape>
              <v:shape id="_x0000_s1740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741" style="position:absolute;left:80;top:836;width:108;height:14" coordsize="108,14" path="m,l,3,,7r,4l,14r102,l103,11r2,-4l106,3,108,,,xe" stroked="f">
                <v:path arrowok="t"/>
              </v:shape>
              <v:shape id="_x0000_s1742" style="position:absolute;left:470;top:836;width:454;height:14" coordsize="454,14" path="m,l1,3,3,7r1,4l6,14r442,l450,11r1,-4l453,3,454,,,xe" stroked="f">
                <v:path arrowok="t"/>
              </v:shape>
              <v:shape id="_x0000_s1743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2" o:spid="_x0000_s1744" type="#_x0000_t75" alt="güzel yazı" style="position:absolute;left:0;text-align:left;margin-left:0;margin-top:10.2pt;width:540pt;height:46.2pt;z-index:-25165875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eli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745" editas="canvas" style="width:45pt;height:30pt;mso-position-horizontal-relative:char;mso-position-vertical-relative:line" coordorigin="-180,493" coordsize="900,600">
            <o:lock v:ext="edit" aspectratio="t"/>
            <v:shape id="_x0000_s1746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747" style="position:absolute;left:-180;top:493;width:900;height:600;flip:x" coordorigin=",265" coordsize="1419,828">
              <v:shape id="_x0000_s1748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749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750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751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752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753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754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755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756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757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758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759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760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761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762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763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764" style="position:absolute;left:70;top:926;width:10;height:6" coordsize="10,6" path="m,6r10,l7,5,6,3,3,2,,,,6xe" stroked="f">
                <v:path arrowok="t"/>
              </v:shape>
              <v:shape id="_x0000_s1765" style="position:absolute;left:1344;top:931;width:3;height:1" coordsize="3,1" path="m3,1l3,,1,r,l1,,,1r3,xe" stroked="f">
                <v:path arrowok="t"/>
              </v:shape>
              <v:shape id="_x0000_s1766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767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768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769" style="position:absolute;left:934;top:391;width:45;height:148" coordsize="45,148" path="m20,l15,,10,,6,,,,27,148r5,l36,148r4,l45,148,20,xe" fillcolor="#bfddff" stroked="f">
                <v:path arrowok="t"/>
              </v:shape>
              <v:shape id="_x0000_s1770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771" style="position:absolute;left:1024;top:391;width:45;height:148" coordsize="45,148" path="m,l26,148r5,l36,148r5,l45,148,19,,13,,9,,5,,,xe" fillcolor="#bfddff" stroked="f">
                <v:path arrowok="t"/>
              </v:shape>
              <v:shape id="_x0000_s1772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773" style="position:absolute;left:984;top:391;width:66;height:148" coordsize="66,148" path="m,l25,148r10,l46,148r10,l66,148,40,,30,,20,,10,,,xe" stroked="f">
                <v:path arrowok="t"/>
              </v:shape>
              <v:shape id="_x0000_s1774" style="position:absolute;left:1043;top:391;width:52;height:148" coordsize="52,148" path="m24,l19,,13,,6,,,,26,148r7,l39,148r7,l52,148,24,xe" stroked="f">
                <v:path arrowok="t"/>
              </v:shape>
              <v:shape id="_x0000_s1775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776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777" style="position:absolute;left:642;top:391;width:34;height:148" coordsize="34,148" path="m34,l29,,20,,10,,,,,148r13,l23,148r7,l34,148r,-27l34,74r,-46l34,xe" stroked="f">
                <v:path arrowok="t"/>
              </v:shape>
              <v:shape id="_x0000_s1778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779" style="position:absolute;left:80;top:836;width:108;height:14" coordsize="108,14" path="m,l,3,,7r,4l,14r102,l103,11r2,-4l106,3,108,,,xe" stroked="f">
                <v:path arrowok="t"/>
              </v:shape>
              <v:shape id="_x0000_s1780" style="position:absolute;left:470;top:836;width:454;height:14" coordsize="454,14" path="m,l1,3,3,7r1,4l6,14r442,l450,11r1,-4l453,3,454,,,xe" stroked="f">
                <v:path arrowok="t"/>
              </v:shape>
              <v:shape id="_x0000_s1781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itti.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3" o:spid="_x0000_s1782" type="#_x0000_t75" alt="güzel yazı" style="position:absolute;left:0;text-align:left;margin-left:0;margin-top:10.2pt;width:540pt;height:46.2pt;z-index:-25165772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eli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783" editas="canvas" style="width:45pt;height:30pt;mso-position-horizontal-relative:char;mso-position-vertical-relative:line" coordorigin="-180,493" coordsize="900,600">
            <o:lock v:ext="edit" aspectratio="t"/>
            <v:shape id="_x0000_s1784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785" style="position:absolute;left:-180;top:493;width:900;height:600;flip:x" coordorigin=",265" coordsize="1419,828">
              <v:shape id="_x0000_s1786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787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788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789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790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791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792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793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794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795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796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797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798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799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800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801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802" style="position:absolute;left:70;top:926;width:10;height:6" coordsize="10,6" path="m,6r10,l7,5,6,3,3,2,,,,6xe" stroked="f">
                <v:path arrowok="t"/>
              </v:shape>
              <v:shape id="_x0000_s1803" style="position:absolute;left:1344;top:931;width:3;height:1" coordsize="3,1" path="m3,1l3,,1,r,l1,,,1r3,xe" stroked="f">
                <v:path arrowok="t"/>
              </v:shape>
              <v:shape id="_x0000_s1804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805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806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807" style="position:absolute;left:934;top:391;width:45;height:148" coordsize="45,148" path="m20,l15,,10,,6,,,,27,148r5,l36,148r4,l45,148,20,xe" fillcolor="#bfddff" stroked="f">
                <v:path arrowok="t"/>
              </v:shape>
              <v:shape id="_x0000_s1808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809" style="position:absolute;left:1024;top:391;width:45;height:148" coordsize="45,148" path="m,l26,148r5,l36,148r5,l45,148,19,,13,,9,,5,,,xe" fillcolor="#bfddff" stroked="f">
                <v:path arrowok="t"/>
              </v:shape>
              <v:shape id="_x0000_s1810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811" style="position:absolute;left:984;top:391;width:66;height:148" coordsize="66,148" path="m,l25,148r10,l46,148r10,l66,148,40,,30,,20,,10,,,xe" stroked="f">
                <v:path arrowok="t"/>
              </v:shape>
              <v:shape id="_x0000_s1812" style="position:absolute;left:1043;top:391;width:52;height:148" coordsize="52,148" path="m24,l19,,13,,6,,,,26,148r7,l39,148r7,l52,148,24,xe" stroked="f">
                <v:path arrowok="t"/>
              </v:shape>
              <v:shape id="_x0000_s1813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814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815" style="position:absolute;left:642;top:391;width:34;height:148" coordsize="34,148" path="m34,l29,,20,,10,,,,,148r13,l23,148r7,l34,148r,-27l34,74r,-46l34,xe" stroked="f">
                <v:path arrowok="t"/>
              </v:shape>
              <v:shape id="_x0000_s1816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817" style="position:absolute;left:80;top:836;width:108;height:14" coordsize="108,14" path="m,l,3,,7r,4l,14r102,l103,11r2,-4l106,3,108,,,xe" stroked="f">
                <v:path arrowok="t"/>
              </v:shape>
              <v:shape id="_x0000_s1818" style="position:absolute;left:470;top:836;width:454;height:14" coordsize="454,14" path="m,l1,3,3,7r1,4l6,14r442,l450,11r1,-4l453,3,454,,,xe" stroked="f">
                <v:path arrowok="t"/>
              </v:shape>
              <v:shape id="_x0000_s1819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4" o:spid="_x0000_s1820" type="#_x0000_t75" alt="güzel yazı" style="position:absolute;left:0;text-align:left;margin-left:0;margin-top:10.2pt;width:540pt;height:46.2pt;z-index:-25165670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821" editas="canvas" style="width:45pt;height:30pt;mso-position-horizontal-relative:char;mso-position-vertical-relative:line" coordorigin="-180,493" coordsize="900,600">
            <o:lock v:ext="edit" aspectratio="t"/>
            <v:shape id="_x0000_s1822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823" style="position:absolute;left:-180;top:493;width:900;height:600;flip:x" coordorigin=",265" coordsize="1419,828">
              <v:shape id="_x0000_s1824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825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826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827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828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829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830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831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832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833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834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835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836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837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838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839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840" style="position:absolute;left:70;top:926;width:10;height:6" coordsize="10,6" path="m,6r10,l7,5,6,3,3,2,,,,6xe" stroked="f">
                <v:path arrowok="t"/>
              </v:shape>
              <v:shape id="_x0000_s1841" style="position:absolute;left:1344;top:931;width:3;height:1" coordsize="3,1" path="m3,1l3,,1,r,l1,,,1r3,xe" stroked="f">
                <v:path arrowok="t"/>
              </v:shape>
              <v:shape id="_x0000_s1842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843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844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845" style="position:absolute;left:934;top:391;width:45;height:148" coordsize="45,148" path="m20,l15,,10,,6,,,,27,148r5,l36,148r4,l45,148,20,xe" fillcolor="#bfddff" stroked="f">
                <v:path arrowok="t"/>
              </v:shape>
              <v:shape id="_x0000_s1846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847" style="position:absolute;left:1024;top:391;width:45;height:148" coordsize="45,148" path="m,l26,148r5,l36,148r5,l45,148,19,,13,,9,,5,,,xe" fillcolor="#bfddff" stroked="f">
                <v:path arrowok="t"/>
              </v:shape>
              <v:shape id="_x0000_s1848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849" style="position:absolute;left:984;top:391;width:66;height:148" coordsize="66,148" path="m,l25,148r10,l46,148r10,l66,148,40,,30,,20,,10,,,xe" stroked="f">
                <v:path arrowok="t"/>
              </v:shape>
              <v:shape id="_x0000_s1850" style="position:absolute;left:1043;top:391;width:52;height:148" coordsize="52,148" path="m24,l19,,13,,6,,,,26,148r7,l39,148r7,l52,148,24,xe" stroked="f">
                <v:path arrowok="t"/>
              </v:shape>
              <v:shape id="_x0000_s1851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852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853" style="position:absolute;left:642;top:391;width:34;height:148" coordsize="34,148" path="m34,l29,,20,,10,,,,,148r13,l23,148r7,l34,148r,-27l34,74r,-46l34,xe" stroked="f">
                <v:path arrowok="t"/>
              </v:shape>
              <v:shape id="_x0000_s1854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855" style="position:absolute;left:80;top:836;width:108;height:14" coordsize="108,14" path="m,l,3,,7r,4l,14r102,l103,11r2,-4l106,3,108,,,xe" stroked="f">
                <v:path arrowok="t"/>
              </v:shape>
              <v:shape id="_x0000_s1856" style="position:absolute;left:470;top:836;width:454;height:14" coordsize="454,14" path="m,l1,3,3,7r1,4l6,14r442,l450,11r1,-4l453,3,454,,,xe" stroked="f">
                <v:path arrowok="t"/>
              </v:shape>
              <v:shape id="_x0000_s1857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5" o:spid="_x0000_s1858" type="#_x0000_t75" alt="güzel yazı" style="position:absolute;left:0;text-align:left;margin-left:0;margin-top:10.2pt;width:540pt;height:46.2pt;z-index:-25165568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eli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859" editas="canvas" style="width:45pt;height:30pt;mso-position-horizontal-relative:char;mso-position-vertical-relative:line" coordorigin="-180,493" coordsize="900,600">
            <o:lock v:ext="edit" aspectratio="t"/>
            <v:shape id="_x0000_s1860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861" style="position:absolute;left:-180;top:493;width:900;height:600;flip:x" coordorigin=",265" coordsize="1419,828">
              <v:shape id="_x0000_s1862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863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864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865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866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867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868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869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870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871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872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873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874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875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876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877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878" style="position:absolute;left:70;top:926;width:10;height:6" coordsize="10,6" path="m,6r10,l7,5,6,3,3,2,,,,6xe" stroked="f">
                <v:path arrowok="t"/>
              </v:shape>
              <v:shape id="_x0000_s1879" style="position:absolute;left:1344;top:931;width:3;height:1" coordsize="3,1" path="m3,1l3,,1,r,l1,,,1r3,xe" stroked="f">
                <v:path arrowok="t"/>
              </v:shape>
              <v:shape id="_x0000_s1880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881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882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883" style="position:absolute;left:934;top:391;width:45;height:148" coordsize="45,148" path="m20,l15,,10,,6,,,,27,148r5,l36,148r4,l45,148,20,xe" fillcolor="#bfddff" stroked="f">
                <v:path arrowok="t"/>
              </v:shape>
              <v:shape id="_x0000_s1884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885" style="position:absolute;left:1024;top:391;width:45;height:148" coordsize="45,148" path="m,l26,148r5,l36,148r5,l45,148,19,,13,,9,,5,,,xe" fillcolor="#bfddff" stroked="f">
                <v:path arrowok="t"/>
              </v:shape>
              <v:shape id="_x0000_s1886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887" style="position:absolute;left:984;top:391;width:66;height:148" coordsize="66,148" path="m,l25,148r10,l46,148r10,l66,148,40,,30,,20,,10,,,xe" stroked="f">
                <v:path arrowok="t"/>
              </v:shape>
              <v:shape id="_x0000_s1888" style="position:absolute;left:1043;top:391;width:52;height:148" coordsize="52,148" path="m24,l19,,13,,6,,,,26,148r7,l39,148r7,l52,148,24,xe" stroked="f">
                <v:path arrowok="t"/>
              </v:shape>
              <v:shape id="_x0000_s1889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890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891" style="position:absolute;left:642;top:391;width:34;height:148" coordsize="34,148" path="m34,l29,,20,,10,,,,,148r13,l23,148r7,l34,148r,-27l34,74r,-46l34,xe" stroked="f">
                <v:path arrowok="t"/>
              </v:shape>
              <v:shape id="_x0000_s1892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893" style="position:absolute;left:80;top:836;width:108;height:14" coordsize="108,14" path="m,l,3,,7r,4l,14r102,l103,11r2,-4l106,3,108,,,xe" stroked="f">
                <v:path arrowok="t"/>
              </v:shape>
              <v:shape id="_x0000_s1894" style="position:absolute;left:470;top:836;width:454;height:14" coordsize="454,14" path="m,l1,3,3,7r1,4l6,14r442,l450,11r1,-4l453,3,454,,,xe" stroked="f">
                <v:path arrowok="t"/>
              </v:shape>
              <v:shape id="_x0000_s1895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6" o:spid="_x0000_s1896" type="#_x0000_t75" alt="güzel yazı" style="position:absolute;left:0;text-align:left;margin-left:0;margin-top:10.2pt;width:540pt;height:46.2pt;z-index:-25165465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   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897" editas="canvas" style="width:45pt;height:30pt;mso-position-horizontal-relative:char;mso-position-vertical-relative:line" coordorigin="-180,493" coordsize="900,600">
            <o:lock v:ext="edit" aspectratio="t"/>
            <v:shape id="_x0000_s1898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899" style="position:absolute;left:-180;top:493;width:900;height:600;flip:x" coordorigin=",265" coordsize="1419,828">
              <v:shape id="_x0000_s1900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901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902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903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904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905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906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907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908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909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910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911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912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913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914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915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916" style="position:absolute;left:70;top:926;width:10;height:6" coordsize="10,6" path="m,6r10,l7,5,6,3,3,2,,,,6xe" stroked="f">
                <v:path arrowok="t"/>
              </v:shape>
              <v:shape id="_x0000_s1917" style="position:absolute;left:1344;top:931;width:3;height:1" coordsize="3,1" path="m3,1l3,,1,r,l1,,,1r3,xe" stroked="f">
                <v:path arrowok="t"/>
              </v:shape>
              <v:shape id="_x0000_s1918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919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920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921" style="position:absolute;left:934;top:391;width:45;height:148" coordsize="45,148" path="m20,l15,,10,,6,,,,27,148r5,l36,148r4,l45,148,20,xe" fillcolor="#bfddff" stroked="f">
                <v:path arrowok="t"/>
              </v:shape>
              <v:shape id="_x0000_s1922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923" style="position:absolute;left:1024;top:391;width:45;height:148" coordsize="45,148" path="m,l26,148r5,l36,148r5,l45,148,19,,13,,9,,5,,,xe" fillcolor="#bfddff" stroked="f">
                <v:path arrowok="t"/>
              </v:shape>
              <v:shape id="_x0000_s1924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925" style="position:absolute;left:984;top:391;width:66;height:148" coordsize="66,148" path="m,l25,148r10,l46,148r10,l66,148,40,,30,,20,,10,,,xe" stroked="f">
                <v:path arrowok="t"/>
              </v:shape>
              <v:shape id="_x0000_s1926" style="position:absolute;left:1043;top:391;width:52;height:148" coordsize="52,148" path="m24,l19,,13,,6,,,,26,148r7,l39,148r7,l52,148,24,xe" stroked="f">
                <v:path arrowok="t"/>
              </v:shape>
              <v:shape id="_x0000_s1927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928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929" style="position:absolute;left:642;top:391;width:34;height:148" coordsize="34,148" path="m34,l29,,20,,10,,,,,148r13,l23,148r7,l34,148r,-27l34,74r,-46l34,xe" stroked="f">
                <v:path arrowok="t"/>
              </v:shape>
              <v:shape id="_x0000_s1930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931" style="position:absolute;left:80;top:836;width:108;height:14" coordsize="108,14" path="m,l,3,,7r,4l,14r102,l103,11r2,-4l106,3,108,,,xe" stroked="f">
                <v:path arrowok="t"/>
              </v:shape>
              <v:shape id="_x0000_s1932" style="position:absolute;left:470;top:836;width:454;height:14" coordsize="454,14" path="m,l1,3,3,7r1,4l6,14r442,l450,11r1,-4l453,3,454,,,xe" stroked="f">
                <v:path arrowok="t"/>
              </v:shape>
              <v:shape id="_x0000_s1933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</w:t>
      </w:r>
    </w:p>
    <w:p w:rsidR="00164175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947" o:spid="_x0000_s1934" type="#_x0000_t75" alt="güzel yazı" style="position:absolute;left:0;text-align:left;margin-left:0;margin-top:10.2pt;width:540pt;height:46.2pt;z-index:-25165363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935" editas="canvas" style="width:45pt;height:30pt;mso-position-horizontal-relative:char;mso-position-vertical-relative:line" coordorigin="-180,493" coordsize="900,600">
            <o:lock v:ext="edit" aspectratio="t"/>
            <v:shape id="_x0000_s1936" type="#_x0000_t75" style="position:absolute;left:-180;top:493;width:900;height:600" o:preferrelative="f">
              <v:fill o:detectmouseclick="t"/>
              <v:path o:extrusionok="t" o:connecttype="none"/>
              <o:lock v:ext="edit" text="t"/>
            </v:shape>
            <v:group id="_x0000_s1937" style="position:absolute;left:-180;top:493;width:900;height:600;flip:x" coordorigin=",265" coordsize="1419,828">
              <v:shape id="_x0000_s1938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1939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1940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1941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1942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1943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1944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1945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1946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1947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1948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1949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1950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1951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1952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1953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1954" style="position:absolute;left:70;top:926;width:10;height:6" coordsize="10,6" path="m,6r10,l7,5,6,3,3,2,,,,6xe" stroked="f">
                <v:path arrowok="t"/>
              </v:shape>
              <v:shape id="_x0000_s1955" style="position:absolute;left:1344;top:931;width:3;height:1" coordsize="3,1" path="m3,1l3,,1,r,l1,,,1r3,xe" stroked="f">
                <v:path arrowok="t"/>
              </v:shape>
              <v:shape id="_x0000_s1956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1957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1958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1959" style="position:absolute;left:934;top:391;width:45;height:148" coordsize="45,148" path="m20,l15,,10,,6,,,,27,148r5,l36,148r4,l45,148,20,xe" fillcolor="#bfddff" stroked="f">
                <v:path arrowok="t"/>
              </v:shape>
              <v:shape id="_x0000_s1960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1961" style="position:absolute;left:1024;top:391;width:45;height:148" coordsize="45,148" path="m,l26,148r5,l36,148r5,l45,148,19,,13,,9,,5,,,xe" fillcolor="#bfddff" stroked="f">
                <v:path arrowok="t"/>
              </v:shape>
              <v:shape id="_x0000_s1962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1963" style="position:absolute;left:984;top:391;width:66;height:148" coordsize="66,148" path="m,l25,148r10,l46,148r10,l66,148,40,,30,,20,,10,,,xe" stroked="f">
                <v:path arrowok="t"/>
              </v:shape>
              <v:shape id="_x0000_s1964" style="position:absolute;left:1043;top:391;width:52;height:148" coordsize="52,148" path="m24,l19,,13,,6,,,,26,148r7,l39,148r7,l52,148,24,xe" stroked="f">
                <v:path arrowok="t"/>
              </v:shape>
              <v:shape id="_x0000_s1965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1966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1967" style="position:absolute;left:642;top:391;width:34;height:148" coordsize="34,148" path="m34,l29,,20,,10,,,,,148r13,l23,148r7,l34,148r,-27l34,74r,-46l34,xe" stroked="f">
                <v:path arrowok="t"/>
              </v:shape>
              <v:shape id="_x0000_s1968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1969" style="position:absolute;left:80;top:836;width:108;height:14" coordsize="108,14" path="m,l,3,,7r,4l,14r102,l103,11r2,-4l106,3,108,,,xe" stroked="f">
                <v:path arrowok="t"/>
              </v:shape>
              <v:shape id="_x0000_s1970" style="position:absolute;left:470;top:836;width:454;height:14" coordsize="454,14" path="m,l1,3,3,7r1,4l6,14r442,l450,11r1,-4l453,3,454,,,xe" stroked="f">
                <v:path arrowok="t"/>
              </v:shape>
              <v:shape id="_x0000_s1971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itti.</w:t>
      </w:r>
    </w:p>
    <w:p w:rsidR="00164175" w:rsidRPr="00383B1B" w:rsidRDefault="00164175" w:rsidP="00DF104E">
      <w:pPr>
        <w:ind w:left="180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1972" style="position:absolute;left:0;text-align:left;flip:y;z-index:251667968" from="240.95pt,68.15pt" to="276.45pt,85.9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line id="_x0000_s1973" style="position:absolute;left:0;text-align:left;z-index:251666944" from="240.95pt,26.75pt" to="276.45pt,44.5pt" wrapcoords="-460 0 12868 14400 16085 20700 16545 20700 22060 20700 22519 18000 18843 14400 15626 14400 1379 0 -460 0">
            <v:stroke endarrow="block"/>
            <w10:wrap type="through" side="left"/>
          </v:line>
        </w:pict>
      </w:r>
      <w:r>
        <w:rPr>
          <w:noProof/>
        </w:rPr>
        <w:pict>
          <v:oval id="_x0000_s1974" style="position:absolute;left:0;text-align:left;margin-left:168pt;margin-top:62.25pt;width:65.05pt;height:41.4pt;z-index:251665920" wrapcoords="7697 0 5710 393 248 5105 -248 9033 -248 13353 2731 18851 6952 21207 7697 21207 13655 21207 14400 21207 18621 18851 21848 13353 21848 11389 21103 5105 15641 393 13655 0 7697 0">
            <v:textbox style="mso-next-textbox:#_x0000_s1974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let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975" style="position:absolute;left:0;text-align:left;margin-left:168pt;margin-top:9pt;width:65.05pt;height:41.4pt;z-index:251664896" wrapcoords="7697 0 5710 393 248 5105 -248 9033 -248 13353 2731 18851 6952 21207 7697 21207 13655 21207 14400 21207 18621 18851 21848 13353 21848 11389 21103 5105 15641 393 13655 0 7697 0">
            <v:textbox style="mso-next-textbox:#_x0000_s1975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1976" style="position:absolute;left:0;text-align:left;margin-left:300.1pt;margin-top:38.55pt;width:86.9pt;height:41.4pt;z-index:251668992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976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ilet</w:t>
                  </w:r>
                </w:p>
              </w:txbxContent>
            </v:textbox>
            <w10:wrap type="through" side="left"/>
          </v:oval>
        </w:pict>
      </w:r>
      <w:r>
        <w:rPr>
          <w:rFonts w:ascii="Arial Black" w:hAnsi="Arial Black"/>
          <w:sz w:val="16"/>
          <w:szCs w:val="16"/>
        </w:rPr>
        <w:t>67</w: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CB6648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DF104E" w:rsidRDefault="00164175" w:rsidP="00DF104E">
      <w:pPr>
        <w:ind w:left="180"/>
        <w:jc w:val="center"/>
        <w:rPr>
          <w:rFonts w:ascii="Hand writing Mutlu" w:hAnsi="Hand writing Mutlu"/>
          <w:outline/>
          <w:sz w:val="144"/>
          <w:szCs w:val="144"/>
        </w:rPr>
      </w:pPr>
      <w:r w:rsidRPr="00DF104E">
        <w:rPr>
          <w:rFonts w:ascii="Hand writing Mutlu" w:hAnsi="Hand writing Mutlu"/>
          <w:outline/>
          <w:sz w:val="144"/>
          <w:szCs w:val="144"/>
        </w:rPr>
        <w:t xml:space="preserve">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144"/>
          <w:szCs w:val="144"/>
        </w:rPr>
        <w:pict>
          <v:group id="_x0000_s1977" editas="canvas" style="width:108pt;height:57pt;mso-position-horizontal-relative:char;mso-position-vertical-relative:line" coordorigin="-720,-47" coordsize="2160,1140">
            <o:lock v:ext="edit" aspectratio="t"/>
            <v:shape id="_x0000_s1978" type="#_x0000_t75" style="position:absolute;left:-720;top:-47;width:2160;height:1140" o:preferrelative="f">
              <v:fill o:detectmouseclick="t"/>
              <v:path o:extrusionok="t" o:connecttype="none"/>
              <o:lock v:ext="edit" text="t"/>
            </v:shape>
            <v:group id="_x0000_s1979" style="position:absolute;left:-540;top:-47;width:1800;height:1140" coordorigin="236,250" coordsize="914,931">
              <v:shape id="_x0000_s1980" style="position:absolute;left:254;top:281;width:878;height:878" coordsize="878,878" path="m436,l5,314,,878r878,-3l878,325,436,xe" stroked="f">
                <v:path arrowok="t"/>
              </v:shape>
              <v:shape id="_x0000_s1981" style="position:absolute;left:447;top:540;width:506;height:318" coordsize="506,318" path="m3,l,197,137,318r220,l504,189,506,3,3,xe" stroked="f">
                <v:path arrowok="t"/>
              </v:shape>
              <v:shape id="_x0000_s1982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1983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1984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1985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1986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1987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1988" style="position:absolute;left:289;top:618;width:148;height:125" coordsize="148,125" path="m,3l145,r3,125l,3xe" fillcolor="black" stroked="f">
                <v:path arrowok="t"/>
              </v:shape>
              <v:shape id="_x0000_s1989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 w:rsidRPr="00DF104E">
        <w:rPr>
          <w:rFonts w:ascii="Hand writing Mutlu" w:hAnsi="Hand writing Mutlu"/>
          <w:outline/>
          <w:sz w:val="144"/>
          <w:szCs w:val="144"/>
        </w:rPr>
        <w:t xml:space="preserve"> ilet.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69" o:spid="_x0000_s1990" type="#_x0000_t75" alt="güzel yazı" style="position:absolute;left:0;text-align:left;margin-left:0;margin-top:10.2pt;width:540pt;height:46.2pt;z-index:-25165260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1991" editas="canvas" style="width:37.3pt;height:27.7pt;mso-position-horizontal-relative:char;mso-position-vertical-relative:line" coordorigin="-180,539" coordsize="746,554">
            <o:lock v:ext="edit" aspectratio="t"/>
            <v:shape id="_x0000_s1992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1993" style="position:absolute;left:-180;top:539;width:746;height:554" coordorigin="236,250" coordsize="914,931">
              <v:shape id="_x0000_s1994" style="position:absolute;left:254;top:281;width:878;height:878" coordsize="878,878" path="m436,l5,314,,878r878,-3l878,325,436,xe" stroked="f">
                <v:path arrowok="t"/>
              </v:shape>
              <v:shape id="_x0000_s1995" style="position:absolute;left:447;top:540;width:506;height:318" coordsize="506,318" path="m3,l,197,137,318r220,l504,189,506,3,3,xe" stroked="f">
                <v:path arrowok="t"/>
              </v:shape>
              <v:shape id="_x0000_s1996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1997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1998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1999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00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01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02" style="position:absolute;left:289;top:618;width:148;height:125" coordsize="148,125" path="m,3l145,r3,125l,3xe" fillcolor="black" stroked="f">
                <v:path arrowok="t"/>
              </v:shape>
              <v:shape id="_x0000_s2003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  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04" editas="canvas" style="width:37.3pt;height:27.7pt;mso-position-horizontal-relative:char;mso-position-vertical-relative:line" coordorigin="-180,539" coordsize="746,554">
            <o:lock v:ext="edit" aspectratio="t"/>
            <v:shape id="_x0000_s2005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006" style="position:absolute;left:-180;top:539;width:746;height:554" coordorigin="236,250" coordsize="914,931">
              <v:shape id="_x0000_s2007" style="position:absolute;left:254;top:281;width:878;height:878" coordsize="878,878" path="m436,l5,314,,878r878,-3l878,325,436,xe" stroked="f">
                <v:path arrowok="t"/>
              </v:shape>
              <v:shape id="_x0000_s2008" style="position:absolute;left:447;top:540;width:506;height:318" coordsize="506,318" path="m3,l,197,137,318r220,l504,189,506,3,3,xe" stroked="f">
                <v:path arrowok="t"/>
              </v:shape>
              <v:shape id="_x0000_s2009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010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011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012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13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14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15" style="position:absolute;left:289;top:618;width:148;height:125" coordsize="148,125" path="m,3l145,r3,125l,3xe" fillcolor="black" stroked="f">
                <v:path arrowok="t"/>
              </v:shape>
              <v:shape id="_x0000_s2016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75" o:spid="_x0000_s2017" type="#_x0000_t75" alt="güzel yazı" style="position:absolute;left:0;text-align:left;margin-left:0;margin-top:10.2pt;width:540pt;height:46.2pt;z-index:-25164646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18" editas="canvas" style="width:37.3pt;height:27.7pt;mso-position-horizontal-relative:char;mso-position-vertical-relative:line" coordorigin="-180,539" coordsize="746,554">
            <o:lock v:ext="edit" aspectratio="t"/>
            <v:shape id="_x0000_s2019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020" style="position:absolute;left:-180;top:539;width:746;height:554" coordorigin="236,250" coordsize="914,931">
              <v:shape id="_x0000_s2021" style="position:absolute;left:254;top:281;width:878;height:878" coordsize="878,878" path="m436,l5,314,,878r878,-3l878,325,436,xe" stroked="f">
                <v:path arrowok="t"/>
              </v:shape>
              <v:shape id="_x0000_s2022" style="position:absolute;left:447;top:540;width:506;height:318" coordsize="506,318" path="m3,l,197,137,318r220,l504,189,506,3,3,xe" stroked="f">
                <v:path arrowok="t"/>
              </v:shape>
              <v:shape id="_x0000_s2023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024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025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026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27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28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29" style="position:absolute;left:289;top:618;width:148;height:125" coordsize="148,125" path="m,3l145,r3,125l,3xe" fillcolor="black" stroked="f">
                <v:path arrowok="t"/>
              </v:shape>
              <v:shape id="_x0000_s2030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  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31" editas="canvas" style="width:37.3pt;height:27.7pt;mso-position-horizontal-relative:char;mso-position-vertical-relative:line" coordorigin="-180,539" coordsize="746,554">
            <o:lock v:ext="edit" aspectratio="t"/>
            <v:shape id="_x0000_s2032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033" style="position:absolute;left:-180;top:539;width:746;height:554" coordorigin="236,250" coordsize="914,931">
              <v:shape id="_x0000_s2034" style="position:absolute;left:254;top:281;width:878;height:878" coordsize="878,878" path="m436,l5,314,,878r878,-3l878,325,436,xe" stroked="f">
                <v:path arrowok="t"/>
              </v:shape>
              <v:shape id="_x0000_s2035" style="position:absolute;left:447;top:540;width:506;height:318" coordsize="506,318" path="m3,l,197,137,318r220,l504,189,506,3,3,xe" stroked="f">
                <v:path arrowok="t"/>
              </v:shape>
              <v:shape id="_x0000_s2036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037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038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039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40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41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42" style="position:absolute;left:289;top:618;width:148;height:125" coordsize="148,125" path="m,3l145,r3,125l,3xe" fillcolor="black" stroked="f">
                <v:path arrowok="t"/>
              </v:shape>
              <v:shape id="_x0000_s2043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76" o:spid="_x0000_s2044" type="#_x0000_t75" alt="güzel yazı" style="position:absolute;left:0;text-align:left;margin-left:0;margin-top:10.2pt;width:540pt;height:46.2pt;z-index:-25164544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45" editas="canvas" style="width:37.3pt;height:27.7pt;mso-position-horizontal-relative:char;mso-position-vertical-relative:line" coordorigin="-180,539" coordsize="746,554">
            <o:lock v:ext="edit" aspectratio="t"/>
            <v:shape id="_x0000_s2046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047" style="position:absolute;left:-180;top:539;width:746;height:554" coordorigin="236,250" coordsize="914,931">
              <v:shape id="_x0000_s2048" style="position:absolute;left:254;top:281;width:878;height:878" coordsize="878,878" path="m436,l5,314,,878r878,-3l878,325,436,xe" stroked="f">
                <v:path arrowok="t"/>
              </v:shape>
              <v:shape id="_x0000_s2049" style="position:absolute;left:447;top:540;width:506;height:318" coordsize="506,318" path="m3,l,197,137,318r220,l504,189,506,3,3,xe" stroked="f">
                <v:path arrowok="t"/>
              </v:shape>
              <v:shape id="_x0000_s2050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051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052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053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54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55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56" style="position:absolute;left:289;top:618;width:148;height:125" coordsize="148,125" path="m,3l145,r3,125l,3xe" fillcolor="black" stroked="f">
                <v:path arrowok="t"/>
              </v:shape>
              <v:shape id="_x0000_s2057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  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58" editas="canvas" style="width:37.3pt;height:27.7pt;mso-position-horizontal-relative:char;mso-position-vertical-relative:line" coordorigin="-180,539" coordsize="746,554">
            <o:lock v:ext="edit" aspectratio="t"/>
            <v:shape id="_x0000_s2059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060" style="position:absolute;left:-180;top:539;width:746;height:554" coordorigin="236,250" coordsize="914,931">
              <v:shape id="_x0000_s2061" style="position:absolute;left:254;top:281;width:878;height:878" coordsize="878,878" path="m436,l5,314,,878r878,-3l878,325,436,xe" stroked="f">
                <v:path arrowok="t"/>
              </v:shape>
              <v:shape id="_x0000_s2062" style="position:absolute;left:447;top:540;width:506;height:318" coordsize="506,318" path="m3,l,197,137,318r220,l504,189,506,3,3,xe" stroked="f">
                <v:path arrowok="t"/>
              </v:shape>
              <v:shape id="_x0000_s2063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064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065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066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67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68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69" style="position:absolute;left:289;top:618;width:148;height:125" coordsize="148,125" path="m,3l145,r3,125l,3xe" fillcolor="black" stroked="f">
                <v:path arrowok="t"/>
              </v:shape>
              <v:shape id="_x0000_s2070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77" o:spid="_x0000_s2071" type="#_x0000_t75" alt="güzel yazı" style="position:absolute;left:0;text-align:left;margin-left:0;margin-top:10.2pt;width:540pt;height:46.2pt;z-index:-25164441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72" editas="canvas" style="width:37.3pt;height:27.7pt;mso-position-horizontal-relative:char;mso-position-vertical-relative:line" coordorigin="-180,539" coordsize="746,554">
            <o:lock v:ext="edit" aspectratio="t"/>
            <v:shape id="_x0000_s2073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074" style="position:absolute;left:-180;top:539;width:746;height:554" coordorigin="236,250" coordsize="914,931">
              <v:shape id="_x0000_s2075" style="position:absolute;left:254;top:281;width:878;height:878" coordsize="878,878" path="m436,l5,314,,878r878,-3l878,325,436,xe" stroked="f">
                <v:path arrowok="t"/>
              </v:shape>
              <v:shape id="_x0000_s2076" style="position:absolute;left:447;top:540;width:506;height:318" coordsize="506,318" path="m3,l,197,137,318r220,l504,189,506,3,3,xe" stroked="f">
                <v:path arrowok="t"/>
              </v:shape>
              <v:shape id="_x0000_s2077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078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079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080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81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82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83" style="position:absolute;left:289;top:618;width:148;height:125" coordsize="148,125" path="m,3l145,r3,125l,3xe" fillcolor="black" stroked="f">
                <v:path arrowok="t"/>
              </v:shape>
              <v:shape id="_x0000_s2084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  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85" editas="canvas" style="width:37.3pt;height:27.7pt;mso-position-horizontal-relative:char;mso-position-vertical-relative:line" coordorigin="-180,539" coordsize="746,554">
            <o:lock v:ext="edit" aspectratio="t"/>
            <v:shape id="_x0000_s2086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087" style="position:absolute;left:-180;top:539;width:746;height:554" coordorigin="236,250" coordsize="914,931">
              <v:shape id="_x0000_s2088" style="position:absolute;left:254;top:281;width:878;height:878" coordsize="878,878" path="m436,l5,314,,878r878,-3l878,325,436,xe" stroked="f">
                <v:path arrowok="t"/>
              </v:shape>
              <v:shape id="_x0000_s2089" style="position:absolute;left:447;top:540;width:506;height:318" coordsize="506,318" path="m3,l,197,137,318r220,l504,189,506,3,3,xe" stroked="f">
                <v:path arrowok="t"/>
              </v:shape>
              <v:shape id="_x0000_s2090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091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092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093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094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095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096" style="position:absolute;left:289;top:618;width:148;height:125" coordsize="148,125" path="m,3l145,r3,125l,3xe" fillcolor="black" stroked="f">
                <v:path arrowok="t"/>
              </v:shape>
              <v:shape id="_x0000_s2097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78" o:spid="_x0000_s2098" type="#_x0000_t75" alt="güzel yazı" style="position:absolute;left:0;text-align:left;margin-left:0;margin-top:10.2pt;width:540pt;height:46.2pt;z-index:-25164339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099" editas="canvas" style="width:37.3pt;height:27.7pt;mso-position-horizontal-relative:char;mso-position-vertical-relative:line" coordorigin="-180,539" coordsize="746,554">
            <o:lock v:ext="edit" aspectratio="t"/>
            <v:shape id="_x0000_s2100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01" style="position:absolute;left:-180;top:539;width:746;height:554" coordorigin="236,250" coordsize="914,931">
              <v:shape id="_x0000_s2102" style="position:absolute;left:254;top:281;width:878;height:878" coordsize="878,878" path="m436,l5,314,,878r878,-3l878,325,436,xe" stroked="f">
                <v:path arrowok="t"/>
              </v:shape>
              <v:shape id="_x0000_s2103" style="position:absolute;left:447;top:540;width:506;height:318" coordsize="506,318" path="m3,l,197,137,318r220,l504,189,506,3,3,xe" stroked="f">
                <v:path arrowok="t"/>
              </v:shape>
              <v:shape id="_x0000_s2104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05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106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107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108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109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110" style="position:absolute;left:289;top:618;width:148;height:125" coordsize="148,125" path="m,3l145,r3,125l,3xe" fillcolor="black" stroked="f">
                <v:path arrowok="t"/>
              </v:shape>
              <v:shape id="_x0000_s2111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  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112" editas="canvas" style="width:37.3pt;height:27.7pt;mso-position-horizontal-relative:char;mso-position-vertical-relative:line" coordorigin="-180,539" coordsize="746,554">
            <o:lock v:ext="edit" aspectratio="t"/>
            <v:shape id="_x0000_s2113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14" style="position:absolute;left:-180;top:539;width:746;height:554" coordorigin="236,250" coordsize="914,931">
              <v:shape id="_x0000_s2115" style="position:absolute;left:254;top:281;width:878;height:878" coordsize="878,878" path="m436,l5,314,,878r878,-3l878,325,436,xe" stroked="f">
                <v:path arrowok="t"/>
              </v:shape>
              <v:shape id="_x0000_s2116" style="position:absolute;left:447;top:540;width:506;height:318" coordsize="506,318" path="m3,l,197,137,318r220,l504,189,506,3,3,xe" stroked="f">
                <v:path arrowok="t"/>
              </v:shape>
              <v:shape id="_x0000_s2117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18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119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120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121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122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123" style="position:absolute;left:289;top:618;width:148;height:125" coordsize="148,125" path="m,3l145,r3,125l,3xe" fillcolor="black" stroked="f">
                <v:path arrowok="t"/>
              </v:shape>
              <v:shape id="_x0000_s2124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79" o:spid="_x0000_s2125" type="#_x0000_t75" alt="güzel yazı" style="position:absolute;left:0;text-align:left;margin-left:0;margin-top:10.2pt;width:540pt;height:46.2pt;z-index:-25164236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126" editas="canvas" style="width:37.3pt;height:27.7pt;mso-position-horizontal-relative:char;mso-position-vertical-relative:line" coordorigin="-180,539" coordsize="746,554">
            <o:lock v:ext="edit" aspectratio="t"/>
            <v:shape id="_x0000_s2127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28" style="position:absolute;left:-180;top:539;width:746;height:554" coordorigin="236,250" coordsize="914,931">
              <v:shape id="_x0000_s2129" style="position:absolute;left:254;top:281;width:878;height:878" coordsize="878,878" path="m436,l5,314,,878r878,-3l878,325,436,xe" stroked="f">
                <v:path arrowok="t"/>
              </v:shape>
              <v:shape id="_x0000_s2130" style="position:absolute;left:447;top:540;width:506;height:318" coordsize="506,318" path="m3,l,197,137,318r220,l504,189,506,3,3,xe" stroked="f">
                <v:path arrowok="t"/>
              </v:shape>
              <v:shape id="_x0000_s2131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32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133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134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135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136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137" style="position:absolute;left:289;top:618;width:148;height:125" coordsize="148,125" path="m,3l145,r3,125l,3xe" fillcolor="black" stroked="f">
                <v:path arrowok="t"/>
              </v:shape>
              <v:shape id="_x0000_s2138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  Talat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139" editas="canvas" style="width:37.3pt;height:27.7pt;mso-position-horizontal-relative:char;mso-position-vertical-relative:line" coordorigin="-180,539" coordsize="746,554">
            <o:lock v:ext="edit" aspectratio="t"/>
            <v:shape id="_x0000_s2140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41" style="position:absolute;left:-180;top:539;width:746;height:554" coordorigin="236,250" coordsize="914,931">
              <v:shape id="_x0000_s2142" style="position:absolute;left:254;top:281;width:878;height:878" coordsize="878,878" path="m436,l5,314,,878r878,-3l878,325,436,xe" stroked="f">
                <v:path arrowok="t"/>
              </v:shape>
              <v:shape id="_x0000_s2143" style="position:absolute;left:447;top:540;width:506;height:318" coordsize="506,318" path="m3,l,197,137,318r220,l504,189,506,3,3,xe" stroked="f">
                <v:path arrowok="t"/>
              </v:shape>
              <v:shape id="_x0000_s2144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45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146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147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148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149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150" style="position:absolute;left:289;top:618;width:148;height:125" coordsize="148,125" path="m,3l145,r3,125l,3xe" fillcolor="black" stroked="f">
                <v:path arrowok="t"/>
              </v:shape>
              <v:shape id="_x0000_s2151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80" o:spid="_x0000_s2152" type="#_x0000_t75" alt="güzel yazı" style="position:absolute;left:0;text-align:left;margin-left:0;margin-top:10.2pt;width:540pt;height:46.2pt;z-index:-25164134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153" editas="canvas" style="width:37.3pt;height:27.7pt;mso-position-horizontal-relative:char;mso-position-vertical-relative:line" coordorigin="-180,539" coordsize="746,554">
            <o:lock v:ext="edit" aspectratio="t"/>
            <v:shape id="_x0000_s2154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55" style="position:absolute;left:-180;top:539;width:746;height:554" coordorigin="236,250" coordsize="914,931">
              <v:shape id="_x0000_s2156" style="position:absolute;left:254;top:281;width:878;height:878" coordsize="878,878" path="m436,l5,314,,878r878,-3l878,325,436,xe" stroked="f">
                <v:path arrowok="t"/>
              </v:shape>
              <v:shape id="_x0000_s2157" style="position:absolute;left:447;top:540;width:506;height:318" coordsize="506,318" path="m3,l,197,137,318r220,l504,189,506,3,3,xe" stroked="f">
                <v:path arrowok="t"/>
              </v:shape>
              <v:shape id="_x0000_s2158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59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160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161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162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163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164" style="position:absolute;left:289;top:618;width:148;height:125" coordsize="148,125" path="m,3l145,r3,125l,3xe" fillcolor="black" stroked="f">
                <v:path arrowok="t"/>
              </v:shape>
              <v:shape id="_x0000_s2165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166" editas="canvas" style="width:37.3pt;height:27.7pt;mso-position-horizontal-relative:char;mso-position-vertical-relative:line" coordorigin="-180,539" coordsize="746,554">
            <o:lock v:ext="edit" aspectratio="t"/>
            <v:shape id="_x0000_s2167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68" style="position:absolute;left:-180;top:539;width:746;height:554" coordorigin="236,250" coordsize="914,931">
              <v:shape id="_x0000_s2169" style="position:absolute;left:254;top:281;width:878;height:878" coordsize="878,878" path="m436,l5,314,,878r878,-3l878,325,436,xe" stroked="f">
                <v:path arrowok="t"/>
              </v:shape>
              <v:shape id="_x0000_s2170" style="position:absolute;left:447;top:540;width:506;height:318" coordsize="506,318" path="m3,l,197,137,318r220,l504,189,506,3,3,xe" stroked="f">
                <v:path arrowok="t"/>
              </v:shape>
              <v:shape id="_x0000_s2171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72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173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174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175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176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177" style="position:absolute;left:289;top:618;width:148;height:125" coordsize="148,125" path="m,3l145,r3,125l,3xe" fillcolor="black" stroked="f">
                <v:path arrowok="t"/>
              </v:shape>
              <v:shape id="_x0000_s2178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81" o:spid="_x0000_s2179" type="#_x0000_t75" alt="güzel yazı" style="position:absolute;left:0;text-align:left;margin-left:0;margin-top:10.2pt;width:540pt;height:46.2pt;z-index:-25164032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T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180" editas="canvas" style="width:37.3pt;height:27.7pt;mso-position-horizontal-relative:char;mso-position-vertical-relative:line" coordorigin="-180,539" coordsize="746,554">
            <o:lock v:ext="edit" aspectratio="t"/>
            <v:shape id="_x0000_s2181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82" style="position:absolute;left:-180;top:539;width:746;height:554" coordorigin="236,250" coordsize="914,931">
              <v:shape id="_x0000_s2183" style="position:absolute;left:254;top:281;width:878;height:878" coordsize="878,878" path="m436,l5,314,,878r878,-3l878,325,436,xe" stroked="f">
                <v:path arrowok="t"/>
              </v:shape>
              <v:shape id="_x0000_s2184" style="position:absolute;left:447;top:540;width:506;height:318" coordsize="506,318" path="m3,l,197,137,318r220,l504,189,506,3,3,xe" stroked="f">
                <v:path arrowok="t"/>
              </v:shape>
              <v:shape id="_x0000_s2185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86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187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188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189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190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191" style="position:absolute;left:289;top:618;width:148;height:125" coordsize="148,125" path="m,3l145,r3,125l,3xe" fillcolor="black" stroked="f">
                <v:path arrowok="t"/>
              </v:shape>
              <v:shape id="_x0000_s2192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.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193" editas="canvas" style="width:37.3pt;height:27.7pt;mso-position-horizontal-relative:char;mso-position-vertical-relative:line" coordorigin="-180,539" coordsize="746,554">
            <o:lock v:ext="edit" aspectratio="t"/>
            <v:shape id="_x0000_s2194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195" style="position:absolute;left:-180;top:539;width:746;height:554" coordorigin="236,250" coordsize="914,931">
              <v:shape id="_x0000_s2196" style="position:absolute;left:254;top:281;width:878;height:878" coordsize="878,878" path="m436,l5,314,,878r878,-3l878,325,436,xe" stroked="f">
                <v:path arrowok="t"/>
              </v:shape>
              <v:shape id="_x0000_s2197" style="position:absolute;left:447;top:540;width:506;height:318" coordsize="506,318" path="m3,l,197,137,318r220,l504,189,506,3,3,xe" stroked="f">
                <v:path arrowok="t"/>
              </v:shape>
              <v:shape id="_x0000_s2198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199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200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201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202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203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204" style="position:absolute;left:289;top:618;width:148;height:125" coordsize="148,125" path="m,3l145,r3,125l,3xe" fillcolor="black" stroked="f">
                <v:path arrowok="t"/>
              </v:shape>
              <v:shape id="_x0000_s2205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</w:t>
      </w:r>
    </w:p>
    <w:p w:rsidR="00164175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182" o:spid="_x0000_s2206" type="#_x0000_t75" alt="güzel yazı" style="position:absolute;left:0;text-align:left;margin-left:0;margin-top:10.2pt;width:540pt;height:46.2pt;z-index:-25163929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>Talat     ilet.  Talat     ilet.</w:t>
      </w:r>
    </w:p>
    <w:p w:rsidR="00164175" w:rsidRPr="00383B1B" w:rsidRDefault="00164175" w:rsidP="00DF104E">
      <w:pPr>
        <w:ind w:left="180"/>
      </w:pPr>
    </w:p>
    <w:p w:rsidR="00164175" w:rsidRDefault="00164175" w:rsidP="0068787D">
      <w:pPr>
        <w:ind w:left="-284"/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2207" style="position:absolute;left:0;text-align:left;z-index:251688448" from="252pt,13.45pt" to="306pt,40.45pt" wrapcoords="-300 0 18300 19200 18300 21000 21900 21000 21300 18600 17700 15000 10500 9600 900 0 -300 0">
            <v:stroke endarrow="block"/>
            <w10:wrap type="through" side="left"/>
          </v:line>
        </w:pic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2208" style="position:absolute;left:0;text-align:left;z-index:251689472" from="252pt,3.95pt" to="297pt,6.1pt" wrapcoords="18000 -7200 -360 -7200 -360 7200 18000 36000 19800 36000 21240 28800 21240 14400 19800 -7200 18000 -7200">
            <v:stroke endarrow="block"/>
            <w10:wrap type="through" side="left"/>
          </v:line>
        </w:pic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noProof/>
        </w:rPr>
        <w:pict>
          <v:line id="_x0000_s2209" style="position:absolute;left:0;text-align:left;flip:y;z-index:251691520" from="252pt,8.9pt" to="306pt,26.85pt" wrapcoords="-300 0 -300 900 13200 14400 18000 21600 18300 21600 21000 21600 21600 18900 19200 15300 15600 14400 1200 0 -300 0">
            <v:stroke endarrow="block"/>
            <w10:wrap type="through" side="left"/>
          </v:line>
        </w:pict>
      </w:r>
      <w:r>
        <w:rPr>
          <w:noProof/>
        </w:rPr>
        <w:pict>
          <v:oval id="_x0000_s2210" style="position:absolute;left:0;text-align:left;margin-left:180pt;margin-top:-27.05pt;width:65.05pt;height:41.4pt;z-index:251687424" wrapcoords="7697 0 5710 393 248 5105 -248 9033 -248 13353 2731 18851 6952 21207 7697 21207 13655 21207 14400 21207 18621 18851 21848 13353 21848 11389 21103 5105 15641 393 13655 0 7697 0">
            <v:textbox style="mso-next-textbox:#_x0000_s2210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let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2211" style="position:absolute;left:0;text-align:left;margin-left:180pt;margin-top:-77.5pt;width:65.05pt;height:41.4pt;z-index:251686400" wrapcoords="7697 0 5710 393 248 5105 -248 9033 -248 13353 2731 18851 6952 21207 7697 21207 13655 21207 14400 21207 18621 18851 21848 13353 21848 11389 21103 5105 15641 393 13655 0 7697 0">
            <v:textbox style="mso-next-textbox:#_x0000_s2211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</w:p>
              </w:txbxContent>
            </v:textbox>
            <w10:wrap type="through" side="left"/>
          </v:oval>
        </w:pict>
      </w:r>
      <w:r>
        <w:rPr>
          <w:noProof/>
        </w:rPr>
        <w:pict>
          <v:oval id="_x0000_s2212" style="position:absolute;left:0;text-align:left;margin-left:180pt;margin-top:21.5pt;width:65.05pt;height:41.4pt;z-index:251690496" wrapcoords="7697 0 5710 393 248 5105 -248 9033 -248 13353 2731 18851 6952 21207 7697 21207 13655 21207 14400 21207 18621 18851 21848 13353 21848 11389 21103 5105 15641 393 13655 0 7697 0">
            <v:textbox style="mso-next-textbox:#_x0000_s2212">
              <w:txbxContent>
                <w:p w:rsidR="00164175" w:rsidRPr="00B86DD8" w:rsidRDefault="00164175" w:rsidP="00DF104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ti</w:t>
                  </w:r>
                </w:p>
              </w:txbxContent>
            </v:textbox>
            <w10:wrap type="through" side="left"/>
          </v:oval>
        </w:pict>
      </w: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CB6648" w:rsidRDefault="00164175" w:rsidP="00DF104E">
      <w:pPr>
        <w:ind w:left="180"/>
        <w:rPr>
          <w:rFonts w:ascii="Arial Black" w:hAnsi="Arial Black"/>
          <w:sz w:val="16"/>
          <w:szCs w:val="16"/>
        </w:rPr>
      </w:pPr>
    </w:p>
    <w:p w:rsidR="00164175" w:rsidRPr="006222B3" w:rsidRDefault="00164175" w:rsidP="00DF104E">
      <w:pPr>
        <w:ind w:left="180"/>
        <w:jc w:val="center"/>
        <w:rPr>
          <w:rFonts w:ascii="Hand writing Mutlu" w:hAnsi="Hand writing Mutlu"/>
          <w:outline/>
          <w:sz w:val="40"/>
          <w:szCs w:val="40"/>
        </w:rPr>
      </w:pPr>
    </w:p>
    <w:p w:rsidR="00164175" w:rsidRPr="00DF104E" w:rsidRDefault="00164175" w:rsidP="00DF104E">
      <w:pPr>
        <w:ind w:left="180"/>
        <w:jc w:val="center"/>
        <w:rPr>
          <w:rFonts w:ascii="Hand writing Mutlu" w:hAnsi="Hand writing Mutlu"/>
          <w:outline/>
          <w:sz w:val="144"/>
          <w:szCs w:val="144"/>
        </w:rPr>
      </w:pPr>
      <w:r w:rsidRPr="00DF104E">
        <w:rPr>
          <w:rFonts w:ascii="Hand writing Mutlu" w:hAnsi="Hand writing Mutlu"/>
          <w:outline/>
          <w:sz w:val="144"/>
          <w:szCs w:val="144"/>
        </w:rPr>
        <w:t xml:space="preserve">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144"/>
          <w:szCs w:val="144"/>
        </w:rPr>
        <w:pict>
          <v:group id="_x0000_s2213" editas="canvas" style="width:108pt;height:57pt;mso-position-horizontal-relative:char;mso-position-vertical-relative:line" coordorigin="-720,-47" coordsize="2160,1140">
            <o:lock v:ext="edit" aspectratio="t"/>
            <v:shape id="_x0000_s2214" type="#_x0000_t75" style="position:absolute;left:-720;top:-47;width:2160;height:1140" o:preferrelative="f">
              <v:fill o:detectmouseclick="t"/>
              <v:path o:extrusionok="t" o:connecttype="none"/>
              <o:lock v:ext="edit" text="t"/>
            </v:shape>
            <v:group id="_x0000_s2215" style="position:absolute;left:-540;top:-47;width:1800;height:1140" coordorigin="236,250" coordsize="914,931">
              <v:shape id="_x0000_s2216" style="position:absolute;left:254;top:281;width:878;height:878" coordsize="878,878" path="m436,l5,314,,878r878,-3l878,325,436,xe" stroked="f">
                <v:path arrowok="t"/>
              </v:shape>
              <v:shape id="_x0000_s2217" style="position:absolute;left:447;top:540;width:506;height:318" coordsize="506,318" path="m3,l,197,137,318r220,l504,189,506,3,3,xe" stroked="f">
                <v:path arrowok="t"/>
              </v:shape>
              <v:shape id="_x0000_s2218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219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220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221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222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223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224" style="position:absolute;left:289;top:618;width:148;height:125" coordsize="148,125" path="m,3l145,r3,125l,3xe" fillcolor="black" stroked="f">
                <v:path arrowok="t"/>
              </v:shape>
              <v:shape id="_x0000_s2225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 w:rsidRPr="00DF104E">
        <w:rPr>
          <w:rFonts w:ascii="Hand writing Mutlu" w:hAnsi="Hand writing Mutlu"/>
          <w:outline/>
          <w:sz w:val="144"/>
          <w:szCs w:val="144"/>
        </w:rPr>
        <w:t xml:space="preserve"> iletti.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04" o:spid="_x0000_s2226" type="#_x0000_t75" alt="güzel yazı" style="position:absolute;left:0;text-align:left;margin-left:0;margin-top:10.2pt;width:540pt;height:46.2pt;z-index:-25163827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227" editas="canvas" style="width:37.3pt;height:27.7pt;mso-position-horizontal-relative:char;mso-position-vertical-relative:line" coordorigin="-180,539" coordsize="746,554">
            <o:lock v:ext="edit" aspectratio="t"/>
            <v:shape id="_x0000_s2228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229" style="position:absolute;left:-180;top:539;width:746;height:554" coordorigin="236,250" coordsize="914,931">
              <v:shape id="_x0000_s2230" style="position:absolute;left:254;top:281;width:878;height:878" coordsize="878,878" path="m436,l5,314,,878r878,-3l878,325,436,xe" stroked="f">
                <v:path arrowok="t"/>
              </v:shape>
              <v:shape id="_x0000_s2231" style="position:absolute;left:447;top:540;width:506;height:318" coordsize="506,318" path="m3,l,197,137,318r220,l504,189,506,3,3,xe" stroked="f">
                <v:path arrowok="t"/>
              </v:shape>
              <v:shape id="_x0000_s2232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233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234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235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236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237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238" style="position:absolute;left:289;top:618;width:148;height:125" coordsize="148,125" path="m,3l145,r3,125l,3xe" fillcolor="black" stroked="f">
                <v:path arrowok="t"/>
              </v:shape>
              <v:shape id="_x0000_s2239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  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240" editas="canvas" style="width:37.3pt;height:27.7pt;mso-position-horizontal-relative:char;mso-position-vertical-relative:line" coordorigin="-180,539" coordsize="746,554">
            <o:lock v:ext="edit" aspectratio="t"/>
            <v:shape id="_x0000_s2241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242" style="position:absolute;left:-180;top:539;width:746;height:554" coordorigin="236,250" coordsize="914,931">
              <v:shape id="_x0000_s2243" style="position:absolute;left:254;top:281;width:878;height:878" coordsize="878,878" path="m436,l5,314,,878r878,-3l878,325,436,xe" stroked="f">
                <v:path arrowok="t"/>
              </v:shape>
              <v:shape id="_x0000_s2244" style="position:absolute;left:447;top:540;width:506;height:318" coordsize="506,318" path="m3,l,197,137,318r220,l504,189,506,3,3,xe" stroked="f">
                <v:path arrowok="t"/>
              </v:shape>
              <v:shape id="_x0000_s2245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246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247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248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249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250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251" style="position:absolute;left:289;top:618;width:148;height:125" coordsize="148,125" path="m,3l145,r3,125l,3xe" fillcolor="black" stroked="f">
                <v:path arrowok="t"/>
              </v:shape>
              <v:shape id="_x0000_s2252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05" o:spid="_x0000_s2253" type="#_x0000_t75" alt="güzel yazı" style="position:absolute;left:0;text-align:left;margin-left:0;margin-top:10.2pt;width:540pt;height:46.2pt;z-index:-25163724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254" editas="canvas" style="width:37.3pt;height:27.7pt;mso-position-horizontal-relative:char;mso-position-vertical-relative:line" coordorigin="-180,539" coordsize="746,554">
            <o:lock v:ext="edit" aspectratio="t"/>
            <v:shape id="_x0000_s2255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256" style="position:absolute;left:-180;top:539;width:746;height:554" coordorigin="236,250" coordsize="914,931">
              <v:shape id="_x0000_s2257" style="position:absolute;left:254;top:281;width:878;height:878" coordsize="878,878" path="m436,l5,314,,878r878,-3l878,325,436,xe" stroked="f">
                <v:path arrowok="t"/>
              </v:shape>
              <v:shape id="_x0000_s2258" style="position:absolute;left:447;top:540;width:506;height:318" coordsize="506,318" path="m3,l,197,137,318r220,l504,189,506,3,3,xe" stroked="f">
                <v:path arrowok="t"/>
              </v:shape>
              <v:shape id="_x0000_s2259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260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261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262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263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264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265" style="position:absolute;left:289;top:618;width:148;height:125" coordsize="148,125" path="m,3l145,r3,125l,3xe" fillcolor="black" stroked="f">
                <v:path arrowok="t"/>
              </v:shape>
              <v:shape id="_x0000_s2266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  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267" editas="canvas" style="width:37.3pt;height:27.7pt;mso-position-horizontal-relative:char;mso-position-vertical-relative:line" coordorigin="-180,539" coordsize="746,554">
            <o:lock v:ext="edit" aspectratio="t"/>
            <v:shape id="_x0000_s2268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269" style="position:absolute;left:-180;top:539;width:746;height:554" coordorigin="236,250" coordsize="914,931">
              <v:shape id="_x0000_s2270" style="position:absolute;left:254;top:281;width:878;height:878" coordsize="878,878" path="m436,l5,314,,878r878,-3l878,325,436,xe" stroked="f">
                <v:path arrowok="t"/>
              </v:shape>
              <v:shape id="_x0000_s2271" style="position:absolute;left:447;top:540;width:506;height:318" coordsize="506,318" path="m3,l,197,137,318r220,l504,189,506,3,3,xe" stroked="f">
                <v:path arrowok="t"/>
              </v:shape>
              <v:shape id="_x0000_s2272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273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274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275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276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277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278" style="position:absolute;left:289;top:618;width:148;height:125" coordsize="148,125" path="m,3l145,r3,125l,3xe" fillcolor="black" stroked="f">
                <v:path arrowok="t"/>
              </v:shape>
              <v:shape id="_x0000_s2279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06" o:spid="_x0000_s2280" type="#_x0000_t75" alt="güzel yazı" style="position:absolute;left:0;text-align:left;margin-left:0;margin-top:10.2pt;width:540pt;height:46.2pt;z-index:-25163622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281" editas="canvas" style="width:37.3pt;height:27.7pt;mso-position-horizontal-relative:char;mso-position-vertical-relative:line" coordorigin="-180,539" coordsize="746,554">
            <o:lock v:ext="edit" aspectratio="t"/>
            <v:shape id="_x0000_s2282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283" style="position:absolute;left:-180;top:539;width:746;height:554" coordorigin="236,250" coordsize="914,931">
              <v:shape id="_x0000_s2284" style="position:absolute;left:254;top:281;width:878;height:878" coordsize="878,878" path="m436,l5,314,,878r878,-3l878,325,436,xe" stroked="f">
                <v:path arrowok="t"/>
              </v:shape>
              <v:shape id="_x0000_s2285" style="position:absolute;left:447;top:540;width:506;height:318" coordsize="506,318" path="m3,l,197,137,318r220,l504,189,506,3,3,xe" stroked="f">
                <v:path arrowok="t"/>
              </v:shape>
              <v:shape id="_x0000_s2286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287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288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289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290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291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292" style="position:absolute;left:289;top:618;width:148;height:125" coordsize="148,125" path="m,3l145,r3,125l,3xe" fillcolor="black" stroked="f">
                <v:path arrowok="t"/>
              </v:shape>
              <v:shape id="_x0000_s2293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  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294" editas="canvas" style="width:37.3pt;height:27.7pt;mso-position-horizontal-relative:char;mso-position-vertical-relative:line" coordorigin="-180,539" coordsize="746,554">
            <o:lock v:ext="edit" aspectratio="t"/>
            <v:shape id="_x0000_s2295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296" style="position:absolute;left:-180;top:539;width:746;height:554" coordorigin="236,250" coordsize="914,931">
              <v:shape id="_x0000_s2297" style="position:absolute;left:254;top:281;width:878;height:878" coordsize="878,878" path="m436,l5,314,,878r878,-3l878,325,436,xe" stroked="f">
                <v:path arrowok="t"/>
              </v:shape>
              <v:shape id="_x0000_s2298" style="position:absolute;left:447;top:540;width:506;height:318" coordsize="506,318" path="m3,l,197,137,318r220,l504,189,506,3,3,xe" stroked="f">
                <v:path arrowok="t"/>
              </v:shape>
              <v:shape id="_x0000_s2299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00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01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02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03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04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305" style="position:absolute;left:289;top:618;width:148;height:125" coordsize="148,125" path="m,3l145,r3,125l,3xe" fillcolor="black" stroked="f">
                <v:path arrowok="t"/>
              </v:shape>
              <v:shape id="_x0000_s2306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07" o:spid="_x0000_s2307" type="#_x0000_t75" alt="güzel yazı" style="position:absolute;left:0;text-align:left;margin-left:0;margin-top:10.2pt;width:540pt;height:46.2pt;z-index:-251635200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308" editas="canvas" style="width:37.3pt;height:27.7pt;mso-position-horizontal-relative:char;mso-position-vertical-relative:line" coordorigin="-180,539" coordsize="746,554">
            <o:lock v:ext="edit" aspectratio="t"/>
            <v:shape id="_x0000_s2309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310" style="position:absolute;left:-180;top:539;width:746;height:554" coordorigin="236,250" coordsize="914,931">
              <v:shape id="_x0000_s2311" style="position:absolute;left:254;top:281;width:878;height:878" coordsize="878,878" path="m436,l5,314,,878r878,-3l878,325,436,xe" stroked="f">
                <v:path arrowok="t"/>
              </v:shape>
              <v:shape id="_x0000_s2312" style="position:absolute;left:447;top:540;width:506;height:318" coordsize="506,318" path="m3,l,197,137,318r220,l504,189,506,3,3,xe" stroked="f">
                <v:path arrowok="t"/>
              </v:shape>
              <v:shape id="_x0000_s2313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14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15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16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17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18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319" style="position:absolute;left:289;top:618;width:148;height:125" coordsize="148,125" path="m,3l145,r3,125l,3xe" fillcolor="black" stroked="f">
                <v:path arrowok="t"/>
              </v:shape>
              <v:shape id="_x0000_s2320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  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321" editas="canvas" style="width:37.3pt;height:27.7pt;mso-position-horizontal-relative:char;mso-position-vertical-relative:line" coordorigin="-180,539" coordsize="746,554">
            <o:lock v:ext="edit" aspectratio="t"/>
            <v:shape id="_x0000_s2322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323" style="position:absolute;left:-180;top:539;width:746;height:554" coordorigin="236,250" coordsize="914,931">
              <v:shape id="_x0000_s2324" style="position:absolute;left:254;top:281;width:878;height:878" coordsize="878,878" path="m436,l5,314,,878r878,-3l878,325,436,xe" stroked="f">
                <v:path arrowok="t"/>
              </v:shape>
              <v:shape id="_x0000_s2325" style="position:absolute;left:447;top:540;width:506;height:318" coordsize="506,318" path="m3,l,197,137,318r220,l504,189,506,3,3,xe" stroked="f">
                <v:path arrowok="t"/>
              </v:shape>
              <v:shape id="_x0000_s2326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27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28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29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30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31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332" style="position:absolute;left:289;top:618;width:148;height:125" coordsize="148,125" path="m,3l145,r3,125l,3xe" fillcolor="black" stroked="f">
                <v:path arrowok="t"/>
              </v:shape>
              <v:shape id="_x0000_s2333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08" o:spid="_x0000_s2334" type="#_x0000_t75" alt="güzel yazı" style="position:absolute;left:0;text-align:left;margin-left:0;margin-top:10.2pt;width:540pt;height:46.2pt;z-index:-251634176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335" editas="canvas" style="width:37.3pt;height:27.7pt;mso-position-horizontal-relative:char;mso-position-vertical-relative:line" coordorigin="-180,539" coordsize="746,554">
            <o:lock v:ext="edit" aspectratio="t"/>
            <v:shape id="_x0000_s2336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337" style="position:absolute;left:-180;top:539;width:746;height:554" coordorigin="236,250" coordsize="914,931">
              <v:shape id="_x0000_s2338" style="position:absolute;left:254;top:281;width:878;height:878" coordsize="878,878" path="m436,l5,314,,878r878,-3l878,325,436,xe" stroked="f">
                <v:path arrowok="t"/>
              </v:shape>
              <v:shape id="_x0000_s2339" style="position:absolute;left:447;top:540;width:506;height:318" coordsize="506,318" path="m3,l,197,137,318r220,l504,189,506,3,3,xe" stroked="f">
                <v:path arrowok="t"/>
              </v:shape>
              <v:shape id="_x0000_s2340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41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42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43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44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45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346" style="position:absolute;left:289;top:618;width:148;height:125" coordsize="148,125" path="m,3l145,r3,125l,3xe" fillcolor="black" stroked="f">
                <v:path arrowok="t"/>
              </v:shape>
              <v:shape id="_x0000_s2347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  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348" editas="canvas" style="width:37.3pt;height:27.7pt;mso-position-horizontal-relative:char;mso-position-vertical-relative:line" coordorigin="-180,539" coordsize="746,554">
            <o:lock v:ext="edit" aspectratio="t"/>
            <v:shape id="_x0000_s2349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350" style="position:absolute;left:-180;top:539;width:746;height:554" coordorigin="236,250" coordsize="914,931">
              <v:shape id="_x0000_s2351" style="position:absolute;left:254;top:281;width:878;height:878" coordsize="878,878" path="m436,l5,314,,878r878,-3l878,325,436,xe" stroked="f">
                <v:path arrowok="t"/>
              </v:shape>
              <v:shape id="_x0000_s2352" style="position:absolute;left:447;top:540;width:506;height:318" coordsize="506,318" path="m3,l,197,137,318r220,l504,189,506,3,3,xe" stroked="f">
                <v:path arrowok="t"/>
              </v:shape>
              <v:shape id="_x0000_s2353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54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55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56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57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58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359" style="position:absolute;left:289;top:618;width:148;height:125" coordsize="148,125" path="m,3l145,r3,125l,3xe" fillcolor="black" stroked="f">
                <v:path arrowok="t"/>
              </v:shape>
              <v:shape id="_x0000_s2360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09" o:spid="_x0000_s2361" type="#_x0000_t75" alt="güzel yazı" style="position:absolute;left:0;text-align:left;margin-left:0;margin-top:10.2pt;width:540pt;height:46.2pt;z-index:-251633152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362" editas="canvas" style="width:37.3pt;height:27.7pt;mso-position-horizontal-relative:char;mso-position-vertical-relative:line" coordorigin="-180,539" coordsize="746,554">
            <o:lock v:ext="edit" aspectratio="t"/>
            <v:shape id="_x0000_s2363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364" style="position:absolute;left:-180;top:539;width:746;height:554" coordorigin="236,250" coordsize="914,931">
              <v:shape id="_x0000_s2365" style="position:absolute;left:254;top:281;width:878;height:878" coordsize="878,878" path="m436,l5,314,,878r878,-3l878,325,436,xe" stroked="f">
                <v:path arrowok="t"/>
              </v:shape>
              <v:shape id="_x0000_s2366" style="position:absolute;left:447;top:540;width:506;height:318" coordsize="506,318" path="m3,l,197,137,318r220,l504,189,506,3,3,xe" stroked="f">
                <v:path arrowok="t"/>
              </v:shape>
              <v:shape id="_x0000_s2367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68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69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70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71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72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373" style="position:absolute;left:289;top:618;width:148;height:125" coordsize="148,125" path="m,3l145,r3,125l,3xe" fillcolor="black" stroked="f">
                <v:path arrowok="t"/>
              </v:shape>
              <v:shape id="_x0000_s2374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  Ali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375" editas="canvas" style="width:37.3pt;height:27.7pt;mso-position-horizontal-relative:char;mso-position-vertical-relative:line" coordorigin="-180,539" coordsize="746,554">
            <o:lock v:ext="edit" aspectratio="t"/>
            <v:shape id="_x0000_s2376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377" style="position:absolute;left:-180;top:539;width:746;height:554" coordorigin="236,250" coordsize="914,931">
              <v:shape id="_x0000_s2378" style="position:absolute;left:254;top:281;width:878;height:878" coordsize="878,878" path="m436,l5,314,,878r878,-3l878,325,436,xe" stroked="f">
                <v:path arrowok="t"/>
              </v:shape>
              <v:shape id="_x0000_s2379" style="position:absolute;left:447;top:540;width:506;height:318" coordsize="506,318" path="m3,l,197,137,318r220,l504,189,506,3,3,xe" stroked="f">
                <v:path arrowok="t"/>
              </v:shape>
              <v:shape id="_x0000_s2380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81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82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83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84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85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386" style="position:absolute;left:289;top:618;width:148;height:125" coordsize="148,125" path="m,3l145,r3,125l,3xe" fillcolor="black" stroked="f">
                <v:path arrowok="t"/>
              </v:shape>
              <v:shape id="_x0000_s2387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</w:t>
      </w:r>
    </w:p>
    <w:p w:rsidR="00164175" w:rsidRPr="00201A37" w:rsidRDefault="00164175" w:rsidP="00DF104E">
      <w:pPr>
        <w:ind w:left="180"/>
        <w:rPr>
          <w:rFonts w:ascii="Hand Garden" w:hAnsi="Hand Garden"/>
          <w:outline/>
          <w:sz w:val="4"/>
          <w:szCs w:val="4"/>
        </w:rPr>
      </w:pP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10" o:spid="_x0000_s2388" type="#_x0000_t75" alt="güzel yazı" style="position:absolute;left:0;text-align:left;margin-left:0;margin-top:10.2pt;width:540pt;height:46.2pt;z-index:-251632128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389" editas="canvas" style="width:37.3pt;height:27.7pt;mso-position-horizontal-relative:char;mso-position-vertical-relative:line" coordorigin="-180,539" coordsize="746,554">
            <o:lock v:ext="edit" aspectratio="t"/>
            <v:shape id="_x0000_s2390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391" style="position:absolute;left:-180;top:539;width:746;height:554" coordorigin="236,250" coordsize="914,931">
              <v:shape id="_x0000_s2392" style="position:absolute;left:254;top:281;width:878;height:878" coordsize="878,878" path="m436,l5,314,,878r878,-3l878,325,436,xe" stroked="f">
                <v:path arrowok="t"/>
              </v:shape>
              <v:shape id="_x0000_s2393" style="position:absolute;left:447;top:540;width:506;height:318" coordsize="506,318" path="m3,l,197,137,318r220,l504,189,506,3,3,xe" stroked="f">
                <v:path arrowok="t"/>
              </v:shape>
              <v:shape id="_x0000_s2394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395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396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397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398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399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400" style="position:absolute;left:289;top:618;width:148;height:125" coordsize="148,125" path="m,3l145,r3,125l,3xe" fillcolor="black" stroked="f">
                <v:path arrowok="t"/>
              </v:shape>
              <v:shape id="_x0000_s2401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402" editas="canvas" style="width:37.3pt;height:27.7pt;mso-position-horizontal-relative:char;mso-position-vertical-relative:line" coordorigin="-180,539" coordsize="746,554">
            <o:lock v:ext="edit" aspectratio="t"/>
            <v:shape id="_x0000_s2403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404" style="position:absolute;left:-180;top:539;width:746;height:554" coordorigin="236,250" coordsize="914,931">
              <v:shape id="_x0000_s2405" style="position:absolute;left:254;top:281;width:878;height:878" coordsize="878,878" path="m436,l5,314,,878r878,-3l878,325,436,xe" stroked="f">
                <v:path arrowok="t"/>
              </v:shape>
              <v:shape id="_x0000_s2406" style="position:absolute;left:447;top:540;width:506;height:318" coordsize="506,318" path="m3,l,197,137,318r220,l504,189,506,3,3,xe" stroked="f">
                <v:path arrowok="t"/>
              </v:shape>
              <v:shape id="_x0000_s2407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408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409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410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411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412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413" style="position:absolute;left:289;top:618;width:148;height:125" coordsize="148,125" path="m,3l145,r3,125l,3xe" fillcolor="black" stroked="f">
                <v:path arrowok="t"/>
              </v:shape>
              <v:shape id="_x0000_s2414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iletti.</w:t>
      </w:r>
    </w:p>
    <w:p w:rsidR="00164175" w:rsidRPr="005C068E" w:rsidRDefault="00164175" w:rsidP="00DF104E">
      <w:pPr>
        <w:ind w:left="180"/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Resim 1411" o:spid="_x0000_s2415" type="#_x0000_t75" alt="güzel yazı" style="position:absolute;left:0;text-align:left;margin-left:0;margin-top:10.2pt;width:540pt;height:46.2pt;z-index:-251631104;visibility:visible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A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416" editas="canvas" style="width:37.3pt;height:27.7pt;mso-position-horizontal-relative:char;mso-position-vertical-relative:line" coordorigin="-180,539" coordsize="746,554">
            <o:lock v:ext="edit" aspectratio="t"/>
            <v:shape id="_x0000_s2417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418" style="position:absolute;left:-180;top:539;width:746;height:554" coordorigin="236,250" coordsize="914,931">
              <v:shape id="_x0000_s2419" style="position:absolute;left:254;top:281;width:878;height:878" coordsize="878,878" path="m436,l5,314,,878r878,-3l878,325,436,xe" stroked="f">
                <v:path arrowok="t"/>
              </v:shape>
              <v:shape id="_x0000_s2420" style="position:absolute;left:447;top:540;width:506;height:318" coordsize="506,318" path="m3,l,197,137,318r220,l504,189,506,3,3,xe" stroked="f">
                <v:path arrowok="t"/>
              </v:shape>
              <v:shape id="_x0000_s2421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422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423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424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425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426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427" style="position:absolute;left:289;top:618;width:148;height:125" coordsize="148,125" path="m,3l145,r3,125l,3xe" fillcolor="black" stroked="f">
                <v:path arrowok="t"/>
              </v:shape>
              <v:shape id="_x0000_s2428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.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72"/>
          <w:szCs w:val="72"/>
        </w:rPr>
        <w:pict>
          <v:group id="_x0000_s2429" editas="canvas" style="width:37.3pt;height:27.7pt;mso-position-horizontal-relative:char;mso-position-vertical-relative:line" coordorigin="-180,539" coordsize="746,554">
            <o:lock v:ext="edit" aspectratio="t"/>
            <v:shape id="_x0000_s2430" type="#_x0000_t75" style="position:absolute;left:-180;top:539;width:746;height:554" o:preferrelative="f">
              <v:fill o:detectmouseclick="t"/>
              <v:path o:extrusionok="t" o:connecttype="none"/>
              <o:lock v:ext="edit" text="t"/>
            </v:shape>
            <v:group id="_x0000_s2431" style="position:absolute;left:-180;top:539;width:746;height:554" coordorigin="236,250" coordsize="914,931">
              <v:shape id="_x0000_s2432" style="position:absolute;left:254;top:281;width:878;height:878" coordsize="878,878" path="m436,l5,314,,878r878,-3l878,325,436,xe" stroked="f">
                <v:path arrowok="t"/>
              </v:shape>
              <v:shape id="_x0000_s2433" style="position:absolute;left:447;top:540;width:506;height:318" coordsize="506,318" path="m3,l,197,137,318r220,l504,189,506,3,3,xe" stroked="f">
                <v:path arrowok="t"/>
              </v:shape>
              <v:shape id="_x0000_s2434" style="position:absolute;left:236;top:250;width:914;height:931" coordsize="914,931" path="m914,349r,l914,346r-3,l452,,440,9,2,346r-2,l,931r914,l914,351r,-2xm874,891r-834,l40,387r16,l79,387r27,l134,387r27,l182,387r16,l204,387r,-41l68,346,89,330r24,-18l139,291r30,-23l199,245r31,-23l261,197r32,-23l321,151r29,-22l376,109,400,92,420,76,436,64r11,-9l453,51r6,4l470,64r16,12l506,92r24,17l556,129r29,22l615,173r31,24l678,220r31,25l741,268r30,22l798,312r26,18l845,346r-121,l724,387r5,l742,387r20,l787,387r25,l837,387r21,l874,387r,504xe" fillcolor="black" stroked="f">
                <v:path arrowok="t"/>
                <o:lock v:ext="edit" verticies="t"/>
              </v:shape>
              <v:shape id="_x0000_s2435" style="position:absolute;left:248;top:595;width:886;height:576" coordsize="886,576" path="m859,570r27,-30l884,537r-9,-7l861,517,843,501,822,482,798,462,772,438,746,414,719,391,692,366,666,343,641,323,620,304,603,288,588,275r-8,-7l588,260r15,-10l621,236r20,-16l666,201r26,-19l719,161r27,-21l772,119r26,-19l821,81,842,65,859,51,874,40r8,-5l885,32,861,,541,247r,-1l341,246,31,3,7,35r3,3l18,43,31,53,48,68,69,84r22,17l117,121r26,21l169,162r26,20l220,203r23,17l263,236r19,14l295,260r8,8l295,275r-13,13l263,304r-20,20l219,346r-26,23l167,394r-27,24l113,443,87,466,64,488,43,508,26,524,11,537r-8,7l,547r26,29l341,286r200,l859,570xe" fillcolor="black" stroked="f">
                <v:path arrowok="t"/>
              </v:shape>
              <v:shape id="_x0000_s2436" style="position:absolute;left:420;top:515;width:555;height:230" coordsize="555,230" path="m535,l,,,230r40,l40,203r,-61l40,78r,-37l50,41r18,l93,41r31,l159,41r37,l236,41r42,l319,41r40,l396,41r35,l462,41r25,l505,41r10,l515,83r,62l515,200r,25l555,225,555,,535,xe" fillcolor="black" stroked="f">
                <v:path arrowok="t"/>
              </v:shape>
              <v:shape id="_x0000_s2437" style="position:absolute;left:557;top:628;width:274;height:19" coordsize="274,19" path="m10,l6,2,3,3,2,6,,9r2,4l3,16r3,2l10,19r254,l268,18r3,-2l272,13r2,-4l272,6,271,3,268,2,264,,10,xe" fillcolor="black" stroked="f">
                <v:path arrowok="t"/>
              </v:shape>
              <v:shape id="_x0000_s2438" style="position:absolute;left:557;top:688;width:274;height:20" coordsize="274,20" path="m10,l6,1,3,2,2,5,,10r2,4l3,17r3,1l10,20r254,l268,18r3,-1l272,14r2,-4l272,5,271,2,268,1,264,,10,xe" fillcolor="black" stroked="f">
                <v:path arrowok="t"/>
              </v:shape>
              <v:shape id="_x0000_s2439" style="position:absolute;left:557;top:745;width:274;height:21" coordsize="274,21" path="m10,l6,2,3,3,2,6,,11r2,4l3,18r3,1l10,21r254,l268,19r3,-1l272,15r2,-4l272,6,271,3,268,2,264,,10,xe" fillcolor="black" stroked="f">
                <v:path arrowok="t"/>
              </v:shape>
              <v:shape id="_x0000_s2440" style="position:absolute;left:289;top:618;width:148;height:125" coordsize="148,125" path="m,3l145,r3,125l,3xe" fillcolor="black" stroked="f">
                <v:path arrowok="t"/>
              </v:shape>
              <v:shape id="_x0000_s2441" style="position:absolute;left:953;top:618;width:147;height:125" coordsize="147,125" path="m147,3l2,,,125,147,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72"/>
          <w:szCs w:val="72"/>
        </w:rPr>
        <w:t xml:space="preserve">     .</w:t>
      </w: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68787D">
      <w:pPr>
        <w:ind w:left="-284"/>
      </w:pPr>
    </w:p>
    <w:p w:rsidR="00164175" w:rsidRDefault="00164175" w:rsidP="00DF104E">
      <w:pPr>
        <w:ind w:left="180"/>
        <w:rPr>
          <w:rFonts w:ascii="Arial Black" w:hAnsi="Arial Black"/>
          <w:sz w:val="16"/>
          <w:szCs w:val="16"/>
        </w:rPr>
      </w:pPr>
      <w:r>
        <w:rPr>
          <w:rFonts w:ascii="Arial Black" w:hAnsi="Arial Black"/>
          <w:sz w:val="16"/>
          <w:szCs w:val="16"/>
        </w:rPr>
        <w:t>70</w:t>
      </w:r>
    </w:p>
    <w:p w:rsidR="00164175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18" o:spid="_x0000_s2442" type="#_x0000_t75" alt="güzel yazı" style="position:absolute;margin-left:261pt;margin-top:4.75pt;width:279pt;height:38.85pt;z-index:-251623936;visibility:visible">
            <v:imagedata r:id="rId4" o:title=""/>
          </v:shape>
        </w:pict>
      </w:r>
      <w:r w:rsidRPr="004F06DA">
        <w:rPr>
          <w:rFonts w:ascii="Hand writing Mutlu" w:hAnsi="Hand writing Mutlu"/>
          <w:outline/>
          <w:sz w:val="52"/>
          <w:szCs w:val="52"/>
        </w:rPr>
        <w:t>El</w:t>
      </w:r>
      <w:r>
        <w:rPr>
          <w:rFonts w:ascii="Hand writing Mutlu" w:hAnsi="Hand writing Mutlu"/>
          <w:outline/>
          <w:sz w:val="52"/>
          <w:szCs w:val="52"/>
        </w:rPr>
        <w:t>a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>et al.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19" o:spid="_x0000_s2443" type="#_x0000_t75" alt="güzel yazı" style="position:absolute;margin-left:261pt;margin-top:4.75pt;width:279pt;height:38.85pt;z-index:-251622912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Lale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444" editas="canvas" style="width:14.05pt;height:18pt;mso-position-horizontal-relative:char;mso-position-vertical-relative:line" coordorigin="2049,5584" coordsize="281,360">
            <o:lock v:ext="edit" aspectratio="t"/>
            <v:shape id="_x0000_s2445" type="#_x0000_t75" style="position:absolute;left:2049;top:5584;width:281;height:360" o:preferrelative="f">
              <v:fill o:detectmouseclick="t"/>
              <v:path o:extrusionok="t" o:connecttype="none"/>
              <o:lock v:ext="edit" text="t"/>
            </v:shape>
            <v:group id="_x0000_s2446" style="position:absolute;left:2010;top:5623;width:360;height:281;rotation:8229123fd" coordorigin="1270,4" coordsize="2122,1657">
              <v:shape id="_x0000_s2447" style="position:absolute;left:1270;top:4;width:2122;height:1657" coordsize="2122,1657" path="m47,1325r-8,-18l35,1289r-4,-18l28,1255r-4,-17l22,1220r-2,-18l18,1184,8,1157,2,1129,,1099r,-29l4,1040r6,-28l20,985,31,957,43,943,57,929,73,919,87,907r15,-9l116,884r12,-14l138,854r16,-10l169,836r18,-10l203,819r19,-8l240,805r18,-6l276,795r7,-6l289,781r4,-8l295,765r2,-10l301,745r2,-8l305,730r12,-18l329,696r16,-12l360,674r18,-8l398,660r19,-2l437,660r22,4l459,670r15,2l488,674r14,-2l516,668r25,-12l565,641r24,-18l612,607r14,-6l638,595r14,-4l665,587r10,-8l689,573r14,-6l715,561r13,-5l738,548r6,-6l748,536r4,-8l754,520r14,-28l784,465r17,-24l819,415r20,-24l858,370r22,-22l902,326r47,-43l996,241r47,-41l1089,158r41,-20l1170,117r39,-22l1246,73r40,-18l1325,39r20,-7l1366,26r22,-4l1410,18r6,4l1420,24r2,l1425,20r2,-2l1431,14r4,-2l1441,14r10,2l1461,16r10,-2l1481,12r9,-4l1500,4r8,-2l1518,r30,l1577,2r30,4l1634,10r30,6l1691,22r28,10l1744,43r20,2l1784,49r18,6l1819,63r16,8l1851,83r16,12l1880,107r28,29l1933,166r26,32l1985,227r33,50l2050,328r13,26l2077,382r12,25l2099,435r8,28l2115,490r4,28l2122,546r,29l2122,605r-3,30l2113,664r-12,30l2089,724r-14,29l2059,781r-15,28l2024,836r-18,26l1987,886r-22,25l1943,935r-23,24l1896,981r-49,43l1798,1066r-22,19l1750,1105r-25,18l1697,1137r-29,16l1638,1166r-29,14l1579,1194r-26,10l1528,1214r-24,10l1479,1234r-26,8l1427,1250r-27,3l1372,1253r-8,4l1355,1259r-10,l1335,1259r-10,-2l1315,1257r-10,2l1296,1261r-22,2l1254,1265r-21,2l1211,1271r-20,4l1170,1281r-20,8l1130,1299r-24,12l1083,1323r-26,10l1032,1342r-26,12l982,1366r-23,14l937,1396r-8,24l919,1443r-13,20l890,1483r-16,18l854,1514r-21,14l811,1538r-12,2l790,1542r-10,2l770,1548r-12,2l748,1550r-8,l730,1548r-15,12l701,1572r-16,10l669,1590r-33,11l604,1611r-33,8l537,1627r-15,6l506,1639r-16,8l474,1655r-23,2l429,1655r-21,-2l386,1647r-22,-6l343,1635r-24,-8l297,1621r-6,-10l266,1603r-22,-9l224,1582r-19,-14l187,1552r-16,-18l156,1516r-14,-19l114,1453,91,1410,69,1366,47,1325xe" fillcolor="black" stroked="f">
                <v:path arrowok="t"/>
              </v:shape>
              <v:shape id="_x0000_s2448" style="position:absolute;left:1410;top:817;width:608;height:794" coordsize="608,794" path="m285,15l269,13,250,11r-22,l208,11r-21,2l167,15r-20,4l110,29,73,43,37,61,4,81,,83,14,71,25,61,39,51,55,41,69,35,84,27r16,-4l118,19r20,-8l157,6,179,2,199,r21,2l242,4r22,5l285,15xm366,794r20,-6l421,771r34,-20l484,727r30,-26l539,672r24,-30l583,609r17,-36l602,567r2,14l606,595r,12l608,620r-2,14l606,646r-4,14l596,672r-10,14l573,700r-14,13l545,725r-16,12l514,747r-16,10l482,767r-8,l464,767r-7,2l449,773r-8,4l431,781r-8,6l413,788r-4,l403,788r-6,l392,790r-6,l378,792r-6,2l366,794xe" stroked="f">
                <v:path arrowok="t"/>
                <o:lock v:ext="edit" verticies="t"/>
              </v:shape>
              <v:shape id="_x0000_s2449" style="position:absolute;left:1345;top:828;width:667;height:787" coordsize="667,787" path="m350,4l334,2,315,,293,,273,,252,2,232,4,212,8,175,18,138,32,102,50,69,70r-4,2l55,82r-8,9l37,101r-8,10l21,123r-7,10l6,143,,153r4,4l8,161r4,4l14,169r3,3l21,176r2,4l27,184r,l49,159,75,137r25,-20l130,99,159,85,191,74r33,-8l258,60r35,-2l329,60r35,6l396,74r33,11l429,85r-8,-9l411,66,401,56,392,44,384,34,374,24,364,16,354,6r,l352,4r,l352,4r-2,l350,4r,l350,4xm431,783r20,-6l486,760r34,-20l549,716r30,-26l604,661r24,-30l648,598r17,-36l667,556r-2,-6l665,544r-2,-6l663,532r,-6l663,518r-2,-5l661,507r-2,-10l657,489r-4,-10l651,469r-3,-10l644,451r-2,-10l638,431r,8l632,475r-8,32l612,540r-16,30l581,598r-20,27l537,649r-23,24l486,692r-27,16l429,724r-33,12l378,740r2,2l380,746r2,2l382,750r,4l384,756r,4l384,764r2,8l390,779r6,4l401,785r6,2l415,787r8,-2l431,783xm153,720r6,4l191,736r19,4l210,742r,l210,742r-2,l208,742r,2l208,744r,l201,742r-8,l185,738r-6,-2l173,732r-8,-2l159,726r-6,-6xe" stroked="f">
                <v:path arrowok="t"/>
                <o:lock v:ext="edit" verticies="t"/>
              </v:shape>
              <v:shape id="_x0000_s2450" style="position:absolute;left:1305;top:886;width:678;height:682" coordsize="678,682" path="m469,27r,l436,16,404,8,369,2,333,,298,2,264,8r-33,8l199,27,170,41,140,59,115,79,89,101,67,126r,l69,132r4,6l75,144r2,6l79,156r,6l81,168r,6l77,190r-6,15l63,221r-9,14l42,247,30,257r-14,8l,271r4,19l6,308r4,20l14,348r6,18l28,383r10,18l52,415r2,-2l52,405,48,375,46,346r2,-30l52,288r7,-27l69,233,81,209,95,186r18,-24l130,142r20,-18l174,107,197,93,223,81,248,71r28,-8l304,59r29,-2l363,59r29,4l420,71r25,10l471,93r24,14l516,124r22,18l556,162r15,24l587,209r12,24l609,261r6,27l621,316r,30l668,346r,4l670,354r2,2l672,360r2,4l676,368r,2l678,373r,8l672,417r-8,32l652,482r-16,30l621,540r-20,27l577,591r-23,24l526,634r-27,16l469,666r-33,12l418,682r-6,-8l406,666r-8,-6l388,654r-10,-6l369,644r-10,-6l349,634r14,l392,629r28,-6l445,613r26,-12l495,585r21,-16l538,551r18,-21l571,508r16,-24l599,458r10,-25l615,405r6,-30l621,346r47,l648,304,628,261,605,219,581,180,556,140,528,101,501,63,469,27xm193,662r6,4l231,678r19,4l258,676r8,-8l276,662r10,-8l296,648r10,-6l317,638r10,-4l304,634r-28,-5l248,623,223,613,197,601,174,585r-12,-8l138,615r6,6l152,627r6,5l166,638r6,6l180,650r5,6l193,662xe" stroked="f">
                <v:path arrowok="t"/>
                <o:lock v:ext="edit" verticies="t"/>
              </v:shape>
              <v:shape id="_x0000_s2451" style="position:absolute;left:1351;top:943;width:575;height:577" coordsize="575,577" path="m575,289r,-30l569,231r-6,-27l553,176,541,152,525,129,510,105,492,85,470,67,449,50,425,36,399,24,374,14,346,6,317,2,287,,258,2,230,6r-28,8l177,24,151,36,128,50,104,67,84,85,67,105,49,129,35,152,23,176,13,204,6,231,2,259,,289r2,29l6,348r2,8l21,348r8,2l37,352r6,2l49,356r6,4l61,364r6,4l73,372,69,358,63,336,59,313r,-24l59,265r4,-22l69,222r7,-22l86,180,96,160r14,-18l126,127r15,-16l159,97,179,87,199,77r21,-8l242,63r22,-4l287,57r24,2l334,63r22,6l378,77r19,10l417,97r18,14l451,127r13,15l478,160r12,20l500,200r8,22l514,243r4,22l518,289r57,l575,318r-6,30l563,376r-10,25l541,427r-16,24l510,473r-18,21l470,512r-21,16l425,544r-26,12l374,566r-28,6l317,577r-14,l303,577r,l303,577r,l303,577r,l303,577r,l299,577r-2,l295,577r-4,l289,577r-2,l285,577r-4,l258,577r-28,-5l202,566,177,556,151,544,128,528r-12,-8l120,514r2,-8l124,498r2,-8l126,483r,-8l126,467r-2,-8l122,449r4,4l141,469r18,12l179,492r20,10l220,510r22,6l264,520r23,l311,520r23,-4l356,510r22,-8l397,492r20,-11l435,469r16,-16l464,437r14,-18l490,400r10,-20l508,358r6,-22l518,313r,-24l575,289xe" stroked="f">
                <v:path arrowok="t"/>
              </v:shape>
              <v:shape id="_x0000_s2452" style="position:absolute;left:1410;top:1000;width:459;height:463" coordsize="459,463" path="m459,232r,-24l455,186r-6,-21l441,143,431,123,419,103,405,85,392,70,376,54,358,40,338,30,319,20,297,12,275,6,252,2,228,,205,2,183,6r-22,6l140,20,120,30,100,40,82,54,67,70,51,85,37,103,27,123,17,143r-7,22l4,186,,208r,24l,256r4,23l10,301r4,14l16,317r1,2l19,319r2,2l25,323r2,2l29,327r2,2l37,335r4,6l47,348r4,8l55,366r4,8l61,384r2,8l67,396r15,16l100,424r20,11l140,445r21,8l183,459r22,4l228,463r24,l275,459r22,-6l319,445r19,-10l358,424r18,-12l392,396r13,-16l419,362r12,-19l441,323r8,-22l455,279r4,-23l459,232r-58,l401,214r-4,-16l394,180r-6,-15l380,151r-8,-16l362,123,350,109,338,99,325,89,311,80,295,74,279,68,264,62,246,60r-18,l210,60r-15,2l177,68r-16,6l147,80r-15,9l120,99r-14,10l96,123,86,135r-9,16l71,165r-6,15l61,198r-4,16l57,232r,18l61,267r4,16l71,299r6,16l86,329r10,14l106,354r14,12l132,376r15,8l161,392r16,6l195,402r15,4l228,406r18,l264,402r15,-4l295,392r16,-8l325,376r13,-10l350,354r12,-11l372,329r8,-14l388,299r6,-16l397,267r4,-17l401,232r58,xe" stroked="f">
                <v:path arrowok="t"/>
              </v:shape>
              <v:shape id="_x0000_s2453" style="position:absolute;left:1467;top:1060;width:344;height:346" coordsize="344,346" path="m344,172r,-18l340,138r-3,-18l331,105,323,91,315,75,305,63,293,49,281,39,268,29,254,20,238,14,222,8,207,2,189,,171,,153,,138,2,120,8r-16,6l90,20,75,29,63,39,49,49,39,63,29,75,20,91r-6,14l8,120,4,138,,154r,18l,190r4,17l8,223r6,16l20,255r9,14l39,283r10,11l63,306r12,10l90,324r14,8l120,338r18,4l153,346r18,l189,346r18,-4l222,338r16,-6l254,324r14,-8l281,306r12,-12l305,283r10,-14l323,255r8,-16l337,223r3,-16l344,190r,-18l287,172r-2,-12l285,150r-4,-12l277,128r-3,-12l268,109,260,99r-6,-8l246,83,236,77,226,71,216,65r-9,-2l195,59,183,57r-12,l159,57r-10,2l138,63r-10,2l118,71r-10,6l98,83r-8,8l83,99r-6,10l71,116r-4,12l63,138r-4,12l57,160r,12l57,184r2,12l63,207r4,10l71,227r6,10l83,245r7,10l98,261r10,8l118,275r10,4l138,283r11,3l159,286r12,2l183,286r12,l207,283r9,-4l226,275r10,-6l246,261r8,-6l260,245r8,-8l274,227r3,-10l281,207r4,-11l285,184r2,-12l344,172xe" stroked="f">
                <v:path arrowok="t"/>
              </v:shape>
              <v:shape id="_x0000_s2454" style="position:absolute;left:1524;top:1117;width:230;height:231" coordsize="230,231" path="m230,115r-2,-12l228,93,224,81,220,71,217,59r-6,-7l203,42r-6,-8l189,26,179,20,169,14,159,8,150,6,138,2,126,,114,,102,,92,2,81,6,71,8,61,14,51,20,41,26r-8,8l26,42,20,52r-6,7l10,71,6,81,2,93,,103r,12l,127r2,12l6,150r4,10l14,170r6,10l26,188r7,10l41,204r10,8l61,218r10,4l81,226r11,3l102,229r12,2l126,229r12,l150,226r9,-4l169,218r10,-6l189,204r8,-6l203,188r8,-8l217,170r3,-10l224,150r4,-11l228,127r2,-12xe" stroked="f">
                <v:path arrowok="t"/>
              </v:shape>
              <v:shape id="_x0000_s2455" style="position:absolute;left:1581;top:1174;width:116;height:117" coordsize="116,117" path="m116,58l114,46,110,36,106,26,98,18,91,10,81,4,69,2,57,,45,2,35,4r-9,6l18,18r-8,8l4,36,2,46,,58,2,70,4,82r6,9l18,99r8,8l35,111r10,4l57,117r12,-2l81,111r10,-4l98,99r8,-8l110,82r4,-12l116,58xe" stroked="f">
                <v:path arrowok="t"/>
              </v:shape>
              <v:shape id="_x0000_s2456" style="position:absolute;left:1353;top:1333;width:78;height:116" coordsize="78,116" path="m,l8,r5,4l19,8r6,3l29,17r6,4l43,23r6,l57,35r8,12l71,57r3,12l76,81r2,12l76,104r-5,12l59,110,,xe" stroked="f">
                <v:path arrowok="t"/>
              </v:shape>
              <v:shape id="_x0000_s2457" style="position:absolute;left:1583;top:1566;width:98;height:61" coordsize="98,61" path="m67,10r4,6l75,22r6,6l87,34r4,5l96,45r2,8l98,61r-13,l71,57,59,53,49,45,37,39,26,34,14,28,,24,10,22r8,-6l26,10,33,6,41,2,49,r4,l59,2r4,2l67,10xe" stroked="f">
                <v:path arrowok="t"/>
              </v:shape>
              <v:shape id="_x0000_s2458" style="position:absolute;left:1298;top:1042;width:49;height:67" coordsize="49,67" path="m9,8l11,4,15,2,21,r4,2l29,4r4,2l37,8r4,4l43,16r4,4l49,24r,6l49,34r,4l47,43r-2,4l5,67,1,61,,53,,45,1,38,3,30,5,22,7,14,9,8xe" stroked="f">
                <v:path arrowok="t"/>
              </v:shape>
              <v:shape id="_x0000_s2459" style="position:absolute;left:1508;top:1289;width:183;height:190" coordsize="183,190" path="m14,44l24,36,34,26,44,18,55,12,67,6,81,2,95,r13,l118,6r10,6l138,20r10,8l156,36r8,10l170,55r3,12l177,79r2,10l181,101r2,12l183,123r-2,12l177,144r-6,10l166,162r-8,8l148,176r-10,6l130,186r-12,2l108,190r-9,l79,180,57,168,38,152,20,137,12,127,6,117,2,107,,95,,83,2,71,6,57,14,44xe" fillcolor="black" stroked="f">
                <v:path arrowok="t"/>
              </v:shape>
              <v:shape id="_x0000_s2460" style="position:absolute;left:1384;top:1083;width:173;height:188" coordsize="173,188" path="m22,32r8,-8l36,16r7,-4l53,8,61,6,71,4,81,2,89,r12,2l110,6r10,6l128,18r6,8l142,34r8,8l158,48r6,12l168,74r3,13l173,101r,14l169,129r-3,14l156,155r-6,8l142,171r-10,5l124,180r-10,4l103,188r-10,l83,188,71,186,59,182,49,176r-9,-7l30,159,22,149,14,137,8,125,4,113,2,101,,87,,76,2,64,8,52,14,42,22,32xe" fillcolor="black" stroked="f">
                <v:path arrowok="t"/>
              </v:shape>
              <v:shape id="_x0000_s2461" style="position:absolute;left:1548;top:1339;width:72;height:104" coordsize="72,104" path="m9,13l13,4,19,r6,l31,2r6,3l45,9r6,4l59,15r2,8l63,31r4,8l68,49r4,8l72,65r,10l70,85r-2,6l65,96r-2,4l59,102r-8,2l43,100,35,96,27,89,17,85,9,81,5,73,2,65,,55,,47,2,37,4,29,5,21,9,13xe" stroked="f">
                <v:path arrowok="t"/>
              </v:shape>
              <v:shape id="_x0000_s2462" style="position:absolute;left:1414;top:1155;width:73;height:87" coordsize="73,87" path="m10,r3,2l19,2r6,2l33,6r8,2l49,12r4,5l55,23r4,6l63,35r2,8l69,49r2,8l73,65r,8l73,81,63,85r-8,2l47,83,39,79,33,73,27,65,19,61,13,57,8,51,4,43,2,35,,29,,21,2,14,6,8,10,xe" stroked="f">
                <v:path arrowok="t"/>
              </v:shape>
              <v:shape id="_x0000_s2463" style="position:absolute;left:1746;top:1301;width:187;height:204" coordsize="187,204" path="m2,109l,97,2,87r,-8l4,71,12,55,22,42,36,28,50,18,65,8,79,,97,2r16,2l126,10r14,6l154,26r12,10l176,49r10,16l184,79r,14l186,107r1,12l187,132r-1,14l184,152r-2,6l178,164r-6,6l162,180r-10,8l140,194r-12,6l117,204r-14,l89,204,75,200r-6,-2l61,194r-5,-2l48,188r-6,-6l38,176r-2,-8l36,158,2,109xe" fillcolor="black" stroked="f">
                <v:path arrowok="t"/>
              </v:shape>
              <v:shape id="_x0000_s2464" style="position:absolute;left:1459;top:864;width:201;height:184" coordsize="201,184" path="m12,121r,-6l12,111r,-6l10,99,8,93,4,87,2,81,,75,4,61,8,47r8,-9l26,30,37,22,49,14,61,8,73,2,91,r17,2l124,4r16,6l154,18r13,10l181,38r10,11l195,61r2,14l199,87r2,12l201,111r,14l197,136r-4,10l181,158r-10,8l159,172r-13,4l132,178r-14,2l104,182r-13,2l79,180,67,174,55,170,41,164,31,156,22,146,16,134,12,121xe" fillcolor="black" stroked="f">
                <v:path arrowok="t"/>
              </v:shape>
              <v:shape id="_x0000_s2465" style="position:absolute;left:1784;top:1354;width:73;height:105" coordsize="73,105" path="m6,8l12,2,20,r7,l35,2r8,4l51,10r8,4l65,18r2,8l71,36r,8l73,54r,10l71,72r-2,9l65,89r-8,2l49,95r-6,4l37,103r-4,2l27,105r-5,-4l14,95,8,85,4,76,,64,,54,,42,,32,2,20,6,8xe" stroked="f">
                <v:path arrowok="t"/>
              </v:shape>
              <v:shape id="_x0000_s2466" style="position:absolute;left:1636;top:1046;width:199;height:198" coordsize="199,198" path="m,132r4,-6l6,119r,-8l4,103r,-6l2,89r,-8l4,73,10,61,20,49,28,37,40,28,51,18,63,10,77,4,91,2,107,r11,2l130,8r12,6l152,22r10,10l173,39r10,6l189,53r2,10l193,71r2,10l197,93r,10l199,113r,10l195,134r-8,10l181,156r-10,10l162,176r-10,8l140,190r-12,4l107,198r-20,l69,194,51,188,36,178,22,164,10,150,,132xe" fillcolor="black" stroked="f">
                <v:path arrowok="t"/>
              </v:shape>
              <v:shape id="_x0000_s2467" style="position:absolute;left:1502;top:925;width:111;height:93" coordsize="111,93" path="m10,12r2,l14,10r2,l18,8,20,6r,l22,2,22,,32,,42,r9,4l59,6r10,4l77,14r8,4l93,22r4,8l101,40r4,10l109,60r2,8l109,75r-2,4l103,81r-6,2l91,85r-8,l77,85r-6,2l63,89r-6,2l51,93r-7,l38,91,30,83,22,73,14,66,8,56,2,46,,36,,32,2,26,6,20r4,-8xe" stroked="f">
                <v:path arrowok="t"/>
              </v:shape>
              <v:shape id="_x0000_s2468" style="position:absolute;left:1664;top:1103;width:94;height:111" coordsize="94,111" path="m4,36l6,30,8,26r4,-6l14,16r3,-4l21,8,25,4,29,,39,4r12,6l59,18r10,8l75,36r7,10l88,54r6,10l92,71r,8l90,87r,8l86,101r-4,4l77,109r-10,2l53,111,41,107,27,101,15,91,8,79,2,66,,60,,52,2,44,4,36xe" stroked="f">
                <v:path arrowok="t"/>
              </v:shape>
              <v:shape id="_x0000_s2469" style="position:absolute;left:1603;top:694;width:537;height:840" coordsize="537,840" path="m110,2l98,10,80,20,63,32,45,43,27,57,12,71,,81,,75,,69,2,65r,-6l8,51r7,-8l25,38r8,-8l41,22r6,-8l55,8,63,4,71,2,78,r8,l94,r8,2l110,2xm419,834r2,-2l443,826r19,-5l482,813r20,-10l521,793r16,-8l535,785r,2l533,789r,l531,791r,2l529,793r,2l520,803r-12,10l496,823r-14,7l466,836r-13,4l445,840r-8,l427,836r-8,-2l419,834r,l419,834r,l419,834r,l419,834r,xe" stroked="f">
                <v:path arrowok="t"/>
                <o:lock v:ext="edit" verticies="t"/>
              </v:shape>
              <v:shape id="_x0000_s2470" style="position:absolute;left:1603;top:696;width:565;height:832" coordsize="565,832" path="m110,l98,8,80,18,63,30,45,41,27,55,12,69,,79r,l,79r,2l,81r,l,81r,l,81r10,l17,81r10,2l35,85r8,2l51,89r8,2l67,95,92,75,126,55,159,40r20,-8l171,28r-8,-4l153,20r-8,-6l138,10,128,6,120,4,110,xm419,832r2,-2l443,824r19,-5l482,811r20,-10l521,791r16,-8l543,773r6,-12l553,751r4,-12l561,728r2,-12l565,704r,-12l557,700r-30,24l496,741r-36,18l453,761r-2,10l449,779r-2,10l443,797r-4,8l433,815r-6,7l419,832xe" stroked="f">
                <v:path arrowok="t"/>
                <o:lock v:ext="edit" verticies="t"/>
              </v:shape>
              <v:shape id="_x0000_s2471" style="position:absolute;left:1670;top:728;width:498;height:729" coordsize="498,729" path="m112,l92,8,59,23,25,43,,63r8,4l13,69r8,4l27,77r6,4l41,85r6,4l53,93r4,-2l84,73,114,59,143,47r20,-4l159,39r-6,-6l149,29r-6,-4l139,19r-5,-4l128,11,122,6r,l120,6,118,4r,l116,4,114,2r,l112,xm386,729r7,-2l429,709r31,-17l490,668r8,-8l498,652r,-10l498,634r,-10l496,616r-2,-9l494,599r-2,-10l478,605r-24,19l429,644r-28,18l382,670r2,8l386,686r,8l386,700r2,7l388,715r-2,8l386,729xe" stroked="f">
                <v:path arrowok="t"/>
                <o:lock v:ext="edit" verticies="t"/>
              </v:shape>
              <v:shape id="_x0000_s2472" style="position:absolute;left:1723;top:771;width:439;height:627" coordsize="439,627" path="m110,l90,4,61,16,31,30,4,48,,50r6,3l12,59r6,4l23,67r4,6l33,77r6,6l45,87,57,79,83,67,108,57r26,-5l157,48r-6,-6l147,36r-5,-6l136,24r-6,-6l124,12,118,6,110,xm329,627r19,-8l376,601r25,-20l425,562r14,-16l437,538r-2,-8l433,522r-4,-8l427,504r-2,-8l421,488r-2,-7l403,502r-17,20l366,540r-22,16l323,570r-6,2l317,579r2,6l321,593r2,8l325,607r2,8l329,621r,6xe" stroked="f">
                <v:path arrowok="t"/>
                <o:lock v:ext="edit" verticies="t"/>
              </v:shape>
              <v:shape id="_x0000_s2473" style="position:absolute;left:1768;top:819;width:374;height:524" coordsize="374,524" path="m112,l89,4,63,9,38,19,12,31,,39r4,6l10,49r4,6l18,61r6,4l28,71r6,6l38,81r1,l59,71,79,63r22,-4l122,55r24,-2l158,55r-6,-8l148,41r-6,-8l136,27r-6,-8l124,13,118,5,112,xm272,524r6,-2l299,508r22,-16l341,474r17,-20l374,433r-2,-4l370,425r,-4l368,417r-2,-4l364,409r-2,-4l362,401r-2,-4l358,393r-2,-4l355,385r-2,-4l351,379r-2,-4l347,371r-6,12l329,401r-12,18l301,435r-15,13l270,460r-8,6l262,474r,6l264,488r,8l266,502r2,8l270,518r2,6xe" stroked="f">
                <v:path arrowok="t"/>
                <o:lock v:ext="edit" verticies="t"/>
              </v:shape>
              <v:shape id="_x0000_s2474" style="position:absolute;left:1806;top:872;width:309;height:413" coordsize="309,413" path="m120,2l108,,84,2,63,6,41,10,21,18,1,28,,28r3,6l7,39r6,6l17,51r4,6l25,61r4,6l35,73r8,-4l57,63,74,59,90,57r18,-2l124,57r17,2l157,63r12,4l163,59r-6,-8l151,41r-6,-7l139,26r-8,-8l126,10,120,2xm224,413r8,-6l248,395r15,-13l279,366r12,-18l303,330r6,-12l305,312r-4,-6l297,300r-4,-5l291,289r-2,-6l289,277r2,-8l289,265r,-6l287,255r-2,-4l281,247r-2,-4l275,239r-2,-2l273,241r-4,16l265,273r-6,16l254,302r-8,14l236,330r-12,12l212,352r-6,6l208,364r2,6l214,378r2,6l218,389r2,6l222,403r2,6l224,409r,l224,411r,l224,411r,l224,413r,xe" stroked="f">
                <v:path arrowok="t"/>
                <o:lock v:ext="edit" verticies="t"/>
              </v:shape>
              <v:shape id="_x0000_s2475" style="position:absolute;left:1841;top:927;width:238;height:303" coordsize="238,303" path="m134,12l122,8,106,4,89,2,73,,55,2,39,4,22,8,8,14,,18r4,6l8,30r4,6l16,42r4,6l24,54r4,6l31,64r8,-2l49,60,61,58r12,l83,58r11,2l104,62r12,4l124,70r10,5l142,81r8,8l157,97r6,8l169,115r6,10l177,135r4,12l183,156r,12l226,168r2,2l230,172r,l232,174r2,2l234,178r2,2l238,182r,4l234,202r-4,16l224,234r-5,13l211,261r-10,14l189,287r-12,10l171,303r-4,-6l165,289r-4,-6l159,277r-4,-6l154,263r-4,-6l146,251r4,-4l157,240r6,-10l169,222r6,-10l177,202r4,-12l183,180r,-12l226,168r-2,-4l222,162r,-4l220,156r-1,-3l219,149r,-2l219,143,207,125,195,107,185,91,173,75,163,60,154,44,144,28,134,12xe" stroked="f">
                <v:path arrowok="t"/>
              </v:shape>
              <v:shape id="_x0000_s2476" style="position:absolute;left:1872;top:985;width:152;height:193" coordsize="152,193" path="m152,110r,-12l150,89,146,77,144,67,138,57,132,47r-6,-8l119,31r-8,-8l103,17,93,12,85,8,73,4,63,2,52,,42,,30,,18,2,8,4,,6r2,l2,8r,l2,8r,l2,8r,l2,8,16,31,30,55,44,77r16,23l73,124r14,22l101,170r14,23l119,189r7,-7l132,172r6,-8l144,154r2,-10l150,132r2,-10l152,110xe" stroked="f">
                <v:path arrowok="t"/>
              </v:shape>
              <v:shape id="_x0000_s2477" style="position:absolute;left:1902;top:1040;width:67;height:89" coordsize="67,89" path="m67,55l65,43,63,34,57,24,51,16,41,10,33,4,22,,12,,,,8,12r6,10l22,34r6,9l35,55r6,12l49,77r6,12l57,87,63,77,65,67,67,55xe" stroked="f">
                <v:path arrowok="t"/>
              </v:shape>
              <v:shape id="_x0000_s2478" style="position:absolute;left:2205;top:1200;width:213;height:172" coordsize="213,172" path="m,137l203,r2,6l207,14r,8l209,28r2,8l211,44r,6l213,57,191,75,168,91r-24,14l118,117,91,129,65,143,40,156,14,172,8,170,4,166,2,162,,156r,-4l,146r,-5l,137xe" stroked="f">
                <v:path arrowok="t"/>
              </v:shape>
              <v:shape id="_x0000_s2479" style="position:absolute;left:2180;top:1125;width:228;height:212" coordsize="228,212" path="m228,75l25,212r,-2l25,208r,l25,206r-2,-2l23,204r,-2l23,202r-4,-8l17,186r-4,-8l11,170,7,162,6,154,2,146,,140,210,r2,8l214,18r4,10l220,38r2,7l224,55r2,10l228,75xe" stroked="f">
                <v:path arrowok="t"/>
              </v:shape>
              <v:shape id="_x0000_s2480" style="position:absolute;left:2150;top:1050;width:240;height:215" coordsize="240,215" path="m240,75l30,215r-4,-9l22,198r-4,-8l14,180r-4,-8l6,164,4,154,,146,219,r2,10l225,18r1,10l228,37r4,10l234,55r2,10l240,75xe" stroked="f">
                <v:path arrowok="t"/>
              </v:shape>
              <v:shape id="_x0000_s2481" style="position:absolute;left:2117;top:975;width:252;height:221" coordsize="252,221" path="m252,75l33,221r-4,-8l25,205,21,195r-6,-7l11,180,7,172,4,162,,154,232,r2,2l234,2r,2l236,6r,l236,8r2,2l238,10r2,8l240,27r2,8l244,43r2,8l248,59r2,8l252,75xe" stroked="f">
                <v:path arrowok="t"/>
              </v:shape>
              <v:shape id="_x0000_s2482" style="position:absolute;left:2083;top:908;width:266;height:221" coordsize="266,221" path="m266,67l34,221r-4,-8l26,205r-4,-8l18,189r-6,-8l8,172,4,164,,156,232,r6,9l242,17r4,8l250,33r4,8l258,51r4,8l266,67xe" stroked="f">
                <v:path arrowok="t"/>
              </v:shape>
              <v:shape id="_x0000_s2483" style="position:absolute;left:2046;top:844;width:269;height:220" coordsize="269,220" path="m269,64l37,220r-6,-8l27,204r-4,-8l19,188r-5,-8l10,172,6,164,,156,234,r6,8l244,16r4,8l254,32r4,8l262,48r4,8l269,64xe" stroked="f">
                <v:path arrowok="t"/>
              </v:shape>
              <v:shape id="_x0000_s2484" style="position:absolute;left:2008;top:781;width:272;height:219" coordsize="272,219" path="m272,63l38,219r-4,-7l30,204r-6,-8l20,188r-4,-8l10,172,6,164,,156,233,r6,8l242,16r6,8l252,32r6,8l262,47r6,8l272,63xe" stroked="f">
                <v:path arrowok="t"/>
              </v:shape>
              <v:shape id="_x0000_s2485" style="position:absolute;left:1965;top:724;width:276;height:213" coordsize="276,213" path="m276,57l43,213r-2,-4l39,205r-2,-4l35,197r-2,-4l31,189r-1,-3l26,184r-2,-4l20,176r-4,-4l14,168r-4,-2l6,162,4,158,,154,232,r6,6l242,13r6,8l254,27r6,8l266,43r4,8l276,57xe" stroked="f">
                <v:path arrowok="t"/>
              </v:shape>
              <v:shape id="_x0000_s2486" style="position:absolute;left:1922;top:668;width:275;height:210" coordsize="275,210" path="m275,56l43,210r-6,-8l33,194r-6,-6l21,180r-6,-8l11,164,6,156,,151,224,r6,8l236,14r8,6l250,28r6,6l262,42r7,6l275,56xe" stroked="f">
                <v:path arrowok="t"/>
              </v:shape>
              <v:shape id="_x0000_s2487" style="position:absolute;left:1874;top:621;width:272;height:198" coordsize="272,198" path="m272,47l48,198r-6,-8l36,182r-4,-8l26,168r-6,-8l14,152,8,146,,140,211,r8,6l227,12r8,6l243,24r7,5l256,35r8,6l272,47xe" stroked="f">
                <v:path arrowok="t"/>
              </v:shape>
              <v:shape id="_x0000_s2488" style="position:absolute;left:1823;top:591;width:262;height:170" coordsize="262,170" path="m262,30l51,170r-2,-4l46,162r-4,-2l38,156r-4,-2l32,150r-4,-2l24,145r,-6l22,135r-2,-4l16,127r-4,-2l8,121,4,119,,115,146,20r8,-4l160,14r8,-4l175,8r8,-2l191,4r8,-2l207,r6,4l221,6r8,4l235,14r7,4l248,22r8,4l262,30xe" stroked="f">
                <v:path arrowok="t"/>
              </v:shape>
              <v:shape id="_x0000_s2489" style="position:absolute;left:1815;top:611;width:154;height:95" coordsize="154,95" path="m154,l8,95r-2,l4,93,2,91r,-2l,87,,83,,81,,79,18,69,38,59,55,49,75,39,95,30,115,18,134,8,154,xe" stroked="f">
                <v:path arrowok="t"/>
              </v:shape>
              <v:shape id="_x0000_s2490" style="position:absolute;left:2038;top:488;width:488;height:766" coordsize="488,766" path="m45,l43,10,39,46,37,79r,20l31,95,27,93,23,89,20,87,16,83,10,81,6,79,,79,6,70,10,60,16,50,22,40,27,30,33,20,39,10,45,xm409,720r8,4l447,738r31,12l488,754r-10,l470,756r-7,l455,758r-10,2l437,762r-8,2l421,766r-2,-4l417,756r-2,-6l415,744r-2,-6l411,732r,-6l409,720xe" stroked="f">
                <v:path arrowok="t"/>
                <o:lock v:ext="edit" verticies="t"/>
              </v:shape>
              <v:shape id="_x0000_s2491" style="position:absolute;left:2075;top:34;width:1304;height:1208" coordsize="1304,1208" path="m8,454l6,464,2,500,,533r,20l2,553r2,2l6,555r2,2l10,557r2,2l16,559r2,l30,565r10,8l49,579r12,8l71,595r8,8l89,611r8,7l97,599,95,569r2,-32l99,510r4,-30l107,450r5,-27l120,395r10,-26l140,342r12,-26l166,292r13,-23l193,245r8,-10l174,259r-28,25l122,312,97,338,73,367,51,395,30,425,8,454xm372,1174r8,4l410,1192r31,12l451,1208r26,-4l504,1202r26,-2l557,1198r26,-2l609,1194r27,-6l660,1182r14,-4l687,1172r14,-6l713,1162r14,-6l741,1150r13,-4l768,1140r-8,l731,1144r-30,2l672,1148r-30,-2l613,1144r-28,-4l555,1136r-27,-5l500,1123r-25,-10l447,1103r-25,-12l398,1077r-26,-14l349,1049r,-1l353,1063r2,16l359,1095r2,16l365,1127r1,15l368,1158r4,16xm1300,569r-51,l1249,537r-2,-27l1243,480r-4,-30l1231,423r-8,-28l1215,369r-12,-27l1193,316r-13,-24l1166,269r-16,-24l1134,221r-15,-22l1099,178r-18,-20l1060,140r-20,-20l1018,104,995,87,971,73,947,59,922,45,896,33,871,23,845,15,817,8,790,r23,2l837,4r24,5l884,15r22,8l930,33r21,12l973,59r16,8l1004,77r14,10l1032,98r14,12l1058,124r11,14l1083,152r34,43l1148,239r32,45l1207,332r28,49l1258,429r20,49l1294,528r4,5l1300,539r2,4l1304,549r,4l1304,559r-2,4l1300,569xm1221,749r2,-8l1231,713r8,-27l1243,656r4,-28l1249,599r,-30l1300,569r-4,8l1290,587r-4,8l1280,605r-4,10l1272,624r,10l1276,646r-6,12l1268,670r-4,14l1262,698r-6,11l1251,719r-4,4l1241,727r-6,4l1229,735r-2,2l1227,739r-2,l1225,741r-2,2l1223,745r-2,2l1221,749xe" stroked="f">
                <v:path arrowok="t"/>
                <o:lock v:ext="edit" verticies="t"/>
              </v:shape>
              <v:shape id="_x0000_s2492" style="position:absolute;left:2170;top:34;width:1154;height:1148" coordsize="1154,1148" path="m1154,569r,-32l1152,510r-4,-30l1144,450r-8,-27l1128,395r-8,-26l1108,342r-10,-26l1085,292r-14,-23l1055,245r-16,-24l1024,199r-20,-21l986,158,965,140,945,120,923,104,900,87,876,73,852,59,827,45,801,33,776,23,750,15,722,8,695,,665,,636,2,606,4,577,8r-30,3l518,15r-30,2l460,21r-1,6l437,31r-20,8l396,49,376,61,354,73,334,83,315,93r-18,7l271,114r-25,16l222,146r-25,16l173,180r-22,17l128,215r-22,20l98,245,84,269,71,292,57,316,45,342,35,369,25,395r-8,28l12,450,8,480,4,510,2,537,,569r2,30l2,618r15,16l33,652r14,18l61,688r14,19l86,727r14,20l112,767r16,18l142,804r13,22l169,848r12,22l193,893r8,22l208,935r8,14l224,963r6,13l236,990r4,14l246,1018r4,16l254,1048r,1l277,1063r26,14l327,1091r25,12l380,1113r25,10l433,1131r27,5l490,1140r28,4l547,1146r30,2l606,1146r30,-2l665,1140r8,l699,1129r27,-12l752,1103r25,-14l803,1073r24,-16l848,1042r22,-18l878,1018r8,-4l892,1010r6,-4l903,1002r4,-6l913,990r4,-6l947,959r29,-26l1004,905r27,-29l1059,846r24,-30l1106,783r20,-34l1128,741r8,-28l1144,686r4,-30l1152,628r2,-29l1154,569r-95,l1057,543r-2,-23l1053,494r-4,-24l1043,448r-6,-23l1030,403r-10,-24l1012,359r-12,-21l988,318,976,298,963,278,949,261,933,243,917,227,902,211,884,195,866,182,846,168,827,156,807,144,785,132,764,122r-22,-8l720,106r-23,-6l675,95,651,91,626,87r-24,l577,85r-24,2l527,87r-23,4l480,95r-23,5l435,106r-24,8l390,122r-22,10l348,144r-19,12l309,168r-20,14l271,195r-17,16l238,227r-16,16l206,261r-13,17l179,298r-14,20l155,338r-12,21l134,379r-8,24l118,425r-6,23l106,470r-4,24l98,520r-2,23l96,569r,24l98,618r4,24l106,666r6,24l118,711r8,24l134,757r9,20l155,798r10,20l179,838r14,20l206,876r16,17l238,909r16,16l271,941r18,14l309,968r20,14l348,992r20,12l390,1014r21,8l435,1030r22,6l480,1042r24,4l527,1049r26,2l577,1051r25,l626,1049r25,-3l675,1042r22,-6l720,1030r22,-8l764,1014r21,-10l807,992r20,-10l846,968r20,-13l884,941r18,-16l917,909r16,-16l949,876r14,-18l976,838r12,-20l1000,798r12,-21l1020,757r10,-22l1037,711r6,-21l1049,666r4,-24l1055,618r2,-25l1059,569r95,xe" stroked="f">
                <v:path arrowok="t"/>
              </v:shape>
              <v:shape id="_x0000_s2493" style="position:absolute;left:2266;top:119;width:963;height:966" coordsize="963,966" path="m963,484r-2,-26l959,435r-2,-26l953,385r-6,-22l941,340r-7,-22l924,294r-8,-20l904,253,892,233,880,213,867,193,853,176,837,158,821,142,806,126,788,110,770,97,750,83,731,71,711,59,689,47,668,37,646,29,624,21,601,15,579,10,555,6,530,2r-24,l481,,457,2r-26,l408,6r-24,4l361,15r-22,6l315,29r-21,8l272,47,252,59,233,71,213,83,193,97r-18,13l158,126r-16,16l126,158r-16,18l97,193,83,213,69,233,59,253,47,274r-9,20l30,318r-8,22l16,363r-6,22l6,409,2,435,,458r,26l,508r2,25l6,557r4,24l16,605r6,21l30,650r8,22l47,692r12,21l69,733r14,20l97,773r13,18l126,808r16,16l158,840r17,16l193,870r20,13l233,897r19,10l272,919r22,10l315,937r24,8l361,951r23,6l408,961r23,3l457,966r24,l506,966r24,-2l555,961r24,-4l601,951r23,-6l646,937r22,-8l689,919r22,-12l731,897r19,-14l770,870r18,-14l806,840r15,-16l837,808r16,-17l867,773r13,-20l892,733r12,-20l916,692r8,-20l934,650r7,-24l947,605r6,-24l957,557r2,-24l961,508r2,-24l867,484r-2,-40l859,405,849,367,835,332,819,298,800,267,778,237,754,209,727,185,697,162,666,144,630,126,595,114,559,104,520,98,481,97r-40,1l404,104r-38,10l331,126r-33,18l266,162r-29,23l209,209r-24,28l162,267r-18,31l126,332r-12,35l105,405r-4,20l99,444r-2,20l97,484r,20l99,524r2,17l105,561r9,38l126,634r18,34l162,700r23,29l209,757r28,24l266,804r32,18l331,840r35,12l404,862r20,4l441,868r20,2l481,870r19,l520,868r20,-2l559,862r36,-10l630,840r36,-18l697,804r30,-23l754,757r24,-28l800,700r19,-32l835,634r14,-35l859,561r6,-37l867,484r96,xe" stroked="f">
                <v:path arrowok="t"/>
              </v:shape>
              <v:shape id="_x0000_s2494" style="position:absolute;left:2363;top:216;width:770;height:773" coordsize="770,773" path="m770,387r-2,-40l762,308,752,270,738,235,722,201,703,170,681,140,657,112,630,88,600,65,569,47,533,29,498,17,462,7,423,1,384,,344,1,307,7,269,17,234,29,201,47,169,65,140,88r-28,24l88,140,65,170,47,201,29,235,17,270,8,308,4,328,2,347,,367r,20l,407r2,20l4,444r4,20l17,502r12,35l47,571r18,32l88,632r24,28l140,684r29,23l201,725r33,18l269,755r38,10l327,769r17,2l364,773r20,l403,773r20,-2l443,769r19,-4l498,755r35,-12l569,725r31,-18l630,684r27,-24l681,632r22,-29l722,571r16,-34l752,502r10,-38l768,427r2,-40l673,387r-2,-30l667,328r-8,-28l649,272,638,249,624,225,606,201,588,181,569,162,545,146,521,132,496,118r-26,-8l443,102,413,98,384,96r-30,2l327,102r-28,8l271,118r-23,14l222,146r-21,16l181,181r-20,20l145,225r-13,24l118,272r-10,28l102,328r-4,29l96,387r2,30l102,444r6,28l118,500r14,23l145,549r16,22l181,591r20,19l222,626r26,14l271,654r28,10l327,670r27,4l384,676r29,-2l443,670r27,-6l496,654r25,-14l545,626r24,-16l588,591r18,-20l624,549r14,-26l649,500r10,-28l667,444r4,-27l673,387r97,xe" stroked="f">
                <v:path arrowok="t"/>
              </v:shape>
              <v:shape id="_x0000_s2495" style="position:absolute;left:2459;top:312;width:577;height:580" coordsize="577,580" path="m577,291r-2,-30l571,232r-8,-28l553,176,542,153,528,129,510,105,492,85,473,66,449,50,425,36,400,22,374,14,347,6,317,2,288,,258,2,231,6r-28,8l175,22,152,36,126,50,105,66,85,85,65,105,49,129,36,153,22,176,12,204,6,232,2,261,,291r2,30l6,348r6,28l22,404r14,23l49,453r16,22l85,495r20,19l126,530r26,14l175,558r28,10l231,574r27,4l288,580r29,-2l347,574r27,-6l400,558r25,-14l449,530r24,-16l492,495r18,-20l528,453r14,-26l553,404r10,-28l571,348r4,-27l577,291r-96,l481,271r-4,-20l473,232r-8,-16l457,198,447,182,437,166,424,153,412,141,396,131,380,121r-18,-8l345,105r-18,-4l307,97r-19,l268,97r-18,4l231,105r-18,8l197,121r-16,10l166,141r-14,12l140,166r-12,16l118,198r-8,18l105,232r-4,19l97,271r,20l97,311r4,18l105,348r5,18l118,382r10,16l140,414r12,13l166,439r15,12l197,459r16,10l231,475r19,4l268,483r20,l307,483r20,-4l345,475r17,-6l380,459r16,-8l412,439r12,-12l437,414r10,-16l457,382r8,-16l473,348r4,-19l481,311r,-20l577,291xe" stroked="f">
                <v:path arrowok="t"/>
              </v:shape>
              <v:shape id="_x0000_s2496" style="position:absolute;left:2556;top:409;width:384;height:386" coordsize="384,386" path="m384,194r,-20l380,154r-4,-19l368,119r-8,-18l350,85,340,69,327,56,315,44,299,34,283,24,265,16,248,8,230,4,210,,191,,171,,153,4,134,8r-18,8l100,24,84,34,69,44,55,56,43,69,31,85,21,101r-8,18l8,135,4,154,,174r,20l,214r4,18l8,251r5,18l21,285r10,16l43,317r12,13l69,342r15,12l100,362r16,10l134,378r19,4l171,386r20,l210,386r20,-4l248,378r17,-6l283,362r16,-8l315,342r12,-12l340,317r10,-16l360,285r8,-16l376,251r4,-19l384,214r,-20xe" stroked="f">
                <v:path arrowok="t"/>
              </v:shape>
              <v:shape id="_x0000_s2497" style="position:absolute;left:2652;top:506;width:191;height:192" coordsize="191,192" path="m191,97l189,77,183,59,175,42,164,28,150,16,132,8,114,2,95,,77,2,57,8,41,16,28,28,16,42,6,59,2,77,,97r2,18l6,135r10,15l28,164r13,12l57,186r20,4l95,192r19,-2l132,186r18,-10l164,164r11,-14l183,135r6,-20l191,97xe" stroked="f">
                <v:path arrowok="t"/>
              </v:shape>
              <v:shape id="_x0000_s2498" style="position:absolute;left:2532;top:603;width:754;height:514" coordsize="754,514" path="m14,482r-4,l8,482r,-2l6,479,4,477r,-2l2,473,,471,24,461r23,-8l73,449r24,-4l120,441r26,-4l169,429r22,-10l215,407r23,-10l262,388r26,-12l313,366r26,-12l362,340r22,-16l404,322r11,-4l425,312r10,-5l443,299r16,-16l473,265r15,-16l504,231r8,-6l522,218r10,-6l543,206r24,-20l591,164r19,-22l630,121,652,99,671,77,691,55,715,34r4,-4l723,24r4,-6l732,12r4,-6l740,2,746,r4,2l752,12r2,10l754,32r-2,12l752,53r-4,10l746,73r-4,10l729,115r-14,29l699,172r-16,28l664,227r-20,26l622,277r-21,26l577,324r-26,22l526,368r-28,20l469,407r-30,18l410,443r-32,16l333,471r-45,11l240,494r-45,12l171,510r-21,2l126,514r-24,l81,512,57,508,34,502,12,494r2,-12xe" fillcolor="black" stroked="f">
                <v:path arrowok="t"/>
              </v:shape>
              <v:shape id="_x0000_s2499" style="position:absolute;left:2562;top:670;width:681;height:423" coordsize="681,423" path="m116,392r43,-18l200,356r40,-16l281,325r38,-18l358,289r39,-20l435,247r31,-31l500,186r33,-30l567,127,600,97,630,67,645,50,657,34,669,16,681,r-4,22l669,44r-8,20l653,83r-12,18l630,119r-12,18l604,153r-29,31l545,216r-32,31l484,277r-36,24l413,323r-37,21l338,362r-39,18l259,394r-41,12l179,412r-22,1l135,415r-23,4l88,421r-21,2l43,423r-22,l,419r7,-4l13,412r8,-2l29,410r16,l61,412r15,1l92,412r6,-4l106,404r6,-6l116,392xe" stroked="f">
                <v:path arrowok="t"/>
              </v:shape>
              <v:shape id="_x0000_s2500" style="position:absolute;left:2215;top:113;width:815;height:447" coordsize="815,447" path="m,425l16,389,34,358,53,326,75,296,98,267r24,-28l144,209r21,-31l173,176r8,-6l189,164r8,-8l207,148r8,-8l221,132r5,-8l252,104,278,89,305,73,333,59,360,49,388,37r29,-8l447,23r30,-6l506,12,536,8,565,6,626,2r59,l687,4r2,2l693,6r2,-2l699,2,701,r4,l709,r14,4l736,6r16,l766,8r16,2l794,14r5,3l805,21r4,4l815,31,792,47r-34,2l723,53r-32,6l658,65r-34,6l591,77r-34,6l524,87,506,97r-22,7l465,110r-22,6l421,124r-21,8l378,144r-20,14l343,172r-20,12l303,193r-19,8l266,211r-18,10l240,229r-8,6l226,245r-5,10l199,277r-22,23l156,324r-24,26l108,373,85,397,61,421,37,443r-5,2l26,447r-8,-2l12,443,6,441,2,437,,431r,-6xe" fillcolor="black" stroked="f">
                <v:path arrowok="t"/>
              </v:shape>
              <v:shape id="_x0000_s2501" style="position:absolute;left:2440;top:431;width:760;height:441" coordsize="760,441" path="m,419l25,407,51,392,76,376r26,-16l129,344r28,-12l185,320r27,-8l218,306r6,-5l232,297r8,-4l248,291r7,-2l263,287r8,-2l328,247r59,-37l446,176r61,-34l567,107,626,73,681,38,734,r4,4l742,8r4,2l752,14r4,4l758,22r2,6l760,34,748,55,734,75,718,95r-16,18l669,144r-36,32l596,206r-39,27l517,265r-39,34l423,328r-57,30l338,374r-27,12l281,397r-29,12l222,419r-30,8l163,433r-30,6l102,441r-30,l41,439,9,433,,419xe" fillcolor="black" stroked="f">
                <v:path arrowok="t"/>
              </v:shape>
              <v:shape id="_x0000_s2502" style="position:absolute;left:2339;top:257;width:750;height:459" coordsize="750,459" path="m16,376l26,362,37,346,49,332,63,318,75,305,89,291r13,-12l116,267r,-16l162,216r47,-38l258,142r49,-33l333,95,358,79,384,67,410,55r27,-9l463,38r27,-4l518,30r22,-2l559,26r20,-4l601,18r19,-6l640,10,660,6,681,4r10,2l699,6,709,4,719,r10,l736,2r4,2l744,6r4,4l750,16,738,34,691,51,646,71,601,93r-48,22l508,138r-43,26l419,190r-45,26l288,273r-85,59l120,393,39,457r-9,2l22,459r-6,-2l10,453,6,449,4,445,2,437,,431,2,415,6,401r4,-13l16,376xe" fillcolor="black" stroked="f">
                <v:path arrowok="t"/>
              </v:shape>
              <v:shape id="_x0000_s2503" style="position:absolute;left:2382;top:297;width:599;height:371" coordsize="599,371" path="m288,85l308,73,325,63,343,53r20,-8l402,35r39,-8l481,21r39,-6l560,9,599,,520,39,443,79r-78,43l288,170r-75,47l140,266,69,318,,371,10,348,22,326,36,304,52,284,67,265,85,247r18,-18l122,211r40,-31l203,148r44,-32l288,85xe" stroked="f">
                <v:path arrowok="t"/>
              </v:shape>
              <v:shape id="_x0000_s2504" style="position:absolute;left:2514;top:496;width:626;height:352" coordsize="626,352" path="m,344l34,328,65,311,97,291r31,-18l160,253r31,-15l207,230r18,-6l243,218r17,-6l272,202r14,-12l300,182r13,-8l327,166r16,-6l357,154r15,-5l402,127r30,-20l465,87,496,69,528,52,561,36,593,18,626,r-7,20l585,46,554,75r-34,32l489,137r-34,27l422,188r-18,12l386,208r-19,8l347,222r-38,27l268,275r-41,22l183,315r-43,15l95,342r-22,4l52,348r-24,2l4,352,,344xe" stroked="f">
                <v:path arrowok="t"/>
              </v:shape>
              <v:shape id="_x0000_s2505" style="position:absolute;left:2284;top:136;width:638;height:344" coordsize="638,344" path="m24,301l35,285,47,271,59,255,71,242,83,226r9,-14l102,196r10,-18l140,153r27,-24l197,109,226,91,258,74,289,60,323,48,356,36r34,-8l425,20r34,-6l494,10,565,2,634,r4,6l608,10r-29,2l549,18r-31,4l488,30r-27,6l431,46,402,56r-22,6l358,70,335,80r-22,9l289,101r-21,14l248,129r-18,16l219,151r-14,4l191,161r-14,6l165,174r-11,8l146,192r-6,14l118,222r-18,18l85,259,71,277,55,297,39,313,22,331,,344r,-5l2,333r2,-6l8,321r4,-4l16,311r4,-6l24,301xe" stroked="f">
                <v:path arrowok="t"/>
              </v:shape>
              <v:shape id="_x0000_s2506" style="position:absolute;left:1457;top:807;width:589;height:763" coordsize="589,763" path="m467,763l496,621,451,466,398,344,327,245,280,166,203,89,120,47,,59,156,r92,29l349,142r88,127l516,373r53,166l589,672,467,763xe" fillcolor="#e6e6e6" stroked="f">
                <v:path arrowok="t"/>
              </v:shape>
              <v:shape id="_x0000_s2507" style="position:absolute;left:1457;top:807;width:589;height:763" coordsize="589,763" path="m467,763l496,621,451,466,398,344,327,245,280,166,203,89,120,47,,59,156,r92,29l349,142r88,127l516,373r53,166l589,672,467,763xe" fillcolor="black" stroked="f">
                <v:path arrowok="t"/>
              </v:shape>
              <v:shape id="_x0000_s2508" style="position:absolute;left:1457;top:817;width:561;height:747" coordsize="561,747" path="m230,13r-8,l203,11r-22,l161,11r-21,2l120,15r-20,4l63,29,26,43,16,47,,49,126,2r10,l144,r10,l163,r10,2l181,2r10,2l201,6r29,7xm480,686r12,-14l516,642r20,-33l553,573r2,-6l557,581r2,14l559,607r2,13l559,634r,12l555,660r-6,12l541,684r-7,10l524,703r-10,8l502,721r-12,10l478,739r-11,8l480,686xe" stroked="f">
                <v:path arrowok="t"/>
                <o:lock v:ext="edit" verticies="t"/>
              </v:shape>
              <v:shape id="_x0000_s2509" style="position:absolute;left:1473;top:828;width:539;height:675" coordsize="539,675" path="m214,2r-8,l187,,165,,145,,124,2,104,4,84,8,47,18,10,32,,36,104,26r65,32l201,60r35,6l268,74r33,11l301,85,258,38r-4,-4l250,30r-4,-4l242,22r-2,-4l236,14r-4,-4l228,8,214,2xm464,675r12,-14l500,631r20,-33l537,562r2,-6l537,550r,-6l535,538r,-6l535,526r,-8l533,513r,-6l531,497r-2,-8l525,479r-2,-10l520,459r-4,-8l514,441r-4,-10l510,439r-6,36l496,507r-12,33l470,568r10,32l464,675xe" stroked="f">
                <v:path arrowok="t"/>
                <o:lock v:ext="edit" verticies="t"/>
              </v:shape>
              <v:shape id="_x0000_s2510" style="position:absolute;left:1642;top:886;width:341;height:510" coordsize="341,510" path="m132,27r,l99,16,67,8,32,2,,,18,10,79,69r4,2l108,81r26,12l158,107r21,17l201,142r18,20l234,186r16,23l262,233r10,28l278,288r6,28l284,346r47,l331,350r2,4l335,356r,4l337,364r2,4l339,370r2,3l341,381r-6,36l327,449r-12,33l301,510,274,421r4,-16l284,375r,-29l331,346,321,324,311,300,299,279,288,257,278,235,264,213,252,192,238,170,181,87r-6,-6l171,73r-6,-6l160,61r-4,-6l150,49r-4,-6l140,37,132,27xe" stroked="f">
                <v:path arrowok="t"/>
              </v:shape>
              <v:shape id="_x0000_s2511" style="position:absolute;left:1721;top:955;width:205;height:352" coordsize="205,352" path="m205,277r,-30l199,219r-6,-27l183,164,171,140,155,117,140,93,122,73,100,55,79,38,55,24,29,12,4,2,,,16,18,63,97r2,4l81,115r13,15l108,148r12,20l130,188r2,6l134,196r35,81l205,277r,29l199,336r-4,16l187,318,169,277r36,xe" stroked="f">
                <v:path arrowok="t"/>
              </v:shape>
              <v:shape id="_x0000_s2512" style="position:absolute;left:1786;top:1056;width:67;height:93" coordsize="67,93" path="m67,93l65,87,55,67,43,47,29,29,16,14,,,67,93xe" fillcolor="#bcd0d0" stroked="f">
                <v:path arrowok="t"/>
              </v:shape>
              <v:shape id="_x0000_s2513" style="position:absolute;left:1807;top:1083;width:22;height:32" coordsize="22,32" path="m,l,2r2,l4,4r2,l8,6r,l10,8r2,l14,12r2,2l18,16r,4l20,22r,4l22,30r,2l,xe" fillcolor="black" stroked="f">
                <v:path arrowok="t"/>
              </v:shape>
            </v:group>
            <w10:anchorlock/>
          </v:group>
        </w:pic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 xml:space="preserve"> al.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</w:t>
      </w:r>
      <w:r>
        <w:rPr>
          <w:rFonts w:ascii="Hand writing Mutlu" w:hAnsi="Hand writing Mutlu"/>
          <w:outline/>
          <w:sz w:val="52"/>
          <w:szCs w:val="52"/>
        </w:rPr>
        <w:t xml:space="preserve">           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514" editas="canvas" style="width:14.05pt;height:18pt;mso-position-horizontal-relative:char;mso-position-vertical-relative:line" coordorigin="2049,5584" coordsize="281,360">
            <o:lock v:ext="edit" aspectratio="t"/>
            <v:shape id="_x0000_s2515" type="#_x0000_t75" style="position:absolute;left:2049;top:5584;width:281;height:360" o:preferrelative="f">
              <v:fill o:detectmouseclick="t"/>
              <v:path o:extrusionok="t" o:connecttype="none"/>
              <o:lock v:ext="edit" text="t"/>
            </v:shape>
            <v:group id="_x0000_s2516" style="position:absolute;left:2010;top:5623;width:360;height:281;rotation:8229123fd" coordorigin="1270,4" coordsize="2122,1657">
              <v:shape id="_x0000_s2517" style="position:absolute;left:1270;top:4;width:2122;height:1657" coordsize="2122,1657" path="m47,1325r-8,-18l35,1289r-4,-18l28,1255r-4,-17l22,1220r-2,-18l18,1184,8,1157,2,1129,,1099r,-29l4,1040r6,-28l20,985,31,957,43,943,57,929,73,919,87,907r15,-9l116,884r12,-14l138,854r16,-10l169,836r18,-10l203,819r19,-8l240,805r18,-6l276,795r7,-6l289,781r4,-8l295,765r2,-10l301,745r2,-8l305,730r12,-18l329,696r16,-12l360,674r18,-8l398,660r19,-2l437,660r22,4l459,670r15,2l488,674r14,-2l516,668r25,-12l565,641r24,-18l612,607r14,-6l638,595r14,-4l665,587r10,-8l689,573r14,-6l715,561r13,-5l738,548r6,-6l748,536r4,-8l754,520r14,-28l784,465r17,-24l819,415r20,-24l858,370r22,-22l902,326r47,-43l996,241r47,-41l1089,158r41,-20l1170,117r39,-22l1246,73r40,-18l1325,39r20,-7l1366,26r22,-4l1410,18r6,4l1420,24r2,l1425,20r2,-2l1431,14r4,-2l1441,14r10,2l1461,16r10,-2l1481,12r9,-4l1500,4r8,-2l1518,r30,l1577,2r30,4l1634,10r30,6l1691,22r28,10l1744,43r20,2l1784,49r18,6l1819,63r16,8l1851,83r16,12l1880,107r28,29l1933,166r26,32l1985,227r33,50l2050,328r13,26l2077,382r12,25l2099,435r8,28l2115,490r4,28l2122,546r,29l2122,605r-3,30l2113,664r-12,30l2089,724r-14,29l2059,781r-15,28l2024,836r-18,26l1987,886r-22,25l1943,935r-23,24l1896,981r-49,43l1798,1066r-22,19l1750,1105r-25,18l1697,1137r-29,16l1638,1166r-29,14l1579,1194r-26,10l1528,1214r-24,10l1479,1234r-26,8l1427,1250r-27,3l1372,1253r-8,4l1355,1259r-10,l1335,1259r-10,-2l1315,1257r-10,2l1296,1261r-22,2l1254,1265r-21,2l1211,1271r-20,4l1170,1281r-20,8l1130,1299r-24,12l1083,1323r-26,10l1032,1342r-26,12l982,1366r-23,14l937,1396r-8,24l919,1443r-13,20l890,1483r-16,18l854,1514r-21,14l811,1538r-12,2l790,1542r-10,2l770,1548r-12,2l748,1550r-8,l730,1548r-15,12l701,1572r-16,10l669,1590r-33,11l604,1611r-33,8l537,1627r-15,6l506,1639r-16,8l474,1655r-23,2l429,1655r-21,-2l386,1647r-22,-6l343,1635r-24,-8l297,1621r-6,-10l266,1603r-22,-9l224,1582r-19,-14l187,1552r-16,-18l156,1516r-14,-19l114,1453,91,1410,69,1366,47,1325xe" fillcolor="black" stroked="f">
                <v:path arrowok="t"/>
              </v:shape>
              <v:shape id="_x0000_s2518" style="position:absolute;left:1410;top:817;width:608;height:794" coordsize="608,794" path="m285,15l269,13,250,11r-22,l208,11r-21,2l167,15r-20,4l110,29,73,43,37,61,4,81,,83,14,71,25,61,39,51,55,41,69,35,84,27r16,-4l118,19r20,-8l157,6,179,2,199,r21,2l242,4r22,5l285,15xm366,794r20,-6l421,771r34,-20l484,727r30,-26l539,672r24,-30l583,609r17,-36l602,567r2,14l606,595r,12l608,620r-2,14l606,646r-4,14l596,672r-10,14l573,700r-14,13l545,725r-16,12l514,747r-16,10l482,767r-8,l464,767r-7,2l449,773r-8,4l431,781r-8,6l413,788r-4,l403,788r-6,l392,790r-6,l378,792r-6,2l366,794xe" stroked="f">
                <v:path arrowok="t"/>
                <o:lock v:ext="edit" verticies="t"/>
              </v:shape>
              <v:shape id="_x0000_s2519" style="position:absolute;left:1345;top:828;width:667;height:787" coordsize="667,787" path="m350,4l334,2,315,,293,,273,,252,2,232,4,212,8,175,18,138,32,102,50,69,70r-4,2l55,82r-8,9l37,101r-8,10l21,123r-7,10l6,143,,153r4,4l8,161r4,4l14,169r3,3l21,176r2,4l27,184r,l49,159,75,137r25,-20l130,99,159,85,191,74r33,-8l258,60r35,-2l329,60r35,6l396,74r33,11l429,85r-8,-9l411,66,401,56,392,44,384,34,374,24,364,16,354,6r,l352,4r,l352,4r-2,l350,4r,l350,4xm431,783r20,-6l486,760r34,-20l549,716r30,-26l604,661r24,-30l648,598r17,-36l667,556r-2,-6l665,544r-2,-6l663,532r,-6l663,518r-2,-5l661,507r-2,-10l657,489r-4,-10l651,469r-3,-10l644,451r-2,-10l638,431r,8l632,475r-8,32l612,540r-16,30l581,598r-20,27l537,649r-23,24l486,692r-27,16l429,724r-33,12l378,740r2,2l380,746r2,2l382,750r,4l384,756r,4l384,764r2,8l390,779r6,4l401,785r6,2l415,787r8,-2l431,783xm153,720r6,4l191,736r19,4l210,742r,l210,742r-2,l208,742r,2l208,744r,l201,742r-8,l185,738r-6,-2l173,732r-8,-2l159,726r-6,-6xe" stroked="f">
                <v:path arrowok="t"/>
                <o:lock v:ext="edit" verticies="t"/>
              </v:shape>
              <v:shape id="_x0000_s2520" style="position:absolute;left:1305;top:886;width:678;height:682" coordsize="678,682" path="m469,27r,l436,16,404,8,369,2,333,,298,2,264,8r-33,8l199,27,170,41,140,59,115,79,89,101,67,126r,l69,132r4,6l75,144r2,6l79,156r,6l81,168r,6l77,190r-6,15l63,221r-9,14l42,247,30,257r-14,8l,271r4,19l6,308r4,20l14,348r6,18l28,383r10,18l52,415r2,-2l52,405,48,375,46,346r2,-30l52,288r7,-27l69,233,81,209,95,186r18,-24l130,142r20,-18l174,107,197,93,223,81,248,71r28,-8l304,59r29,-2l363,59r29,4l420,71r25,10l471,93r24,14l516,124r22,18l556,162r15,24l587,209r12,24l609,261r6,27l621,316r,30l668,346r,4l670,354r2,2l672,360r2,4l676,368r,2l678,373r,8l672,417r-8,32l652,482r-16,30l621,540r-20,27l577,591r-23,24l526,634r-27,16l469,666r-33,12l418,682r-6,-8l406,666r-8,-6l388,654r-10,-6l369,644r-10,-6l349,634r14,l392,629r28,-6l445,613r26,-12l495,585r21,-16l538,551r18,-21l571,508r16,-24l599,458r10,-25l615,405r6,-30l621,346r47,l648,304,628,261,605,219,581,180,556,140,528,101,501,63,469,27xm193,662r6,4l231,678r19,4l258,676r8,-8l276,662r10,-8l296,648r10,-6l317,638r10,-4l304,634r-28,-5l248,623,223,613,197,601,174,585r-12,-8l138,615r6,6l152,627r6,5l166,638r6,6l180,650r5,6l193,662xe" stroked="f">
                <v:path arrowok="t"/>
                <o:lock v:ext="edit" verticies="t"/>
              </v:shape>
              <v:shape id="_x0000_s2521" style="position:absolute;left:1351;top:943;width:575;height:577" coordsize="575,577" path="m575,289r,-30l569,231r-6,-27l553,176,541,152,525,129,510,105,492,85,470,67,449,50,425,36,399,24,374,14,346,6,317,2,287,,258,2,230,6r-28,8l177,24,151,36,128,50,104,67,84,85,67,105,49,129,35,152,23,176,13,204,6,231,2,259,,289r2,29l6,348r2,8l21,348r8,2l37,352r6,2l49,356r6,4l61,364r6,4l73,372,69,358,63,336,59,313r,-24l59,265r4,-22l69,222r7,-22l86,180,96,160r14,-18l126,127r15,-16l159,97,179,87,199,77r21,-8l242,63r22,-4l287,57r24,2l334,63r22,6l378,77r19,10l417,97r18,14l451,127r13,15l478,160r12,20l500,200r8,22l514,243r4,22l518,289r57,l575,318r-6,30l563,376r-10,25l541,427r-16,24l510,473r-18,21l470,512r-21,16l425,544r-26,12l374,566r-28,6l317,577r-14,l303,577r,l303,577r,l303,577r,l303,577r,l299,577r-2,l295,577r-4,l289,577r-2,l285,577r-4,l258,577r-28,-5l202,566,177,556,151,544,128,528r-12,-8l120,514r2,-8l124,498r2,-8l126,483r,-8l126,467r-2,-8l122,449r4,4l141,469r18,12l179,492r20,10l220,510r22,6l264,520r23,l311,520r23,-4l356,510r22,-8l397,492r20,-11l435,469r16,-16l464,437r14,-18l490,400r10,-20l508,358r6,-22l518,313r,-24l575,289xe" stroked="f">
                <v:path arrowok="t"/>
              </v:shape>
              <v:shape id="_x0000_s2522" style="position:absolute;left:1410;top:1000;width:459;height:463" coordsize="459,463" path="m459,232r,-24l455,186r-6,-21l441,143,431,123,419,103,405,85,392,70,376,54,358,40,338,30,319,20,297,12,275,6,252,2,228,,205,2,183,6r-22,6l140,20,120,30,100,40,82,54,67,70,51,85,37,103,27,123,17,143r-7,22l4,186,,208r,24l,256r4,23l10,301r4,14l16,317r1,2l19,319r2,2l25,323r2,2l29,327r2,2l37,335r4,6l47,348r4,8l55,366r4,8l61,384r2,8l67,396r15,16l100,424r20,11l140,445r21,8l183,459r22,4l228,463r24,l275,459r22,-6l319,445r19,-10l358,424r18,-12l392,396r13,-16l419,362r12,-19l441,323r8,-22l455,279r4,-23l459,232r-58,l401,214r-4,-16l394,180r-6,-15l380,151r-8,-16l362,123,350,109,338,99,325,89,311,80,295,74,279,68,264,62,246,60r-18,l210,60r-15,2l177,68r-16,6l147,80r-15,9l120,99r-14,10l96,123,86,135r-9,16l71,165r-6,15l61,198r-4,16l57,232r,18l61,267r4,16l71,299r6,16l86,329r10,14l106,354r14,12l132,376r15,8l161,392r16,6l195,402r15,4l228,406r18,l264,402r15,-4l295,392r16,-8l325,376r13,-10l350,354r12,-11l372,329r8,-14l388,299r6,-16l397,267r4,-17l401,232r58,xe" stroked="f">
                <v:path arrowok="t"/>
              </v:shape>
              <v:shape id="_x0000_s2523" style="position:absolute;left:1467;top:1060;width:344;height:346" coordsize="344,346" path="m344,172r,-18l340,138r-3,-18l331,105,323,91,315,75,305,63,293,49,281,39,268,29,254,20,238,14,222,8,207,2,189,,171,,153,,138,2,120,8r-16,6l90,20,75,29,63,39,49,49,39,63,29,75,20,91r-6,14l8,120,4,138,,154r,18l,190r4,17l8,223r6,16l20,255r9,14l39,283r10,11l63,306r12,10l90,324r14,8l120,338r18,4l153,346r18,l189,346r18,-4l222,338r16,-6l254,324r14,-8l281,306r12,-12l305,283r10,-14l323,255r8,-16l337,223r3,-16l344,190r,-18l287,172r-2,-12l285,150r-4,-12l277,128r-3,-12l268,109,260,99r-6,-8l246,83,236,77,226,71,216,65r-9,-2l195,59,183,57r-12,l159,57r-10,2l138,63r-10,2l118,71r-10,6l98,83r-8,8l83,99r-6,10l71,116r-4,12l63,138r-4,12l57,160r,12l57,184r2,12l63,207r4,10l71,227r6,10l83,245r7,10l98,261r10,8l118,275r10,4l138,283r11,3l159,286r12,2l183,286r12,l207,283r9,-4l226,275r10,-6l246,261r8,-6l260,245r8,-8l274,227r3,-10l281,207r4,-11l285,184r2,-12l344,172xe" stroked="f">
                <v:path arrowok="t"/>
              </v:shape>
              <v:shape id="_x0000_s2524" style="position:absolute;left:1524;top:1117;width:230;height:231" coordsize="230,231" path="m230,115r-2,-12l228,93,224,81,220,71,217,59r-6,-7l203,42r-6,-8l189,26,179,20,169,14,159,8,150,6,138,2,126,,114,,102,,92,2,81,6,71,8,61,14,51,20,41,26r-8,8l26,42,20,52r-6,7l10,71,6,81,2,93,,103r,12l,127r2,12l6,150r4,10l14,170r6,10l26,188r7,10l41,204r10,8l61,218r10,4l81,226r11,3l102,229r12,2l126,229r12,l150,226r9,-4l169,218r10,-6l189,204r8,-6l203,188r8,-8l217,170r3,-10l224,150r4,-11l228,127r2,-12xe" stroked="f">
                <v:path arrowok="t"/>
              </v:shape>
              <v:shape id="_x0000_s2525" style="position:absolute;left:1581;top:1174;width:116;height:117" coordsize="116,117" path="m116,58l114,46,110,36,106,26,98,18,91,10,81,4,69,2,57,,45,2,35,4r-9,6l18,18r-8,8l4,36,2,46,,58,2,70,4,82r6,9l18,99r8,8l35,111r10,4l57,117r12,-2l81,111r10,-4l98,99r8,-8l110,82r4,-12l116,58xe" stroked="f">
                <v:path arrowok="t"/>
              </v:shape>
              <v:shape id="_x0000_s2526" style="position:absolute;left:1353;top:1333;width:78;height:116" coordsize="78,116" path="m,l8,r5,4l19,8r6,3l29,17r6,4l43,23r6,l57,35r8,12l71,57r3,12l76,81r2,12l76,104r-5,12l59,110,,xe" stroked="f">
                <v:path arrowok="t"/>
              </v:shape>
              <v:shape id="_x0000_s2527" style="position:absolute;left:1583;top:1566;width:98;height:61" coordsize="98,61" path="m67,10r4,6l75,22r6,6l87,34r4,5l96,45r2,8l98,61r-13,l71,57,59,53,49,45,37,39,26,34,14,28,,24,10,22r8,-6l26,10,33,6,41,2,49,r4,l59,2r4,2l67,10xe" stroked="f">
                <v:path arrowok="t"/>
              </v:shape>
              <v:shape id="_x0000_s2528" style="position:absolute;left:1298;top:1042;width:49;height:67" coordsize="49,67" path="m9,8l11,4,15,2,21,r4,2l29,4r4,2l37,8r4,4l43,16r4,4l49,24r,6l49,34r,4l47,43r-2,4l5,67,1,61,,53,,45,1,38,3,30,5,22,7,14,9,8xe" stroked="f">
                <v:path arrowok="t"/>
              </v:shape>
              <v:shape id="_x0000_s2529" style="position:absolute;left:1508;top:1289;width:183;height:190" coordsize="183,190" path="m14,44l24,36,34,26,44,18,55,12,67,6,81,2,95,r13,l118,6r10,6l138,20r10,8l156,36r8,10l170,55r3,12l177,79r2,10l181,101r2,12l183,123r-2,12l177,144r-6,10l166,162r-8,8l148,176r-10,6l130,186r-12,2l108,190r-9,l79,180,57,168,38,152,20,137,12,127,6,117,2,107,,95,,83,2,71,6,57,14,44xe" fillcolor="black" stroked="f">
                <v:path arrowok="t"/>
              </v:shape>
              <v:shape id="_x0000_s2530" style="position:absolute;left:1384;top:1083;width:173;height:188" coordsize="173,188" path="m22,32r8,-8l36,16r7,-4l53,8,61,6,71,4,81,2,89,r12,2l110,6r10,6l128,18r6,8l142,34r8,8l158,48r6,12l168,74r3,13l173,101r,14l169,129r-3,14l156,155r-6,8l142,171r-10,5l124,180r-10,4l103,188r-10,l83,188,71,186,59,182,49,176r-9,-7l30,159,22,149,14,137,8,125,4,113,2,101,,87,,76,2,64,8,52,14,42,22,32xe" fillcolor="black" stroked="f">
                <v:path arrowok="t"/>
              </v:shape>
              <v:shape id="_x0000_s2531" style="position:absolute;left:1548;top:1339;width:72;height:104" coordsize="72,104" path="m9,13l13,4,19,r6,l31,2r6,3l45,9r6,4l59,15r2,8l63,31r4,8l68,49r4,8l72,65r,10l70,85r-2,6l65,96r-2,4l59,102r-8,2l43,100,35,96,27,89,17,85,9,81,5,73,2,65,,55,,47,2,37,4,29,5,21,9,13xe" stroked="f">
                <v:path arrowok="t"/>
              </v:shape>
              <v:shape id="_x0000_s2532" style="position:absolute;left:1414;top:1155;width:73;height:87" coordsize="73,87" path="m10,r3,2l19,2r6,2l33,6r8,2l49,12r4,5l55,23r4,6l63,35r2,8l69,49r2,8l73,65r,8l73,81,63,85r-8,2l47,83,39,79,33,73,27,65,19,61,13,57,8,51,4,43,2,35,,29,,21,2,14,6,8,10,xe" stroked="f">
                <v:path arrowok="t"/>
              </v:shape>
              <v:shape id="_x0000_s2533" style="position:absolute;left:1746;top:1301;width:187;height:204" coordsize="187,204" path="m2,109l,97,2,87r,-8l4,71,12,55,22,42,36,28,50,18,65,8,79,,97,2r16,2l126,10r14,6l154,26r12,10l176,49r10,16l184,79r,14l186,107r1,12l187,132r-1,14l184,152r-2,6l178,164r-6,6l162,180r-10,8l140,194r-12,6l117,204r-14,l89,204,75,200r-6,-2l61,194r-5,-2l48,188r-6,-6l38,176r-2,-8l36,158,2,109xe" fillcolor="black" stroked="f">
                <v:path arrowok="t"/>
              </v:shape>
              <v:shape id="_x0000_s2534" style="position:absolute;left:1459;top:864;width:201;height:184" coordsize="201,184" path="m12,121r,-6l12,111r,-6l10,99,8,93,4,87,2,81,,75,4,61,8,47r8,-9l26,30,37,22,49,14,61,8,73,2,91,r17,2l124,4r16,6l154,18r13,10l181,38r10,11l195,61r2,14l199,87r2,12l201,111r,14l197,136r-4,10l181,158r-10,8l159,172r-13,4l132,178r-14,2l104,182r-13,2l79,180,67,174,55,170,41,164,31,156,22,146,16,134,12,121xe" fillcolor="black" stroked="f">
                <v:path arrowok="t"/>
              </v:shape>
              <v:shape id="_x0000_s2535" style="position:absolute;left:1784;top:1354;width:73;height:105" coordsize="73,105" path="m6,8l12,2,20,r7,l35,2r8,4l51,10r8,4l65,18r2,8l71,36r,8l73,54r,10l71,72r-2,9l65,89r-8,2l49,95r-6,4l37,103r-4,2l27,105r-5,-4l14,95,8,85,4,76,,64,,54,,42,,32,2,20,6,8xe" stroked="f">
                <v:path arrowok="t"/>
              </v:shape>
              <v:shape id="_x0000_s2536" style="position:absolute;left:1636;top:1046;width:199;height:198" coordsize="199,198" path="m,132r4,-6l6,119r,-8l4,103r,-6l2,89r,-8l4,73,10,61,20,49,28,37,40,28,51,18,63,10,77,4,91,2,107,r11,2l130,8r12,6l152,22r10,10l173,39r10,6l189,53r2,10l193,71r2,10l197,93r,10l199,113r,10l195,134r-8,10l181,156r-10,10l162,176r-10,8l140,190r-12,4l107,198r-20,l69,194,51,188,36,178,22,164,10,150,,132xe" fillcolor="black" stroked="f">
                <v:path arrowok="t"/>
              </v:shape>
              <v:shape id="_x0000_s2537" style="position:absolute;left:1502;top:925;width:111;height:93" coordsize="111,93" path="m10,12r2,l14,10r2,l18,8,20,6r,l22,2,22,,32,,42,r9,4l59,6r10,4l77,14r8,4l93,22r4,8l101,40r4,10l109,60r2,8l109,75r-2,4l103,81r-6,2l91,85r-8,l77,85r-6,2l63,89r-6,2l51,93r-7,l38,91,30,83,22,73,14,66,8,56,2,46,,36,,32,2,26,6,20r4,-8xe" stroked="f">
                <v:path arrowok="t"/>
              </v:shape>
              <v:shape id="_x0000_s2538" style="position:absolute;left:1664;top:1103;width:94;height:111" coordsize="94,111" path="m4,36l6,30,8,26r4,-6l14,16r3,-4l21,8,25,4,29,,39,4r12,6l59,18r10,8l75,36r7,10l88,54r6,10l92,71r,8l90,87r,8l86,101r-4,4l77,109r-10,2l53,111,41,107,27,101,15,91,8,79,2,66,,60,,52,2,44,4,36xe" stroked="f">
                <v:path arrowok="t"/>
              </v:shape>
              <v:shape id="_x0000_s2539" style="position:absolute;left:1603;top:694;width:537;height:840" coordsize="537,840" path="m110,2l98,10,80,20,63,32,45,43,27,57,12,71,,81,,75,,69,2,65r,-6l8,51r7,-8l25,38r8,-8l41,22r6,-8l55,8,63,4,71,2,78,r8,l94,r8,2l110,2xm419,834r2,-2l443,826r19,-5l482,813r20,-10l521,793r16,-8l535,785r,2l533,789r,l531,791r,2l529,793r,2l520,803r-12,10l496,823r-14,7l466,836r-13,4l445,840r-8,l427,836r-8,-2l419,834r,l419,834r,l419,834r,l419,834r,xe" stroked="f">
                <v:path arrowok="t"/>
                <o:lock v:ext="edit" verticies="t"/>
              </v:shape>
              <v:shape id="_x0000_s2540" style="position:absolute;left:1603;top:696;width:565;height:832" coordsize="565,832" path="m110,l98,8,80,18,63,30,45,41,27,55,12,69,,79r,l,79r,2l,81r,l,81r,l,81r10,l17,81r10,2l35,85r8,2l51,89r8,2l67,95,92,75,126,55,159,40r20,-8l171,28r-8,-4l153,20r-8,-6l138,10,128,6,120,4,110,xm419,832r2,-2l443,824r19,-5l482,811r20,-10l521,791r16,-8l543,773r6,-12l553,751r4,-12l561,728r2,-12l565,704r,-12l557,700r-30,24l496,741r-36,18l453,761r-2,10l449,779r-2,10l443,797r-4,8l433,815r-6,7l419,832xe" stroked="f">
                <v:path arrowok="t"/>
                <o:lock v:ext="edit" verticies="t"/>
              </v:shape>
              <v:shape id="_x0000_s2541" style="position:absolute;left:1670;top:728;width:498;height:729" coordsize="498,729" path="m112,l92,8,59,23,25,43,,63r8,4l13,69r8,4l27,77r6,4l41,85r6,4l53,93r4,-2l84,73,114,59,143,47r20,-4l159,39r-6,-6l149,29r-6,-4l139,19r-5,-4l128,11,122,6r,l120,6,118,4r,l116,4,114,2r,l112,xm386,729r7,-2l429,709r31,-17l490,668r8,-8l498,652r,-10l498,634r,-10l496,616r-2,-9l494,599r-2,-10l478,605r-24,19l429,644r-28,18l382,670r2,8l386,686r,8l386,700r2,7l388,715r-2,8l386,729xe" stroked="f">
                <v:path arrowok="t"/>
                <o:lock v:ext="edit" verticies="t"/>
              </v:shape>
              <v:shape id="_x0000_s2542" style="position:absolute;left:1723;top:771;width:439;height:627" coordsize="439,627" path="m110,l90,4,61,16,31,30,4,48,,50r6,3l12,59r6,4l23,67r4,6l33,77r6,6l45,87,57,79,83,67,108,57r26,-5l157,48r-6,-6l147,36r-5,-6l136,24r-6,-6l124,12,118,6,110,xm329,627r19,-8l376,601r25,-20l425,562r14,-16l437,538r-2,-8l433,522r-4,-8l427,504r-2,-8l421,488r-2,-7l403,502r-17,20l366,540r-22,16l323,570r-6,2l317,579r2,6l321,593r2,8l325,607r2,8l329,621r,6xe" stroked="f">
                <v:path arrowok="t"/>
                <o:lock v:ext="edit" verticies="t"/>
              </v:shape>
              <v:shape id="_x0000_s2543" style="position:absolute;left:1768;top:819;width:374;height:524" coordsize="374,524" path="m112,l89,4,63,9,38,19,12,31,,39r4,6l10,49r4,6l18,61r6,4l28,71r6,6l38,81r1,l59,71,79,63r22,-4l122,55r24,-2l158,55r-6,-8l148,41r-6,-8l136,27r-6,-8l124,13,118,5,112,xm272,524r6,-2l299,508r22,-16l341,474r17,-20l374,433r-2,-4l370,425r,-4l368,417r-2,-4l364,409r-2,-4l362,401r-2,-4l358,393r-2,-4l355,385r-2,-4l351,379r-2,-4l347,371r-6,12l329,401r-12,18l301,435r-15,13l270,460r-8,6l262,474r,6l264,488r,8l266,502r2,8l270,518r2,6xe" stroked="f">
                <v:path arrowok="t"/>
                <o:lock v:ext="edit" verticies="t"/>
              </v:shape>
              <v:shape id="_x0000_s2544" style="position:absolute;left:1806;top:872;width:309;height:413" coordsize="309,413" path="m120,2l108,,84,2,63,6,41,10,21,18,1,28,,28r3,6l7,39r6,6l17,51r4,6l25,61r4,6l35,73r8,-4l57,63,74,59,90,57r18,-2l124,57r17,2l157,63r12,4l163,59r-6,-8l151,41r-6,-7l139,26r-8,-8l126,10,120,2xm224,413r8,-6l248,395r15,-13l279,366r12,-18l303,330r6,-12l305,312r-4,-6l297,300r-4,-5l291,289r-2,-6l289,277r2,-8l289,265r,-6l287,255r-2,-4l281,247r-2,-4l275,239r-2,-2l273,241r-4,16l265,273r-6,16l254,302r-8,14l236,330r-12,12l212,352r-6,6l208,364r2,6l214,378r2,6l218,389r2,6l222,403r2,6l224,409r,l224,411r,l224,411r,l224,413r,xe" stroked="f">
                <v:path arrowok="t"/>
                <o:lock v:ext="edit" verticies="t"/>
              </v:shape>
              <v:shape id="_x0000_s2545" style="position:absolute;left:1841;top:927;width:238;height:303" coordsize="238,303" path="m134,12l122,8,106,4,89,2,73,,55,2,39,4,22,8,8,14,,18r4,6l8,30r4,6l16,42r4,6l24,54r4,6l31,64r8,-2l49,60,61,58r12,l83,58r11,2l104,62r12,4l124,70r10,5l142,81r8,8l157,97r6,8l169,115r6,10l177,135r4,12l183,156r,12l226,168r2,2l230,172r,l232,174r2,2l234,178r2,2l238,182r,4l234,202r-4,16l224,234r-5,13l211,261r-10,14l189,287r-12,10l171,303r-4,-6l165,289r-4,-6l159,277r-4,-6l154,263r-4,-6l146,251r4,-4l157,240r6,-10l169,222r6,-10l177,202r4,-12l183,180r,-12l226,168r-2,-4l222,162r,-4l220,156r-1,-3l219,149r,-2l219,143,207,125,195,107,185,91,173,75,163,60,154,44,144,28,134,12xe" stroked="f">
                <v:path arrowok="t"/>
              </v:shape>
              <v:shape id="_x0000_s2546" style="position:absolute;left:1872;top:985;width:152;height:193" coordsize="152,193" path="m152,110r,-12l150,89,146,77,144,67,138,57,132,47r-6,-8l119,31r-8,-8l103,17,93,12,85,8,73,4,63,2,52,,42,,30,,18,2,8,4,,6r2,l2,8r,l2,8r,l2,8r,l2,8,16,31,30,55,44,77r16,23l73,124r14,22l101,170r14,23l119,189r7,-7l132,172r6,-8l144,154r2,-10l150,132r2,-10l152,110xe" stroked="f">
                <v:path arrowok="t"/>
              </v:shape>
              <v:shape id="_x0000_s2547" style="position:absolute;left:1902;top:1040;width:67;height:89" coordsize="67,89" path="m67,55l65,43,63,34,57,24,51,16,41,10,33,4,22,,12,,,,8,12r6,10l22,34r6,9l35,55r6,12l49,77r6,12l57,87,63,77,65,67,67,55xe" stroked="f">
                <v:path arrowok="t"/>
              </v:shape>
              <v:shape id="_x0000_s2548" style="position:absolute;left:2205;top:1200;width:213;height:172" coordsize="213,172" path="m,137l203,r2,6l207,14r,8l209,28r2,8l211,44r,6l213,57,191,75,168,91r-24,14l118,117,91,129,65,143,40,156,14,172,8,170,4,166,2,162,,156r,-4l,146r,-5l,137xe" stroked="f">
                <v:path arrowok="t"/>
              </v:shape>
              <v:shape id="_x0000_s2549" style="position:absolute;left:2180;top:1125;width:228;height:212" coordsize="228,212" path="m228,75l25,212r,-2l25,208r,l25,206r-2,-2l23,204r,-2l23,202r-4,-8l17,186r-4,-8l11,170,7,162,6,154,2,146,,140,210,r2,8l214,18r4,10l220,38r2,7l224,55r2,10l228,75xe" stroked="f">
                <v:path arrowok="t"/>
              </v:shape>
              <v:shape id="_x0000_s2550" style="position:absolute;left:2150;top:1050;width:240;height:215" coordsize="240,215" path="m240,75l30,215r-4,-9l22,198r-4,-8l14,180r-4,-8l6,164,4,154,,146,219,r2,10l225,18r1,10l228,37r4,10l234,55r2,10l240,75xe" stroked="f">
                <v:path arrowok="t"/>
              </v:shape>
              <v:shape id="_x0000_s2551" style="position:absolute;left:2117;top:975;width:252;height:221" coordsize="252,221" path="m252,75l33,221r-4,-8l25,205,21,195r-6,-7l11,180,7,172,4,162,,154,232,r2,2l234,2r,2l236,6r,l236,8r2,2l238,10r2,8l240,27r2,8l244,43r2,8l248,59r2,8l252,75xe" stroked="f">
                <v:path arrowok="t"/>
              </v:shape>
              <v:shape id="_x0000_s2552" style="position:absolute;left:2083;top:908;width:266;height:221" coordsize="266,221" path="m266,67l34,221r-4,-8l26,205r-4,-8l18,189r-6,-8l8,172,4,164,,156,232,r6,9l242,17r4,8l250,33r4,8l258,51r4,8l266,67xe" stroked="f">
                <v:path arrowok="t"/>
              </v:shape>
              <v:shape id="_x0000_s2553" style="position:absolute;left:2046;top:844;width:269;height:220" coordsize="269,220" path="m269,64l37,220r-6,-8l27,204r-4,-8l19,188r-5,-8l10,172,6,164,,156,234,r6,8l244,16r4,8l254,32r4,8l262,48r4,8l269,64xe" stroked="f">
                <v:path arrowok="t"/>
              </v:shape>
              <v:shape id="_x0000_s2554" style="position:absolute;left:2008;top:781;width:272;height:219" coordsize="272,219" path="m272,63l38,219r-4,-7l30,204r-6,-8l20,188r-4,-8l10,172,6,164,,156,233,r6,8l242,16r6,8l252,32r6,8l262,47r6,8l272,63xe" stroked="f">
                <v:path arrowok="t"/>
              </v:shape>
              <v:shape id="_x0000_s2555" style="position:absolute;left:1965;top:724;width:276;height:213" coordsize="276,213" path="m276,57l43,213r-2,-4l39,205r-2,-4l35,197r-2,-4l31,189r-1,-3l26,184r-2,-4l20,176r-4,-4l14,168r-4,-2l6,162,4,158,,154,232,r6,6l242,13r6,8l254,27r6,8l266,43r4,8l276,57xe" stroked="f">
                <v:path arrowok="t"/>
              </v:shape>
              <v:shape id="_x0000_s2556" style="position:absolute;left:1922;top:668;width:275;height:210" coordsize="275,210" path="m275,56l43,210r-6,-8l33,194r-6,-6l21,180r-6,-8l11,164,6,156,,151,224,r6,8l236,14r8,6l250,28r6,6l262,42r7,6l275,56xe" stroked="f">
                <v:path arrowok="t"/>
              </v:shape>
              <v:shape id="_x0000_s2557" style="position:absolute;left:1874;top:621;width:272;height:198" coordsize="272,198" path="m272,47l48,198r-6,-8l36,182r-4,-8l26,168r-6,-8l14,152,8,146,,140,211,r8,6l227,12r8,6l243,24r7,5l256,35r8,6l272,47xe" stroked="f">
                <v:path arrowok="t"/>
              </v:shape>
              <v:shape id="_x0000_s2558" style="position:absolute;left:1823;top:591;width:262;height:170" coordsize="262,170" path="m262,30l51,170r-2,-4l46,162r-4,-2l38,156r-4,-2l32,150r-4,-2l24,145r,-6l22,135r-2,-4l16,127r-4,-2l8,121,4,119,,115,146,20r8,-4l160,14r8,-4l175,8r8,-2l191,4r8,-2l207,r6,4l221,6r8,4l235,14r7,4l248,22r8,4l262,30xe" stroked="f">
                <v:path arrowok="t"/>
              </v:shape>
              <v:shape id="_x0000_s2559" style="position:absolute;left:1815;top:611;width:154;height:95" coordsize="154,95" path="m154,l8,95r-2,l4,93,2,91r,-2l,87,,83,,81,,79,18,69,38,59,55,49,75,39,95,30,115,18,134,8,154,xe" stroked="f">
                <v:path arrowok="t"/>
              </v:shape>
              <v:shape id="_x0000_s2560" style="position:absolute;left:2038;top:488;width:488;height:766" coordsize="488,766" path="m45,l43,10,39,46,37,79r,20l31,95,27,93,23,89,20,87,16,83,10,81,6,79,,79,6,70,10,60,16,50,22,40,27,30,33,20,39,10,45,xm409,720r8,4l447,738r31,12l488,754r-10,l470,756r-7,l455,758r-10,2l437,762r-8,2l421,766r-2,-4l417,756r-2,-6l415,744r-2,-6l411,732r,-6l409,720xe" stroked="f">
                <v:path arrowok="t"/>
                <o:lock v:ext="edit" verticies="t"/>
              </v:shape>
              <v:shape id="_x0000_s2561" style="position:absolute;left:2075;top:34;width:1304;height:1208" coordsize="1304,1208" path="m8,454l6,464,2,500,,533r,20l2,553r2,2l6,555r2,2l10,557r2,2l16,559r2,l30,565r10,8l49,579r12,8l71,595r8,8l89,611r8,7l97,599,95,569r2,-32l99,510r4,-30l107,450r5,-27l120,395r10,-26l140,342r12,-26l166,292r13,-23l193,245r8,-10l174,259r-28,25l122,312,97,338,73,367,51,395,30,425,8,454xm372,1174r8,4l410,1192r31,12l451,1208r26,-4l504,1202r26,-2l557,1198r26,-2l609,1194r27,-6l660,1182r14,-4l687,1172r14,-6l713,1162r14,-6l741,1150r13,-4l768,1140r-8,l731,1144r-30,2l672,1148r-30,-2l613,1144r-28,-4l555,1136r-27,-5l500,1123r-25,-10l447,1103r-25,-12l398,1077r-26,-14l349,1049r,-1l353,1063r2,16l359,1095r2,16l365,1127r1,15l368,1158r4,16xm1300,569r-51,l1249,537r-2,-27l1243,480r-4,-30l1231,423r-8,-28l1215,369r-12,-27l1193,316r-13,-24l1166,269r-16,-24l1134,221r-15,-22l1099,178r-18,-20l1060,140r-20,-20l1018,104,995,87,971,73,947,59,922,45,896,33,871,23,845,15,817,8,790,r23,2l837,4r24,5l884,15r22,8l930,33r21,12l973,59r16,8l1004,77r14,10l1032,98r14,12l1058,124r11,14l1083,152r34,43l1148,239r32,45l1207,332r28,49l1258,429r20,49l1294,528r4,5l1300,539r2,4l1304,549r,4l1304,559r-2,4l1300,569xm1221,749r2,-8l1231,713r8,-27l1243,656r4,-28l1249,599r,-30l1300,569r-4,8l1290,587r-4,8l1280,605r-4,10l1272,624r,10l1276,646r-6,12l1268,670r-4,14l1262,698r-6,11l1251,719r-4,4l1241,727r-6,4l1229,735r-2,2l1227,739r-2,l1225,741r-2,2l1223,745r-2,2l1221,749xe" stroked="f">
                <v:path arrowok="t"/>
                <o:lock v:ext="edit" verticies="t"/>
              </v:shape>
              <v:shape id="_x0000_s2562" style="position:absolute;left:2170;top:34;width:1154;height:1148" coordsize="1154,1148" path="m1154,569r,-32l1152,510r-4,-30l1144,450r-8,-27l1128,395r-8,-26l1108,342r-10,-26l1085,292r-14,-23l1055,245r-16,-24l1024,199r-20,-21l986,158,965,140,945,120,923,104,900,87,876,73,852,59,827,45,801,33,776,23,750,15,722,8,695,,665,,636,2,606,4,577,8r-30,3l518,15r-30,2l460,21r-1,6l437,31r-20,8l396,49,376,61,354,73,334,83,315,93r-18,7l271,114r-25,16l222,146r-25,16l173,180r-22,17l128,215r-22,20l98,245,84,269,71,292,57,316,45,342,35,369,25,395r-8,28l12,450,8,480,4,510,2,537,,569r2,30l2,618r15,16l33,652r14,18l61,688r14,19l86,727r14,20l112,767r16,18l142,804r13,22l169,848r12,22l193,893r8,22l208,935r8,14l224,963r6,13l236,990r4,14l246,1018r4,16l254,1048r,1l277,1063r26,14l327,1091r25,12l380,1113r25,10l433,1131r27,5l490,1140r28,4l547,1146r30,2l606,1146r30,-2l665,1140r8,l699,1129r27,-12l752,1103r25,-14l803,1073r24,-16l848,1042r22,-18l878,1018r8,-4l892,1010r6,-4l903,1002r4,-6l913,990r4,-6l947,959r29,-26l1004,905r27,-29l1059,846r24,-30l1106,783r20,-34l1128,741r8,-28l1144,686r4,-30l1152,628r2,-29l1154,569r-95,l1057,543r-2,-23l1053,494r-4,-24l1043,448r-6,-23l1030,403r-10,-24l1012,359r-12,-21l988,318,976,298,963,278,949,261,933,243,917,227,902,211,884,195,866,182,846,168,827,156,807,144,785,132,764,122r-22,-8l720,106r-23,-6l675,95,651,91,626,87r-24,l577,85r-24,2l527,87r-23,4l480,95r-23,5l435,106r-24,8l390,122r-22,10l348,144r-19,12l309,168r-20,14l271,195r-17,16l238,227r-16,16l206,261r-13,17l179,298r-14,20l155,338r-12,21l134,379r-8,24l118,425r-6,23l106,470r-4,24l98,520r-2,23l96,569r,24l98,618r4,24l106,666r6,24l118,711r8,24l134,757r9,20l155,798r10,20l179,838r14,20l206,876r16,17l238,909r16,16l271,941r18,14l309,968r20,14l348,992r20,12l390,1014r21,8l435,1030r22,6l480,1042r24,4l527,1049r26,2l577,1051r25,l626,1049r25,-3l675,1042r22,-6l720,1030r22,-8l764,1014r21,-10l807,992r20,-10l846,968r20,-13l884,941r18,-16l917,909r16,-16l949,876r14,-18l976,838r12,-20l1000,798r12,-21l1020,757r10,-22l1037,711r6,-21l1049,666r4,-24l1055,618r2,-25l1059,569r95,xe" stroked="f">
                <v:path arrowok="t"/>
              </v:shape>
              <v:shape id="_x0000_s2563" style="position:absolute;left:2266;top:119;width:963;height:966" coordsize="963,966" path="m963,484r-2,-26l959,435r-2,-26l953,385r-6,-22l941,340r-7,-22l924,294r-8,-20l904,253,892,233,880,213,867,193,853,176,837,158,821,142,806,126,788,110,770,97,750,83,731,71,711,59,689,47,668,37,646,29,624,21,601,15,579,10,555,6,530,2r-24,l481,,457,2r-26,l408,6r-24,4l361,15r-22,6l315,29r-21,8l272,47,252,59,233,71,213,83,193,97r-18,13l158,126r-16,16l126,158r-16,18l97,193,83,213,69,233,59,253,47,274r-9,20l30,318r-8,22l16,363r-6,22l6,409,2,435,,458r,26l,508r2,25l6,557r4,24l16,605r6,21l30,650r8,22l47,692r12,21l69,733r14,20l97,773r13,18l126,808r16,16l158,840r17,16l193,870r20,13l233,897r19,10l272,919r22,10l315,937r24,8l361,951r23,6l408,961r23,3l457,966r24,l506,966r24,-2l555,961r24,-4l601,951r23,-6l646,937r22,-8l689,919r22,-12l731,897r19,-14l770,870r18,-14l806,840r15,-16l837,808r16,-17l867,773r13,-20l892,733r12,-20l916,692r8,-20l934,650r7,-24l947,605r6,-24l957,557r2,-24l961,508r2,-24l867,484r-2,-40l859,405,849,367,835,332,819,298,800,267,778,237,754,209,727,185,697,162,666,144,630,126,595,114,559,104,520,98,481,97r-40,1l404,104r-38,10l331,126r-33,18l266,162r-29,23l209,209r-24,28l162,267r-18,31l126,332r-12,35l105,405r-4,20l99,444r-2,20l97,484r,20l99,524r2,17l105,561r9,38l126,634r18,34l162,700r23,29l209,757r28,24l266,804r32,18l331,840r35,12l404,862r20,4l441,868r20,2l481,870r19,l520,868r20,-2l559,862r36,-10l630,840r36,-18l697,804r30,-23l754,757r24,-28l800,700r19,-32l835,634r14,-35l859,561r6,-37l867,484r96,xe" stroked="f">
                <v:path arrowok="t"/>
              </v:shape>
              <v:shape id="_x0000_s2564" style="position:absolute;left:2363;top:216;width:770;height:773" coordsize="770,773" path="m770,387r-2,-40l762,308,752,270,738,235,722,201,703,170,681,140,657,112,630,88,600,65,569,47,533,29,498,17,462,7,423,1,384,,344,1,307,7,269,17,234,29,201,47,169,65,140,88r-28,24l88,140,65,170,47,201,29,235,17,270,8,308,4,328,2,347,,367r,20l,407r2,20l4,444r4,20l17,502r12,35l47,571r18,32l88,632r24,28l140,684r29,23l201,725r33,18l269,755r38,10l327,769r17,2l364,773r20,l403,773r20,-2l443,769r19,-4l498,755r35,-12l569,725r31,-18l630,684r27,-24l681,632r22,-29l722,571r16,-34l752,502r10,-38l768,427r2,-40l673,387r-2,-30l667,328r-8,-28l649,272,638,249,624,225,606,201,588,181,569,162,545,146,521,132,496,118r-26,-8l443,102,413,98,384,96r-30,2l327,102r-28,8l271,118r-23,14l222,146r-21,16l181,181r-20,20l145,225r-13,24l118,272r-10,28l102,328r-4,29l96,387r2,30l102,444r6,28l118,500r14,23l145,549r16,22l181,591r20,19l222,626r26,14l271,654r28,10l327,670r27,4l384,676r29,-2l443,670r27,-6l496,654r25,-14l545,626r24,-16l588,591r18,-20l624,549r14,-26l649,500r10,-28l667,444r4,-27l673,387r97,xe" stroked="f">
                <v:path arrowok="t"/>
              </v:shape>
              <v:shape id="_x0000_s2565" style="position:absolute;left:2459;top:312;width:577;height:580" coordsize="577,580" path="m577,291r-2,-30l571,232r-8,-28l553,176,542,153,528,129,510,105,492,85,473,66,449,50,425,36,400,22,374,14,347,6,317,2,288,,258,2,231,6r-28,8l175,22,152,36,126,50,105,66,85,85,65,105,49,129,36,153,22,176,12,204,6,232,2,261,,291r2,30l6,348r6,28l22,404r14,23l49,453r16,22l85,495r20,19l126,530r26,14l175,558r28,10l231,574r27,4l288,580r29,-2l347,574r27,-6l400,558r25,-14l449,530r24,-16l492,495r18,-20l528,453r14,-26l553,404r10,-28l571,348r4,-27l577,291r-96,l481,271r-4,-20l473,232r-8,-16l457,198,447,182,437,166,424,153,412,141,396,131,380,121r-18,-8l345,105r-18,-4l307,97r-19,l268,97r-18,4l231,105r-18,8l197,121r-16,10l166,141r-14,12l140,166r-12,16l118,198r-8,18l105,232r-4,19l97,271r,20l97,311r4,18l105,348r5,18l118,382r10,16l140,414r12,13l166,439r15,12l197,459r16,10l231,475r19,4l268,483r20,l307,483r20,-4l345,475r17,-6l380,459r16,-8l412,439r12,-12l437,414r10,-16l457,382r8,-16l473,348r4,-19l481,311r,-20l577,291xe" stroked="f">
                <v:path arrowok="t"/>
              </v:shape>
              <v:shape id="_x0000_s2566" style="position:absolute;left:2556;top:409;width:384;height:386" coordsize="384,386" path="m384,194r,-20l380,154r-4,-19l368,119r-8,-18l350,85,340,69,327,56,315,44,299,34,283,24,265,16,248,8,230,4,210,,191,,171,,153,4,134,8r-18,8l100,24,84,34,69,44,55,56,43,69,31,85,21,101r-8,18l8,135,4,154,,174r,20l,214r4,18l8,251r5,18l21,285r10,16l43,317r12,13l69,342r15,12l100,362r16,10l134,378r19,4l171,386r20,l210,386r20,-4l248,378r17,-6l283,362r16,-8l315,342r12,-12l340,317r10,-16l360,285r8,-16l376,251r4,-19l384,214r,-20xe" stroked="f">
                <v:path arrowok="t"/>
              </v:shape>
              <v:shape id="_x0000_s2567" style="position:absolute;left:2652;top:506;width:191;height:192" coordsize="191,192" path="m191,97l189,77,183,59,175,42,164,28,150,16,132,8,114,2,95,,77,2,57,8,41,16,28,28,16,42,6,59,2,77,,97r2,18l6,135r10,15l28,164r13,12l57,186r20,4l95,192r19,-2l132,186r18,-10l164,164r11,-14l183,135r6,-20l191,97xe" stroked="f">
                <v:path arrowok="t"/>
              </v:shape>
              <v:shape id="_x0000_s2568" style="position:absolute;left:2532;top:603;width:754;height:514" coordsize="754,514" path="m14,482r-4,l8,482r,-2l6,479,4,477r,-2l2,473,,471,24,461r23,-8l73,449r24,-4l120,441r26,-4l169,429r22,-10l215,407r23,-10l262,388r26,-12l313,366r26,-12l362,340r22,-16l404,322r11,-4l425,312r10,-5l443,299r16,-16l473,265r15,-16l504,231r8,-6l522,218r10,-6l543,206r24,-20l591,164r19,-22l630,121,652,99,671,77,691,55,715,34r4,-4l723,24r4,-6l732,12r4,-6l740,2,746,r4,2l752,12r2,10l754,32r-2,12l752,53r-4,10l746,73r-4,10l729,115r-14,29l699,172r-16,28l664,227r-20,26l622,277r-21,26l577,324r-26,22l526,368r-28,20l469,407r-30,18l410,443r-32,16l333,471r-45,11l240,494r-45,12l171,510r-21,2l126,514r-24,l81,512,57,508,34,502,12,494r2,-12xe" fillcolor="black" stroked="f">
                <v:path arrowok="t"/>
              </v:shape>
              <v:shape id="_x0000_s2569" style="position:absolute;left:2562;top:670;width:681;height:423" coordsize="681,423" path="m116,392r43,-18l200,356r40,-16l281,325r38,-18l358,289r39,-20l435,247r31,-31l500,186r33,-30l567,127,600,97,630,67,645,50,657,34,669,16,681,r-4,22l669,44r-8,20l653,83r-12,18l630,119r-12,18l604,153r-29,31l545,216r-32,31l484,277r-36,24l413,323r-37,21l338,362r-39,18l259,394r-41,12l179,412r-22,1l135,415r-23,4l88,421r-21,2l43,423r-22,l,419r7,-4l13,412r8,-2l29,410r16,l61,412r15,1l92,412r6,-4l106,404r6,-6l116,392xe" stroked="f">
                <v:path arrowok="t"/>
              </v:shape>
              <v:shape id="_x0000_s2570" style="position:absolute;left:2215;top:113;width:815;height:447" coordsize="815,447" path="m,425l16,389,34,358,53,326,75,296,98,267r24,-28l144,209r21,-31l173,176r8,-6l189,164r8,-8l207,148r8,-8l221,132r5,-8l252,104,278,89,305,73,333,59,360,49,388,37r29,-8l447,23r30,-6l506,12,536,8,565,6,626,2r59,l687,4r2,2l693,6r2,-2l699,2,701,r4,l709,r14,4l736,6r16,l766,8r16,2l794,14r5,3l805,21r4,4l815,31,792,47r-34,2l723,53r-32,6l658,65r-34,6l591,77r-34,6l524,87,506,97r-22,7l465,110r-22,6l421,124r-21,8l378,144r-20,14l343,172r-20,12l303,193r-19,8l266,211r-18,10l240,229r-8,6l226,245r-5,10l199,277r-22,23l156,324r-24,26l108,373,85,397,61,421,37,443r-5,2l26,447r-8,-2l12,443,6,441,2,437,,431r,-6xe" fillcolor="black" stroked="f">
                <v:path arrowok="t"/>
              </v:shape>
              <v:shape id="_x0000_s2571" style="position:absolute;left:2440;top:431;width:760;height:441" coordsize="760,441" path="m,419l25,407,51,392,76,376r26,-16l129,344r28,-12l185,320r27,-8l218,306r6,-5l232,297r8,-4l248,291r7,-2l263,287r8,-2l328,247r59,-37l446,176r61,-34l567,107,626,73,681,38,734,r4,4l742,8r4,2l752,14r4,4l758,22r2,6l760,34,748,55,734,75,718,95r-16,18l669,144r-36,32l596,206r-39,27l517,265r-39,34l423,328r-57,30l338,374r-27,12l281,397r-29,12l222,419r-30,8l163,433r-30,6l102,441r-30,l41,439,9,433,,419xe" fillcolor="black" stroked="f">
                <v:path arrowok="t"/>
              </v:shape>
              <v:shape id="_x0000_s2572" style="position:absolute;left:2339;top:257;width:750;height:459" coordsize="750,459" path="m16,376l26,362,37,346,49,332,63,318,75,305,89,291r13,-12l116,267r,-16l162,216r47,-38l258,142r49,-33l333,95,358,79,384,67,410,55r27,-9l463,38r27,-4l518,30r22,-2l559,26r20,-4l601,18r19,-6l640,10,660,6,681,4r10,2l699,6,709,4,719,r10,l736,2r4,2l744,6r4,4l750,16,738,34,691,51,646,71,601,93r-48,22l508,138r-43,26l419,190r-45,26l288,273r-85,59l120,393,39,457r-9,2l22,459r-6,-2l10,453,6,449,4,445,2,437,,431,2,415,6,401r4,-13l16,376xe" fillcolor="black" stroked="f">
                <v:path arrowok="t"/>
              </v:shape>
              <v:shape id="_x0000_s2573" style="position:absolute;left:2382;top:297;width:599;height:371" coordsize="599,371" path="m288,85l308,73,325,63,343,53r20,-8l402,35r39,-8l481,21r39,-6l560,9,599,,520,39,443,79r-78,43l288,170r-75,47l140,266,69,318,,371,10,348,22,326,36,304,52,284,67,265,85,247r18,-18l122,211r40,-31l203,148r44,-32l288,85xe" stroked="f">
                <v:path arrowok="t"/>
              </v:shape>
              <v:shape id="_x0000_s2574" style="position:absolute;left:2514;top:496;width:626;height:352" coordsize="626,352" path="m,344l34,328,65,311,97,291r31,-18l160,253r31,-15l207,230r18,-6l243,218r17,-6l272,202r14,-12l300,182r13,-8l327,166r16,-6l357,154r15,-5l402,127r30,-20l465,87,496,69,528,52,561,36,593,18,626,r-7,20l585,46,554,75r-34,32l489,137r-34,27l422,188r-18,12l386,208r-19,8l347,222r-38,27l268,275r-41,22l183,315r-43,15l95,342r-22,4l52,348r-24,2l4,352,,344xe" stroked="f">
                <v:path arrowok="t"/>
              </v:shape>
              <v:shape id="_x0000_s2575" style="position:absolute;left:2284;top:136;width:638;height:344" coordsize="638,344" path="m24,301l35,285,47,271,59,255,71,242,83,226r9,-14l102,196r10,-18l140,153r27,-24l197,109,226,91,258,74,289,60,323,48,356,36r34,-8l425,20r34,-6l494,10,565,2,634,r4,6l608,10r-29,2l549,18r-31,4l488,30r-27,6l431,46,402,56r-22,6l358,70,335,80r-22,9l289,101r-21,14l248,129r-18,16l219,151r-14,4l191,161r-14,6l165,174r-11,8l146,192r-6,14l118,222r-18,18l85,259,71,277,55,297,39,313,22,331,,344r,-5l2,333r2,-6l8,321r4,-4l16,311r4,-6l24,301xe" stroked="f">
                <v:path arrowok="t"/>
              </v:shape>
              <v:shape id="_x0000_s2576" style="position:absolute;left:1457;top:807;width:589;height:763" coordsize="589,763" path="m467,763l496,621,451,466,398,344,327,245,280,166,203,89,120,47,,59,156,r92,29l349,142r88,127l516,373r53,166l589,672,467,763xe" fillcolor="#e6e6e6" stroked="f">
                <v:path arrowok="t"/>
              </v:shape>
              <v:shape id="_x0000_s2577" style="position:absolute;left:1457;top:807;width:589;height:763" coordsize="589,763" path="m467,763l496,621,451,466,398,344,327,245,280,166,203,89,120,47,,59,156,r92,29l349,142r88,127l516,373r53,166l589,672,467,763xe" fillcolor="black" stroked="f">
                <v:path arrowok="t"/>
              </v:shape>
              <v:shape id="_x0000_s2578" style="position:absolute;left:1457;top:817;width:561;height:747" coordsize="561,747" path="m230,13r-8,l203,11r-22,l161,11r-21,2l120,15r-20,4l63,29,26,43,16,47,,49,126,2r10,l144,r10,l163,r10,2l181,2r10,2l201,6r29,7xm480,686r12,-14l516,642r20,-33l553,573r2,-6l557,581r2,14l559,607r2,13l559,634r,12l555,660r-6,12l541,684r-7,10l524,703r-10,8l502,721r-12,10l478,739r-11,8l480,686xe" stroked="f">
                <v:path arrowok="t"/>
                <o:lock v:ext="edit" verticies="t"/>
              </v:shape>
              <v:shape id="_x0000_s2579" style="position:absolute;left:1473;top:828;width:539;height:675" coordsize="539,675" path="m214,2r-8,l187,,165,,145,,124,2,104,4,84,8,47,18,10,32,,36,104,26r65,32l201,60r35,6l268,74r33,11l301,85,258,38r-4,-4l250,30r-4,-4l242,22r-2,-4l236,14r-4,-4l228,8,214,2xm464,675r12,-14l500,631r20,-33l537,562r2,-6l537,550r,-6l535,538r,-6l535,526r,-8l533,513r,-6l531,497r-2,-8l525,479r-2,-10l520,459r-4,-8l514,441r-4,-10l510,439r-6,36l496,507r-12,33l470,568r10,32l464,675xe" stroked="f">
                <v:path arrowok="t"/>
                <o:lock v:ext="edit" verticies="t"/>
              </v:shape>
              <v:shape id="_x0000_s2580" style="position:absolute;left:1642;top:886;width:341;height:510" coordsize="341,510" path="m132,27r,l99,16,67,8,32,2,,,18,10,79,69r4,2l108,81r26,12l158,107r21,17l201,142r18,20l234,186r16,23l262,233r10,28l278,288r6,28l284,346r47,l331,350r2,4l335,356r,4l337,364r2,4l339,370r2,3l341,381r-6,36l327,449r-12,33l301,510,274,421r4,-16l284,375r,-29l331,346,321,324,311,300,299,279,288,257,278,235,264,213,252,192,238,170,181,87r-6,-6l171,73r-6,-6l160,61r-4,-6l150,49r-4,-6l140,37,132,27xe" stroked="f">
                <v:path arrowok="t"/>
              </v:shape>
              <v:shape id="_x0000_s2581" style="position:absolute;left:1721;top:955;width:205;height:352" coordsize="205,352" path="m205,277r,-30l199,219r-6,-27l183,164,171,140,155,117,140,93,122,73,100,55,79,38,55,24,29,12,4,2,,,16,18,63,97r2,4l81,115r13,15l108,148r12,20l130,188r2,6l134,196r35,81l205,277r,29l199,336r-4,16l187,318,169,277r36,xe" stroked="f">
                <v:path arrowok="t"/>
              </v:shape>
              <v:shape id="_x0000_s2582" style="position:absolute;left:1786;top:1056;width:67;height:93" coordsize="67,93" path="m67,93l65,87,55,67,43,47,29,29,16,14,,,67,93xe" fillcolor="#bcd0d0" stroked="f">
                <v:path arrowok="t"/>
              </v:shape>
              <v:shape id="_x0000_s2583" style="position:absolute;left:1807;top:1083;width:22;height:32" coordsize="22,32" path="m,l,2r2,l4,4r2,l8,6r,l10,8r2,l14,12r2,2l18,16r,4l20,22r,4l22,30r,2l,xe" fillcolor="black" stroked="f">
                <v:path arrowok="t"/>
              </v:shape>
            </v:group>
            <w10:anchorlock/>
          </v:group>
        </w:pict>
      </w:r>
    </w:p>
    <w:p w:rsidR="00164175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1" o:spid="_x0000_s2584" type="#_x0000_t75" alt="güzel yazı" style="position:absolute;margin-left:261pt;margin-top:4.75pt;width:279pt;height:38.85pt;z-index:-251620864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Ela ete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585" editas="canvas" style="width:14.05pt;height:18pt;mso-position-horizontal-relative:char;mso-position-vertical-relative:line" coordorigin="2049,5584" coordsize="281,360">
            <o:lock v:ext="edit" aspectratio="t"/>
            <v:shape id="_x0000_s2586" type="#_x0000_t75" style="position:absolute;left:2049;top:5584;width:281;height:360" o:preferrelative="f">
              <v:fill o:detectmouseclick="t"/>
              <v:path o:extrusionok="t" o:connecttype="none"/>
              <o:lock v:ext="edit" text="t"/>
            </v:shape>
            <v:group id="_x0000_s2587" style="position:absolute;left:2010;top:5623;width:360;height:281;rotation:8229123fd" coordorigin="1270,4" coordsize="2122,1657">
              <v:shape id="_x0000_s2588" style="position:absolute;left:1270;top:4;width:2122;height:1657" coordsize="2122,1657" path="m47,1325r-8,-18l35,1289r-4,-18l28,1255r-4,-17l22,1220r-2,-18l18,1184,8,1157,2,1129,,1099r,-29l4,1040r6,-28l20,985,31,957,43,943,57,929,73,919,87,907r15,-9l116,884r12,-14l138,854r16,-10l169,836r18,-10l203,819r19,-8l240,805r18,-6l276,795r7,-6l289,781r4,-8l295,765r2,-10l301,745r2,-8l305,730r12,-18l329,696r16,-12l360,674r18,-8l398,660r19,-2l437,660r22,4l459,670r15,2l488,674r14,-2l516,668r25,-12l565,641r24,-18l612,607r14,-6l638,595r14,-4l665,587r10,-8l689,573r14,-6l715,561r13,-5l738,548r6,-6l748,536r4,-8l754,520r14,-28l784,465r17,-24l819,415r20,-24l858,370r22,-22l902,326r47,-43l996,241r47,-41l1089,158r41,-20l1170,117r39,-22l1246,73r40,-18l1325,39r20,-7l1366,26r22,-4l1410,18r6,4l1420,24r2,l1425,20r2,-2l1431,14r4,-2l1441,14r10,2l1461,16r10,-2l1481,12r9,-4l1500,4r8,-2l1518,r30,l1577,2r30,4l1634,10r30,6l1691,22r28,10l1744,43r20,2l1784,49r18,6l1819,63r16,8l1851,83r16,12l1880,107r28,29l1933,166r26,32l1985,227r33,50l2050,328r13,26l2077,382r12,25l2099,435r8,28l2115,490r4,28l2122,546r,29l2122,605r-3,30l2113,664r-12,30l2089,724r-14,29l2059,781r-15,28l2024,836r-18,26l1987,886r-22,25l1943,935r-23,24l1896,981r-49,43l1798,1066r-22,19l1750,1105r-25,18l1697,1137r-29,16l1638,1166r-29,14l1579,1194r-26,10l1528,1214r-24,10l1479,1234r-26,8l1427,1250r-27,3l1372,1253r-8,4l1355,1259r-10,l1335,1259r-10,-2l1315,1257r-10,2l1296,1261r-22,2l1254,1265r-21,2l1211,1271r-20,4l1170,1281r-20,8l1130,1299r-24,12l1083,1323r-26,10l1032,1342r-26,12l982,1366r-23,14l937,1396r-8,24l919,1443r-13,20l890,1483r-16,18l854,1514r-21,14l811,1538r-12,2l790,1542r-10,2l770,1548r-12,2l748,1550r-8,l730,1548r-15,12l701,1572r-16,10l669,1590r-33,11l604,1611r-33,8l537,1627r-15,6l506,1639r-16,8l474,1655r-23,2l429,1655r-21,-2l386,1647r-22,-6l343,1635r-24,-8l297,1621r-6,-10l266,1603r-22,-9l224,1582r-19,-14l187,1552r-16,-18l156,1516r-14,-19l114,1453,91,1410,69,1366,47,1325xe" fillcolor="black" stroked="f">
                <v:path arrowok="t"/>
              </v:shape>
              <v:shape id="_x0000_s2589" style="position:absolute;left:1410;top:817;width:608;height:794" coordsize="608,794" path="m285,15l269,13,250,11r-22,l208,11r-21,2l167,15r-20,4l110,29,73,43,37,61,4,81,,83,14,71,25,61,39,51,55,41,69,35,84,27r16,-4l118,19r20,-8l157,6,179,2,199,r21,2l242,4r22,5l285,15xm366,794r20,-6l421,771r34,-20l484,727r30,-26l539,672r24,-30l583,609r17,-36l602,567r2,14l606,595r,12l608,620r-2,14l606,646r-4,14l596,672r-10,14l573,700r-14,13l545,725r-16,12l514,747r-16,10l482,767r-8,l464,767r-7,2l449,773r-8,4l431,781r-8,6l413,788r-4,l403,788r-6,l392,790r-6,l378,792r-6,2l366,794xe" stroked="f">
                <v:path arrowok="t"/>
                <o:lock v:ext="edit" verticies="t"/>
              </v:shape>
              <v:shape id="_x0000_s2590" style="position:absolute;left:1345;top:828;width:667;height:787" coordsize="667,787" path="m350,4l334,2,315,,293,,273,,252,2,232,4,212,8,175,18,138,32,102,50,69,70r-4,2l55,82r-8,9l37,101r-8,10l21,123r-7,10l6,143,,153r4,4l8,161r4,4l14,169r3,3l21,176r2,4l27,184r,l49,159,75,137r25,-20l130,99,159,85,191,74r33,-8l258,60r35,-2l329,60r35,6l396,74r33,11l429,85r-8,-9l411,66,401,56,392,44,384,34,374,24,364,16,354,6r,l352,4r,l352,4r-2,l350,4r,l350,4xm431,783r20,-6l486,760r34,-20l549,716r30,-26l604,661r24,-30l648,598r17,-36l667,556r-2,-6l665,544r-2,-6l663,532r,-6l663,518r-2,-5l661,507r-2,-10l657,489r-4,-10l651,469r-3,-10l644,451r-2,-10l638,431r,8l632,475r-8,32l612,540r-16,30l581,598r-20,27l537,649r-23,24l486,692r-27,16l429,724r-33,12l378,740r2,2l380,746r2,2l382,750r,4l384,756r,4l384,764r2,8l390,779r6,4l401,785r6,2l415,787r8,-2l431,783xm153,720r6,4l191,736r19,4l210,742r,l210,742r-2,l208,742r,2l208,744r,l201,742r-8,l185,738r-6,-2l173,732r-8,-2l159,726r-6,-6xe" stroked="f">
                <v:path arrowok="t"/>
                <o:lock v:ext="edit" verticies="t"/>
              </v:shape>
              <v:shape id="_x0000_s2591" style="position:absolute;left:1305;top:886;width:678;height:682" coordsize="678,682" path="m469,27r,l436,16,404,8,369,2,333,,298,2,264,8r-33,8l199,27,170,41,140,59,115,79,89,101,67,126r,l69,132r4,6l75,144r2,6l79,156r,6l81,168r,6l77,190r-6,15l63,221r-9,14l42,247,30,257r-14,8l,271r4,19l6,308r4,20l14,348r6,18l28,383r10,18l52,415r2,-2l52,405,48,375,46,346r2,-30l52,288r7,-27l69,233,81,209,95,186r18,-24l130,142r20,-18l174,107,197,93,223,81,248,71r28,-8l304,59r29,-2l363,59r29,4l420,71r25,10l471,93r24,14l516,124r22,18l556,162r15,24l587,209r12,24l609,261r6,27l621,316r,30l668,346r,4l670,354r2,2l672,360r2,4l676,368r,2l678,373r,8l672,417r-8,32l652,482r-16,30l621,540r-20,27l577,591r-23,24l526,634r-27,16l469,666r-33,12l418,682r-6,-8l406,666r-8,-6l388,654r-10,-6l369,644r-10,-6l349,634r14,l392,629r28,-6l445,613r26,-12l495,585r21,-16l538,551r18,-21l571,508r16,-24l599,458r10,-25l615,405r6,-30l621,346r47,l648,304,628,261,605,219,581,180,556,140,528,101,501,63,469,27xm193,662r6,4l231,678r19,4l258,676r8,-8l276,662r10,-8l296,648r10,-6l317,638r10,-4l304,634r-28,-5l248,623,223,613,197,601,174,585r-12,-8l138,615r6,6l152,627r6,5l166,638r6,6l180,650r5,6l193,662xe" stroked="f">
                <v:path arrowok="t"/>
                <o:lock v:ext="edit" verticies="t"/>
              </v:shape>
              <v:shape id="_x0000_s2592" style="position:absolute;left:1351;top:943;width:575;height:577" coordsize="575,577" path="m575,289r,-30l569,231r-6,-27l553,176,541,152,525,129,510,105,492,85,470,67,449,50,425,36,399,24,374,14,346,6,317,2,287,,258,2,230,6r-28,8l177,24,151,36,128,50,104,67,84,85,67,105,49,129,35,152,23,176,13,204,6,231,2,259,,289r2,29l6,348r2,8l21,348r8,2l37,352r6,2l49,356r6,4l61,364r6,4l73,372,69,358,63,336,59,313r,-24l59,265r4,-22l69,222r7,-22l86,180,96,160r14,-18l126,127r15,-16l159,97,179,87,199,77r21,-8l242,63r22,-4l287,57r24,2l334,63r22,6l378,77r19,10l417,97r18,14l451,127r13,15l478,160r12,20l500,200r8,22l514,243r4,22l518,289r57,l575,318r-6,30l563,376r-10,25l541,427r-16,24l510,473r-18,21l470,512r-21,16l425,544r-26,12l374,566r-28,6l317,577r-14,l303,577r,l303,577r,l303,577r,l303,577r,l299,577r-2,l295,577r-4,l289,577r-2,l285,577r-4,l258,577r-28,-5l202,566,177,556,151,544,128,528r-12,-8l120,514r2,-8l124,498r2,-8l126,483r,-8l126,467r-2,-8l122,449r4,4l141,469r18,12l179,492r20,10l220,510r22,6l264,520r23,l311,520r23,-4l356,510r22,-8l397,492r20,-11l435,469r16,-16l464,437r14,-18l490,400r10,-20l508,358r6,-22l518,313r,-24l575,289xe" stroked="f">
                <v:path arrowok="t"/>
              </v:shape>
              <v:shape id="_x0000_s2593" style="position:absolute;left:1410;top:1000;width:459;height:463" coordsize="459,463" path="m459,232r,-24l455,186r-6,-21l441,143,431,123,419,103,405,85,392,70,376,54,358,40,338,30,319,20,297,12,275,6,252,2,228,,205,2,183,6r-22,6l140,20,120,30,100,40,82,54,67,70,51,85,37,103,27,123,17,143r-7,22l4,186,,208r,24l,256r4,23l10,301r4,14l16,317r1,2l19,319r2,2l25,323r2,2l29,327r2,2l37,335r4,6l47,348r4,8l55,366r4,8l61,384r2,8l67,396r15,16l100,424r20,11l140,445r21,8l183,459r22,4l228,463r24,l275,459r22,-6l319,445r19,-10l358,424r18,-12l392,396r13,-16l419,362r12,-19l441,323r8,-22l455,279r4,-23l459,232r-58,l401,214r-4,-16l394,180r-6,-15l380,151r-8,-16l362,123,350,109,338,99,325,89,311,80,295,74,279,68,264,62,246,60r-18,l210,60r-15,2l177,68r-16,6l147,80r-15,9l120,99r-14,10l96,123,86,135r-9,16l71,165r-6,15l61,198r-4,16l57,232r,18l61,267r4,16l71,299r6,16l86,329r10,14l106,354r14,12l132,376r15,8l161,392r16,6l195,402r15,4l228,406r18,l264,402r15,-4l295,392r16,-8l325,376r13,-10l350,354r12,-11l372,329r8,-14l388,299r6,-16l397,267r4,-17l401,232r58,xe" stroked="f">
                <v:path arrowok="t"/>
              </v:shape>
              <v:shape id="_x0000_s2594" style="position:absolute;left:1467;top:1060;width:344;height:346" coordsize="344,346" path="m344,172r,-18l340,138r-3,-18l331,105,323,91,315,75,305,63,293,49,281,39,268,29,254,20,238,14,222,8,207,2,189,,171,,153,,138,2,120,8r-16,6l90,20,75,29,63,39,49,49,39,63,29,75,20,91r-6,14l8,120,4,138,,154r,18l,190r4,17l8,223r6,16l20,255r9,14l39,283r10,11l63,306r12,10l90,324r14,8l120,338r18,4l153,346r18,l189,346r18,-4l222,338r16,-6l254,324r14,-8l281,306r12,-12l305,283r10,-14l323,255r8,-16l337,223r3,-16l344,190r,-18l287,172r-2,-12l285,150r-4,-12l277,128r-3,-12l268,109,260,99r-6,-8l246,83,236,77,226,71,216,65r-9,-2l195,59,183,57r-12,l159,57r-10,2l138,63r-10,2l118,71r-10,6l98,83r-8,8l83,99r-6,10l71,116r-4,12l63,138r-4,12l57,160r,12l57,184r2,12l63,207r4,10l71,227r6,10l83,245r7,10l98,261r10,8l118,275r10,4l138,283r11,3l159,286r12,2l183,286r12,l207,283r9,-4l226,275r10,-6l246,261r8,-6l260,245r8,-8l274,227r3,-10l281,207r4,-11l285,184r2,-12l344,172xe" stroked="f">
                <v:path arrowok="t"/>
              </v:shape>
              <v:shape id="_x0000_s2595" style="position:absolute;left:1524;top:1117;width:230;height:231" coordsize="230,231" path="m230,115r-2,-12l228,93,224,81,220,71,217,59r-6,-7l203,42r-6,-8l189,26,179,20,169,14,159,8,150,6,138,2,126,,114,,102,,92,2,81,6,71,8,61,14,51,20,41,26r-8,8l26,42,20,52r-6,7l10,71,6,81,2,93,,103r,12l,127r2,12l6,150r4,10l14,170r6,10l26,188r7,10l41,204r10,8l61,218r10,4l81,226r11,3l102,229r12,2l126,229r12,l150,226r9,-4l169,218r10,-6l189,204r8,-6l203,188r8,-8l217,170r3,-10l224,150r4,-11l228,127r2,-12xe" stroked="f">
                <v:path arrowok="t"/>
              </v:shape>
              <v:shape id="_x0000_s2596" style="position:absolute;left:1581;top:1174;width:116;height:117" coordsize="116,117" path="m116,58l114,46,110,36,106,26,98,18,91,10,81,4,69,2,57,,45,2,35,4r-9,6l18,18r-8,8l4,36,2,46,,58,2,70,4,82r6,9l18,99r8,8l35,111r10,4l57,117r12,-2l81,111r10,-4l98,99r8,-8l110,82r4,-12l116,58xe" stroked="f">
                <v:path arrowok="t"/>
              </v:shape>
              <v:shape id="_x0000_s2597" style="position:absolute;left:1353;top:1333;width:78;height:116" coordsize="78,116" path="m,l8,r5,4l19,8r6,3l29,17r6,4l43,23r6,l57,35r8,12l71,57r3,12l76,81r2,12l76,104r-5,12l59,110,,xe" stroked="f">
                <v:path arrowok="t"/>
              </v:shape>
              <v:shape id="_x0000_s2598" style="position:absolute;left:1583;top:1566;width:98;height:61" coordsize="98,61" path="m67,10r4,6l75,22r6,6l87,34r4,5l96,45r2,8l98,61r-13,l71,57,59,53,49,45,37,39,26,34,14,28,,24,10,22r8,-6l26,10,33,6,41,2,49,r4,l59,2r4,2l67,10xe" stroked="f">
                <v:path arrowok="t"/>
              </v:shape>
              <v:shape id="_x0000_s2599" style="position:absolute;left:1298;top:1042;width:49;height:67" coordsize="49,67" path="m9,8l11,4,15,2,21,r4,2l29,4r4,2l37,8r4,4l43,16r4,4l49,24r,6l49,34r,4l47,43r-2,4l5,67,1,61,,53,,45,1,38,3,30,5,22,7,14,9,8xe" stroked="f">
                <v:path arrowok="t"/>
              </v:shape>
              <v:shape id="_x0000_s2600" style="position:absolute;left:1508;top:1289;width:183;height:190" coordsize="183,190" path="m14,44l24,36,34,26,44,18,55,12,67,6,81,2,95,r13,l118,6r10,6l138,20r10,8l156,36r8,10l170,55r3,12l177,79r2,10l181,101r2,12l183,123r-2,12l177,144r-6,10l166,162r-8,8l148,176r-10,6l130,186r-12,2l108,190r-9,l79,180,57,168,38,152,20,137,12,127,6,117,2,107,,95,,83,2,71,6,57,14,44xe" fillcolor="black" stroked="f">
                <v:path arrowok="t"/>
              </v:shape>
              <v:shape id="_x0000_s2601" style="position:absolute;left:1384;top:1083;width:173;height:188" coordsize="173,188" path="m22,32r8,-8l36,16r7,-4l53,8,61,6,71,4,81,2,89,r12,2l110,6r10,6l128,18r6,8l142,34r8,8l158,48r6,12l168,74r3,13l173,101r,14l169,129r-3,14l156,155r-6,8l142,171r-10,5l124,180r-10,4l103,188r-10,l83,188,71,186,59,182,49,176r-9,-7l30,159,22,149,14,137,8,125,4,113,2,101,,87,,76,2,64,8,52,14,42,22,32xe" fillcolor="black" stroked="f">
                <v:path arrowok="t"/>
              </v:shape>
              <v:shape id="_x0000_s2602" style="position:absolute;left:1548;top:1339;width:72;height:104" coordsize="72,104" path="m9,13l13,4,19,r6,l31,2r6,3l45,9r6,4l59,15r2,8l63,31r4,8l68,49r4,8l72,65r,10l70,85r-2,6l65,96r-2,4l59,102r-8,2l43,100,35,96,27,89,17,85,9,81,5,73,2,65,,55,,47,2,37,4,29,5,21,9,13xe" stroked="f">
                <v:path arrowok="t"/>
              </v:shape>
              <v:shape id="_x0000_s2603" style="position:absolute;left:1414;top:1155;width:73;height:87" coordsize="73,87" path="m10,r3,2l19,2r6,2l33,6r8,2l49,12r4,5l55,23r4,6l63,35r2,8l69,49r2,8l73,65r,8l73,81,63,85r-8,2l47,83,39,79,33,73,27,65,19,61,13,57,8,51,4,43,2,35,,29,,21,2,14,6,8,10,xe" stroked="f">
                <v:path arrowok="t"/>
              </v:shape>
              <v:shape id="_x0000_s2604" style="position:absolute;left:1746;top:1301;width:187;height:204" coordsize="187,204" path="m2,109l,97,2,87r,-8l4,71,12,55,22,42,36,28,50,18,65,8,79,,97,2r16,2l126,10r14,6l154,26r12,10l176,49r10,16l184,79r,14l186,107r1,12l187,132r-1,14l184,152r-2,6l178,164r-6,6l162,180r-10,8l140,194r-12,6l117,204r-14,l89,204,75,200r-6,-2l61,194r-5,-2l48,188r-6,-6l38,176r-2,-8l36,158,2,109xe" fillcolor="black" stroked="f">
                <v:path arrowok="t"/>
              </v:shape>
              <v:shape id="_x0000_s2605" style="position:absolute;left:1459;top:864;width:201;height:184" coordsize="201,184" path="m12,121r,-6l12,111r,-6l10,99,8,93,4,87,2,81,,75,4,61,8,47r8,-9l26,30,37,22,49,14,61,8,73,2,91,r17,2l124,4r16,6l154,18r13,10l181,38r10,11l195,61r2,14l199,87r2,12l201,111r,14l197,136r-4,10l181,158r-10,8l159,172r-13,4l132,178r-14,2l104,182r-13,2l79,180,67,174,55,170,41,164,31,156,22,146,16,134,12,121xe" fillcolor="black" stroked="f">
                <v:path arrowok="t"/>
              </v:shape>
              <v:shape id="_x0000_s2606" style="position:absolute;left:1784;top:1354;width:73;height:105" coordsize="73,105" path="m6,8l12,2,20,r7,l35,2r8,4l51,10r8,4l65,18r2,8l71,36r,8l73,54r,10l71,72r-2,9l65,89r-8,2l49,95r-6,4l37,103r-4,2l27,105r-5,-4l14,95,8,85,4,76,,64,,54,,42,,32,2,20,6,8xe" stroked="f">
                <v:path arrowok="t"/>
              </v:shape>
              <v:shape id="_x0000_s2607" style="position:absolute;left:1636;top:1046;width:199;height:198" coordsize="199,198" path="m,132r4,-6l6,119r,-8l4,103r,-6l2,89r,-8l4,73,10,61,20,49,28,37,40,28,51,18,63,10,77,4,91,2,107,r11,2l130,8r12,6l152,22r10,10l173,39r10,6l189,53r2,10l193,71r2,10l197,93r,10l199,113r,10l195,134r-8,10l181,156r-10,10l162,176r-10,8l140,190r-12,4l107,198r-20,l69,194,51,188,36,178,22,164,10,150,,132xe" fillcolor="black" stroked="f">
                <v:path arrowok="t"/>
              </v:shape>
              <v:shape id="_x0000_s2608" style="position:absolute;left:1502;top:925;width:111;height:93" coordsize="111,93" path="m10,12r2,l14,10r2,l18,8,20,6r,l22,2,22,,32,,42,r9,4l59,6r10,4l77,14r8,4l93,22r4,8l101,40r4,10l109,60r2,8l109,75r-2,4l103,81r-6,2l91,85r-8,l77,85r-6,2l63,89r-6,2l51,93r-7,l38,91,30,83,22,73,14,66,8,56,2,46,,36,,32,2,26,6,20r4,-8xe" stroked="f">
                <v:path arrowok="t"/>
              </v:shape>
              <v:shape id="_x0000_s2609" style="position:absolute;left:1664;top:1103;width:94;height:111" coordsize="94,111" path="m4,36l6,30,8,26r4,-6l14,16r3,-4l21,8,25,4,29,,39,4r12,6l59,18r10,8l75,36r7,10l88,54r6,10l92,71r,8l90,87r,8l86,101r-4,4l77,109r-10,2l53,111,41,107,27,101,15,91,8,79,2,66,,60,,52,2,44,4,36xe" stroked="f">
                <v:path arrowok="t"/>
              </v:shape>
              <v:shape id="_x0000_s2610" style="position:absolute;left:1603;top:694;width:537;height:840" coordsize="537,840" path="m110,2l98,10,80,20,63,32,45,43,27,57,12,71,,81,,75,,69,2,65r,-6l8,51r7,-8l25,38r8,-8l41,22r6,-8l55,8,63,4,71,2,78,r8,l94,r8,2l110,2xm419,834r2,-2l443,826r19,-5l482,813r20,-10l521,793r16,-8l535,785r,2l533,789r,l531,791r,2l529,793r,2l520,803r-12,10l496,823r-14,7l466,836r-13,4l445,840r-8,l427,836r-8,-2l419,834r,l419,834r,l419,834r,l419,834r,xe" stroked="f">
                <v:path arrowok="t"/>
                <o:lock v:ext="edit" verticies="t"/>
              </v:shape>
              <v:shape id="_x0000_s2611" style="position:absolute;left:1603;top:696;width:565;height:832" coordsize="565,832" path="m110,l98,8,80,18,63,30,45,41,27,55,12,69,,79r,l,79r,2l,81r,l,81r,l,81r10,l17,81r10,2l35,85r8,2l51,89r8,2l67,95,92,75,126,55,159,40r20,-8l171,28r-8,-4l153,20r-8,-6l138,10,128,6,120,4,110,xm419,832r2,-2l443,824r19,-5l482,811r20,-10l521,791r16,-8l543,773r6,-12l553,751r4,-12l561,728r2,-12l565,704r,-12l557,700r-30,24l496,741r-36,18l453,761r-2,10l449,779r-2,10l443,797r-4,8l433,815r-6,7l419,832xe" stroked="f">
                <v:path arrowok="t"/>
                <o:lock v:ext="edit" verticies="t"/>
              </v:shape>
              <v:shape id="_x0000_s2612" style="position:absolute;left:1670;top:728;width:498;height:729" coordsize="498,729" path="m112,l92,8,59,23,25,43,,63r8,4l13,69r8,4l27,77r6,4l41,85r6,4l53,93r4,-2l84,73,114,59,143,47r20,-4l159,39r-6,-6l149,29r-6,-4l139,19r-5,-4l128,11,122,6r,l120,6,118,4r,l116,4,114,2r,l112,xm386,729r7,-2l429,709r31,-17l490,668r8,-8l498,652r,-10l498,634r,-10l496,616r-2,-9l494,599r-2,-10l478,605r-24,19l429,644r-28,18l382,670r2,8l386,686r,8l386,700r2,7l388,715r-2,8l386,729xe" stroked="f">
                <v:path arrowok="t"/>
                <o:lock v:ext="edit" verticies="t"/>
              </v:shape>
              <v:shape id="_x0000_s2613" style="position:absolute;left:1723;top:771;width:439;height:627" coordsize="439,627" path="m110,l90,4,61,16,31,30,4,48,,50r6,3l12,59r6,4l23,67r4,6l33,77r6,6l45,87,57,79,83,67,108,57r26,-5l157,48r-6,-6l147,36r-5,-6l136,24r-6,-6l124,12,118,6,110,xm329,627r19,-8l376,601r25,-20l425,562r14,-16l437,538r-2,-8l433,522r-4,-8l427,504r-2,-8l421,488r-2,-7l403,502r-17,20l366,540r-22,16l323,570r-6,2l317,579r2,6l321,593r2,8l325,607r2,8l329,621r,6xe" stroked="f">
                <v:path arrowok="t"/>
                <o:lock v:ext="edit" verticies="t"/>
              </v:shape>
              <v:shape id="_x0000_s2614" style="position:absolute;left:1768;top:819;width:374;height:524" coordsize="374,524" path="m112,l89,4,63,9,38,19,12,31,,39r4,6l10,49r4,6l18,61r6,4l28,71r6,6l38,81r1,l59,71,79,63r22,-4l122,55r24,-2l158,55r-6,-8l148,41r-6,-8l136,27r-6,-8l124,13,118,5,112,xm272,524r6,-2l299,508r22,-16l341,474r17,-20l374,433r-2,-4l370,425r,-4l368,417r-2,-4l364,409r-2,-4l362,401r-2,-4l358,393r-2,-4l355,385r-2,-4l351,379r-2,-4l347,371r-6,12l329,401r-12,18l301,435r-15,13l270,460r-8,6l262,474r,6l264,488r,8l266,502r2,8l270,518r2,6xe" stroked="f">
                <v:path arrowok="t"/>
                <o:lock v:ext="edit" verticies="t"/>
              </v:shape>
              <v:shape id="_x0000_s2615" style="position:absolute;left:1806;top:872;width:309;height:413" coordsize="309,413" path="m120,2l108,,84,2,63,6,41,10,21,18,1,28,,28r3,6l7,39r6,6l17,51r4,6l25,61r4,6l35,73r8,-4l57,63,74,59,90,57r18,-2l124,57r17,2l157,63r12,4l163,59r-6,-8l151,41r-6,-7l139,26r-8,-8l126,10,120,2xm224,413r8,-6l248,395r15,-13l279,366r12,-18l303,330r6,-12l305,312r-4,-6l297,300r-4,-5l291,289r-2,-6l289,277r2,-8l289,265r,-6l287,255r-2,-4l281,247r-2,-4l275,239r-2,-2l273,241r-4,16l265,273r-6,16l254,302r-8,14l236,330r-12,12l212,352r-6,6l208,364r2,6l214,378r2,6l218,389r2,6l222,403r2,6l224,409r,l224,411r,l224,411r,l224,413r,xe" stroked="f">
                <v:path arrowok="t"/>
                <o:lock v:ext="edit" verticies="t"/>
              </v:shape>
              <v:shape id="_x0000_s2616" style="position:absolute;left:1841;top:927;width:238;height:303" coordsize="238,303" path="m134,12l122,8,106,4,89,2,73,,55,2,39,4,22,8,8,14,,18r4,6l8,30r4,6l16,42r4,6l24,54r4,6l31,64r8,-2l49,60,61,58r12,l83,58r11,2l104,62r12,4l124,70r10,5l142,81r8,8l157,97r6,8l169,115r6,10l177,135r4,12l183,156r,12l226,168r2,2l230,172r,l232,174r2,2l234,178r2,2l238,182r,4l234,202r-4,16l224,234r-5,13l211,261r-10,14l189,287r-12,10l171,303r-4,-6l165,289r-4,-6l159,277r-4,-6l154,263r-4,-6l146,251r4,-4l157,240r6,-10l169,222r6,-10l177,202r4,-12l183,180r,-12l226,168r-2,-4l222,162r,-4l220,156r-1,-3l219,149r,-2l219,143,207,125,195,107,185,91,173,75,163,60,154,44,144,28,134,12xe" stroked="f">
                <v:path arrowok="t"/>
              </v:shape>
              <v:shape id="_x0000_s2617" style="position:absolute;left:1872;top:985;width:152;height:193" coordsize="152,193" path="m152,110r,-12l150,89,146,77,144,67,138,57,132,47r-6,-8l119,31r-8,-8l103,17,93,12,85,8,73,4,63,2,52,,42,,30,,18,2,8,4,,6r2,l2,8r,l2,8r,l2,8r,l2,8,16,31,30,55,44,77r16,23l73,124r14,22l101,170r14,23l119,189r7,-7l132,172r6,-8l144,154r2,-10l150,132r2,-10l152,110xe" stroked="f">
                <v:path arrowok="t"/>
              </v:shape>
              <v:shape id="_x0000_s2618" style="position:absolute;left:1902;top:1040;width:67;height:89" coordsize="67,89" path="m67,55l65,43,63,34,57,24,51,16,41,10,33,4,22,,12,,,,8,12r6,10l22,34r6,9l35,55r6,12l49,77r6,12l57,87,63,77,65,67,67,55xe" stroked="f">
                <v:path arrowok="t"/>
              </v:shape>
              <v:shape id="_x0000_s2619" style="position:absolute;left:2205;top:1200;width:213;height:172" coordsize="213,172" path="m,137l203,r2,6l207,14r,8l209,28r2,8l211,44r,6l213,57,191,75,168,91r-24,14l118,117,91,129,65,143,40,156,14,172,8,170,4,166,2,162,,156r,-4l,146r,-5l,137xe" stroked="f">
                <v:path arrowok="t"/>
              </v:shape>
              <v:shape id="_x0000_s2620" style="position:absolute;left:2180;top:1125;width:228;height:212" coordsize="228,212" path="m228,75l25,212r,-2l25,208r,l25,206r-2,-2l23,204r,-2l23,202r-4,-8l17,186r-4,-8l11,170,7,162,6,154,2,146,,140,210,r2,8l214,18r4,10l220,38r2,7l224,55r2,10l228,75xe" stroked="f">
                <v:path arrowok="t"/>
              </v:shape>
              <v:shape id="_x0000_s2621" style="position:absolute;left:2150;top:1050;width:240;height:215" coordsize="240,215" path="m240,75l30,215r-4,-9l22,198r-4,-8l14,180r-4,-8l6,164,4,154,,146,219,r2,10l225,18r1,10l228,37r4,10l234,55r2,10l240,75xe" stroked="f">
                <v:path arrowok="t"/>
              </v:shape>
              <v:shape id="_x0000_s2622" style="position:absolute;left:2117;top:975;width:252;height:221" coordsize="252,221" path="m252,75l33,221r-4,-8l25,205,21,195r-6,-7l11,180,7,172,4,162,,154,232,r2,2l234,2r,2l236,6r,l236,8r2,2l238,10r2,8l240,27r2,8l244,43r2,8l248,59r2,8l252,75xe" stroked="f">
                <v:path arrowok="t"/>
              </v:shape>
              <v:shape id="_x0000_s2623" style="position:absolute;left:2083;top:908;width:266;height:221" coordsize="266,221" path="m266,67l34,221r-4,-8l26,205r-4,-8l18,189r-6,-8l8,172,4,164,,156,232,r6,9l242,17r4,8l250,33r4,8l258,51r4,8l266,67xe" stroked="f">
                <v:path arrowok="t"/>
              </v:shape>
              <v:shape id="_x0000_s2624" style="position:absolute;left:2046;top:844;width:269;height:220" coordsize="269,220" path="m269,64l37,220r-6,-8l27,204r-4,-8l19,188r-5,-8l10,172,6,164,,156,234,r6,8l244,16r4,8l254,32r4,8l262,48r4,8l269,64xe" stroked="f">
                <v:path arrowok="t"/>
              </v:shape>
              <v:shape id="_x0000_s2625" style="position:absolute;left:2008;top:781;width:272;height:219" coordsize="272,219" path="m272,63l38,219r-4,-7l30,204r-6,-8l20,188r-4,-8l10,172,6,164,,156,233,r6,8l242,16r6,8l252,32r6,8l262,47r6,8l272,63xe" stroked="f">
                <v:path arrowok="t"/>
              </v:shape>
              <v:shape id="_x0000_s2626" style="position:absolute;left:1965;top:724;width:276;height:213" coordsize="276,213" path="m276,57l43,213r-2,-4l39,205r-2,-4l35,197r-2,-4l31,189r-1,-3l26,184r-2,-4l20,176r-4,-4l14,168r-4,-2l6,162,4,158,,154,232,r6,6l242,13r6,8l254,27r6,8l266,43r4,8l276,57xe" stroked="f">
                <v:path arrowok="t"/>
              </v:shape>
              <v:shape id="_x0000_s2627" style="position:absolute;left:1922;top:668;width:275;height:210" coordsize="275,210" path="m275,56l43,210r-6,-8l33,194r-6,-6l21,180r-6,-8l11,164,6,156,,151,224,r6,8l236,14r8,6l250,28r6,6l262,42r7,6l275,56xe" stroked="f">
                <v:path arrowok="t"/>
              </v:shape>
              <v:shape id="_x0000_s2628" style="position:absolute;left:1874;top:621;width:272;height:198" coordsize="272,198" path="m272,47l48,198r-6,-8l36,182r-4,-8l26,168r-6,-8l14,152,8,146,,140,211,r8,6l227,12r8,6l243,24r7,5l256,35r8,6l272,47xe" stroked="f">
                <v:path arrowok="t"/>
              </v:shape>
              <v:shape id="_x0000_s2629" style="position:absolute;left:1823;top:591;width:262;height:170" coordsize="262,170" path="m262,30l51,170r-2,-4l46,162r-4,-2l38,156r-4,-2l32,150r-4,-2l24,145r,-6l22,135r-2,-4l16,127r-4,-2l8,121,4,119,,115,146,20r8,-4l160,14r8,-4l175,8r8,-2l191,4r8,-2l207,r6,4l221,6r8,4l235,14r7,4l248,22r8,4l262,30xe" stroked="f">
                <v:path arrowok="t"/>
              </v:shape>
              <v:shape id="_x0000_s2630" style="position:absolute;left:1815;top:611;width:154;height:95" coordsize="154,95" path="m154,l8,95r-2,l4,93,2,91r,-2l,87,,83,,81,,79,18,69,38,59,55,49,75,39,95,30,115,18,134,8,154,xe" stroked="f">
                <v:path arrowok="t"/>
              </v:shape>
              <v:shape id="_x0000_s2631" style="position:absolute;left:2038;top:488;width:488;height:766" coordsize="488,766" path="m45,l43,10,39,46,37,79r,20l31,95,27,93,23,89,20,87,16,83,10,81,6,79,,79,6,70,10,60,16,50,22,40,27,30,33,20,39,10,45,xm409,720r8,4l447,738r31,12l488,754r-10,l470,756r-7,l455,758r-10,2l437,762r-8,2l421,766r-2,-4l417,756r-2,-6l415,744r-2,-6l411,732r,-6l409,720xe" stroked="f">
                <v:path arrowok="t"/>
                <o:lock v:ext="edit" verticies="t"/>
              </v:shape>
              <v:shape id="_x0000_s2632" style="position:absolute;left:2075;top:34;width:1304;height:1208" coordsize="1304,1208" path="m8,454l6,464,2,500,,533r,20l2,553r2,2l6,555r2,2l10,557r2,2l16,559r2,l30,565r10,8l49,579r12,8l71,595r8,8l89,611r8,7l97,599,95,569r2,-32l99,510r4,-30l107,450r5,-27l120,395r10,-26l140,342r12,-26l166,292r13,-23l193,245r8,-10l174,259r-28,25l122,312,97,338,73,367,51,395,30,425,8,454xm372,1174r8,4l410,1192r31,12l451,1208r26,-4l504,1202r26,-2l557,1198r26,-2l609,1194r27,-6l660,1182r14,-4l687,1172r14,-6l713,1162r14,-6l741,1150r13,-4l768,1140r-8,l731,1144r-30,2l672,1148r-30,-2l613,1144r-28,-4l555,1136r-27,-5l500,1123r-25,-10l447,1103r-25,-12l398,1077r-26,-14l349,1049r,-1l353,1063r2,16l359,1095r2,16l365,1127r1,15l368,1158r4,16xm1300,569r-51,l1249,537r-2,-27l1243,480r-4,-30l1231,423r-8,-28l1215,369r-12,-27l1193,316r-13,-24l1166,269r-16,-24l1134,221r-15,-22l1099,178r-18,-20l1060,140r-20,-20l1018,104,995,87,971,73,947,59,922,45,896,33,871,23,845,15,817,8,790,r23,2l837,4r24,5l884,15r22,8l930,33r21,12l973,59r16,8l1004,77r14,10l1032,98r14,12l1058,124r11,14l1083,152r34,43l1148,239r32,45l1207,332r28,49l1258,429r20,49l1294,528r4,5l1300,539r2,4l1304,549r,4l1304,559r-2,4l1300,569xm1221,749r2,-8l1231,713r8,-27l1243,656r4,-28l1249,599r,-30l1300,569r-4,8l1290,587r-4,8l1280,605r-4,10l1272,624r,10l1276,646r-6,12l1268,670r-4,14l1262,698r-6,11l1251,719r-4,4l1241,727r-6,4l1229,735r-2,2l1227,739r-2,l1225,741r-2,2l1223,745r-2,2l1221,749xe" stroked="f">
                <v:path arrowok="t"/>
                <o:lock v:ext="edit" verticies="t"/>
              </v:shape>
              <v:shape id="_x0000_s2633" style="position:absolute;left:2170;top:34;width:1154;height:1148" coordsize="1154,1148" path="m1154,569r,-32l1152,510r-4,-30l1144,450r-8,-27l1128,395r-8,-26l1108,342r-10,-26l1085,292r-14,-23l1055,245r-16,-24l1024,199r-20,-21l986,158,965,140,945,120,923,104,900,87,876,73,852,59,827,45,801,33,776,23,750,15,722,8,695,,665,,636,2,606,4,577,8r-30,3l518,15r-30,2l460,21r-1,6l437,31r-20,8l396,49,376,61,354,73,334,83,315,93r-18,7l271,114r-25,16l222,146r-25,16l173,180r-22,17l128,215r-22,20l98,245,84,269,71,292,57,316,45,342,35,369,25,395r-8,28l12,450,8,480,4,510,2,537,,569r2,30l2,618r15,16l33,652r14,18l61,688r14,19l86,727r14,20l112,767r16,18l142,804r13,22l169,848r12,22l193,893r8,22l208,935r8,14l224,963r6,13l236,990r4,14l246,1018r4,16l254,1048r,1l277,1063r26,14l327,1091r25,12l380,1113r25,10l433,1131r27,5l490,1140r28,4l547,1146r30,2l606,1146r30,-2l665,1140r8,l699,1129r27,-12l752,1103r25,-14l803,1073r24,-16l848,1042r22,-18l878,1018r8,-4l892,1010r6,-4l903,1002r4,-6l913,990r4,-6l947,959r29,-26l1004,905r27,-29l1059,846r24,-30l1106,783r20,-34l1128,741r8,-28l1144,686r4,-30l1152,628r2,-29l1154,569r-95,l1057,543r-2,-23l1053,494r-4,-24l1043,448r-6,-23l1030,403r-10,-24l1012,359r-12,-21l988,318,976,298,963,278,949,261,933,243,917,227,902,211,884,195,866,182,846,168,827,156,807,144,785,132,764,122r-22,-8l720,106r-23,-6l675,95,651,91,626,87r-24,l577,85r-24,2l527,87r-23,4l480,95r-23,5l435,106r-24,8l390,122r-22,10l348,144r-19,12l309,168r-20,14l271,195r-17,16l238,227r-16,16l206,261r-13,17l179,298r-14,20l155,338r-12,21l134,379r-8,24l118,425r-6,23l106,470r-4,24l98,520r-2,23l96,569r,24l98,618r4,24l106,666r6,24l118,711r8,24l134,757r9,20l155,798r10,20l179,838r14,20l206,876r16,17l238,909r16,16l271,941r18,14l309,968r20,14l348,992r20,12l390,1014r21,8l435,1030r22,6l480,1042r24,4l527,1049r26,2l577,1051r25,l626,1049r25,-3l675,1042r22,-6l720,1030r22,-8l764,1014r21,-10l807,992r20,-10l846,968r20,-13l884,941r18,-16l917,909r16,-16l949,876r14,-18l976,838r12,-20l1000,798r12,-21l1020,757r10,-22l1037,711r6,-21l1049,666r4,-24l1055,618r2,-25l1059,569r95,xe" stroked="f">
                <v:path arrowok="t"/>
              </v:shape>
              <v:shape id="_x0000_s2634" style="position:absolute;left:2266;top:119;width:963;height:966" coordsize="963,966" path="m963,484r-2,-26l959,435r-2,-26l953,385r-6,-22l941,340r-7,-22l924,294r-8,-20l904,253,892,233,880,213,867,193,853,176,837,158,821,142,806,126,788,110,770,97,750,83,731,71,711,59,689,47,668,37,646,29,624,21,601,15,579,10,555,6,530,2r-24,l481,,457,2r-26,l408,6r-24,4l361,15r-22,6l315,29r-21,8l272,47,252,59,233,71,213,83,193,97r-18,13l158,126r-16,16l126,158r-16,18l97,193,83,213,69,233,59,253,47,274r-9,20l30,318r-8,22l16,363r-6,22l6,409,2,435,,458r,26l,508r2,25l6,557r4,24l16,605r6,21l30,650r8,22l47,692r12,21l69,733r14,20l97,773r13,18l126,808r16,16l158,840r17,16l193,870r20,13l233,897r19,10l272,919r22,10l315,937r24,8l361,951r23,6l408,961r23,3l457,966r24,l506,966r24,-2l555,961r24,-4l601,951r23,-6l646,937r22,-8l689,919r22,-12l731,897r19,-14l770,870r18,-14l806,840r15,-16l837,808r16,-17l867,773r13,-20l892,733r12,-20l916,692r8,-20l934,650r7,-24l947,605r6,-24l957,557r2,-24l961,508r2,-24l867,484r-2,-40l859,405,849,367,835,332,819,298,800,267,778,237,754,209,727,185,697,162,666,144,630,126,595,114,559,104,520,98,481,97r-40,1l404,104r-38,10l331,126r-33,18l266,162r-29,23l209,209r-24,28l162,267r-18,31l126,332r-12,35l105,405r-4,20l99,444r-2,20l97,484r,20l99,524r2,17l105,561r9,38l126,634r18,34l162,700r23,29l209,757r28,24l266,804r32,18l331,840r35,12l404,862r20,4l441,868r20,2l481,870r19,l520,868r20,-2l559,862r36,-10l630,840r36,-18l697,804r30,-23l754,757r24,-28l800,700r19,-32l835,634r14,-35l859,561r6,-37l867,484r96,xe" stroked="f">
                <v:path arrowok="t"/>
              </v:shape>
              <v:shape id="_x0000_s2635" style="position:absolute;left:2363;top:216;width:770;height:773" coordsize="770,773" path="m770,387r-2,-40l762,308,752,270,738,235,722,201,703,170,681,140,657,112,630,88,600,65,569,47,533,29,498,17,462,7,423,1,384,,344,1,307,7,269,17,234,29,201,47,169,65,140,88r-28,24l88,140,65,170,47,201,29,235,17,270,8,308,4,328,2,347,,367r,20l,407r2,20l4,444r4,20l17,502r12,35l47,571r18,32l88,632r24,28l140,684r29,23l201,725r33,18l269,755r38,10l327,769r17,2l364,773r20,l403,773r20,-2l443,769r19,-4l498,755r35,-12l569,725r31,-18l630,684r27,-24l681,632r22,-29l722,571r16,-34l752,502r10,-38l768,427r2,-40l673,387r-2,-30l667,328r-8,-28l649,272,638,249,624,225,606,201,588,181,569,162,545,146,521,132,496,118r-26,-8l443,102,413,98,384,96r-30,2l327,102r-28,8l271,118r-23,14l222,146r-21,16l181,181r-20,20l145,225r-13,24l118,272r-10,28l102,328r-4,29l96,387r2,30l102,444r6,28l118,500r14,23l145,549r16,22l181,591r20,19l222,626r26,14l271,654r28,10l327,670r27,4l384,676r29,-2l443,670r27,-6l496,654r25,-14l545,626r24,-16l588,591r18,-20l624,549r14,-26l649,500r10,-28l667,444r4,-27l673,387r97,xe" stroked="f">
                <v:path arrowok="t"/>
              </v:shape>
              <v:shape id="_x0000_s2636" style="position:absolute;left:2459;top:312;width:577;height:580" coordsize="577,580" path="m577,291r-2,-30l571,232r-8,-28l553,176,542,153,528,129,510,105,492,85,473,66,449,50,425,36,400,22,374,14,347,6,317,2,288,,258,2,231,6r-28,8l175,22,152,36,126,50,105,66,85,85,65,105,49,129,36,153,22,176,12,204,6,232,2,261,,291r2,30l6,348r6,28l22,404r14,23l49,453r16,22l85,495r20,19l126,530r26,14l175,558r28,10l231,574r27,4l288,580r29,-2l347,574r27,-6l400,558r25,-14l449,530r24,-16l492,495r18,-20l528,453r14,-26l553,404r10,-28l571,348r4,-27l577,291r-96,l481,271r-4,-20l473,232r-8,-16l457,198,447,182,437,166,424,153,412,141,396,131,380,121r-18,-8l345,105r-18,-4l307,97r-19,l268,97r-18,4l231,105r-18,8l197,121r-16,10l166,141r-14,12l140,166r-12,16l118,198r-8,18l105,232r-4,19l97,271r,20l97,311r4,18l105,348r5,18l118,382r10,16l140,414r12,13l166,439r15,12l197,459r16,10l231,475r19,4l268,483r20,l307,483r20,-4l345,475r17,-6l380,459r16,-8l412,439r12,-12l437,414r10,-16l457,382r8,-16l473,348r4,-19l481,311r,-20l577,291xe" stroked="f">
                <v:path arrowok="t"/>
              </v:shape>
              <v:shape id="_x0000_s2637" style="position:absolute;left:2556;top:409;width:384;height:386" coordsize="384,386" path="m384,194r,-20l380,154r-4,-19l368,119r-8,-18l350,85,340,69,327,56,315,44,299,34,283,24,265,16,248,8,230,4,210,,191,,171,,153,4,134,8r-18,8l100,24,84,34,69,44,55,56,43,69,31,85,21,101r-8,18l8,135,4,154,,174r,20l,214r4,18l8,251r5,18l21,285r10,16l43,317r12,13l69,342r15,12l100,362r16,10l134,378r19,4l171,386r20,l210,386r20,-4l248,378r17,-6l283,362r16,-8l315,342r12,-12l340,317r10,-16l360,285r8,-16l376,251r4,-19l384,214r,-20xe" stroked="f">
                <v:path arrowok="t"/>
              </v:shape>
              <v:shape id="_x0000_s2638" style="position:absolute;left:2652;top:506;width:191;height:192" coordsize="191,192" path="m191,97l189,77,183,59,175,42,164,28,150,16,132,8,114,2,95,,77,2,57,8,41,16,28,28,16,42,6,59,2,77,,97r2,18l6,135r10,15l28,164r13,12l57,186r20,4l95,192r19,-2l132,186r18,-10l164,164r11,-14l183,135r6,-20l191,97xe" stroked="f">
                <v:path arrowok="t"/>
              </v:shape>
              <v:shape id="_x0000_s2639" style="position:absolute;left:2532;top:603;width:754;height:514" coordsize="754,514" path="m14,482r-4,l8,482r,-2l6,479,4,477r,-2l2,473,,471,24,461r23,-8l73,449r24,-4l120,441r26,-4l169,429r22,-10l215,407r23,-10l262,388r26,-12l313,366r26,-12l362,340r22,-16l404,322r11,-4l425,312r10,-5l443,299r16,-16l473,265r15,-16l504,231r8,-6l522,218r10,-6l543,206r24,-20l591,164r19,-22l630,121,652,99,671,77,691,55,715,34r4,-4l723,24r4,-6l732,12r4,-6l740,2,746,r4,2l752,12r2,10l754,32r-2,12l752,53r-4,10l746,73r-4,10l729,115r-14,29l699,172r-16,28l664,227r-20,26l622,277r-21,26l577,324r-26,22l526,368r-28,20l469,407r-30,18l410,443r-32,16l333,471r-45,11l240,494r-45,12l171,510r-21,2l126,514r-24,l81,512,57,508,34,502,12,494r2,-12xe" fillcolor="black" stroked="f">
                <v:path arrowok="t"/>
              </v:shape>
              <v:shape id="_x0000_s2640" style="position:absolute;left:2562;top:670;width:681;height:423" coordsize="681,423" path="m116,392r43,-18l200,356r40,-16l281,325r38,-18l358,289r39,-20l435,247r31,-31l500,186r33,-30l567,127,600,97,630,67,645,50,657,34,669,16,681,r-4,22l669,44r-8,20l653,83r-12,18l630,119r-12,18l604,153r-29,31l545,216r-32,31l484,277r-36,24l413,323r-37,21l338,362r-39,18l259,394r-41,12l179,412r-22,1l135,415r-23,4l88,421r-21,2l43,423r-22,l,419r7,-4l13,412r8,-2l29,410r16,l61,412r15,1l92,412r6,-4l106,404r6,-6l116,392xe" stroked="f">
                <v:path arrowok="t"/>
              </v:shape>
              <v:shape id="_x0000_s2641" style="position:absolute;left:2215;top:113;width:815;height:447" coordsize="815,447" path="m,425l16,389,34,358,53,326,75,296,98,267r24,-28l144,209r21,-31l173,176r8,-6l189,164r8,-8l207,148r8,-8l221,132r5,-8l252,104,278,89,305,73,333,59,360,49,388,37r29,-8l447,23r30,-6l506,12,536,8,565,6,626,2r59,l687,4r2,2l693,6r2,-2l699,2,701,r4,l709,r14,4l736,6r16,l766,8r16,2l794,14r5,3l805,21r4,4l815,31,792,47r-34,2l723,53r-32,6l658,65r-34,6l591,77r-34,6l524,87,506,97r-22,7l465,110r-22,6l421,124r-21,8l378,144r-20,14l343,172r-20,12l303,193r-19,8l266,211r-18,10l240,229r-8,6l226,245r-5,10l199,277r-22,23l156,324r-24,26l108,373,85,397,61,421,37,443r-5,2l26,447r-8,-2l12,443,6,441,2,437,,431r,-6xe" fillcolor="black" stroked="f">
                <v:path arrowok="t"/>
              </v:shape>
              <v:shape id="_x0000_s2642" style="position:absolute;left:2440;top:431;width:760;height:441" coordsize="760,441" path="m,419l25,407,51,392,76,376r26,-16l129,344r28,-12l185,320r27,-8l218,306r6,-5l232,297r8,-4l248,291r7,-2l263,287r8,-2l328,247r59,-37l446,176r61,-34l567,107,626,73,681,38,734,r4,4l742,8r4,2l752,14r4,4l758,22r2,6l760,34,748,55,734,75,718,95r-16,18l669,144r-36,32l596,206r-39,27l517,265r-39,34l423,328r-57,30l338,374r-27,12l281,397r-29,12l222,419r-30,8l163,433r-30,6l102,441r-30,l41,439,9,433,,419xe" fillcolor="black" stroked="f">
                <v:path arrowok="t"/>
              </v:shape>
              <v:shape id="_x0000_s2643" style="position:absolute;left:2339;top:257;width:750;height:459" coordsize="750,459" path="m16,376l26,362,37,346,49,332,63,318,75,305,89,291r13,-12l116,267r,-16l162,216r47,-38l258,142r49,-33l333,95,358,79,384,67,410,55r27,-9l463,38r27,-4l518,30r22,-2l559,26r20,-4l601,18r19,-6l640,10,660,6,681,4r10,2l699,6,709,4,719,r10,l736,2r4,2l744,6r4,4l750,16,738,34,691,51,646,71,601,93r-48,22l508,138r-43,26l419,190r-45,26l288,273r-85,59l120,393,39,457r-9,2l22,459r-6,-2l10,453,6,449,4,445,2,437,,431,2,415,6,401r4,-13l16,376xe" fillcolor="black" stroked="f">
                <v:path arrowok="t"/>
              </v:shape>
              <v:shape id="_x0000_s2644" style="position:absolute;left:2382;top:297;width:599;height:371" coordsize="599,371" path="m288,85l308,73,325,63,343,53r20,-8l402,35r39,-8l481,21r39,-6l560,9,599,,520,39,443,79r-78,43l288,170r-75,47l140,266,69,318,,371,10,348,22,326,36,304,52,284,67,265,85,247r18,-18l122,211r40,-31l203,148r44,-32l288,85xe" stroked="f">
                <v:path arrowok="t"/>
              </v:shape>
              <v:shape id="_x0000_s2645" style="position:absolute;left:2514;top:496;width:626;height:352" coordsize="626,352" path="m,344l34,328,65,311,97,291r31,-18l160,253r31,-15l207,230r18,-6l243,218r17,-6l272,202r14,-12l300,182r13,-8l327,166r16,-6l357,154r15,-5l402,127r30,-20l465,87,496,69,528,52,561,36,593,18,626,r-7,20l585,46,554,75r-34,32l489,137r-34,27l422,188r-18,12l386,208r-19,8l347,222r-38,27l268,275r-41,22l183,315r-43,15l95,342r-22,4l52,348r-24,2l4,352,,344xe" stroked="f">
                <v:path arrowok="t"/>
              </v:shape>
              <v:shape id="_x0000_s2646" style="position:absolute;left:2284;top:136;width:638;height:344" coordsize="638,344" path="m24,301l35,285,47,271,59,255,71,242,83,226r9,-14l102,196r10,-18l140,153r27,-24l197,109,226,91,258,74,289,60,323,48,356,36r34,-8l425,20r34,-6l494,10,565,2,634,r4,6l608,10r-29,2l549,18r-31,4l488,30r-27,6l431,46,402,56r-22,6l358,70,335,80r-22,9l289,101r-21,14l248,129r-18,16l219,151r-14,4l191,161r-14,6l165,174r-11,8l146,192r-6,14l118,222r-18,18l85,259,71,277,55,297,39,313,22,331,,344r,-5l2,333r2,-6l8,321r4,-4l16,311r4,-6l24,301xe" stroked="f">
                <v:path arrowok="t"/>
              </v:shape>
              <v:shape id="_x0000_s2647" style="position:absolute;left:1457;top:807;width:589;height:763" coordsize="589,763" path="m467,763l496,621,451,466,398,344,327,245,280,166,203,89,120,47,,59,156,r92,29l349,142r88,127l516,373r53,166l589,672,467,763xe" fillcolor="#e6e6e6" stroked="f">
                <v:path arrowok="t"/>
              </v:shape>
              <v:shape id="_x0000_s2648" style="position:absolute;left:1457;top:807;width:589;height:763" coordsize="589,763" path="m467,763l496,621,451,466,398,344,327,245,280,166,203,89,120,47,,59,156,r92,29l349,142r88,127l516,373r53,166l589,672,467,763xe" fillcolor="black" stroked="f">
                <v:path arrowok="t"/>
              </v:shape>
              <v:shape id="_x0000_s2649" style="position:absolute;left:1457;top:817;width:561;height:747" coordsize="561,747" path="m230,13r-8,l203,11r-22,l161,11r-21,2l120,15r-20,4l63,29,26,43,16,47,,49,126,2r10,l144,r10,l163,r10,2l181,2r10,2l201,6r29,7xm480,686r12,-14l516,642r20,-33l553,573r2,-6l557,581r2,14l559,607r2,13l559,634r,12l555,660r-6,12l541,684r-7,10l524,703r-10,8l502,721r-12,10l478,739r-11,8l480,686xe" stroked="f">
                <v:path arrowok="t"/>
                <o:lock v:ext="edit" verticies="t"/>
              </v:shape>
              <v:shape id="_x0000_s2650" style="position:absolute;left:1473;top:828;width:539;height:675" coordsize="539,675" path="m214,2r-8,l187,,165,,145,,124,2,104,4,84,8,47,18,10,32,,36,104,26r65,32l201,60r35,6l268,74r33,11l301,85,258,38r-4,-4l250,30r-4,-4l242,22r-2,-4l236,14r-4,-4l228,8,214,2xm464,675r12,-14l500,631r20,-33l537,562r2,-6l537,550r,-6l535,538r,-6l535,526r,-8l533,513r,-6l531,497r-2,-8l525,479r-2,-10l520,459r-4,-8l514,441r-4,-10l510,439r-6,36l496,507r-12,33l470,568r10,32l464,675xe" stroked="f">
                <v:path arrowok="t"/>
                <o:lock v:ext="edit" verticies="t"/>
              </v:shape>
              <v:shape id="_x0000_s2651" style="position:absolute;left:1642;top:886;width:341;height:510" coordsize="341,510" path="m132,27r,l99,16,67,8,32,2,,,18,10,79,69r4,2l108,81r26,12l158,107r21,17l201,142r18,20l234,186r16,23l262,233r10,28l278,288r6,28l284,346r47,l331,350r2,4l335,356r,4l337,364r2,4l339,370r2,3l341,381r-6,36l327,449r-12,33l301,510,274,421r4,-16l284,375r,-29l331,346,321,324,311,300,299,279,288,257,278,235,264,213,252,192,238,170,181,87r-6,-6l171,73r-6,-6l160,61r-4,-6l150,49r-4,-6l140,37,132,27xe" stroked="f">
                <v:path arrowok="t"/>
              </v:shape>
              <v:shape id="_x0000_s2652" style="position:absolute;left:1721;top:955;width:205;height:352" coordsize="205,352" path="m205,277r,-30l199,219r-6,-27l183,164,171,140,155,117,140,93,122,73,100,55,79,38,55,24,29,12,4,2,,,16,18,63,97r2,4l81,115r13,15l108,148r12,20l130,188r2,6l134,196r35,81l205,277r,29l199,336r-4,16l187,318,169,277r36,xe" stroked="f">
                <v:path arrowok="t"/>
              </v:shape>
              <v:shape id="_x0000_s2653" style="position:absolute;left:1786;top:1056;width:67;height:93" coordsize="67,93" path="m67,93l65,87,55,67,43,47,29,29,16,14,,,67,93xe" fillcolor="#bcd0d0" stroked="f">
                <v:path arrowok="t"/>
              </v:shape>
              <v:shape id="_x0000_s2654" style="position:absolute;left:1807;top:1083;width:22;height:32" coordsize="22,32" path="m,l,2r2,l4,4r2,l8,6r,l10,8r2,l14,12r2,2l18,16r,4l20,22r,4l22,30r,2l,xe" fillcolor="black" stroked="f">
                <v:path arrowok="t"/>
              </v:shape>
            </v:group>
            <w10:anchorlock/>
          </v:group>
        </w:pic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 xml:space="preserve"> at.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</w:t>
      </w:r>
      <w:r>
        <w:rPr>
          <w:rFonts w:ascii="Hand writing Mutlu" w:hAnsi="Hand writing Mutlu"/>
          <w:outline/>
          <w:sz w:val="52"/>
          <w:szCs w:val="52"/>
        </w:rPr>
        <w:t xml:space="preserve">            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655" editas="canvas" style="width:14.05pt;height:18pt;mso-position-horizontal-relative:char;mso-position-vertical-relative:line" coordorigin="2049,5584" coordsize="281,360">
            <o:lock v:ext="edit" aspectratio="t"/>
            <v:shape id="_x0000_s2656" type="#_x0000_t75" style="position:absolute;left:2049;top:5584;width:281;height:360" o:preferrelative="f">
              <v:fill o:detectmouseclick="t"/>
              <v:path o:extrusionok="t" o:connecttype="none"/>
              <o:lock v:ext="edit" text="t"/>
            </v:shape>
            <v:group id="_x0000_s2657" style="position:absolute;left:2010;top:5623;width:360;height:281;rotation:8229123fd" coordorigin="1270,4" coordsize="2122,1657">
              <v:shape id="_x0000_s2658" style="position:absolute;left:1270;top:4;width:2122;height:1657" coordsize="2122,1657" path="m47,1325r-8,-18l35,1289r-4,-18l28,1255r-4,-17l22,1220r-2,-18l18,1184,8,1157,2,1129,,1099r,-29l4,1040r6,-28l20,985,31,957,43,943,57,929,73,919,87,907r15,-9l116,884r12,-14l138,854r16,-10l169,836r18,-10l203,819r19,-8l240,805r18,-6l276,795r7,-6l289,781r4,-8l295,765r2,-10l301,745r2,-8l305,730r12,-18l329,696r16,-12l360,674r18,-8l398,660r19,-2l437,660r22,4l459,670r15,2l488,674r14,-2l516,668r25,-12l565,641r24,-18l612,607r14,-6l638,595r14,-4l665,587r10,-8l689,573r14,-6l715,561r13,-5l738,548r6,-6l748,536r4,-8l754,520r14,-28l784,465r17,-24l819,415r20,-24l858,370r22,-22l902,326r47,-43l996,241r47,-41l1089,158r41,-20l1170,117r39,-22l1246,73r40,-18l1325,39r20,-7l1366,26r22,-4l1410,18r6,4l1420,24r2,l1425,20r2,-2l1431,14r4,-2l1441,14r10,2l1461,16r10,-2l1481,12r9,-4l1500,4r8,-2l1518,r30,l1577,2r30,4l1634,10r30,6l1691,22r28,10l1744,43r20,2l1784,49r18,6l1819,63r16,8l1851,83r16,12l1880,107r28,29l1933,166r26,32l1985,227r33,50l2050,328r13,26l2077,382r12,25l2099,435r8,28l2115,490r4,28l2122,546r,29l2122,605r-3,30l2113,664r-12,30l2089,724r-14,29l2059,781r-15,28l2024,836r-18,26l1987,886r-22,25l1943,935r-23,24l1896,981r-49,43l1798,1066r-22,19l1750,1105r-25,18l1697,1137r-29,16l1638,1166r-29,14l1579,1194r-26,10l1528,1214r-24,10l1479,1234r-26,8l1427,1250r-27,3l1372,1253r-8,4l1355,1259r-10,l1335,1259r-10,-2l1315,1257r-10,2l1296,1261r-22,2l1254,1265r-21,2l1211,1271r-20,4l1170,1281r-20,8l1130,1299r-24,12l1083,1323r-26,10l1032,1342r-26,12l982,1366r-23,14l937,1396r-8,24l919,1443r-13,20l890,1483r-16,18l854,1514r-21,14l811,1538r-12,2l790,1542r-10,2l770,1548r-12,2l748,1550r-8,l730,1548r-15,12l701,1572r-16,10l669,1590r-33,11l604,1611r-33,8l537,1627r-15,6l506,1639r-16,8l474,1655r-23,2l429,1655r-21,-2l386,1647r-22,-6l343,1635r-24,-8l297,1621r-6,-10l266,1603r-22,-9l224,1582r-19,-14l187,1552r-16,-18l156,1516r-14,-19l114,1453,91,1410,69,1366,47,1325xe" fillcolor="black" stroked="f">
                <v:path arrowok="t"/>
              </v:shape>
              <v:shape id="_x0000_s2659" style="position:absolute;left:1410;top:817;width:608;height:794" coordsize="608,794" path="m285,15l269,13,250,11r-22,l208,11r-21,2l167,15r-20,4l110,29,73,43,37,61,4,81,,83,14,71,25,61,39,51,55,41,69,35,84,27r16,-4l118,19r20,-8l157,6,179,2,199,r21,2l242,4r22,5l285,15xm366,794r20,-6l421,771r34,-20l484,727r30,-26l539,672r24,-30l583,609r17,-36l602,567r2,14l606,595r,12l608,620r-2,14l606,646r-4,14l596,672r-10,14l573,700r-14,13l545,725r-16,12l514,747r-16,10l482,767r-8,l464,767r-7,2l449,773r-8,4l431,781r-8,6l413,788r-4,l403,788r-6,l392,790r-6,l378,792r-6,2l366,794xe" stroked="f">
                <v:path arrowok="t"/>
                <o:lock v:ext="edit" verticies="t"/>
              </v:shape>
              <v:shape id="_x0000_s2660" style="position:absolute;left:1345;top:828;width:667;height:787" coordsize="667,787" path="m350,4l334,2,315,,293,,273,,252,2,232,4,212,8,175,18,138,32,102,50,69,70r-4,2l55,82r-8,9l37,101r-8,10l21,123r-7,10l6,143,,153r4,4l8,161r4,4l14,169r3,3l21,176r2,4l27,184r,l49,159,75,137r25,-20l130,99,159,85,191,74r33,-8l258,60r35,-2l329,60r35,6l396,74r33,11l429,85r-8,-9l411,66,401,56,392,44,384,34,374,24,364,16,354,6r,l352,4r,l352,4r-2,l350,4r,l350,4xm431,783r20,-6l486,760r34,-20l549,716r30,-26l604,661r24,-30l648,598r17,-36l667,556r-2,-6l665,544r-2,-6l663,532r,-6l663,518r-2,-5l661,507r-2,-10l657,489r-4,-10l651,469r-3,-10l644,451r-2,-10l638,431r,8l632,475r-8,32l612,540r-16,30l581,598r-20,27l537,649r-23,24l486,692r-27,16l429,724r-33,12l378,740r2,2l380,746r2,2l382,750r,4l384,756r,4l384,764r2,8l390,779r6,4l401,785r6,2l415,787r8,-2l431,783xm153,720r6,4l191,736r19,4l210,742r,l210,742r-2,l208,742r,2l208,744r,l201,742r-8,l185,738r-6,-2l173,732r-8,-2l159,726r-6,-6xe" stroked="f">
                <v:path arrowok="t"/>
                <o:lock v:ext="edit" verticies="t"/>
              </v:shape>
              <v:shape id="_x0000_s2661" style="position:absolute;left:1305;top:886;width:678;height:682" coordsize="678,682" path="m469,27r,l436,16,404,8,369,2,333,,298,2,264,8r-33,8l199,27,170,41,140,59,115,79,89,101,67,126r,l69,132r4,6l75,144r2,6l79,156r,6l81,168r,6l77,190r-6,15l63,221r-9,14l42,247,30,257r-14,8l,271r4,19l6,308r4,20l14,348r6,18l28,383r10,18l52,415r2,-2l52,405,48,375,46,346r2,-30l52,288r7,-27l69,233,81,209,95,186r18,-24l130,142r20,-18l174,107,197,93,223,81,248,71r28,-8l304,59r29,-2l363,59r29,4l420,71r25,10l471,93r24,14l516,124r22,18l556,162r15,24l587,209r12,24l609,261r6,27l621,316r,30l668,346r,4l670,354r2,2l672,360r2,4l676,368r,2l678,373r,8l672,417r-8,32l652,482r-16,30l621,540r-20,27l577,591r-23,24l526,634r-27,16l469,666r-33,12l418,682r-6,-8l406,666r-8,-6l388,654r-10,-6l369,644r-10,-6l349,634r14,l392,629r28,-6l445,613r26,-12l495,585r21,-16l538,551r18,-21l571,508r16,-24l599,458r10,-25l615,405r6,-30l621,346r47,l648,304,628,261,605,219,581,180,556,140,528,101,501,63,469,27xm193,662r6,4l231,678r19,4l258,676r8,-8l276,662r10,-8l296,648r10,-6l317,638r10,-4l304,634r-28,-5l248,623,223,613,197,601,174,585r-12,-8l138,615r6,6l152,627r6,5l166,638r6,6l180,650r5,6l193,662xe" stroked="f">
                <v:path arrowok="t"/>
                <o:lock v:ext="edit" verticies="t"/>
              </v:shape>
              <v:shape id="_x0000_s2662" style="position:absolute;left:1351;top:943;width:575;height:577" coordsize="575,577" path="m575,289r,-30l569,231r-6,-27l553,176,541,152,525,129,510,105,492,85,470,67,449,50,425,36,399,24,374,14,346,6,317,2,287,,258,2,230,6r-28,8l177,24,151,36,128,50,104,67,84,85,67,105,49,129,35,152,23,176,13,204,6,231,2,259,,289r2,29l6,348r2,8l21,348r8,2l37,352r6,2l49,356r6,4l61,364r6,4l73,372,69,358,63,336,59,313r,-24l59,265r4,-22l69,222r7,-22l86,180,96,160r14,-18l126,127r15,-16l159,97,179,87,199,77r21,-8l242,63r22,-4l287,57r24,2l334,63r22,6l378,77r19,10l417,97r18,14l451,127r13,15l478,160r12,20l500,200r8,22l514,243r4,22l518,289r57,l575,318r-6,30l563,376r-10,25l541,427r-16,24l510,473r-18,21l470,512r-21,16l425,544r-26,12l374,566r-28,6l317,577r-14,l303,577r,l303,577r,l303,577r,l303,577r,l299,577r-2,l295,577r-4,l289,577r-2,l285,577r-4,l258,577r-28,-5l202,566,177,556,151,544,128,528r-12,-8l120,514r2,-8l124,498r2,-8l126,483r,-8l126,467r-2,-8l122,449r4,4l141,469r18,12l179,492r20,10l220,510r22,6l264,520r23,l311,520r23,-4l356,510r22,-8l397,492r20,-11l435,469r16,-16l464,437r14,-18l490,400r10,-20l508,358r6,-22l518,313r,-24l575,289xe" stroked="f">
                <v:path arrowok="t"/>
              </v:shape>
              <v:shape id="_x0000_s2663" style="position:absolute;left:1410;top:1000;width:459;height:463" coordsize="459,463" path="m459,232r,-24l455,186r-6,-21l441,143,431,123,419,103,405,85,392,70,376,54,358,40,338,30,319,20,297,12,275,6,252,2,228,,205,2,183,6r-22,6l140,20,120,30,100,40,82,54,67,70,51,85,37,103,27,123,17,143r-7,22l4,186,,208r,24l,256r4,23l10,301r4,14l16,317r1,2l19,319r2,2l25,323r2,2l29,327r2,2l37,335r4,6l47,348r4,8l55,366r4,8l61,384r2,8l67,396r15,16l100,424r20,11l140,445r21,8l183,459r22,4l228,463r24,l275,459r22,-6l319,445r19,-10l358,424r18,-12l392,396r13,-16l419,362r12,-19l441,323r8,-22l455,279r4,-23l459,232r-58,l401,214r-4,-16l394,180r-6,-15l380,151r-8,-16l362,123,350,109,338,99,325,89,311,80,295,74,279,68,264,62,246,60r-18,l210,60r-15,2l177,68r-16,6l147,80r-15,9l120,99r-14,10l96,123,86,135r-9,16l71,165r-6,15l61,198r-4,16l57,232r,18l61,267r4,16l71,299r6,16l86,329r10,14l106,354r14,12l132,376r15,8l161,392r16,6l195,402r15,4l228,406r18,l264,402r15,-4l295,392r16,-8l325,376r13,-10l350,354r12,-11l372,329r8,-14l388,299r6,-16l397,267r4,-17l401,232r58,xe" stroked="f">
                <v:path arrowok="t"/>
              </v:shape>
              <v:shape id="_x0000_s2664" style="position:absolute;left:1467;top:1060;width:344;height:346" coordsize="344,346" path="m344,172r,-18l340,138r-3,-18l331,105,323,91,315,75,305,63,293,49,281,39,268,29,254,20,238,14,222,8,207,2,189,,171,,153,,138,2,120,8r-16,6l90,20,75,29,63,39,49,49,39,63,29,75,20,91r-6,14l8,120,4,138,,154r,18l,190r4,17l8,223r6,16l20,255r9,14l39,283r10,11l63,306r12,10l90,324r14,8l120,338r18,4l153,346r18,l189,346r18,-4l222,338r16,-6l254,324r14,-8l281,306r12,-12l305,283r10,-14l323,255r8,-16l337,223r3,-16l344,190r,-18l287,172r-2,-12l285,150r-4,-12l277,128r-3,-12l268,109,260,99r-6,-8l246,83,236,77,226,71,216,65r-9,-2l195,59,183,57r-12,l159,57r-10,2l138,63r-10,2l118,71r-10,6l98,83r-8,8l83,99r-6,10l71,116r-4,12l63,138r-4,12l57,160r,12l57,184r2,12l63,207r4,10l71,227r6,10l83,245r7,10l98,261r10,8l118,275r10,4l138,283r11,3l159,286r12,2l183,286r12,l207,283r9,-4l226,275r10,-6l246,261r8,-6l260,245r8,-8l274,227r3,-10l281,207r4,-11l285,184r2,-12l344,172xe" stroked="f">
                <v:path arrowok="t"/>
              </v:shape>
              <v:shape id="_x0000_s2665" style="position:absolute;left:1524;top:1117;width:230;height:231" coordsize="230,231" path="m230,115r-2,-12l228,93,224,81,220,71,217,59r-6,-7l203,42r-6,-8l189,26,179,20,169,14,159,8,150,6,138,2,126,,114,,102,,92,2,81,6,71,8,61,14,51,20,41,26r-8,8l26,42,20,52r-6,7l10,71,6,81,2,93,,103r,12l,127r2,12l6,150r4,10l14,170r6,10l26,188r7,10l41,204r10,8l61,218r10,4l81,226r11,3l102,229r12,2l126,229r12,l150,226r9,-4l169,218r10,-6l189,204r8,-6l203,188r8,-8l217,170r3,-10l224,150r4,-11l228,127r2,-12xe" stroked="f">
                <v:path arrowok="t"/>
              </v:shape>
              <v:shape id="_x0000_s2666" style="position:absolute;left:1581;top:1174;width:116;height:117" coordsize="116,117" path="m116,58l114,46,110,36,106,26,98,18,91,10,81,4,69,2,57,,45,2,35,4r-9,6l18,18r-8,8l4,36,2,46,,58,2,70,4,82r6,9l18,99r8,8l35,111r10,4l57,117r12,-2l81,111r10,-4l98,99r8,-8l110,82r4,-12l116,58xe" stroked="f">
                <v:path arrowok="t"/>
              </v:shape>
              <v:shape id="_x0000_s2667" style="position:absolute;left:1353;top:1333;width:78;height:116" coordsize="78,116" path="m,l8,r5,4l19,8r6,3l29,17r6,4l43,23r6,l57,35r8,12l71,57r3,12l76,81r2,12l76,104r-5,12l59,110,,xe" stroked="f">
                <v:path arrowok="t"/>
              </v:shape>
              <v:shape id="_x0000_s2668" style="position:absolute;left:1583;top:1566;width:98;height:61" coordsize="98,61" path="m67,10r4,6l75,22r6,6l87,34r4,5l96,45r2,8l98,61r-13,l71,57,59,53,49,45,37,39,26,34,14,28,,24,10,22r8,-6l26,10,33,6,41,2,49,r4,l59,2r4,2l67,10xe" stroked="f">
                <v:path arrowok="t"/>
              </v:shape>
              <v:shape id="_x0000_s2669" style="position:absolute;left:1298;top:1042;width:49;height:67" coordsize="49,67" path="m9,8l11,4,15,2,21,r4,2l29,4r4,2l37,8r4,4l43,16r4,4l49,24r,6l49,34r,4l47,43r-2,4l5,67,1,61,,53,,45,1,38,3,30,5,22,7,14,9,8xe" stroked="f">
                <v:path arrowok="t"/>
              </v:shape>
              <v:shape id="_x0000_s2670" style="position:absolute;left:1508;top:1289;width:183;height:190" coordsize="183,190" path="m14,44l24,36,34,26,44,18,55,12,67,6,81,2,95,r13,l118,6r10,6l138,20r10,8l156,36r8,10l170,55r3,12l177,79r2,10l181,101r2,12l183,123r-2,12l177,144r-6,10l166,162r-8,8l148,176r-10,6l130,186r-12,2l108,190r-9,l79,180,57,168,38,152,20,137,12,127,6,117,2,107,,95,,83,2,71,6,57,14,44xe" fillcolor="black" stroked="f">
                <v:path arrowok="t"/>
              </v:shape>
              <v:shape id="_x0000_s2671" style="position:absolute;left:1384;top:1083;width:173;height:188" coordsize="173,188" path="m22,32r8,-8l36,16r7,-4l53,8,61,6,71,4,81,2,89,r12,2l110,6r10,6l128,18r6,8l142,34r8,8l158,48r6,12l168,74r3,13l173,101r,14l169,129r-3,14l156,155r-6,8l142,171r-10,5l124,180r-10,4l103,188r-10,l83,188,71,186,59,182,49,176r-9,-7l30,159,22,149,14,137,8,125,4,113,2,101,,87,,76,2,64,8,52,14,42,22,32xe" fillcolor="black" stroked="f">
                <v:path arrowok="t"/>
              </v:shape>
              <v:shape id="_x0000_s2672" style="position:absolute;left:1548;top:1339;width:72;height:104" coordsize="72,104" path="m9,13l13,4,19,r6,l31,2r6,3l45,9r6,4l59,15r2,8l63,31r4,8l68,49r4,8l72,65r,10l70,85r-2,6l65,96r-2,4l59,102r-8,2l43,100,35,96,27,89,17,85,9,81,5,73,2,65,,55,,47,2,37,4,29,5,21,9,13xe" stroked="f">
                <v:path arrowok="t"/>
              </v:shape>
              <v:shape id="_x0000_s2673" style="position:absolute;left:1414;top:1155;width:73;height:87" coordsize="73,87" path="m10,r3,2l19,2r6,2l33,6r8,2l49,12r4,5l55,23r4,6l63,35r2,8l69,49r2,8l73,65r,8l73,81,63,85r-8,2l47,83,39,79,33,73,27,65,19,61,13,57,8,51,4,43,2,35,,29,,21,2,14,6,8,10,xe" stroked="f">
                <v:path arrowok="t"/>
              </v:shape>
              <v:shape id="_x0000_s2674" style="position:absolute;left:1746;top:1301;width:187;height:204" coordsize="187,204" path="m2,109l,97,2,87r,-8l4,71,12,55,22,42,36,28,50,18,65,8,79,,97,2r16,2l126,10r14,6l154,26r12,10l176,49r10,16l184,79r,14l186,107r1,12l187,132r-1,14l184,152r-2,6l178,164r-6,6l162,180r-10,8l140,194r-12,6l117,204r-14,l89,204,75,200r-6,-2l61,194r-5,-2l48,188r-6,-6l38,176r-2,-8l36,158,2,109xe" fillcolor="black" stroked="f">
                <v:path arrowok="t"/>
              </v:shape>
              <v:shape id="_x0000_s2675" style="position:absolute;left:1459;top:864;width:201;height:184" coordsize="201,184" path="m12,121r,-6l12,111r,-6l10,99,8,93,4,87,2,81,,75,4,61,8,47r8,-9l26,30,37,22,49,14,61,8,73,2,91,r17,2l124,4r16,6l154,18r13,10l181,38r10,11l195,61r2,14l199,87r2,12l201,111r,14l197,136r-4,10l181,158r-10,8l159,172r-13,4l132,178r-14,2l104,182r-13,2l79,180,67,174,55,170,41,164,31,156,22,146,16,134,12,121xe" fillcolor="black" stroked="f">
                <v:path arrowok="t"/>
              </v:shape>
              <v:shape id="_x0000_s2676" style="position:absolute;left:1784;top:1354;width:73;height:105" coordsize="73,105" path="m6,8l12,2,20,r7,l35,2r8,4l51,10r8,4l65,18r2,8l71,36r,8l73,54r,10l71,72r-2,9l65,89r-8,2l49,95r-6,4l37,103r-4,2l27,105r-5,-4l14,95,8,85,4,76,,64,,54,,42,,32,2,20,6,8xe" stroked="f">
                <v:path arrowok="t"/>
              </v:shape>
              <v:shape id="_x0000_s2677" style="position:absolute;left:1636;top:1046;width:199;height:198" coordsize="199,198" path="m,132r4,-6l6,119r,-8l4,103r,-6l2,89r,-8l4,73,10,61,20,49,28,37,40,28,51,18,63,10,77,4,91,2,107,r11,2l130,8r12,6l152,22r10,10l173,39r10,6l189,53r2,10l193,71r2,10l197,93r,10l199,113r,10l195,134r-8,10l181,156r-10,10l162,176r-10,8l140,190r-12,4l107,198r-20,l69,194,51,188,36,178,22,164,10,150,,132xe" fillcolor="black" stroked="f">
                <v:path arrowok="t"/>
              </v:shape>
              <v:shape id="_x0000_s2678" style="position:absolute;left:1502;top:925;width:111;height:93" coordsize="111,93" path="m10,12r2,l14,10r2,l18,8,20,6r,l22,2,22,,32,,42,r9,4l59,6r10,4l77,14r8,4l93,22r4,8l101,40r4,10l109,60r2,8l109,75r-2,4l103,81r-6,2l91,85r-8,l77,85r-6,2l63,89r-6,2l51,93r-7,l38,91,30,83,22,73,14,66,8,56,2,46,,36,,32,2,26,6,20r4,-8xe" stroked="f">
                <v:path arrowok="t"/>
              </v:shape>
              <v:shape id="_x0000_s2679" style="position:absolute;left:1664;top:1103;width:94;height:111" coordsize="94,111" path="m4,36l6,30,8,26r4,-6l14,16r3,-4l21,8,25,4,29,,39,4r12,6l59,18r10,8l75,36r7,10l88,54r6,10l92,71r,8l90,87r,8l86,101r-4,4l77,109r-10,2l53,111,41,107,27,101,15,91,8,79,2,66,,60,,52,2,44,4,36xe" stroked="f">
                <v:path arrowok="t"/>
              </v:shape>
              <v:shape id="_x0000_s2680" style="position:absolute;left:1603;top:694;width:537;height:840" coordsize="537,840" path="m110,2l98,10,80,20,63,32,45,43,27,57,12,71,,81,,75,,69,2,65r,-6l8,51r7,-8l25,38r8,-8l41,22r6,-8l55,8,63,4,71,2,78,r8,l94,r8,2l110,2xm419,834r2,-2l443,826r19,-5l482,813r20,-10l521,793r16,-8l535,785r,2l533,789r,l531,791r,2l529,793r,2l520,803r-12,10l496,823r-14,7l466,836r-13,4l445,840r-8,l427,836r-8,-2l419,834r,l419,834r,l419,834r,l419,834r,xe" stroked="f">
                <v:path arrowok="t"/>
                <o:lock v:ext="edit" verticies="t"/>
              </v:shape>
              <v:shape id="_x0000_s2681" style="position:absolute;left:1603;top:696;width:565;height:832" coordsize="565,832" path="m110,l98,8,80,18,63,30,45,41,27,55,12,69,,79r,l,79r,2l,81r,l,81r,l,81r10,l17,81r10,2l35,85r8,2l51,89r8,2l67,95,92,75,126,55,159,40r20,-8l171,28r-8,-4l153,20r-8,-6l138,10,128,6,120,4,110,xm419,832r2,-2l443,824r19,-5l482,811r20,-10l521,791r16,-8l543,773r6,-12l553,751r4,-12l561,728r2,-12l565,704r,-12l557,700r-30,24l496,741r-36,18l453,761r-2,10l449,779r-2,10l443,797r-4,8l433,815r-6,7l419,832xe" stroked="f">
                <v:path arrowok="t"/>
                <o:lock v:ext="edit" verticies="t"/>
              </v:shape>
              <v:shape id="_x0000_s2682" style="position:absolute;left:1670;top:728;width:498;height:729" coordsize="498,729" path="m112,l92,8,59,23,25,43,,63r8,4l13,69r8,4l27,77r6,4l41,85r6,4l53,93r4,-2l84,73,114,59,143,47r20,-4l159,39r-6,-6l149,29r-6,-4l139,19r-5,-4l128,11,122,6r,l120,6,118,4r,l116,4,114,2r,l112,xm386,729r7,-2l429,709r31,-17l490,668r8,-8l498,652r,-10l498,634r,-10l496,616r-2,-9l494,599r-2,-10l478,605r-24,19l429,644r-28,18l382,670r2,8l386,686r,8l386,700r2,7l388,715r-2,8l386,729xe" stroked="f">
                <v:path arrowok="t"/>
                <o:lock v:ext="edit" verticies="t"/>
              </v:shape>
              <v:shape id="_x0000_s2683" style="position:absolute;left:1723;top:771;width:439;height:627" coordsize="439,627" path="m110,l90,4,61,16,31,30,4,48,,50r6,3l12,59r6,4l23,67r4,6l33,77r6,6l45,87,57,79,83,67,108,57r26,-5l157,48r-6,-6l147,36r-5,-6l136,24r-6,-6l124,12,118,6,110,xm329,627r19,-8l376,601r25,-20l425,562r14,-16l437,538r-2,-8l433,522r-4,-8l427,504r-2,-8l421,488r-2,-7l403,502r-17,20l366,540r-22,16l323,570r-6,2l317,579r2,6l321,593r2,8l325,607r2,8l329,621r,6xe" stroked="f">
                <v:path arrowok="t"/>
                <o:lock v:ext="edit" verticies="t"/>
              </v:shape>
              <v:shape id="_x0000_s2684" style="position:absolute;left:1768;top:819;width:374;height:524" coordsize="374,524" path="m112,l89,4,63,9,38,19,12,31,,39r4,6l10,49r4,6l18,61r6,4l28,71r6,6l38,81r1,l59,71,79,63r22,-4l122,55r24,-2l158,55r-6,-8l148,41r-6,-8l136,27r-6,-8l124,13,118,5,112,xm272,524r6,-2l299,508r22,-16l341,474r17,-20l374,433r-2,-4l370,425r,-4l368,417r-2,-4l364,409r-2,-4l362,401r-2,-4l358,393r-2,-4l355,385r-2,-4l351,379r-2,-4l347,371r-6,12l329,401r-12,18l301,435r-15,13l270,460r-8,6l262,474r,6l264,488r,8l266,502r2,8l270,518r2,6xe" stroked="f">
                <v:path arrowok="t"/>
                <o:lock v:ext="edit" verticies="t"/>
              </v:shape>
              <v:shape id="_x0000_s2685" style="position:absolute;left:1806;top:872;width:309;height:413" coordsize="309,413" path="m120,2l108,,84,2,63,6,41,10,21,18,1,28,,28r3,6l7,39r6,6l17,51r4,6l25,61r4,6l35,73r8,-4l57,63,74,59,90,57r18,-2l124,57r17,2l157,63r12,4l163,59r-6,-8l151,41r-6,-7l139,26r-8,-8l126,10,120,2xm224,413r8,-6l248,395r15,-13l279,366r12,-18l303,330r6,-12l305,312r-4,-6l297,300r-4,-5l291,289r-2,-6l289,277r2,-8l289,265r,-6l287,255r-2,-4l281,247r-2,-4l275,239r-2,-2l273,241r-4,16l265,273r-6,16l254,302r-8,14l236,330r-12,12l212,352r-6,6l208,364r2,6l214,378r2,6l218,389r2,6l222,403r2,6l224,409r,l224,411r,l224,411r,l224,413r,xe" stroked="f">
                <v:path arrowok="t"/>
                <o:lock v:ext="edit" verticies="t"/>
              </v:shape>
              <v:shape id="_x0000_s2686" style="position:absolute;left:1841;top:927;width:238;height:303" coordsize="238,303" path="m134,12l122,8,106,4,89,2,73,,55,2,39,4,22,8,8,14,,18r4,6l8,30r4,6l16,42r4,6l24,54r4,6l31,64r8,-2l49,60,61,58r12,l83,58r11,2l104,62r12,4l124,70r10,5l142,81r8,8l157,97r6,8l169,115r6,10l177,135r4,12l183,156r,12l226,168r2,2l230,172r,l232,174r2,2l234,178r2,2l238,182r,4l234,202r-4,16l224,234r-5,13l211,261r-10,14l189,287r-12,10l171,303r-4,-6l165,289r-4,-6l159,277r-4,-6l154,263r-4,-6l146,251r4,-4l157,240r6,-10l169,222r6,-10l177,202r4,-12l183,180r,-12l226,168r-2,-4l222,162r,-4l220,156r-1,-3l219,149r,-2l219,143,207,125,195,107,185,91,173,75,163,60,154,44,144,28,134,12xe" stroked="f">
                <v:path arrowok="t"/>
              </v:shape>
              <v:shape id="_x0000_s2687" style="position:absolute;left:1872;top:985;width:152;height:193" coordsize="152,193" path="m152,110r,-12l150,89,146,77,144,67,138,57,132,47r-6,-8l119,31r-8,-8l103,17,93,12,85,8,73,4,63,2,52,,42,,30,,18,2,8,4,,6r2,l2,8r,l2,8r,l2,8r,l2,8,16,31,30,55,44,77r16,23l73,124r14,22l101,170r14,23l119,189r7,-7l132,172r6,-8l144,154r2,-10l150,132r2,-10l152,110xe" stroked="f">
                <v:path arrowok="t"/>
              </v:shape>
              <v:shape id="_x0000_s2688" style="position:absolute;left:1902;top:1040;width:67;height:89" coordsize="67,89" path="m67,55l65,43,63,34,57,24,51,16,41,10,33,4,22,,12,,,,8,12r6,10l22,34r6,9l35,55r6,12l49,77r6,12l57,87,63,77,65,67,67,55xe" stroked="f">
                <v:path arrowok="t"/>
              </v:shape>
              <v:shape id="_x0000_s2689" style="position:absolute;left:2205;top:1200;width:213;height:172" coordsize="213,172" path="m,137l203,r2,6l207,14r,8l209,28r2,8l211,44r,6l213,57,191,75,168,91r-24,14l118,117,91,129,65,143,40,156,14,172,8,170,4,166,2,162,,156r,-4l,146r,-5l,137xe" stroked="f">
                <v:path arrowok="t"/>
              </v:shape>
              <v:shape id="_x0000_s2690" style="position:absolute;left:2180;top:1125;width:228;height:212" coordsize="228,212" path="m228,75l25,212r,-2l25,208r,l25,206r-2,-2l23,204r,-2l23,202r-4,-8l17,186r-4,-8l11,170,7,162,6,154,2,146,,140,210,r2,8l214,18r4,10l220,38r2,7l224,55r2,10l228,75xe" stroked="f">
                <v:path arrowok="t"/>
              </v:shape>
              <v:shape id="_x0000_s2691" style="position:absolute;left:2150;top:1050;width:240;height:215" coordsize="240,215" path="m240,75l30,215r-4,-9l22,198r-4,-8l14,180r-4,-8l6,164,4,154,,146,219,r2,10l225,18r1,10l228,37r4,10l234,55r2,10l240,75xe" stroked="f">
                <v:path arrowok="t"/>
              </v:shape>
              <v:shape id="_x0000_s2692" style="position:absolute;left:2117;top:975;width:252;height:221" coordsize="252,221" path="m252,75l33,221r-4,-8l25,205,21,195r-6,-7l11,180,7,172,4,162,,154,232,r2,2l234,2r,2l236,6r,l236,8r2,2l238,10r2,8l240,27r2,8l244,43r2,8l248,59r2,8l252,75xe" stroked="f">
                <v:path arrowok="t"/>
              </v:shape>
              <v:shape id="_x0000_s2693" style="position:absolute;left:2083;top:908;width:266;height:221" coordsize="266,221" path="m266,67l34,221r-4,-8l26,205r-4,-8l18,189r-6,-8l8,172,4,164,,156,232,r6,9l242,17r4,8l250,33r4,8l258,51r4,8l266,67xe" stroked="f">
                <v:path arrowok="t"/>
              </v:shape>
              <v:shape id="_x0000_s2694" style="position:absolute;left:2046;top:844;width:269;height:220" coordsize="269,220" path="m269,64l37,220r-6,-8l27,204r-4,-8l19,188r-5,-8l10,172,6,164,,156,234,r6,8l244,16r4,8l254,32r4,8l262,48r4,8l269,64xe" stroked="f">
                <v:path arrowok="t"/>
              </v:shape>
              <v:shape id="_x0000_s2695" style="position:absolute;left:2008;top:781;width:272;height:219" coordsize="272,219" path="m272,63l38,219r-4,-7l30,204r-6,-8l20,188r-4,-8l10,172,6,164,,156,233,r6,8l242,16r6,8l252,32r6,8l262,47r6,8l272,63xe" stroked="f">
                <v:path arrowok="t"/>
              </v:shape>
              <v:shape id="_x0000_s2696" style="position:absolute;left:1965;top:724;width:276;height:213" coordsize="276,213" path="m276,57l43,213r-2,-4l39,205r-2,-4l35,197r-2,-4l31,189r-1,-3l26,184r-2,-4l20,176r-4,-4l14,168r-4,-2l6,162,4,158,,154,232,r6,6l242,13r6,8l254,27r6,8l266,43r4,8l276,57xe" stroked="f">
                <v:path arrowok="t"/>
              </v:shape>
              <v:shape id="_x0000_s2697" style="position:absolute;left:1922;top:668;width:275;height:210" coordsize="275,210" path="m275,56l43,210r-6,-8l33,194r-6,-6l21,180r-6,-8l11,164,6,156,,151,224,r6,8l236,14r8,6l250,28r6,6l262,42r7,6l275,56xe" stroked="f">
                <v:path arrowok="t"/>
              </v:shape>
              <v:shape id="_x0000_s2698" style="position:absolute;left:1874;top:621;width:272;height:198" coordsize="272,198" path="m272,47l48,198r-6,-8l36,182r-4,-8l26,168r-6,-8l14,152,8,146,,140,211,r8,6l227,12r8,6l243,24r7,5l256,35r8,6l272,47xe" stroked="f">
                <v:path arrowok="t"/>
              </v:shape>
              <v:shape id="_x0000_s2699" style="position:absolute;left:1823;top:591;width:262;height:170" coordsize="262,170" path="m262,30l51,170r-2,-4l46,162r-4,-2l38,156r-4,-2l32,150r-4,-2l24,145r,-6l22,135r-2,-4l16,127r-4,-2l8,121,4,119,,115,146,20r8,-4l160,14r8,-4l175,8r8,-2l191,4r8,-2l207,r6,4l221,6r8,4l235,14r7,4l248,22r8,4l262,30xe" stroked="f">
                <v:path arrowok="t"/>
              </v:shape>
              <v:shape id="_x0000_s2700" style="position:absolute;left:1815;top:611;width:154;height:95" coordsize="154,95" path="m154,l8,95r-2,l4,93,2,91r,-2l,87,,83,,81,,79,18,69,38,59,55,49,75,39,95,30,115,18,134,8,154,xe" stroked="f">
                <v:path arrowok="t"/>
              </v:shape>
              <v:shape id="_x0000_s2701" style="position:absolute;left:2038;top:488;width:488;height:766" coordsize="488,766" path="m45,l43,10,39,46,37,79r,20l31,95,27,93,23,89,20,87,16,83,10,81,6,79,,79,6,70,10,60,16,50,22,40,27,30,33,20,39,10,45,xm409,720r8,4l447,738r31,12l488,754r-10,l470,756r-7,l455,758r-10,2l437,762r-8,2l421,766r-2,-4l417,756r-2,-6l415,744r-2,-6l411,732r,-6l409,720xe" stroked="f">
                <v:path arrowok="t"/>
                <o:lock v:ext="edit" verticies="t"/>
              </v:shape>
              <v:shape id="_x0000_s2702" style="position:absolute;left:2075;top:34;width:1304;height:1208" coordsize="1304,1208" path="m8,454l6,464,2,500,,533r,20l2,553r2,2l6,555r2,2l10,557r2,2l16,559r2,l30,565r10,8l49,579r12,8l71,595r8,8l89,611r8,7l97,599,95,569r2,-32l99,510r4,-30l107,450r5,-27l120,395r10,-26l140,342r12,-26l166,292r13,-23l193,245r8,-10l174,259r-28,25l122,312,97,338,73,367,51,395,30,425,8,454xm372,1174r8,4l410,1192r31,12l451,1208r26,-4l504,1202r26,-2l557,1198r26,-2l609,1194r27,-6l660,1182r14,-4l687,1172r14,-6l713,1162r14,-6l741,1150r13,-4l768,1140r-8,l731,1144r-30,2l672,1148r-30,-2l613,1144r-28,-4l555,1136r-27,-5l500,1123r-25,-10l447,1103r-25,-12l398,1077r-26,-14l349,1049r,-1l353,1063r2,16l359,1095r2,16l365,1127r1,15l368,1158r4,16xm1300,569r-51,l1249,537r-2,-27l1243,480r-4,-30l1231,423r-8,-28l1215,369r-12,-27l1193,316r-13,-24l1166,269r-16,-24l1134,221r-15,-22l1099,178r-18,-20l1060,140r-20,-20l1018,104,995,87,971,73,947,59,922,45,896,33,871,23,845,15,817,8,790,r23,2l837,4r24,5l884,15r22,8l930,33r21,12l973,59r16,8l1004,77r14,10l1032,98r14,12l1058,124r11,14l1083,152r34,43l1148,239r32,45l1207,332r28,49l1258,429r20,49l1294,528r4,5l1300,539r2,4l1304,549r,4l1304,559r-2,4l1300,569xm1221,749r2,-8l1231,713r8,-27l1243,656r4,-28l1249,599r,-30l1300,569r-4,8l1290,587r-4,8l1280,605r-4,10l1272,624r,10l1276,646r-6,12l1268,670r-4,14l1262,698r-6,11l1251,719r-4,4l1241,727r-6,4l1229,735r-2,2l1227,739r-2,l1225,741r-2,2l1223,745r-2,2l1221,749xe" stroked="f">
                <v:path arrowok="t"/>
                <o:lock v:ext="edit" verticies="t"/>
              </v:shape>
              <v:shape id="_x0000_s2703" style="position:absolute;left:2170;top:34;width:1154;height:1148" coordsize="1154,1148" path="m1154,569r,-32l1152,510r-4,-30l1144,450r-8,-27l1128,395r-8,-26l1108,342r-10,-26l1085,292r-14,-23l1055,245r-16,-24l1024,199r-20,-21l986,158,965,140,945,120,923,104,900,87,876,73,852,59,827,45,801,33,776,23,750,15,722,8,695,,665,,636,2,606,4,577,8r-30,3l518,15r-30,2l460,21r-1,6l437,31r-20,8l396,49,376,61,354,73,334,83,315,93r-18,7l271,114r-25,16l222,146r-25,16l173,180r-22,17l128,215r-22,20l98,245,84,269,71,292,57,316,45,342,35,369,25,395r-8,28l12,450,8,480,4,510,2,537,,569r2,30l2,618r15,16l33,652r14,18l61,688r14,19l86,727r14,20l112,767r16,18l142,804r13,22l169,848r12,22l193,893r8,22l208,935r8,14l224,963r6,13l236,990r4,14l246,1018r4,16l254,1048r,1l277,1063r26,14l327,1091r25,12l380,1113r25,10l433,1131r27,5l490,1140r28,4l547,1146r30,2l606,1146r30,-2l665,1140r8,l699,1129r27,-12l752,1103r25,-14l803,1073r24,-16l848,1042r22,-18l878,1018r8,-4l892,1010r6,-4l903,1002r4,-6l913,990r4,-6l947,959r29,-26l1004,905r27,-29l1059,846r24,-30l1106,783r20,-34l1128,741r8,-28l1144,686r4,-30l1152,628r2,-29l1154,569r-95,l1057,543r-2,-23l1053,494r-4,-24l1043,448r-6,-23l1030,403r-10,-24l1012,359r-12,-21l988,318,976,298,963,278,949,261,933,243,917,227,902,211,884,195,866,182,846,168,827,156,807,144,785,132,764,122r-22,-8l720,106r-23,-6l675,95,651,91,626,87r-24,l577,85r-24,2l527,87r-23,4l480,95r-23,5l435,106r-24,8l390,122r-22,10l348,144r-19,12l309,168r-20,14l271,195r-17,16l238,227r-16,16l206,261r-13,17l179,298r-14,20l155,338r-12,21l134,379r-8,24l118,425r-6,23l106,470r-4,24l98,520r-2,23l96,569r,24l98,618r4,24l106,666r6,24l118,711r8,24l134,757r9,20l155,798r10,20l179,838r14,20l206,876r16,17l238,909r16,16l271,941r18,14l309,968r20,14l348,992r20,12l390,1014r21,8l435,1030r22,6l480,1042r24,4l527,1049r26,2l577,1051r25,l626,1049r25,-3l675,1042r22,-6l720,1030r22,-8l764,1014r21,-10l807,992r20,-10l846,968r20,-13l884,941r18,-16l917,909r16,-16l949,876r14,-18l976,838r12,-20l1000,798r12,-21l1020,757r10,-22l1037,711r6,-21l1049,666r4,-24l1055,618r2,-25l1059,569r95,xe" stroked="f">
                <v:path arrowok="t"/>
              </v:shape>
              <v:shape id="_x0000_s2704" style="position:absolute;left:2266;top:119;width:963;height:966" coordsize="963,966" path="m963,484r-2,-26l959,435r-2,-26l953,385r-6,-22l941,340r-7,-22l924,294r-8,-20l904,253,892,233,880,213,867,193,853,176,837,158,821,142,806,126,788,110,770,97,750,83,731,71,711,59,689,47,668,37,646,29,624,21,601,15,579,10,555,6,530,2r-24,l481,,457,2r-26,l408,6r-24,4l361,15r-22,6l315,29r-21,8l272,47,252,59,233,71,213,83,193,97r-18,13l158,126r-16,16l126,158r-16,18l97,193,83,213,69,233,59,253,47,274r-9,20l30,318r-8,22l16,363r-6,22l6,409,2,435,,458r,26l,508r2,25l6,557r4,24l16,605r6,21l30,650r8,22l47,692r12,21l69,733r14,20l97,773r13,18l126,808r16,16l158,840r17,16l193,870r20,13l233,897r19,10l272,919r22,10l315,937r24,8l361,951r23,6l408,961r23,3l457,966r24,l506,966r24,-2l555,961r24,-4l601,951r23,-6l646,937r22,-8l689,919r22,-12l731,897r19,-14l770,870r18,-14l806,840r15,-16l837,808r16,-17l867,773r13,-20l892,733r12,-20l916,692r8,-20l934,650r7,-24l947,605r6,-24l957,557r2,-24l961,508r2,-24l867,484r-2,-40l859,405,849,367,835,332,819,298,800,267,778,237,754,209,727,185,697,162,666,144,630,126,595,114,559,104,520,98,481,97r-40,1l404,104r-38,10l331,126r-33,18l266,162r-29,23l209,209r-24,28l162,267r-18,31l126,332r-12,35l105,405r-4,20l99,444r-2,20l97,484r,20l99,524r2,17l105,561r9,38l126,634r18,34l162,700r23,29l209,757r28,24l266,804r32,18l331,840r35,12l404,862r20,4l441,868r20,2l481,870r19,l520,868r20,-2l559,862r36,-10l630,840r36,-18l697,804r30,-23l754,757r24,-28l800,700r19,-32l835,634r14,-35l859,561r6,-37l867,484r96,xe" stroked="f">
                <v:path arrowok="t"/>
              </v:shape>
              <v:shape id="_x0000_s2705" style="position:absolute;left:2363;top:216;width:770;height:773" coordsize="770,773" path="m770,387r-2,-40l762,308,752,270,738,235,722,201,703,170,681,140,657,112,630,88,600,65,569,47,533,29,498,17,462,7,423,1,384,,344,1,307,7,269,17,234,29,201,47,169,65,140,88r-28,24l88,140,65,170,47,201,29,235,17,270,8,308,4,328,2,347,,367r,20l,407r2,20l4,444r4,20l17,502r12,35l47,571r18,32l88,632r24,28l140,684r29,23l201,725r33,18l269,755r38,10l327,769r17,2l364,773r20,l403,773r20,-2l443,769r19,-4l498,755r35,-12l569,725r31,-18l630,684r27,-24l681,632r22,-29l722,571r16,-34l752,502r10,-38l768,427r2,-40l673,387r-2,-30l667,328r-8,-28l649,272,638,249,624,225,606,201,588,181,569,162,545,146,521,132,496,118r-26,-8l443,102,413,98,384,96r-30,2l327,102r-28,8l271,118r-23,14l222,146r-21,16l181,181r-20,20l145,225r-13,24l118,272r-10,28l102,328r-4,29l96,387r2,30l102,444r6,28l118,500r14,23l145,549r16,22l181,591r20,19l222,626r26,14l271,654r28,10l327,670r27,4l384,676r29,-2l443,670r27,-6l496,654r25,-14l545,626r24,-16l588,591r18,-20l624,549r14,-26l649,500r10,-28l667,444r4,-27l673,387r97,xe" stroked="f">
                <v:path arrowok="t"/>
              </v:shape>
              <v:shape id="_x0000_s2706" style="position:absolute;left:2459;top:312;width:577;height:580" coordsize="577,580" path="m577,291r-2,-30l571,232r-8,-28l553,176,542,153,528,129,510,105,492,85,473,66,449,50,425,36,400,22,374,14,347,6,317,2,288,,258,2,231,6r-28,8l175,22,152,36,126,50,105,66,85,85,65,105,49,129,36,153,22,176,12,204,6,232,2,261,,291r2,30l6,348r6,28l22,404r14,23l49,453r16,22l85,495r20,19l126,530r26,14l175,558r28,10l231,574r27,4l288,580r29,-2l347,574r27,-6l400,558r25,-14l449,530r24,-16l492,495r18,-20l528,453r14,-26l553,404r10,-28l571,348r4,-27l577,291r-96,l481,271r-4,-20l473,232r-8,-16l457,198,447,182,437,166,424,153,412,141,396,131,380,121r-18,-8l345,105r-18,-4l307,97r-19,l268,97r-18,4l231,105r-18,8l197,121r-16,10l166,141r-14,12l140,166r-12,16l118,198r-8,18l105,232r-4,19l97,271r,20l97,311r4,18l105,348r5,18l118,382r10,16l140,414r12,13l166,439r15,12l197,459r16,10l231,475r19,4l268,483r20,l307,483r20,-4l345,475r17,-6l380,459r16,-8l412,439r12,-12l437,414r10,-16l457,382r8,-16l473,348r4,-19l481,311r,-20l577,291xe" stroked="f">
                <v:path arrowok="t"/>
              </v:shape>
              <v:shape id="_x0000_s2707" style="position:absolute;left:2556;top:409;width:384;height:386" coordsize="384,386" path="m384,194r,-20l380,154r-4,-19l368,119r-8,-18l350,85,340,69,327,56,315,44,299,34,283,24,265,16,248,8,230,4,210,,191,,171,,153,4,134,8r-18,8l100,24,84,34,69,44,55,56,43,69,31,85,21,101r-8,18l8,135,4,154,,174r,20l,214r4,18l8,251r5,18l21,285r10,16l43,317r12,13l69,342r15,12l100,362r16,10l134,378r19,4l171,386r20,l210,386r20,-4l248,378r17,-6l283,362r16,-8l315,342r12,-12l340,317r10,-16l360,285r8,-16l376,251r4,-19l384,214r,-20xe" stroked="f">
                <v:path arrowok="t"/>
              </v:shape>
              <v:shape id="_x0000_s2708" style="position:absolute;left:2652;top:506;width:191;height:192" coordsize="191,192" path="m191,97l189,77,183,59,175,42,164,28,150,16,132,8,114,2,95,,77,2,57,8,41,16,28,28,16,42,6,59,2,77,,97r2,18l6,135r10,15l28,164r13,12l57,186r20,4l95,192r19,-2l132,186r18,-10l164,164r11,-14l183,135r6,-20l191,97xe" stroked="f">
                <v:path arrowok="t"/>
              </v:shape>
              <v:shape id="_x0000_s2709" style="position:absolute;left:2532;top:603;width:754;height:514" coordsize="754,514" path="m14,482r-4,l8,482r,-2l6,479,4,477r,-2l2,473,,471,24,461r23,-8l73,449r24,-4l120,441r26,-4l169,429r22,-10l215,407r23,-10l262,388r26,-12l313,366r26,-12l362,340r22,-16l404,322r11,-4l425,312r10,-5l443,299r16,-16l473,265r15,-16l504,231r8,-6l522,218r10,-6l543,206r24,-20l591,164r19,-22l630,121,652,99,671,77,691,55,715,34r4,-4l723,24r4,-6l732,12r4,-6l740,2,746,r4,2l752,12r2,10l754,32r-2,12l752,53r-4,10l746,73r-4,10l729,115r-14,29l699,172r-16,28l664,227r-20,26l622,277r-21,26l577,324r-26,22l526,368r-28,20l469,407r-30,18l410,443r-32,16l333,471r-45,11l240,494r-45,12l171,510r-21,2l126,514r-24,l81,512,57,508,34,502,12,494r2,-12xe" fillcolor="black" stroked="f">
                <v:path arrowok="t"/>
              </v:shape>
              <v:shape id="_x0000_s2710" style="position:absolute;left:2562;top:670;width:681;height:423" coordsize="681,423" path="m116,392r43,-18l200,356r40,-16l281,325r38,-18l358,289r39,-20l435,247r31,-31l500,186r33,-30l567,127,600,97,630,67,645,50,657,34,669,16,681,r-4,22l669,44r-8,20l653,83r-12,18l630,119r-12,18l604,153r-29,31l545,216r-32,31l484,277r-36,24l413,323r-37,21l338,362r-39,18l259,394r-41,12l179,412r-22,1l135,415r-23,4l88,421r-21,2l43,423r-22,l,419r7,-4l13,412r8,-2l29,410r16,l61,412r15,1l92,412r6,-4l106,404r6,-6l116,392xe" stroked="f">
                <v:path arrowok="t"/>
              </v:shape>
              <v:shape id="_x0000_s2711" style="position:absolute;left:2215;top:113;width:815;height:447" coordsize="815,447" path="m,425l16,389,34,358,53,326,75,296,98,267r24,-28l144,209r21,-31l173,176r8,-6l189,164r8,-8l207,148r8,-8l221,132r5,-8l252,104,278,89,305,73,333,59,360,49,388,37r29,-8l447,23r30,-6l506,12,536,8,565,6,626,2r59,l687,4r2,2l693,6r2,-2l699,2,701,r4,l709,r14,4l736,6r16,l766,8r16,2l794,14r5,3l805,21r4,4l815,31,792,47r-34,2l723,53r-32,6l658,65r-34,6l591,77r-34,6l524,87,506,97r-22,7l465,110r-22,6l421,124r-21,8l378,144r-20,14l343,172r-20,12l303,193r-19,8l266,211r-18,10l240,229r-8,6l226,245r-5,10l199,277r-22,23l156,324r-24,26l108,373,85,397,61,421,37,443r-5,2l26,447r-8,-2l12,443,6,441,2,437,,431r,-6xe" fillcolor="black" stroked="f">
                <v:path arrowok="t"/>
              </v:shape>
              <v:shape id="_x0000_s2712" style="position:absolute;left:2440;top:431;width:760;height:441" coordsize="760,441" path="m,419l25,407,51,392,76,376r26,-16l129,344r28,-12l185,320r27,-8l218,306r6,-5l232,297r8,-4l248,291r7,-2l263,287r8,-2l328,247r59,-37l446,176r61,-34l567,107,626,73,681,38,734,r4,4l742,8r4,2l752,14r4,4l758,22r2,6l760,34,748,55,734,75,718,95r-16,18l669,144r-36,32l596,206r-39,27l517,265r-39,34l423,328r-57,30l338,374r-27,12l281,397r-29,12l222,419r-30,8l163,433r-30,6l102,441r-30,l41,439,9,433,,419xe" fillcolor="black" stroked="f">
                <v:path arrowok="t"/>
              </v:shape>
              <v:shape id="_x0000_s2713" style="position:absolute;left:2339;top:257;width:750;height:459" coordsize="750,459" path="m16,376l26,362,37,346,49,332,63,318,75,305,89,291r13,-12l116,267r,-16l162,216r47,-38l258,142r49,-33l333,95,358,79,384,67,410,55r27,-9l463,38r27,-4l518,30r22,-2l559,26r20,-4l601,18r19,-6l640,10,660,6,681,4r10,2l699,6,709,4,719,r10,l736,2r4,2l744,6r4,4l750,16,738,34,691,51,646,71,601,93r-48,22l508,138r-43,26l419,190r-45,26l288,273r-85,59l120,393,39,457r-9,2l22,459r-6,-2l10,453,6,449,4,445,2,437,,431,2,415,6,401r4,-13l16,376xe" fillcolor="black" stroked="f">
                <v:path arrowok="t"/>
              </v:shape>
              <v:shape id="_x0000_s2714" style="position:absolute;left:2382;top:297;width:599;height:371" coordsize="599,371" path="m288,85l308,73,325,63,343,53r20,-8l402,35r39,-8l481,21r39,-6l560,9,599,,520,39,443,79r-78,43l288,170r-75,47l140,266,69,318,,371,10,348,22,326,36,304,52,284,67,265,85,247r18,-18l122,211r40,-31l203,148r44,-32l288,85xe" stroked="f">
                <v:path arrowok="t"/>
              </v:shape>
              <v:shape id="_x0000_s2715" style="position:absolute;left:2514;top:496;width:626;height:352" coordsize="626,352" path="m,344l34,328,65,311,97,291r31,-18l160,253r31,-15l207,230r18,-6l243,218r17,-6l272,202r14,-12l300,182r13,-8l327,166r16,-6l357,154r15,-5l402,127r30,-20l465,87,496,69,528,52,561,36,593,18,626,r-7,20l585,46,554,75r-34,32l489,137r-34,27l422,188r-18,12l386,208r-19,8l347,222r-38,27l268,275r-41,22l183,315r-43,15l95,342r-22,4l52,348r-24,2l4,352,,344xe" stroked="f">
                <v:path arrowok="t"/>
              </v:shape>
              <v:shape id="_x0000_s2716" style="position:absolute;left:2284;top:136;width:638;height:344" coordsize="638,344" path="m24,301l35,285,47,271,59,255,71,242,83,226r9,-14l102,196r10,-18l140,153r27,-24l197,109,226,91,258,74,289,60,323,48,356,36r34,-8l425,20r34,-6l494,10,565,2,634,r4,6l608,10r-29,2l549,18r-31,4l488,30r-27,6l431,46,402,56r-22,6l358,70,335,80r-22,9l289,101r-21,14l248,129r-18,16l219,151r-14,4l191,161r-14,6l165,174r-11,8l146,192r-6,14l118,222r-18,18l85,259,71,277,55,297,39,313,22,331,,344r,-5l2,333r2,-6l8,321r4,-4l16,311r4,-6l24,301xe" stroked="f">
                <v:path arrowok="t"/>
              </v:shape>
              <v:shape id="_x0000_s2717" style="position:absolute;left:1457;top:807;width:589;height:763" coordsize="589,763" path="m467,763l496,621,451,466,398,344,327,245,280,166,203,89,120,47,,59,156,r92,29l349,142r88,127l516,373r53,166l589,672,467,763xe" fillcolor="#e6e6e6" stroked="f">
                <v:path arrowok="t"/>
              </v:shape>
              <v:shape id="_x0000_s2718" style="position:absolute;left:1457;top:807;width:589;height:763" coordsize="589,763" path="m467,763l496,621,451,466,398,344,327,245,280,166,203,89,120,47,,59,156,r92,29l349,142r88,127l516,373r53,166l589,672,467,763xe" fillcolor="black" stroked="f">
                <v:path arrowok="t"/>
              </v:shape>
              <v:shape id="_x0000_s2719" style="position:absolute;left:1457;top:817;width:561;height:747" coordsize="561,747" path="m230,13r-8,l203,11r-22,l161,11r-21,2l120,15r-20,4l63,29,26,43,16,47,,49,126,2r10,l144,r10,l163,r10,2l181,2r10,2l201,6r29,7xm480,686r12,-14l516,642r20,-33l553,573r2,-6l557,581r2,14l559,607r2,13l559,634r,12l555,660r-6,12l541,684r-7,10l524,703r-10,8l502,721r-12,10l478,739r-11,8l480,686xe" stroked="f">
                <v:path arrowok="t"/>
                <o:lock v:ext="edit" verticies="t"/>
              </v:shape>
              <v:shape id="_x0000_s2720" style="position:absolute;left:1473;top:828;width:539;height:675" coordsize="539,675" path="m214,2r-8,l187,,165,,145,,124,2,104,4,84,8,47,18,10,32,,36,104,26r65,32l201,60r35,6l268,74r33,11l301,85,258,38r-4,-4l250,30r-4,-4l242,22r-2,-4l236,14r-4,-4l228,8,214,2xm464,675r12,-14l500,631r20,-33l537,562r2,-6l537,550r,-6l535,538r,-6l535,526r,-8l533,513r,-6l531,497r-2,-8l525,479r-2,-10l520,459r-4,-8l514,441r-4,-10l510,439r-6,36l496,507r-12,33l470,568r10,32l464,675xe" stroked="f">
                <v:path arrowok="t"/>
                <o:lock v:ext="edit" verticies="t"/>
              </v:shape>
              <v:shape id="_x0000_s2721" style="position:absolute;left:1642;top:886;width:341;height:510" coordsize="341,510" path="m132,27r,l99,16,67,8,32,2,,,18,10,79,69r4,2l108,81r26,12l158,107r21,17l201,142r18,20l234,186r16,23l262,233r10,28l278,288r6,28l284,346r47,l331,350r2,4l335,356r,4l337,364r2,4l339,370r2,3l341,381r-6,36l327,449r-12,33l301,510,274,421r4,-16l284,375r,-29l331,346,321,324,311,300,299,279,288,257,278,235,264,213,252,192,238,170,181,87r-6,-6l171,73r-6,-6l160,61r-4,-6l150,49r-4,-6l140,37,132,27xe" stroked="f">
                <v:path arrowok="t"/>
              </v:shape>
              <v:shape id="_x0000_s2722" style="position:absolute;left:1721;top:955;width:205;height:352" coordsize="205,352" path="m205,277r,-30l199,219r-6,-27l183,164,171,140,155,117,140,93,122,73,100,55,79,38,55,24,29,12,4,2,,,16,18,63,97r2,4l81,115r13,15l108,148r12,20l130,188r2,6l134,196r35,81l205,277r,29l199,336r-4,16l187,318,169,277r36,xe" stroked="f">
                <v:path arrowok="t"/>
              </v:shape>
              <v:shape id="_x0000_s2723" style="position:absolute;left:1786;top:1056;width:67;height:93" coordsize="67,93" path="m67,93l65,87,55,67,43,47,29,29,16,14,,,67,93xe" fillcolor="#bcd0d0" stroked="f">
                <v:path arrowok="t"/>
              </v:shape>
              <v:shape id="_x0000_s2724" style="position:absolute;left:1807;top:1083;width:22;height:32" coordsize="22,32" path="m,l,2r2,l4,4r2,l8,6r,l10,8r2,l14,12r2,2l18,16r,4l20,22r,4l22,30r,2l,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       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2" o:spid="_x0000_s2725" type="#_x0000_t75" alt="güzel yazı" style="position:absolute;margin-left:261pt;margin-top:4.25pt;width:279pt;height:38.85pt;z-index:-251619840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Ata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726" editas="canvas" style="width:27pt;height:18pt;mso-position-horizontal-relative:char;mso-position-vertical-relative:line" coordorigin="1920,5584" coordsize="540,360">
            <o:lock v:ext="edit" aspectratio="t"/>
            <v:shape id="_x0000_s2727" type="#_x0000_t75" style="position:absolute;left:1920;top:5584;width:540;height:360" o:preferrelative="f">
              <v:fill o:detectmouseclick="t"/>
              <v:path o:extrusionok="t" o:connecttype="none"/>
              <o:lock v:ext="edit" text="t"/>
            </v:shape>
            <v:group id="_x0000_s2728" style="position:absolute;left:1920;top:5585;width:540;height:359" coordorigin="1980,6685" coordsize="3060,2580">
              <v:shape id="_x0000_s2729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<v:path arrowok="t"/>
              </v:shape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2730" type="#_x0000_t116" style="position:absolute;left:1980;top:8977;width:720;height:288;rotation:-2029241fd" strokeweight="1.25pt"/>
              <v:shape id="_x0000_s2731" type="#_x0000_t116" style="position:absolute;left:4320;top:8725;width:720;height:288" strokeweight="1.25pt"/>
            </v:group>
            <w10:anchorlock/>
          </v:group>
        </w:pic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 xml:space="preserve">atlat.        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732" editas="canvas" style="width:27pt;height:18pt;mso-position-horizontal-relative:char;mso-position-vertical-relative:line" coordorigin="1920,5584" coordsize="540,360">
            <o:lock v:ext="edit" aspectratio="t"/>
            <v:shape id="_x0000_s2733" type="#_x0000_t75" style="position:absolute;left:1920;top:5584;width:540;height:360" o:preferrelative="f">
              <v:fill o:detectmouseclick="t"/>
              <v:path o:extrusionok="t" o:connecttype="none"/>
              <o:lock v:ext="edit" text="t"/>
            </v:shape>
            <v:group id="_x0000_s2734" style="position:absolute;left:1920;top:5585;width:540;height:359" coordorigin="1980,6685" coordsize="3060,2580">
              <v:shape id="_x0000_s2735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<v:path arrowok="t"/>
              </v:shape>
              <v:shape id="_x0000_s2736" type="#_x0000_t116" style="position:absolute;left:1980;top:8977;width:720;height:288;rotation:-2029241fd" strokeweight="1.25pt"/>
              <v:shape id="_x0000_s2737" type="#_x0000_t116" style="position:absolute;left:4320;top:8725;width:720;height:288" strokeweight="1.25pt"/>
            </v:group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0" o:spid="_x0000_s2738" type="#_x0000_t75" alt="güzel yazı" style="position:absolute;margin-left:261pt;margin-top:4.45pt;width:279pt;height:38.85pt;z-index:-251621888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>Ela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 xml:space="preserve">atlet al.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3" o:spid="_x0000_s2739" type="#_x0000_t75" alt="güzel yazı" style="position:absolute;margin-left:261pt;margin-top:4.45pt;width:279pt;height:38.85pt;z-index:-251618816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>Lale tele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 xml:space="preserve">atlet at.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4" o:spid="_x0000_s2740" type="#_x0000_t75" alt="güzel yazı" style="position:absolute;margin-left:261pt;margin-top:4.45pt;width:279pt;height:38.85pt;z-index:-251617792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Ata et tat.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5" o:spid="_x0000_s2741" type="#_x0000_t75" alt="güzel yazı" style="position:absolute;margin-left:261pt;margin-top:4.45pt;width:279pt;height:38.85pt;z-index:-251616768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Ela tel al.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6" o:spid="_x0000_s2742" type="#_x0000_t75" alt="güzel yazı" style="position:absolute;margin-left:261pt;margin-top:4.45pt;width:279pt;height:38.85pt;z-index:-251615744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Lale alet al.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7" o:spid="_x0000_s2743" type="#_x0000_t75" alt="güzel yazı" style="position:absolute;margin-left:261pt;margin-top:4.45pt;width:279pt;height:38.85pt;z-index:-251614720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Tel alet al.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30" o:spid="_x0000_s2744" type="#_x0000_t75" alt="güzel yazı" style="position:absolute;margin-left:261pt;margin-top:4.45pt;width:279pt;height:38.85pt;z-index:-251611648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Ali ile Ela el ele.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31" o:spid="_x0000_s2745" type="#_x0000_t75" alt="güzel yazı" style="position:absolute;margin-left:261pt;margin-top:4.45pt;width:279pt;height:38.85pt;z-index:-251610624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Ali teli elle.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32" o:spid="_x0000_s2746" type="#_x0000_t75" alt="güzel yazı" style="position:absolute;margin-left:261pt;margin-top:4.45pt;width:279pt;height:38.85pt;z-index:-251609600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Ali elli alet al.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33" o:spid="_x0000_s2747" type="#_x0000_t75" alt="güzel yazı" style="position:absolute;margin-left:261pt;margin-top:4.45pt;width:279pt;height:38.85pt;z-index:-251608576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Tel ile alet al.           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8" o:spid="_x0000_s2748" type="#_x0000_t75" alt="güzel yazı" style="position:absolute;margin-left:261pt;margin-top:4.45pt;width:279pt;height:38.85pt;z-index:-251613696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Ali eli ile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749" editas="canvas" style="width:36pt;height:21pt;mso-position-horizontal-relative:char;mso-position-vertical-relative:line" coordorigin=",673" coordsize="720,420">
            <o:lock v:ext="edit" aspectratio="t"/>
            <v:shape id="_x0000_s2750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751" style="position:absolute;top:673;width:720;height:420;flip:x" coordorigin=",265" coordsize="1419,828">
              <v:shape id="_x0000_s2752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2753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2754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2755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2756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2757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2758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2759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2760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2761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2762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2763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2764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2765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2766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2767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2768" style="position:absolute;left:70;top:926;width:10;height:6" coordsize="10,6" path="m,6r10,l7,5,6,3,3,2,,,,6xe" stroked="f">
                <v:path arrowok="t"/>
              </v:shape>
              <v:shape id="_x0000_s2769" style="position:absolute;left:1344;top:931;width:3;height:1" coordsize="3,1" path="m3,1l3,,1,r,l1,,,1r3,xe" stroked="f">
                <v:path arrowok="t"/>
              </v:shape>
              <v:shape id="_x0000_s2770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2771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2772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2773" style="position:absolute;left:934;top:391;width:45;height:148" coordsize="45,148" path="m20,l15,,10,,6,,,,27,148r5,l36,148r4,l45,148,20,xe" fillcolor="#bfddff" stroked="f">
                <v:path arrowok="t"/>
              </v:shape>
              <v:shape id="_x0000_s2774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2775" style="position:absolute;left:1024;top:391;width:45;height:148" coordsize="45,148" path="m,l26,148r5,l36,148r5,l45,148,19,,13,,9,,5,,,xe" fillcolor="#bfddff" stroked="f">
                <v:path arrowok="t"/>
              </v:shape>
              <v:shape id="_x0000_s2776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2777" style="position:absolute;left:984;top:391;width:66;height:148" coordsize="66,148" path="m,l25,148r10,l46,148r10,l66,148,40,,30,,20,,10,,,xe" stroked="f">
                <v:path arrowok="t"/>
              </v:shape>
              <v:shape id="_x0000_s2778" style="position:absolute;left:1043;top:391;width:52;height:148" coordsize="52,148" path="m24,l19,,13,,6,,,,26,148r7,l39,148r7,l52,148,24,xe" stroked="f">
                <v:path arrowok="t"/>
              </v:shape>
              <v:shape id="_x0000_s2779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2780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2781" style="position:absolute;left:642;top:391;width:34;height:148" coordsize="34,148" path="m34,l29,,20,,10,,,,,148r13,l23,148r7,l34,148r,-27l34,74r,-46l34,xe" stroked="f">
                <v:path arrowok="t"/>
              </v:shape>
              <v:shape id="_x0000_s2782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2783" style="position:absolute;left:80;top:836;width:108;height:14" coordsize="108,14" path="m,l,3,,7r,4l,14r102,l103,11r2,-4l106,3,108,,,xe" stroked="f">
                <v:path arrowok="t"/>
              </v:shape>
              <v:shape id="_x0000_s2784" style="position:absolute;left:470;top:836;width:454;height:14" coordsize="454,14" path="m,l1,3,3,7r1,4l6,14r442,l450,11r1,-4l453,3,454,,,xe" stroked="f">
                <v:path arrowok="t"/>
              </v:shape>
              <v:shape id="_x0000_s2785" style="position:absolute;left:1206;top:836;width:132;height:14" coordsize="132,14" path="m,l2,3,3,7r2,4l6,14r126,l132,11r,-4l132,3r,-3l,xe" stroked="f">
                <v:path arrowok="t"/>
              </v:shape>
            </v:group>
            <w10:wrap side="left"/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itti.        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786" editas="canvas" style="width:36pt;height:21pt;mso-position-horizontal-relative:char;mso-position-vertical-relative:line" coordorigin=",673" coordsize="720,420">
            <o:lock v:ext="edit" aspectratio="t"/>
            <v:shape id="_x0000_s2787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788" style="position:absolute;top:673;width:720;height:420;flip:x" coordorigin=",265" coordsize="1419,828">
              <v:shape id="_x0000_s2789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2790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2791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2792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2793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2794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2795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2796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2797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2798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2799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2800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2801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2802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2803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2804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2805" style="position:absolute;left:70;top:926;width:10;height:6" coordsize="10,6" path="m,6r10,l7,5,6,3,3,2,,,,6xe" stroked="f">
                <v:path arrowok="t"/>
              </v:shape>
              <v:shape id="_x0000_s2806" style="position:absolute;left:1344;top:931;width:3;height:1" coordsize="3,1" path="m3,1l3,,1,r,l1,,,1r3,xe" stroked="f">
                <v:path arrowok="t"/>
              </v:shape>
              <v:shape id="_x0000_s2807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2808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2809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2810" style="position:absolute;left:934;top:391;width:45;height:148" coordsize="45,148" path="m20,l15,,10,,6,,,,27,148r5,l36,148r4,l45,148,20,xe" fillcolor="#bfddff" stroked="f">
                <v:path arrowok="t"/>
              </v:shape>
              <v:shape id="_x0000_s2811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2812" style="position:absolute;left:1024;top:391;width:45;height:148" coordsize="45,148" path="m,l26,148r5,l36,148r5,l45,148,19,,13,,9,,5,,,xe" fillcolor="#bfddff" stroked="f">
                <v:path arrowok="t"/>
              </v:shape>
              <v:shape id="_x0000_s2813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2814" style="position:absolute;left:984;top:391;width:66;height:148" coordsize="66,148" path="m,l25,148r10,l46,148r10,l66,148,40,,30,,20,,10,,,xe" stroked="f">
                <v:path arrowok="t"/>
              </v:shape>
              <v:shape id="_x0000_s2815" style="position:absolute;left:1043;top:391;width:52;height:148" coordsize="52,148" path="m24,l19,,13,,6,,,,26,148r7,l39,148r7,l52,148,24,xe" stroked="f">
                <v:path arrowok="t"/>
              </v:shape>
              <v:shape id="_x0000_s2816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2817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2818" style="position:absolute;left:642;top:391;width:34;height:148" coordsize="34,148" path="m34,l29,,20,,10,,,,,148r13,l23,148r7,l34,148r,-27l34,74r,-46l34,xe" stroked="f">
                <v:path arrowok="t"/>
              </v:shape>
              <v:shape id="_x0000_s2819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2820" style="position:absolute;left:80;top:836;width:108;height:14" coordsize="108,14" path="m,l,3,,7r,4l,14r102,l103,11r2,-4l106,3,108,,,xe" stroked="f">
                <v:path arrowok="t"/>
              </v:shape>
              <v:shape id="_x0000_s2821" style="position:absolute;left:470;top:836;width:454;height:14" coordsize="454,14" path="m,l1,3,3,7r1,4l6,14r442,l450,11r1,-4l453,3,454,,,xe" stroked="f">
                <v:path arrowok="t"/>
              </v:shape>
              <v:shape id="_x0000_s2822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29" o:spid="_x0000_s2823" type="#_x0000_t75" alt="güzel yazı" style="position:absolute;margin-left:261pt;margin-top:4.45pt;width:279pt;height:38.85pt;z-index:-251612672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İt Ali it.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824" editas="canvas" style="width:36pt;height:21pt;mso-position-horizontal-relative:char;mso-position-vertical-relative:line" coordorigin=",673" coordsize="720,420">
            <o:lock v:ext="edit" aspectratio="t"/>
            <v:shape id="_x0000_s2825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826" style="position:absolute;top:673;width:720;height:420;flip:x" coordorigin=",265" coordsize="1419,828">
              <v:shape id="_x0000_s2827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2828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2829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2830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2831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2832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2833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2834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2835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2836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2837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2838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2839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2840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2841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2842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2843" style="position:absolute;left:70;top:926;width:10;height:6" coordsize="10,6" path="m,6r10,l7,5,6,3,3,2,,,,6xe" stroked="f">
                <v:path arrowok="t"/>
              </v:shape>
              <v:shape id="_x0000_s2844" style="position:absolute;left:1344;top:931;width:3;height:1" coordsize="3,1" path="m3,1l3,,1,r,l1,,,1r3,xe" stroked="f">
                <v:path arrowok="t"/>
              </v:shape>
              <v:shape id="_x0000_s2845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2846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2847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2848" style="position:absolute;left:934;top:391;width:45;height:148" coordsize="45,148" path="m20,l15,,10,,6,,,,27,148r5,l36,148r4,l45,148,20,xe" fillcolor="#bfddff" stroked="f">
                <v:path arrowok="t"/>
              </v:shape>
              <v:shape id="_x0000_s2849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2850" style="position:absolute;left:1024;top:391;width:45;height:148" coordsize="45,148" path="m,l26,148r5,l36,148r5,l45,148,19,,13,,9,,5,,,xe" fillcolor="#bfddff" stroked="f">
                <v:path arrowok="t"/>
              </v:shape>
              <v:shape id="_x0000_s2851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2852" style="position:absolute;left:984;top:391;width:66;height:148" coordsize="66,148" path="m,l25,148r10,l46,148r10,l66,148,40,,30,,20,,10,,,xe" stroked="f">
                <v:path arrowok="t"/>
              </v:shape>
              <v:shape id="_x0000_s2853" style="position:absolute;left:1043;top:391;width:52;height:148" coordsize="52,148" path="m24,l19,,13,,6,,,,26,148r7,l39,148r7,l52,148,24,xe" stroked="f">
                <v:path arrowok="t"/>
              </v:shape>
              <v:shape id="_x0000_s2854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2855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2856" style="position:absolute;left:642;top:391;width:34;height:148" coordsize="34,148" path="m34,l29,,20,,10,,,,,148r13,l23,148r7,l34,148r,-27l34,74r,-46l34,xe" stroked="f">
                <v:path arrowok="t"/>
              </v:shape>
              <v:shape id="_x0000_s2857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2858" style="position:absolute;left:80;top:836;width:108;height:14" coordsize="108,14" path="m,l,3,,7r,4l,14r102,l103,11r2,-4l106,3,108,,,xe" stroked="f">
                <v:path arrowok="t"/>
              </v:shape>
              <v:shape id="_x0000_s2859" style="position:absolute;left:470;top:836;width:454;height:14" coordsize="454,14" path="m,l1,3,3,7r1,4l6,14r442,l450,11r1,-4l453,3,454,,,xe" stroked="f">
                <v:path arrowok="t"/>
              </v:shape>
              <v:shape id="_x0000_s2860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it.             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861" editas="canvas" style="width:36pt;height:21pt;mso-position-horizontal-relative:char;mso-position-vertical-relative:line" coordorigin=",673" coordsize="720,420">
            <o:lock v:ext="edit" aspectratio="t"/>
            <v:shape id="_x0000_s2862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863" style="position:absolute;top:673;width:720;height:420;flip:x" coordorigin=",265" coordsize="1419,828">
              <v:shape id="_x0000_s2864" style="position:absolute;top:265;width:1419;height:828" coordsize="1419,828" path="m1417,533r-1,-8l1413,516r-5,-9l1404,499r-6,-9l1391,482r-8,-9l1374,466r,-43l1374,361r,-55l1374,283,1317,83r,l1311,67r-9,-16l1292,37,1280,24,1264,14,1248,5,1229,1,1209,r-7,l1182,r-30,l1113,r-47,l1013,,957,,900,,843,,787,,734,,688,,648,,618,,597,r-7,l560,1,534,7r-22,9l493,26,477,36r-11,8l457,51r-4,5l453,56r1,l454,56r,l453,57r-3,2l448,62r-2,1l440,69,424,86r-23,23l375,138r-27,27l325,191r-18,20l297,221r-12,5l265,231r-24,9l213,249r-27,8l163,264r-15,6l142,272r-3,1l115,286,96,302,79,320,67,339,57,359r-7,22l47,401r-1,20l46,421r,2l46,423r,1l46,427r,7l46,444r,13l36,463r-9,7l20,479r-6,8l10,496r-4,9l3,513r-2,9l1,522r,1l,526r,l,605r,2l3,627r6,19l17,661r12,15l42,689r14,10l70,706r16,6l87,712r2,1l90,713r6,2l105,716r10,1l126,720r12,2l149,725r10,1l173,748r18,20l209,785r20,16l252,812r25,9l302,827r28,1l354,827r24,-5l401,814r22,-10l443,791r18,-16l477,758r14,-20l503,738r16,l540,738r27,l596,738r33,l662,738r36,l732,738r33,l798,738r29,l854,738r21,l891,738r12,l917,758r16,17l951,791r20,13l994,814r23,8l1042,827r24,1l1092,827r26,-6l1142,812r23,-13l1186,785r19,-19l1222,746r15,-21l1249,723r16,-3l1282,717r18,-2l1314,713r14,-3l1337,709r3,l1354,706r14,-7l1381,692r12,-12l1403,667r8,-16l1416,634r3,-20l1419,539r-2,-6xe" stroked="f">
                <v:path arrowok="t"/>
              </v:shape>
              <v:shape id="_x0000_s2865" style="position:absolute;left:40;top:305;width:1338;height:748" coordsize="1338,748" path="m1338,501r-1,-6l1334,488r-3,-6l1325,475r-5,-8l1313,460r-9,-5l1294,449r,-42l1294,339r,-63l1294,249,1240,55r-3,-9l1231,37r-6,-10l1218,19r-10,-8l1197,4,1184,1,1169,,550,,526,1,506,6r-19,7l472,20r-12,7l450,34r-6,6l441,43r-5,6l420,66,397,91r-29,28l340,150r-26,28l292,201r-14,15l268,219r-19,7l224,234r-30,9l165,253r-24,7l123,266r-7,3l116,269,95,282,77,296,65,314r-9,15l50,347r-4,14l45,373r,8l45,383r,l45,383r,1l45,393r,14l45,426r,17l35,446r-9,6l17,457r-5,6l7,470r-3,6l2,482,,488r,1l,565r2,15l7,593r6,11l22,613r8,7l39,626r8,4l56,633r1,1l146,650r10,20l169,689r16,17l202,721r19,11l242,741r23,6l290,748r22,-1l334,741r20,-7l373,722r17,-13l406,693r13,-17l429,657r457,l896,676r13,17l924,709r17,13l960,734r22,7l1003,747r23,1l1050,747r23,-6l1093,732r20,-13l1132,705r14,-17l1159,669r10,-22l1294,630r6,-1l1307,626r8,-5l1323,616r5,-8l1334,598r3,-11l1338,574r,-72l1338,501xm85,383r,l85,381r,l85,380r,-6l86,367r2,-10l92,347r6,-12l106,324r12,-10l132,305r9,-3l159,296r27,-8l216,278r32,-10l274,259r18,-6l300,250,472,70r1,-1l477,65r7,-5l493,55r11,-6l517,45r16,-3l550,40r621,l1185,43r9,10l1199,62r2,4l1202,73r6,19l1217,119r8,32l1235,186r9,30l1250,240r4,15l1254,280r,59l1254,406r,53l1102,459r-9,-4l1085,450r-9,-3l1066,444r-10,-2l1046,440r-10,-1l1026,439r-10,l1005,440r-10,2l984,444r-10,3l966,450r-9,5l949,459r-584,l357,455r-9,-5l340,447r-10,-3l320,442r-10,-2l300,439r-10,l280,439r-12,1l258,442r-10,2l238,447r-9,3l221,455r-9,4l85,459r,-76l85,383xm135,608r-10,-2l113,604r-11,-3l92,600,82,598r-9,-3l69,595r-3,-1l60,593r-8,-6l45,578,40,564r,-10l40,531r,-25l40,493r2,-4l46,485r7,-3l66,479r6,l72,479r113,l173,490r-10,12l155,516r-7,13l142,545r-4,15l136,577r-1,16l135,597r,3l135,604r,4xm290,708r-23,-3l245,699,225,688,208,673,194,657,184,637r-6,-21l175,593r1,-22l182,551r10,-17l204,516r14,-13l235,492r19,-9l274,479r30,l324,483r19,9l360,503r14,13l386,534r10,17l401,571r2,22l400,616r-6,21l384,657r-14,16l353,688r-19,11l312,705r-22,3xm873,618r-432,l443,611r,-5l443,598r,-5l441,577r-1,-17l436,545r-6,-16l423,516r-9,-14l404,490,393,479r528,l910,490r-10,12l891,516r-7,13l878,545r-4,15l873,577r-2,16l871,598r,8l871,611r2,7xm1026,708r-23,-3l982,699,962,688,944,673,930,657,920,637r-6,-21l911,593r2,-22l919,551r10,-17l940,516r14,-13l972,492r18,-9l1010,479r30,l1060,483r19,9l1096,503r15,13l1122,534r10,17l1138,571r1,22l1136,616r-5,21l1121,657r-15,16l1089,688r-19,11l1049,705r-23,3xm1298,574r-1,7l1295,585r-4,3l1288,590r-3,l1277,591r-13,2l1248,595r-17,3l1212,601r-17,2l1179,606r,-3l1179,598r,-3l1179,593r-1,-16l1176,560r-4,-15l1166,529r-7,-13l1151,502r-10,-12l1129,479r131,l1270,482r14,6l1293,495r4,7l1298,508r,11l1298,542r,22l1298,574xe" fillcolor="black" stroked="f">
                <v:path arrowok="t"/>
                <o:lock v:ext="edit" verticies="t"/>
              </v:shape>
              <v:shape id="_x0000_s2866" style="position:absolute;left:215;top:784;width:228;height:229" coordsize="228,229" path="m129,l99,,79,4,60,13,43,24,29,37,17,55,7,72,1,92,,114r3,23l9,158r10,20l33,194r17,15l70,220r22,6l115,229r22,-3l159,220r19,-11l195,194r14,-16l219,158r6,-21l228,114,226,92,221,72,211,55,199,37,185,24,168,13,149,4,129,xe" fillcolor="#3f9eff" stroked="f">
                <v:path arrowok="t"/>
              </v:shape>
              <v:shape id="_x0000_s2867" style="position:absolute;left:80;top:784;width:145;height:129" coordsize="145,129" path="m32,r,l26,,13,3,6,6,2,10,,14,,27,,52,,75,,85,5,99r7,9l20,114r6,1l29,116r4,l42,119r10,2l62,122r11,3l85,127r10,2l95,125r,-4l95,118r,-4l96,98,98,81r4,-15l108,50r7,-13l123,23,133,11,145,,32,xe" fillcolor="#bfddff" stroked="f">
                <v:path arrowok="t"/>
              </v:shape>
              <v:shape id="_x0000_s2868" style="position:absolute;left:125;top:345;width:1169;height:419" coordsize="1169,419" path="m127,419r9,-4l144,410r9,-3l163,404r10,-2l183,400r12,-1l205,399r10,l225,400r10,2l245,404r10,3l263,410r9,5l280,419r584,l872,415r9,-5l889,407r10,-3l910,402r10,-2l931,399r10,l951,399r10,1l971,402r10,2l991,407r9,3l1008,415r9,4l1169,419r,-53l1169,299r,-59l1169,215r-4,-15l1159,176r-9,-30l1140,111r-8,-32l1123,52r-6,-19l1116,26r-2,-4l1109,13,1100,3,1086,,465,,448,2,432,5,419,9r-11,6l399,20r-7,5l388,29r-1,1l215,210r-8,3l189,219r-26,9l131,238r-30,10l74,256r-18,6l47,265r-14,9l21,284r-8,11l7,307,3,317,1,327,,334r,6l,341r,l,343r,l,343r,76l127,419xe" fillcolor="#3f9eff" stroked="f">
                <v:path arrowok="t"/>
              </v:shape>
              <v:shape id="_x0000_s2869" style="position:absolute;left:433;top:784;width:528;height:139" coordsize="528,139" path="m,l11,11,21,23r9,14l37,50r6,16l47,81r1,17l50,114r,5l50,127r,5l48,139r432,l478,132r,-5l478,119r,-5l480,98r1,-17l485,66r6,-16l498,37r9,-14l517,11,528,,,xe" fillcolor="#bfddff" stroked="f">
                <v:path arrowok="t"/>
              </v:shape>
              <v:shape id="_x0000_s2870" style="position:absolute;left:1169;top:784;width:169;height:127" coordsize="169,127" path="m141,3l131,,,,12,11,22,23r8,14l37,50r6,16l47,81r2,17l50,114r,2l50,119r,5l50,127r16,-3l83,122r19,-3l119,116r16,-2l148,112r8,-1l159,111r3,-2l166,106r2,-4l169,95r,-10l169,63r,-23l169,29r-1,-6l164,16,155,9,141,3xe" fillcolor="#bfddff" stroked="f">
                <v:path arrowok="t"/>
              </v:shape>
              <v:shape id="_x0000_s2871" style="position:absolute;left:951;top:784;width:228;height:229" coordsize="228,229" path="m129,l99,,79,4,61,13,43,24,29,37,18,55,8,72,2,92,,114r3,23l9,158r10,20l33,194r18,15l71,220r21,6l115,229r23,-3l159,220r19,-11l195,194r15,-16l220,158r5,-21l228,114,227,92,221,72,211,55,200,37,185,24,168,13,149,4,129,xe" fillcolor="#3f9eff" stroked="f">
                <v:path arrowok="t"/>
              </v:shape>
              <v:shape id="_x0000_s2872" style="position:absolute;left:229;top:798;width:199;height:200" coordsize="199,200" path="m,100r2,20l7,138r10,18l29,172r16,11l62,193r18,6l101,200r20,-1l139,193r17,-10l171,172r11,-16l192,138r6,-18l199,100,198,79,192,61,182,44,171,29,156,18,139,8,121,2,101,,80,2,62,8,45,18,29,29,17,44,7,61,2,79,,100xm20,100l22,84,26,69,35,55,43,44,56,33,69,26,85,22r16,-2l116,22r15,4l145,33r11,11l166,55r8,14l178,84r1,16l178,115r-4,16l166,144r-10,13l145,166r-14,8l116,179r-15,1l85,179,69,174,56,166,43,157,35,144,26,131,22,115,20,100xe" fillcolor="black" stroked="f">
                <v:path arrowok="t"/>
                <o:lock v:ext="edit" verticies="t"/>
              </v:shape>
              <v:shape id="_x0000_s2873" style="position:absolute;left:966;top:798;width:199;height:200" coordsize="199,200" path="m,100r1,20l7,138r10,18l28,172r16,11l61,193r19,6l100,200r20,-1l139,193r17,-10l170,172r12,-16l192,138r5,-18l199,100,197,79,192,61,182,44,170,29,156,18,139,8,120,2,100,,80,2,61,8,44,18,28,29,17,44,7,61,1,79,,100xm20,100l21,84,26,69,34,55,43,44,56,33,69,26,84,22r16,-2l116,22r14,4l144,33r12,11l166,55r7,14l177,84r2,16l177,115r-4,16l166,144r-10,13l144,166r-14,8l116,179r-16,1l84,179,69,174,56,166,43,157,34,144,26,131,21,115,20,100xe" fillcolor="black" stroked="f">
                <v:path arrowok="t"/>
                <o:lock v:ext="edit" verticies="t"/>
              </v:shape>
              <v:shape id="_x0000_s2874" style="position:absolute;left:249;top:818;width:159;height:160" coordsize="159,160" path="m,80l2,64,6,49,15,35,23,24,36,13,49,6,65,2,81,,96,2r15,4l125,13r11,11l146,35r8,14l158,64r1,16l158,95r-4,16l146,124r-10,13l125,146r-14,8l96,159r-15,1l65,159,49,154,36,146,23,137,15,124,6,111,2,95,,80xe" fillcolor="#bfddff" stroked="f">
                <v:path arrowok="t"/>
              </v:shape>
              <v:shape id="_x0000_s2875" style="position:absolute;left:295;top:837;width:95;height:120" coordsize="95,120" path="m6,7l4,7,3,9,2,9,,10,12,7r10,l33,9r10,3l52,16r8,7l69,32r6,10l80,63,79,85,69,105,53,120r2,l57,118r2,l60,117r10,-6l79,102,86,92,92,82,95,71r,-13l93,46,89,35,82,25,73,16,65,9,53,3,42,2,30,,17,3,6,7xe" stroked="f">
                <v:path arrowok="t"/>
              </v:shape>
              <v:shape id="_x0000_s2876" style="position:absolute;left:986;top:818;width:159;height:160" coordsize="159,160" path="m,80l1,64,6,49,14,35,23,24,36,13,49,6,64,2,80,,96,2r14,4l124,13r12,11l146,35r7,14l157,64r2,16l157,95r-4,16l146,124r-10,13l124,146r-14,8l96,159r-16,1l64,159,49,154,36,146,23,137,14,124,6,111,1,95,,80xe" fillcolor="#bfddff" stroked="f">
                <v:path arrowok="t"/>
              </v:shape>
              <v:shape id="_x0000_s2877" style="position:absolute;left:383;top:371;width:313;height:189" coordsize="313,189" path="m150,26r-6,7l129,49,107,72,83,99,57,125,37,148,21,166r-6,5l,189r313,l313,,213,r-1,l207,r-5,2l193,3r-9,3l173,10r-12,7l150,26xm163,40r10,-7l182,27r8,-2l197,22r6,-2l209,20r3,l213,20r3,l223,20r12,l247,20r13,l275,20r10,l293,20r,28l293,94r,47l293,168r-5,l279,168r-11,l253,168r-17,l217,168r-20,l177,168r-21,l136,168r-20,l97,168r-16,l65,168r-11,l45,168,57,155,74,137,93,117,113,95,133,73,149,56,159,45r4,-5xe" fillcolor="black" stroked="f">
                <v:path arrowok="t"/>
                <o:lock v:ext="edit" verticies="t"/>
              </v:shape>
              <v:shape id="_x0000_s2878" style="position:absolute;left:722;top:371;width:537;height:189" coordsize="537,189" path="m497,32l492,22r-6,-9l479,7,470,4,463,2,457,r-4,l451,,10,,,,,189r537,l497,32xm19,168r,-27l19,94r,-46l19,20r8,l42,20r23,l92,20r31,l158,20r37,l232,20r25,148l235,168r-21,l194,168r-22,l152,168r-19,l116,168r-17,l83,168r-14,l55,168r-10,l35,168r-8,l22,168r-3,xm262,20r36,l334,20r32,l393,20r24,l434,20r12,l450,20r4,l463,22r9,5l479,38r4,15l492,89r11,45l512,168r-9,l487,168r-21,l437,168r-33,l367,168r-39,l287,168,262,20xe" fillcolor="black" stroked="f">
                <v:path arrowok="t"/>
                <o:lock v:ext="edit" verticies="t"/>
              </v:shape>
              <v:shape id="_x0000_s2879" style="position:absolute;left:1013;top:853;width:113;height:105" coordsize="113,105" path="m102,6l100,4,99,3,97,1,96,r7,20l105,42,96,63,82,81,72,86,62,91,50,92r-10,l29,91,19,88,9,82,,75r1,1l3,78r,3l4,82r9,9l23,98r11,4l46,105r11,l69,104,80,99,90,92,106,73r7,-21l112,27,102,6xe" stroked="f">
                <v:path arrowok="t"/>
              </v:shape>
              <v:shape id="_x0000_s2880" style="position:absolute;left:70;top:926;width:10;height:6" coordsize="10,6" path="m,6r10,l7,5,6,3,3,2,,,,6xe" stroked="f">
                <v:path arrowok="t"/>
              </v:shape>
              <v:shape id="_x0000_s2881" style="position:absolute;left:1344;top:931;width:3;height:1" coordsize="3,1" path="m3,1l3,,1,r,l1,,,1r3,xe" stroked="f">
                <v:path arrowok="t"/>
              </v:shape>
              <v:shape id="_x0000_s2882" style="position:absolute;left:80;top:872;width:98;height:41" coordsize="98,41" path="m26,27r3,1l33,28r9,3l52,33r10,1l73,37r12,2l95,41r,-4l95,33r,-3l95,26r,-8l96,13r,-8l98,,,,5,13r8,8l22,26r4,1xe" stroked="f">
                <v:path arrowok="t"/>
              </v:shape>
              <v:shape id="_x0000_s2883" style="position:absolute;left:480;top:872;width:434;height:51" coordsize="434,51" path="m1,51r432,l431,44r,-5l431,31r,-5l431,18r2,-5l433,5,434,,,,1,5r,8l3,18r,8l3,31r,8l3,44,1,51xe" stroked="f">
                <v:path arrowok="t"/>
              </v:shape>
              <v:shape id="_x0000_s2884" style="position:absolute;left:1216;top:872;width:122;height:39" coordsize="122,39" path="m3,39l19,36,36,34,55,31,72,28,88,26r13,-2l109,23r3,l115,21r4,-3l121,14r1,-7l122,7r,-2l122,3r,-3l,,2,5r,8l3,18r,8l3,28r,3l3,36r,3xe" stroked="f">
                <v:path arrowok="t"/>
              </v:shape>
              <v:shape id="_x0000_s2885" style="position:absolute;left:934;top:391;width:45;height:148" coordsize="45,148" path="m20,l15,,10,,6,,,,27,148r5,l36,148r4,l45,148,20,xe" fillcolor="#bfddff" stroked="f">
                <v:path arrowok="t"/>
              </v:shape>
              <v:shape id="_x0000_s2886" style="position:absolute;left:741;top:391;width:165;height:148" coordsize="165,148" path="m,l,28,,74r,47l,148r6,l17,148r16,l53,148r24,l103,148r30,l165,148,137,,112,,87,,64,,44,,27,,14,,6,,,xe" fillcolor="#bfddff" stroked="f">
                <v:path arrowok="t"/>
              </v:shape>
              <v:shape id="_x0000_s2887" style="position:absolute;left:1024;top:391;width:45;height:148" coordsize="45,148" path="m,l26,148r5,l36,148r5,l45,148,19,,13,,9,,5,,,xe" fillcolor="#bfddff" stroked="f">
                <v:path arrowok="t"/>
              </v:shape>
              <v:shape id="_x0000_s2888" style="position:absolute;left:1067;top:391;width:167;height:148" coordsize="167,148" path="m167,148r-9,-34l147,69,138,33,134,18,127,7,118,2,109,r-4,l104,,98,,88,,75,,61,,42,,22,,,,28,148r27,l79,148r23,l122,148r17,l152,148r9,l167,148xe" fillcolor="#bfddff" stroked="f">
                <v:path arrowok="t"/>
              </v:shape>
              <v:shape id="_x0000_s2889" style="position:absolute;left:984;top:391;width:66;height:148" coordsize="66,148" path="m,l25,148r10,l46,148r10,l66,148,40,,30,,20,,10,,,xe" stroked="f">
                <v:path arrowok="t"/>
              </v:shape>
              <v:shape id="_x0000_s2890" style="position:absolute;left:1043;top:391;width:52;height:148" coordsize="52,148" path="m24,l19,,13,,6,,,,26,148r7,l39,148r7,l52,148,24,xe" stroked="f">
                <v:path arrowok="t"/>
              </v:shape>
              <v:shape id="_x0000_s2891" style="position:absolute;left:878;top:391;width:83;height:148" coordsize="83,148" path="m,l28,148r7,l42,148r7,l56,148r6,l69,148r7,l83,148,56,,49,,42,,35,,29,,22,,15,,7,,,xe" stroked="f">
                <v:path arrowok="t"/>
              </v:shape>
              <v:shape id="_x0000_s2892" style="position:absolute;left:428;top:391;width:214;height:148" coordsize="214,148" path="m168,r-1,l164,r-6,l152,2r-7,3l137,7r-9,6l118,20r-4,5l104,36,88,53,68,75,48,97,29,117,12,135,,148r15,l38,148r27,l95,148r32,l158,148r30,l214,148,214,r-9,l197,r-7,l182,r-5,l172,r-3,l168,xe" fillcolor="#bfddff" stroked="f">
                <v:path arrowok="t"/>
              </v:shape>
              <v:shape id="_x0000_s2893" style="position:absolute;left:642;top:391;width:34;height:148" coordsize="34,148" path="m34,l29,,20,,10,,,,,148r13,l23,148r7,l34,148r,-27l34,74r,-46l34,xe" stroked="f">
                <v:path arrowok="t"/>
              </v:shape>
              <v:shape id="_x0000_s2894" style="position:absolute;left:143;top:577;width:194;height:98" coordsize="194,98" path="m32,70r4,-1l48,66,63,62,82,56r21,-7l126,42r22,-8l168,29,194,r-6,1l171,7r-25,7l119,23,91,33,66,40,49,46r-7,1l25,59,13,72,5,85,,98,6,90r7,-7l22,76,32,70xe" stroked="f">
                <v:path arrowok="t"/>
              </v:shape>
              <v:shape id="_x0000_s2895" style="position:absolute;left:80;top:836;width:108;height:14" coordsize="108,14" path="m,l,3,,7r,4l,14r102,l103,11r2,-4l106,3,108,,,xe" stroked="f">
                <v:path arrowok="t"/>
              </v:shape>
              <v:shape id="_x0000_s2896" style="position:absolute;left:470;top:836;width:454;height:14" coordsize="454,14" path="m,l1,3,3,7r1,4l6,14r442,l450,11r1,-4l453,3,454,,,xe" stroked="f">
                <v:path arrowok="t"/>
              </v:shape>
              <v:shape id="_x0000_s2897" style="position:absolute;left:1206;top:836;width:132;height:14" coordsize="132,14" path="m,l2,3,3,7r2,4l6,14r126,l132,11r,-4l132,3r,-3l,xe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34" o:spid="_x0000_s2898" type="#_x0000_t75" alt="güzel yazı" style="position:absolute;margin-left:261pt;margin-top:4.6pt;width:279pt;height:38.85pt;z-index:-251607552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Ali elli lale al.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rFonts w:ascii="Hand writing Mutlu" w:hAnsi="Hand writing Mutlu"/>
          <w:outline/>
          <w:sz w:val="52"/>
          <w:szCs w:val="52"/>
        </w:rPr>
        <w:t xml:space="preserve">                                     </w:t>
      </w:r>
    </w:p>
    <w:p w:rsidR="00164175" w:rsidRPr="004F06DA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noProof/>
        </w:rPr>
        <w:pict>
          <v:shape id="Resim 1935" o:spid="_x0000_s2899" type="#_x0000_t75" alt="güzel yazı" style="position:absolute;margin-left:261pt;margin-top:4.45pt;width:279pt;height:38.85pt;z-index:-251606528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Etli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900" editas="canvas" style="width:36pt;height:21pt;mso-position-horizontal-relative:char;mso-position-vertical-relative:line" coordorigin=",673" coordsize="720,420">
            <o:lock v:ext="edit" aspectratio="t"/>
            <v:shape id="_x0000_s2901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902" style="position:absolute;left:90;top:704;width:540;height:357" coordorigin="5,217" coordsize="1056,235">
              <v:shape id="_x0000_s2903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2904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2905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2906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2907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2908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2909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2910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2911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2912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2913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2914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al.                      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915" editas="canvas" style="width:36pt;height:21pt;mso-position-horizontal-relative:char;mso-position-vertical-relative:line" coordorigin=",673" coordsize="720,420">
            <o:lock v:ext="edit" aspectratio="t"/>
            <v:shape id="_x0000_s2916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917" style="position:absolute;left:90;top:704;width:540;height:357" coordorigin="5,217" coordsize="1056,235">
              <v:shape id="_x0000_s2918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2919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2920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2921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2922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2923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2924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2925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2926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2927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2928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2929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 </w:t>
      </w:r>
    </w:p>
    <w:p w:rsidR="00164175" w:rsidRDefault="00164175" w:rsidP="00341BAC">
      <w:pPr>
        <w:rPr>
          <w:rFonts w:ascii="Arial" w:hAnsi="Arial" w:cs="Arial"/>
          <w:i/>
          <w:color w:val="666699"/>
          <w:sz w:val="22"/>
          <w:szCs w:val="22"/>
        </w:rPr>
      </w:pPr>
      <w:r>
        <w:rPr>
          <w:noProof/>
        </w:rPr>
        <w:pict>
          <v:shape id="Resim 1936" o:spid="_x0000_s2930" type="#_x0000_t75" alt="güzel yazı" style="position:absolute;margin-left:261pt;margin-top:4.45pt;width:279pt;height:38.85pt;z-index:-251605504;visibility:visible">
            <v:imagedata r:id="rId4" o:title=""/>
          </v:shape>
        </w:pict>
      </w:r>
      <w:r>
        <w:rPr>
          <w:rFonts w:ascii="Hand writing Mutlu" w:hAnsi="Hand writing Mutlu"/>
          <w:outline/>
          <w:sz w:val="52"/>
          <w:szCs w:val="52"/>
        </w:rPr>
        <w:t xml:space="preserve">İte etli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931" editas="canvas" style="width:36pt;height:21pt;mso-position-horizontal-relative:char;mso-position-vertical-relative:line" coordorigin=",673" coordsize="720,420">
            <o:lock v:ext="edit" aspectratio="t"/>
            <v:shape id="_x0000_s2932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933" style="position:absolute;left:90;top:704;width:540;height:357" coordorigin="5,217" coordsize="1056,235">
              <v:shape id="_x0000_s2934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2935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2936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2937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2938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2939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2940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2941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2942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2943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2944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2945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>
        <w:rPr>
          <w:rFonts w:ascii="Hand writing Mutlu" w:hAnsi="Hand writing Mutlu"/>
          <w:outline/>
          <w:sz w:val="52"/>
          <w:szCs w:val="52"/>
        </w:rPr>
        <w:t xml:space="preserve"> at.          </w:t>
      </w:r>
      <w:hyperlink r:id="rId6" w:history="1">
        <w:r>
          <w:rPr>
            <w:rStyle w:val="Hyperlink"/>
            <w:rFonts w:ascii="Arial" w:hAnsi="Arial" w:cs="Arial"/>
            <w:i/>
            <w:sz w:val="22"/>
            <w:szCs w:val="22"/>
          </w:rPr>
          <w:t>www.sorubak.com</w:t>
        </w:r>
      </w:hyperlink>
      <w:r>
        <w:rPr>
          <w:rFonts w:ascii="Arial" w:hAnsi="Arial" w:cs="Arial"/>
          <w:i/>
          <w:color w:val="666699"/>
          <w:sz w:val="22"/>
          <w:szCs w:val="22"/>
        </w:rPr>
        <w:t xml:space="preserve"> </w:t>
      </w:r>
    </w:p>
    <w:p w:rsidR="00164175" w:rsidRPr="00DF104E" w:rsidRDefault="00164175" w:rsidP="00DF104E">
      <w:pPr>
        <w:rPr>
          <w:rFonts w:ascii="Hand writing Mutlu" w:hAnsi="Hand writing Mutlu"/>
          <w:outline/>
          <w:sz w:val="52"/>
          <w:szCs w:val="52"/>
        </w:rPr>
      </w:pPr>
      <w:r>
        <w:rPr>
          <w:rFonts w:ascii="Hand writing Mutlu" w:hAnsi="Hand writing Mutlu"/>
          <w:outline/>
          <w:sz w:val="52"/>
          <w:szCs w:val="52"/>
        </w:rPr>
        <w:t xml:space="preserve">            </w: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</w:t>
      </w:r>
      <w:r>
        <w:rPr>
          <w:noProof/>
        </w:rPr>
      </w:r>
      <w:r w:rsidRPr="00DD5F87">
        <w:rPr>
          <w:rFonts w:ascii="Hand writing Mutlu" w:hAnsi="Hand writing Mutlu"/>
          <w:outline/>
          <w:sz w:val="52"/>
          <w:szCs w:val="52"/>
        </w:rPr>
        <w:pict>
          <v:group id="_x0000_s2946" editas="canvas" style="width:36pt;height:21pt;mso-position-horizontal-relative:char;mso-position-vertical-relative:line" coordorigin=",673" coordsize="720,420">
            <o:lock v:ext="edit" aspectratio="t"/>
            <v:shape id="_x0000_s2947" type="#_x0000_t75" style="position:absolute;top:673;width:720;height:420" o:preferrelative="f">
              <v:fill o:detectmouseclick="t"/>
              <v:path o:extrusionok="t" o:connecttype="none"/>
              <o:lock v:ext="edit" text="t"/>
            </v:shape>
            <v:group id="_x0000_s2948" style="position:absolute;left:90;top:704;width:540;height:357" coordorigin="5,217" coordsize="1056,235">
              <v:shape id="_x0000_s2949" style="position:absolute;left:9;top:269;width:1052;height:183" coordsize="2105,366" path="m2105,235r-6,-15l2088,206r-15,-13l2054,181r-23,-11l2006,159r-29,-9l1948,143r-29,-7l1888,131r-28,-3l1831,125r-26,l1783,127r-20,3l1748,134r23,6l1794,145r27,5l1846,157r26,7l1898,170r25,7l1948,184r23,8l1993,198r20,8l2031,214r14,7l2057,229r9,6l2070,243r-2,9l2058,261r-15,12l2022,285r-24,12l1973,308r-25,9l1924,322r-29,5l1866,329r-29,2l1809,331r-29,l1751,329r-28,-2l1694,323r-28,-3l1638,316r-30,-5l1580,307r-28,-4l1523,297r-28,-4l1467,289r-26,-4l1416,282r-26,-2l1363,278r-26,-2l1311,274r-26,-2l1260,270r-26,-1l1208,266r-26,-2l1157,259r-27,-4l1105,249r-25,-5l1055,236r-40,-4l974,228r-41,-6l893,217r-40,-7l813,204r-41,-7l732,190r-40,-8l653,175r-41,-7l572,160r-40,-6l491,146r-40,-6l411,134r-13,-2l385,130r-12,-2l360,125r-13,-3l334,120r-14,-3l307,113r-13,-4l281,106r-12,-3l257,98,245,95,233,91,222,87,212,83r-6,-2l201,79r-7,-2l188,74r-7,-2l175,69r-6,-2l164,65,131,49,103,37,79,28,59,19,43,12,29,7,17,3,6,,,1,3,7r7,10l23,29,41,43,61,58,84,73r26,13l121,92r11,4l144,102r13,5l170,112r12,6l194,122r12,5l217,131r13,3l243,138r13,5l270,147r13,3l295,154r11,3l319,160r13,2l344,165r12,2l368,169r12,1l391,171r11,1l411,173r17,2l453,180r31,5l521,192r41,6l608,206r48,9l707,222r51,9l811,239r52,7l914,254r49,6l1008,265r43,4l1069,274r18,5l1105,283r19,3l1141,291r19,2l1178,296r19,2l1215,301r20,2l1253,305r19,1l1290,307r20,1l1329,309r19,1l1374,311r25,3l1424,316r26,3l1476,322r25,5l1526,330r25,4l1576,339r25,4l1626,346r25,5l1677,354r25,3l1727,360r26,3l1772,364r18,1l1809,366r17,l1845,365r18,l1882,363r17,-2l1918,358r17,-3l1953,351r18,-5l1988,341r18,-7l2023,327r18,-9l2062,304r17,-14l2091,276r7,-12l2103,252r2,-9l2105,237r,-2xe" fillcolor="black" stroked="f">
                <v:path arrowok="t"/>
              </v:shape>
              <v:shape id="_x0000_s2950" style="position:absolute;left:372;top:289;width:32;height:12" coordsize="63,22" path="m30,21r7,1l42,22r6,l53,21r3,-1l59,19r3,-2l63,15,61,10,55,6,45,3,33,1,27,,21,,15,,11,,6,1,3,3,1,4,,6r2,4l8,15r10,3l30,21xe" fillcolor="black" stroked="f">
                <v:path arrowok="t"/>
              </v:shape>
              <v:shape id="_x0000_s2951" style="position:absolute;left:403;top:282;width:31;height:11" coordsize="63,23" path="m30,22r7,1l42,23r5,l53,22r3,l59,20r3,-1l63,17,61,12,55,8,45,4,33,1,27,,21,,15,,10,1,6,3,3,4,1,6,,8r2,4l8,17r10,3l30,22xe" fillcolor="black" stroked="f">
                <v:path arrowok="t"/>
              </v:shape>
              <v:shape id="_x0000_s2952" style="position:absolute;left:420;top:303;width:35;height:13" coordsize="69,26" path="m33,25r8,1l47,26r6,-1l58,25r4,-1l66,22r2,-2l69,18r,-2l67,13,65,11,60,9,56,6,49,4,43,2,36,1,29,,22,,17,,11,1,7,2,4,3,2,5,,7r,3l3,13r2,2l9,17r4,2l20,22r7,2l33,25xe" fillcolor="black" stroked="f">
                <v:path arrowok="t"/>
              </v:shape>
              <v:shape id="_x0000_s2953" style="position:absolute;left:612;top:312;width:31;height:12" coordsize="62,23" path="m29,22r7,1l41,23r7,l52,22r4,l59,20r2,-1l62,17,59,12,54,8,44,4,32,1,26,,20,,15,,9,1,6,2,3,4,1,6,,8r2,4l7,17r10,3l29,22xe" fillcolor="black" stroked="f">
                <v:path arrowok="t"/>
              </v:shape>
              <v:shape id="_x0000_s2954" style="position:absolute;left:572;top:319;width:34;height:12" coordsize="69,25" path="m33,24r7,1l47,25r5,l58,24r4,-1l65,22r3,-2l69,18r,-2l66,12,64,10,60,8,56,6,49,4,43,3,36,1,28,,22,,16,,11,1,7,3,3,4,1,6,,8r,2l2,13r2,3l9,18r4,2l20,22r6,1l33,24xe" fillcolor="black" stroked="f">
                <v:path arrowok="t"/>
              </v:shape>
              <v:shape id="_x0000_s2955" style="position:absolute;left:796;top:344;width:31;height:11" coordsize="62,23" path="m29,22r7,1l41,23r5,l52,22r3,-1l58,20r3,-1l62,17,60,12,54,7,44,4,32,1,26,,20,,14,,9,1,5,3,2,4,1,5,,7r2,4l7,16r10,4l29,22xe" fillcolor="black" stroked="f">
                <v:path arrowok="t"/>
              </v:shape>
              <v:shape id="_x0000_s2956" style="position:absolute;left:833;top:361;width:35;height:12" coordsize="69,24" path="m33,23r7,1l46,24r7,l58,23r5,-1l66,21r2,-2l69,16r,-2l67,11,65,9,61,7,56,4,50,3,43,2,37,1,29,,22,,17,,12,,6,1,3,3,1,4,,7,1,9r1,3l5,14r4,2l14,19r6,2l27,22r6,1xe" fillcolor="black" stroked="f">
                <v:path arrowok="t"/>
              </v:shape>
              <v:shape id="_x0000_s2957" style="position:absolute;left:683;top:343;width:34;height:13" coordsize="70,25" path="m34,24r8,1l48,25r5,l59,24r4,-1l67,22r2,-2l70,18r,-2l68,12,65,10,61,8,57,6,50,4,44,2,37,1,30,,23,,18,,12,1,7,2,3,4,1,6,,8r1,2l2,13r4,3l10,18r4,2l21,22r6,1l34,24xe" fillcolor="black" stroked="f">
                <v:path arrowok="t"/>
              </v:shape>
              <v:shape id="_x0000_s2958" style="position:absolute;left:134;top:262;width:31;height:12" coordsize="63,23" path="m30,22r7,1l42,23r6,l53,22r3,l60,20r2,-1l63,17,61,12,55,8,46,5,34,1,27,,22,,15,,11,1,6,2,3,3,1,6,,8r2,4l9,17r9,3l30,22xe" fillcolor="black" stroked="f">
                <v:path arrowok="t"/>
              </v:shape>
              <v:shape id="_x0000_s2959" style="position:absolute;left:176;top:278;width:35;height:13" coordsize="69,25" path="m33,24r7,1l46,25r7,l58,24r5,-1l66,22r2,-3l69,17r,-2l67,13,64,10,61,7,55,5,50,4,43,2,37,1,29,,22,,17,,12,1,6,2,3,3,1,5,,7r,3l2,13r3,2l8,17r6,2l19,22r7,1l33,24xe" fillcolor="black" stroked="f">
                <v:path arrowok="t"/>
              </v:shape>
              <v:shape id="_x0000_s2960" style="position:absolute;left:5;top:217;width:903;height:144" coordsize="1805,287" path="m1745,253r-14,-8l1713,236r-19,-9l1673,217r-22,-8l1631,202r-21,-6l1593,192r-30,-3l1535,188r-26,l1486,189r-20,2l1451,194r-10,1l1438,196r-11,-5l1416,187r-11,-5l1394,177r-10,-4l1373,169r-11,-6l1351,159r-11,-5l1329,151r-11,-4l1307,144r-11,-4l1286,137r-12,-3l1263,132r-18,-4l1227,125r-20,-3l1188,120r-20,-3l1148,115r-19,-1l1109,112r-18,l1072,111r-17,l1037,111r-15,1l1007,113r-13,1l982,116r-33,-9l914,97,880,88,844,79,807,72,770,65,734,60,697,55,661,51,626,49,592,48r-31,l530,50r-28,3l476,58r-24,6l440,60,428,57,416,52,405,49,393,46,381,42,369,39,357,37,343,34,326,29,310,25,293,22,275,17,259,13,242,10,226,6,212,4,198,2,183,1,169,,153,,139,1,125,2,111,4,101,6,91,9r-9,2l73,13r-8,3l58,18r-7,4l45,25r-6,3l34,31r-6,5l24,39r-5,3l15,47r-3,3l10,53,9,54,8,57,5,59,3,63,2,67,1,72,,75r1,2l3,78r3,l11,76r4,-2l19,71r5,-4l29,65r5,-2l43,60,53,57,64,53,74,51r9,-3l91,47r7,-2l104,43r15,-2l135,40r15,-1l168,39r16,l200,40r17,1l232,43r15,3l262,49r15,3l294,55r15,4l323,63r15,3l352,70r15,3l381,77r15,5l411,86r15,4l440,96r15,4l469,105r14,5l498,115r15,5l527,124r15,5l557,134r14,3l587,141r8,3l604,146r9,2l623,150r8,1l640,152r9,1l659,153r-2,-2l649,146r-17,-9l613,126,590,115,567,105,545,96,527,89r27,-1l580,87r27,l635,88r27,1l688,91r27,2l742,97r26,4l796,104r26,6l848,115r27,6l901,127r26,7l954,141r4,3l968,148r13,4l997,158r19,5l1032,169r16,5l1060,178r2,-3l1059,165r-5,-11l1048,147r12,1l1073,148r12,1l1098,150r14,1l1126,152r13,1l1153,153r14,2l1180,157r13,1l1207,160r13,1l1232,163r13,2l1257,167r11,4l1281,174r13,4l1308,183r15,5l1338,194r15,5l1368,204r14,6l1397,215r14,5l1423,224r12,3l1445,231r7,2l1459,234r6,l1478,231r19,-4l1519,224r25,-2l1571,222r28,2l1627,231r6,2l1640,235r10,4l1661,242r12,6l1686,252r14,6l1714,262r15,6l1742,272r14,4l1768,281r12,3l1790,286r8,1l1805,287r,-1l1800,284r-6,-6l1785,273r-11,-5l1763,262r-9,-5l1745,253xe" fillcolor="black" stroked="f">
                <v:path arrowok="t"/>
              </v:shape>
            </v:group>
            <w10:anchorlock/>
          </v:group>
        </w:pict>
      </w:r>
      <w:r w:rsidRPr="004F06DA">
        <w:rPr>
          <w:rFonts w:ascii="Hand writing Mutlu" w:hAnsi="Hand writing Mutlu"/>
          <w:outline/>
          <w:sz w:val="52"/>
          <w:szCs w:val="52"/>
        </w:rPr>
        <w:t xml:space="preserve">   </w:t>
      </w:r>
    </w:p>
    <w:sectPr w:rsidR="00164175" w:rsidRPr="00DF104E" w:rsidSect="0068787D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Cente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87D"/>
    <w:rsid w:val="00095C4A"/>
    <w:rsid w:val="000C11AA"/>
    <w:rsid w:val="00145A09"/>
    <w:rsid w:val="00164175"/>
    <w:rsid w:val="00201A37"/>
    <w:rsid w:val="0026512A"/>
    <w:rsid w:val="00293D5E"/>
    <w:rsid w:val="002A3B38"/>
    <w:rsid w:val="00341BAC"/>
    <w:rsid w:val="00383B1B"/>
    <w:rsid w:val="00456415"/>
    <w:rsid w:val="004F06DA"/>
    <w:rsid w:val="0050440A"/>
    <w:rsid w:val="005C068E"/>
    <w:rsid w:val="006222B3"/>
    <w:rsid w:val="0068787D"/>
    <w:rsid w:val="007E4B45"/>
    <w:rsid w:val="00A06107"/>
    <w:rsid w:val="00B86DD8"/>
    <w:rsid w:val="00C94DA4"/>
    <w:rsid w:val="00CB6648"/>
    <w:rsid w:val="00DD5F87"/>
    <w:rsid w:val="00DF104E"/>
    <w:rsid w:val="00E56DA7"/>
    <w:rsid w:val="00ED77A3"/>
    <w:rsid w:val="00F42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1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41B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5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13</Pages>
  <Words>824</Words>
  <Characters>4702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edanur</cp:lastModifiedBy>
  <cp:revision>2</cp:revision>
  <dcterms:created xsi:type="dcterms:W3CDTF">2010-11-01T12:11:00Z</dcterms:created>
  <dcterms:modified xsi:type="dcterms:W3CDTF">2010-11-27T20:27:00Z</dcterms:modified>
</cp:coreProperties>
</file>