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12" w:rsidRPr="006D1082" w:rsidRDefault="00D53012" w:rsidP="006D1082">
      <w:pPr>
        <w:pStyle w:val="NoSpacing"/>
        <w:rPr>
          <w:b/>
        </w:rPr>
      </w:pPr>
      <w:r w:rsidRPr="006D1082">
        <w:rPr>
          <w:b/>
        </w:rPr>
        <w:t>ADI-SOYADI:…………………………………………………………</w:t>
      </w:r>
    </w:p>
    <w:p w:rsidR="00D53012" w:rsidRPr="006D1082" w:rsidRDefault="00D53012" w:rsidP="006D1082">
      <w:pPr>
        <w:pStyle w:val="NoSpacing"/>
        <w:rPr>
          <w:b/>
        </w:rPr>
      </w:pPr>
      <w:r w:rsidRPr="006D1082">
        <w:rPr>
          <w:b/>
        </w:rPr>
        <w:t>SINIFI:8/C</w:t>
      </w:r>
      <w:r w:rsidRPr="006D1082">
        <w:rPr>
          <w:b/>
        </w:rPr>
        <w:tab/>
        <w:t>NO: ………………..</w:t>
      </w:r>
    </w:p>
    <w:p w:rsidR="00D53012" w:rsidRPr="006D1082" w:rsidRDefault="00D53012" w:rsidP="006D1082">
      <w:pPr>
        <w:pStyle w:val="NoSpacing"/>
        <w:jc w:val="center"/>
        <w:rPr>
          <w:b/>
          <w:u w:val="single"/>
        </w:rPr>
      </w:pPr>
      <w:r>
        <w:rPr>
          <w:b/>
          <w:u w:val="single"/>
        </w:rPr>
        <w:t>2010-2011</w:t>
      </w:r>
      <w:r w:rsidRPr="006D1082">
        <w:rPr>
          <w:b/>
          <w:u w:val="single"/>
        </w:rPr>
        <w:t xml:space="preserve"> ÖĞRETİM YILI 8/C SINIFI 1.</w:t>
      </w:r>
      <w:r>
        <w:rPr>
          <w:b/>
          <w:u w:val="single"/>
        </w:rPr>
        <w:t>SORUBAK İLKÖĞRETİM OKULU</w:t>
      </w:r>
      <w:r w:rsidRPr="006D1082">
        <w:rPr>
          <w:b/>
          <w:u w:val="single"/>
        </w:rPr>
        <w:t xml:space="preserve"> 2. YAZILI SINAVI</w:t>
      </w:r>
    </w:p>
    <w:tbl>
      <w:tblPr>
        <w:tblW w:w="112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36"/>
        <w:gridCol w:w="5526"/>
      </w:tblGrid>
      <w:tr w:rsidR="00D53012" w:rsidRPr="00F878D1" w:rsidTr="00F878D1">
        <w:trPr>
          <w:trHeight w:val="2293"/>
          <w:jc w:val="center"/>
        </w:trPr>
        <w:tc>
          <w:tcPr>
            <w:tcW w:w="573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S.1) (5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Köşe noktalarının koordinatları X(1,3), Y(5,1), ve Z(5,8) olarak verilen XYZ üçgeninin x eksenine göre yansıması olan X’Y’Z’ üçgeninin köşe noktalarının koordinatlarını yazınız.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X</w:t>
            </w:r>
            <w:r w:rsidRPr="00F878D1">
              <w:rPr>
                <w:b/>
                <w:sz w:val="28"/>
                <w:szCs w:val="28"/>
                <w:vertAlign w:val="superscript"/>
              </w:rPr>
              <w:t>’</w:t>
            </w:r>
            <w:r w:rsidRPr="00F878D1">
              <w:rPr>
                <w:b/>
              </w:rPr>
              <w:t>( ……. , ..….….)</w:t>
            </w:r>
            <w:r w:rsidRPr="00F878D1">
              <w:rPr>
                <w:b/>
                <w:sz w:val="28"/>
                <w:szCs w:val="28"/>
              </w:rPr>
              <w:t xml:space="preserve">        </w:t>
            </w:r>
            <w:r w:rsidRPr="00F878D1">
              <w:rPr>
                <w:b/>
              </w:rPr>
              <w:t>Y</w:t>
            </w:r>
            <w:r w:rsidRPr="00F878D1">
              <w:rPr>
                <w:b/>
                <w:sz w:val="28"/>
                <w:szCs w:val="28"/>
                <w:vertAlign w:val="superscript"/>
              </w:rPr>
              <w:t>’</w:t>
            </w:r>
            <w:r w:rsidRPr="00F878D1">
              <w:rPr>
                <w:b/>
              </w:rPr>
              <w:t>( ……. , ……….)</w:t>
            </w:r>
            <w:r w:rsidRPr="00F878D1">
              <w:rPr>
                <w:b/>
                <w:sz w:val="28"/>
                <w:szCs w:val="28"/>
              </w:rPr>
              <w:t xml:space="preserve">        </w:t>
            </w:r>
            <w:r w:rsidRPr="00F878D1">
              <w:rPr>
                <w:b/>
              </w:rPr>
              <w:t>Z</w:t>
            </w:r>
            <w:r w:rsidRPr="00F878D1">
              <w:rPr>
                <w:b/>
                <w:sz w:val="28"/>
                <w:szCs w:val="28"/>
                <w:vertAlign w:val="superscript"/>
              </w:rPr>
              <w:t>’</w:t>
            </w:r>
            <w:r w:rsidRPr="00F878D1">
              <w:rPr>
                <w:b/>
              </w:rPr>
              <w:t>( ……. , …...….)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S.5)(5 PUAN)          (2008-SBS)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Aşağıdakilerden hangisi 64 doğal sayısının üslü sayı olarak yazılışlarından biri </w:t>
            </w:r>
            <w:r w:rsidRPr="00F878D1">
              <w:rPr>
                <w:b/>
                <w:u w:val="single"/>
              </w:rPr>
              <w:t>değildir?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  <w:u w:val="single"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  <w:sz w:val="24"/>
                <w:szCs w:val="24"/>
                <w:vertAlign w:val="superscript"/>
              </w:rPr>
            </w:pPr>
            <w:r w:rsidRPr="00F878D1">
              <w:rPr>
                <w:b/>
                <w:sz w:val="24"/>
                <w:szCs w:val="24"/>
              </w:rPr>
              <w:t>A)</w:t>
            </w:r>
            <w:r w:rsidRPr="00F878D1">
              <w:rPr>
                <w:b/>
              </w:rPr>
              <w:t>2</w:t>
            </w:r>
            <w:r w:rsidRPr="00F878D1">
              <w:rPr>
                <w:b/>
                <w:sz w:val="24"/>
                <w:szCs w:val="24"/>
                <w:vertAlign w:val="superscript"/>
              </w:rPr>
              <w:t>6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B) 4</w:t>
            </w:r>
            <w:r w:rsidRPr="00F878D1">
              <w:rPr>
                <w:b/>
                <w:sz w:val="24"/>
                <w:szCs w:val="24"/>
                <w:vertAlign w:val="superscript"/>
              </w:rPr>
              <w:t>3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C)</w:t>
            </w:r>
            <w:r w:rsidRPr="00F878D1">
              <w:rPr>
                <w:b/>
              </w:rPr>
              <w:t>6</w:t>
            </w:r>
            <w:r w:rsidRPr="00F878D1">
              <w:rPr>
                <w:b/>
                <w:sz w:val="24"/>
                <w:szCs w:val="24"/>
                <w:vertAlign w:val="superscript"/>
              </w:rPr>
              <w:t>3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D)</w:t>
            </w:r>
            <w:r w:rsidRPr="00F878D1">
              <w:rPr>
                <w:b/>
              </w:rPr>
              <w:t>8</w:t>
            </w:r>
            <w:r w:rsidRPr="00F878D1">
              <w:rPr>
                <w:b/>
                <w:sz w:val="24"/>
                <w:szCs w:val="24"/>
                <w:vertAlign w:val="superscript"/>
              </w:rPr>
              <w:t>2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1718"/>
          <w:jc w:val="center"/>
        </w:trPr>
        <w:tc>
          <w:tcPr>
            <w:tcW w:w="5736" w:type="dxa"/>
            <w:vMerge w:val="restart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S.2) (5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  <w:noProof/>
                <w:lang w:eastAsia="tr-TR"/>
              </w:rPr>
              <w:object w:dxaOrig="5501" w:dyaOrig="41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i1025" type="#_x0000_t75" style="width:275.25pt;height:209.25pt;visibility:visible" o:ole="">
                  <v:imagedata r:id="rId5" o:title="" cropbottom="-63f"/>
                  <o:lock v:ext="edit" aspectratio="f"/>
                </v:shape>
                <o:OLEObject Type="Embed" ProgID="Excel.Chart.8" ShapeID="Grafik 1" DrawAspect="Content" ObjectID="_1352968774" r:id="rId6"/>
              </w:object>
            </w:r>
          </w:p>
          <w:p w:rsidR="00D53012" w:rsidRPr="00F878D1" w:rsidRDefault="00D53012" w:rsidP="00F878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smartTag w:uri="urn:schemas-microsoft-com:office:smarttags" w:element="metricconverter">
              <w:smartTagPr>
                <w:attr w:name="ProductID" w:val="141 cm"/>
              </w:smartTagPr>
              <w:r w:rsidRPr="00F878D1">
                <w:rPr>
                  <w:b/>
                </w:rPr>
                <w:t>141 cm</w:t>
              </w:r>
            </w:smartTag>
            <w:r w:rsidRPr="00F878D1">
              <w:rPr>
                <w:b/>
              </w:rPr>
              <w:t>. den uzun öğrenci sayısının, sınıf mevcuduna oranı kaçtır?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        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        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       b)Grup genişliği  kaçtır?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S.6)(5 PUAN)       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  <w:noProof/>
                <w:lang w:eastAsia="tr-TR"/>
              </w:rPr>
            </w:pPr>
            <w:r w:rsidRPr="00F878D1">
              <w:rPr>
                <w:b/>
                <w:noProof/>
                <w:lang w:eastAsia="tr-TR"/>
              </w:rPr>
              <w:t xml:space="preserve"> a ve b iki negatif tamsayı olduğuna göre aşağıdakilerden hangisi </w:t>
            </w:r>
            <w:r w:rsidRPr="00F878D1">
              <w:rPr>
                <w:b/>
                <w:noProof/>
                <w:u w:val="single"/>
                <w:lang w:eastAsia="tr-TR"/>
              </w:rPr>
              <w:t>en küçüktür?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  <w:noProof/>
                <w:lang w:eastAsia="tr-TR"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  <w:sz w:val="24"/>
                <w:szCs w:val="24"/>
              </w:rPr>
              <w:t>A)</w:t>
            </w:r>
            <w:r w:rsidRPr="00F878D1">
              <w:rPr>
                <w:b/>
              </w:rPr>
              <w:t xml:space="preserve"> a </w:t>
            </w:r>
            <w:r w:rsidRPr="00F878D1">
              <w:rPr>
                <w:b/>
                <w:sz w:val="28"/>
                <w:szCs w:val="28"/>
              </w:rPr>
              <w:t>-</w:t>
            </w:r>
            <w:r w:rsidRPr="00F878D1">
              <w:rPr>
                <w:b/>
              </w:rPr>
              <w:t xml:space="preserve"> b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B)</w:t>
            </w:r>
            <w:r w:rsidRPr="00F878D1">
              <w:rPr>
                <w:b/>
              </w:rPr>
              <w:t>a</w:t>
            </w:r>
            <w:r w:rsidRPr="00F878D1">
              <w:rPr>
                <w:b/>
                <w:sz w:val="24"/>
                <w:szCs w:val="24"/>
              </w:rPr>
              <w:t>+</w:t>
            </w:r>
            <w:r w:rsidRPr="00F878D1">
              <w:rPr>
                <w:b/>
              </w:rPr>
              <w:t>b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C)</w:t>
            </w:r>
            <w:r w:rsidRPr="00F878D1">
              <w:rPr>
                <w:b/>
              </w:rPr>
              <w:t>a</w:t>
            </w:r>
            <w:r w:rsidRPr="00F878D1">
              <w:rPr>
                <w:b/>
                <w:sz w:val="24"/>
                <w:szCs w:val="24"/>
              </w:rPr>
              <w:t>:</w:t>
            </w:r>
            <w:r w:rsidRPr="00F878D1">
              <w:rPr>
                <w:b/>
              </w:rPr>
              <w:t>b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D)</w:t>
            </w:r>
            <w:r w:rsidRPr="00F878D1">
              <w:rPr>
                <w:b/>
              </w:rPr>
              <w:t>a x b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1717"/>
          <w:jc w:val="center"/>
        </w:trPr>
        <w:tc>
          <w:tcPr>
            <w:tcW w:w="573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S.7)(5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Bir zar atıldığında </w:t>
            </w:r>
            <w:smartTag w:uri="urn:schemas-microsoft-com:office:smarttags" w:element="metricconverter">
              <w:smartTagPr>
                <w:attr w:name="ProductID" w:val="4’"/>
              </w:smartTagPr>
              <w:r w:rsidRPr="00F878D1">
                <w:rPr>
                  <w:b/>
                </w:rPr>
                <w:t>4’</w:t>
              </w:r>
            </w:smartTag>
            <w:r w:rsidRPr="00F878D1">
              <w:rPr>
                <w:b/>
              </w:rPr>
              <w:t xml:space="preserve"> ten küçük sayı gelme olasılığı teorik olarak kaçtır?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A)0,1</w:t>
            </w:r>
            <w:r w:rsidRPr="00F878D1">
              <w:rPr>
                <w:b/>
              </w:rPr>
              <w:tab/>
            </w:r>
            <w:r w:rsidRPr="00F878D1">
              <w:rPr>
                <w:b/>
              </w:rPr>
              <w:tab/>
              <w:t>B)0,2</w:t>
            </w:r>
            <w:r w:rsidRPr="00F878D1">
              <w:rPr>
                <w:b/>
              </w:rPr>
              <w:tab/>
            </w:r>
            <w:r w:rsidRPr="00F878D1">
              <w:rPr>
                <w:b/>
              </w:rPr>
              <w:tab/>
              <w:t>C)0,4</w:t>
            </w:r>
            <w:r w:rsidRPr="00F878D1">
              <w:rPr>
                <w:b/>
              </w:rPr>
              <w:tab/>
            </w:r>
            <w:r w:rsidRPr="00F878D1">
              <w:rPr>
                <w:b/>
              </w:rPr>
              <w:tab/>
              <w:t>D)0,5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1999"/>
          <w:jc w:val="center"/>
        </w:trPr>
        <w:tc>
          <w:tcPr>
            <w:tcW w:w="573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  <w:vMerge w:val="restart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8)(5 PUAN)           ( 2009 SBS)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  <w:noProof/>
                <w:lang w:eastAsia="tr-TR"/>
              </w:rPr>
              <w:pict>
                <v:shape id="Resim 7" o:spid="_x0000_i1026" type="#_x0000_t75" style="width:263.25pt;height:274.5pt;visibility:visible">
                  <v:imagedata r:id="rId7" o:title=""/>
                </v:shape>
              </w:pic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274"/>
          <w:jc w:val="center"/>
        </w:trPr>
        <w:tc>
          <w:tcPr>
            <w:tcW w:w="573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S.3)(10 PUAN)                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Aşağıdaki işlemi yapınız.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F878D1">
              <w:rPr>
                <w:b/>
                <w:sz w:val="28"/>
                <w:szCs w:val="28"/>
              </w:rPr>
              <w:t>(</w:t>
            </w:r>
            <w:r w:rsidRPr="00F878D1">
              <w:rPr>
                <w:b/>
                <w:sz w:val="28"/>
                <w:szCs w:val="28"/>
              </w:rPr>
              <w:fldChar w:fldCharType="begin"/>
            </w:r>
            <w:r w:rsidRPr="00F878D1">
              <w:rPr>
                <w:b/>
                <w:sz w:val="28"/>
                <w:szCs w:val="28"/>
              </w:rPr>
              <w:instrText xml:space="preserve"> QUOTE </w:instrText>
            </w:r>
            <w:r w:rsidRPr="00F878D1">
              <w:pict>
                <v:shape id="_x0000_i1027" type="#_x0000_t75" style="width:30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12703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A12703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instrText xml:space="preserve"> </w:instrText>
            </w:r>
            <w:r w:rsidRPr="00F878D1">
              <w:rPr>
                <w:b/>
                <w:sz w:val="28"/>
                <w:szCs w:val="28"/>
              </w:rPr>
              <w:fldChar w:fldCharType="separate"/>
            </w:r>
            <w:r w:rsidRPr="00F878D1">
              <w:pict>
                <v:shape id="_x0000_i1028" type="#_x0000_t75" style="width:30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12703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A12703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fldChar w:fldCharType="end"/>
            </w:r>
            <w:r w:rsidRPr="00F878D1">
              <w:rPr>
                <w:b/>
                <w:sz w:val="28"/>
                <w:szCs w:val="28"/>
              </w:rPr>
              <w:t>) – (</w:t>
            </w:r>
            <w:r w:rsidRPr="00F878D1">
              <w:rPr>
                <w:b/>
                <w:sz w:val="28"/>
                <w:szCs w:val="28"/>
              </w:rPr>
              <w:fldChar w:fldCharType="begin"/>
            </w:r>
            <w:r w:rsidRPr="00F878D1">
              <w:rPr>
                <w:b/>
                <w:sz w:val="28"/>
                <w:szCs w:val="28"/>
              </w:rPr>
              <w:instrText xml:space="preserve"> QUOTE </w:instrText>
            </w:r>
            <w:r w:rsidRPr="00F878D1">
              <w:pict>
                <v:shape id="_x0000_i1029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D4589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D4589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instrText xml:space="preserve"> </w:instrText>
            </w:r>
            <w:r w:rsidRPr="00F878D1">
              <w:rPr>
                <w:b/>
                <w:sz w:val="28"/>
                <w:szCs w:val="28"/>
              </w:rPr>
              <w:fldChar w:fldCharType="separate"/>
            </w:r>
            <w:r w:rsidRPr="00F878D1">
              <w:pict>
                <v:shape id="_x0000_i1030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D4589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D4589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fldChar w:fldCharType="end"/>
            </w:r>
            <w:r w:rsidRPr="00F878D1">
              <w:rPr>
                <w:b/>
                <w:sz w:val="28"/>
                <w:szCs w:val="28"/>
              </w:rPr>
              <w:t xml:space="preserve"> – </w:t>
            </w:r>
            <w:r w:rsidRPr="00F878D1">
              <w:rPr>
                <w:b/>
                <w:sz w:val="28"/>
                <w:szCs w:val="28"/>
              </w:rPr>
              <w:fldChar w:fldCharType="begin"/>
            </w:r>
            <w:r w:rsidRPr="00F878D1">
              <w:rPr>
                <w:b/>
                <w:sz w:val="28"/>
                <w:szCs w:val="28"/>
              </w:rPr>
              <w:instrText xml:space="preserve"> QUOTE </w:instrText>
            </w:r>
            <w:r w:rsidRPr="00F878D1">
              <w:pict>
                <v:shape id="_x0000_i1031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82E6D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282E6D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instrText xml:space="preserve"> </w:instrText>
            </w:r>
            <w:r w:rsidRPr="00F878D1">
              <w:rPr>
                <w:b/>
                <w:sz w:val="28"/>
                <w:szCs w:val="28"/>
              </w:rPr>
              <w:fldChar w:fldCharType="separate"/>
            </w:r>
            <w:r w:rsidRPr="00F878D1">
              <w:pict>
                <v:shape id="_x0000_i1032" type="#_x0000_t75" style="width:9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82E6D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282E6D&quot;&gt;&lt;m:oMathPara&gt;&lt;m:oMath&gt;&lt;m:f&gt;&lt;m:fPr&gt;&lt;m:ctrlPr&gt;&lt;w:rPr&gt;&lt;w:rFonts w:ascii=&quot;Cambria Math&quot; w:fareast=&quot;Times New Roman&quot; w:h-ansi=&quot;Cambria Math&quot; w:cs=&quot;Times New Roman&quot;/&gt;&lt;wx:font wx:val=&quot;Cambria Math&quot;/&gt;&lt;w:b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m:ctrl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fldChar w:fldCharType="end"/>
            </w:r>
            <w:r w:rsidRPr="00F878D1">
              <w:rPr>
                <w:b/>
                <w:sz w:val="28"/>
                <w:szCs w:val="28"/>
              </w:rPr>
              <w:t>)=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jc w:val="center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jc w:val="center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52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274"/>
          <w:jc w:val="center"/>
        </w:trPr>
        <w:tc>
          <w:tcPr>
            <w:tcW w:w="573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S.4)(10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  <w:sz w:val="28"/>
                <w:szCs w:val="28"/>
              </w:rPr>
              <w:fldChar w:fldCharType="begin"/>
            </w:r>
            <w:r w:rsidRPr="00F878D1">
              <w:rPr>
                <w:b/>
                <w:sz w:val="28"/>
                <w:szCs w:val="28"/>
              </w:rPr>
              <w:instrText xml:space="preserve"> QUOTE </w:instrText>
            </w:r>
            <w:r w:rsidRPr="00F878D1">
              <w:pict>
                <v:shape id="_x0000_i1033" type="#_x0000_t75" style="width:59.25pt;height:4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wsp:rsid wsp:val=&quot;00FC52A7&quot;/&gt;&lt;/wsp:rsids&gt;&lt;/w:docPr&gt;&lt;w:body&gt;&lt;w:p wsp:rsidR=&quot;00000000&quot; wsp:rsidRDefault=&quot;00FC52A7&quot;&gt;&lt;m:oMathPara&gt;&lt;m:oMath&gt;&lt;m:r&gt;&lt;m:rPr&gt;&lt;m:sty m:val=&quot;b&quot;/&gt;&lt;/m:rPr&gt;&lt;w:rPr&gt;&lt;w:rFonts w:ascii=&quot;Cambria Math&quot; w:fareast=&quot;Calibri&quot; w:h-ansi=&quot;Cambria Math&quot; w:cs=&quot;Times New Roman&quot;/&gt;&lt;wx:font wx:val=&quot;Cambria Math&quot;/&gt;&lt;w:b/&gt;&lt;w:sz w:val=&quot;32&quot;/&gt;&lt;w:sz-cs w:val=&quot;32&quot;/&gt;&lt;/w:rPr&gt;&lt;m:t&gt;   &lt;/m:t&gt;&lt;/m:r&gt;&lt;m:box&gt;&lt;m:box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fPr&gt;&lt;m:num&gt;&lt;m:sSup&gt;&lt;m:sSup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(-2)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3 &lt;/m:t&gt;&lt;/m:r&gt;&lt;/m:sup&gt;&lt;/m:sSup&gt;&lt;/m:num&gt;&lt;m:den&gt;&lt;m:sSup&gt;&lt;m:sSup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(-2)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-3&lt;/m:t&gt;&lt;/m:r&gt;&lt;/m:sup&gt;&lt;/m:sSup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instrText xml:space="preserve"> </w:instrText>
            </w:r>
            <w:r w:rsidRPr="00F878D1">
              <w:rPr>
                <w:b/>
                <w:sz w:val="28"/>
                <w:szCs w:val="28"/>
              </w:rPr>
              <w:fldChar w:fldCharType="separate"/>
            </w:r>
            <w:r w:rsidRPr="00F878D1">
              <w:pict>
                <v:shape id="_x0000_i1034" type="#_x0000_t75" style="width:59.25pt;height:4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wsp:rsid wsp:val=&quot;00FC52A7&quot;/&gt;&lt;/wsp:rsids&gt;&lt;/w:docPr&gt;&lt;w:body&gt;&lt;w:p wsp:rsidR=&quot;00000000&quot; wsp:rsidRDefault=&quot;00FC52A7&quot;&gt;&lt;m:oMathPara&gt;&lt;m:oMath&gt;&lt;m:r&gt;&lt;m:rPr&gt;&lt;m:sty m:val=&quot;b&quot;/&gt;&lt;/m:rPr&gt;&lt;w:rPr&gt;&lt;w:rFonts w:ascii=&quot;Cambria Math&quot; w:fareast=&quot;Calibri&quot; w:h-ansi=&quot;Cambria Math&quot; w:cs=&quot;Times New Roman&quot;/&gt;&lt;wx:font wx:val=&quot;Cambria Math&quot;/&gt;&lt;w:b/&gt;&lt;w:sz w:val=&quot;32&quot;/&gt;&lt;w:sz-cs w:val=&quot;32&quot;/&gt;&lt;/w:rPr&gt;&lt;m:t&gt;   &lt;/m:t&gt;&lt;/m:r&gt;&lt;m:box&gt;&lt;m:box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boxPr&gt;&lt;m:e&gt;&lt;m:argPr&gt;&lt;m:argSz m:val=&quot;-1&quot;/&gt;&lt;/m:argPr&gt;&lt;m:f&gt;&lt;m:f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fPr&gt;&lt;m:num&gt;&lt;m:sSup&gt;&lt;m:sSup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(-2)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3 &lt;/m:t&gt;&lt;/m:r&gt;&lt;/m:sup&gt;&lt;/m:sSup&gt;&lt;/m:num&gt;&lt;m:den&gt;&lt;m:sSup&gt;&lt;m:sSupPr&gt;&lt;m:ctrlPr&gt;&lt;w:rPr&gt;&lt;w:rFonts w:ascii=&quot;Cambria Math&quot; w:h-ansi=&quot;Cambria Math&quot;/&gt;&lt;wx:font wx:val=&quot;Cambria Math&quot;/&gt;&lt;w:b/&gt;&lt;w:sz w:val=&quot;32&quot;/&gt;&lt;w:sz-cs w:val=&quot;32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(-2)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sz w:val=&quot;32&quot;/&gt;&lt;w:sz-cs w:val=&quot;32&quot;/&gt;&lt;/w:rPr&gt;&lt;m:t&gt;-3&lt;/m:t&gt;&lt;/m:r&gt;&lt;/m:sup&gt;&lt;/m:sSup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fldChar w:fldCharType="end"/>
            </w:r>
            <w:r w:rsidRPr="00F878D1">
              <w:rPr>
                <w:b/>
                <w:sz w:val="28"/>
                <w:szCs w:val="28"/>
              </w:rPr>
              <w:t xml:space="preserve"> =</w:t>
            </w:r>
            <w:r w:rsidRPr="00F878D1">
              <w:rPr>
                <w:b/>
              </w:rPr>
              <w:t xml:space="preserve"> 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9)  (5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  <w:u w:val="single"/>
              </w:rPr>
            </w:pPr>
            <w:r w:rsidRPr="00F878D1">
              <w:rPr>
                <w:b/>
              </w:rPr>
              <w:t xml:space="preserve">Aşağıdakilerden hangisi </w:t>
            </w:r>
            <w:r w:rsidRPr="00F878D1">
              <w:rPr>
                <w:b/>
                <w:u w:val="single"/>
              </w:rPr>
              <w:t>yanlıştır?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A ) 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35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9F68E5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9F68E5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12&lt;/m:t&gt;&lt;/m:r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num&gt;&lt;m:den&gt;&lt;m:rad&gt;&lt;m:radPr&gt;&lt;m:degHide m:val=&quot;on&quot;/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2&lt;/m:t&gt;&lt;/m:r&gt;&lt;/m:e&gt;&lt;/m:rad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36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9F68E5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9F68E5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12&lt;/m:t&gt;&lt;/m:r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num&gt;&lt;m:den&gt;&lt;m:rad&gt;&lt;m:radPr&gt;&lt;m:degHide m:val=&quot;on&quot;/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2&lt;/m:t&gt;&lt;/m:r&gt;&lt;/m:e&gt;&lt;/m:rad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=6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37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5680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B05680&quot;&gt;&lt;m:oMathPara&gt;&lt;m:oMath&gt;&lt;m:rad&gt;&lt;m:radPr&gt;&lt;m:degHide m:val=&quot;on&quot;/&gt;&lt;m:ctrlPr&gt;&lt;w:rPr&gt;&lt;w:rFonts w:ascii=&quot;Cambria Math&quot; w:fareast=&quot;Times New Roman&quot; w:h-ansi=&quot;Cambria Math&quot; w:cs=&quot;Times New Roman&quot;/&gt;&lt;wx:font wx:val=&quot;Cambria Math&quot;/&gt;&lt;w:b/&gt;&lt;/w:rPr&gt;&lt;/m:ctrlPr&gt;&lt;/m:radPr&gt;&lt;m:deg&gt;&lt;m:ctrlPr&gt;&lt;w:rPr&gt;&lt;w:rFonts w:ascii=&quot;Cambria Math&quot; w:fareast=&quot;Times New Roman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/w:rPr&gt;&lt;m:t&gt;2&lt;/m:t&gt;&lt;/m:r&gt;&lt;m:ctrlPr&gt;&lt;w:rPr&gt;&lt;w:rFonts w:ascii=&quot;Cambria Math&quot; w:fareast=&quot;Times New Roman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38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5680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B05680&quot;&gt;&lt;m:oMathPara&gt;&lt;m:oMath&gt;&lt;m:rad&gt;&lt;m:radPr&gt;&lt;m:degHide m:val=&quot;on&quot;/&gt;&lt;m:ctrlPr&gt;&lt;w:rPr&gt;&lt;w:rFonts w:ascii=&quot;Cambria Math&quot; w:fareast=&quot;Times New Roman&quot; w:h-ansi=&quot;Cambria Math&quot; w:cs=&quot;Times New Roman&quot;/&gt;&lt;wx:font wx:val=&quot;Cambria Math&quot;/&gt;&lt;w:b/&gt;&lt;/w:rPr&gt;&lt;/m:ctrlPr&gt;&lt;/m:radPr&gt;&lt;m:deg&gt;&lt;m:ctrlPr&gt;&lt;w:rPr&gt;&lt;w:rFonts w:ascii=&quot;Cambria Math&quot; w:fareast=&quot;Times New Roman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/w:rPr&gt;&lt;m:t&gt;2&lt;/m:t&gt;&lt;/m:r&gt;&lt;m:ctrlPr&gt;&lt;w:rPr&gt;&lt;w:rFonts w:ascii=&quot;Cambria Math&quot; w:fareast=&quot;Times New Roman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 </w:t>
            </w:r>
            <w:r w:rsidRPr="00F878D1">
              <w:rPr>
                <w:b/>
              </w:rPr>
              <w:tab/>
            </w:r>
            <w:r w:rsidRPr="00F878D1">
              <w:rPr>
                <w:b/>
              </w:rPr>
              <w:tab/>
            </w:r>
            <w:r w:rsidRPr="00F878D1">
              <w:rPr>
                <w:b/>
              </w:rPr>
              <w:tab/>
              <w:t>B)</w:t>
            </w:r>
            <w:r w:rsidRPr="00F878D1">
              <w:rPr>
                <w:b/>
                <w:sz w:val="28"/>
                <w:szCs w:val="28"/>
              </w:rPr>
              <w:fldChar w:fldCharType="begin"/>
            </w:r>
            <w:r w:rsidRPr="00F878D1">
              <w:rPr>
                <w:b/>
                <w:sz w:val="28"/>
                <w:szCs w:val="28"/>
              </w:rPr>
              <w:instrText xml:space="preserve"> QUOTE </w:instrText>
            </w:r>
            <w:r w:rsidRPr="00F878D1">
              <w:pict>
                <v:shape id="_x0000_i1039" type="#_x0000_t75" style="width:33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2F24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E2F24&quot;&gt;&lt;m:oMathPara&gt;&lt;m:oMath&gt;&lt;m:rad&gt;&lt;m:radPr&gt;&lt;m:degHide m:val=&quot;on&quot;/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radPr&gt;&lt;m:deg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g&gt;&lt;m:e&gt;&lt;m:f&gt;&lt;m:fP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fPr&gt;&lt;m:num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radPr&gt;&lt;m:deg/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25&lt;/m:t&gt;&lt;/m:r&gt;&lt;/m:e&gt;&lt;/m:rad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5&lt;/m:t&gt;&lt;/m:r&gt;&lt;/m:den&gt;&lt;/m:f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instrText xml:space="preserve"> </w:instrText>
            </w:r>
            <w:r w:rsidRPr="00F878D1">
              <w:rPr>
                <w:b/>
                <w:sz w:val="28"/>
                <w:szCs w:val="28"/>
              </w:rPr>
              <w:fldChar w:fldCharType="separate"/>
            </w:r>
            <w:r w:rsidRPr="00F878D1">
              <w:pict>
                <v:shape id="_x0000_i1040" type="#_x0000_t75" style="width:33pt;height:34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2F24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E2F24&quot;&gt;&lt;m:oMathPara&gt;&lt;m:oMath&gt;&lt;m:rad&gt;&lt;m:radPr&gt;&lt;m:degHide m:val=&quot;on&quot;/&gt;&lt;m:ctrlPr&gt;&lt;w:rPr&gt;&lt;w:rFonts w:ascii=&quot;Cambria Math&quot; w:fareast=&quot;Times New Roman&quot; w:h-ansi=&quot;Cambria Math&quot; w:cs=&quot;Times New Roman&quot;/&gt;&lt;wx:font wx:val=&quot;Cambria Math&quot;/&gt;&lt;w:b/&gt;&lt;w:sz w:val=&quot;28&quot;/&gt;&lt;w:sz-cs w:val=&quot;28&quot;/&gt;&lt;/w:rPr&gt;&lt;/m:ctrlPr&gt;&lt;/m:radPr&gt;&lt;m:deg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deg&gt;&lt;m:e&gt;&lt;m:f&gt;&lt;m:fPr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fPr&gt;&lt;m:num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radPr&gt;&lt;m:deg/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25&lt;/m:t&gt;&lt;/m:r&gt;&lt;/m:e&gt;&lt;/m:rad&gt;&lt;/m:num&gt;&lt;m:den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m:t&gt;5&lt;/m:t&gt;&lt;/m:r&gt;&lt;/m:den&gt;&lt;/m:f&gt;&lt;m:ctrlPr&gt;&lt;w:rPr&gt;&lt;w:rFonts w:ascii=&quot;Cambria Math&quot; w:fareast=&quot;Times New Roman&quot; w:h-ansi=&quot;Cambria Math&quot;/&gt;&lt;wx:font wx:val=&quot;Cambria Math&quot;/&gt;&lt;w:b/&gt;&lt;w:sz w:val=&quot;28&quot;/&gt;&lt;w:sz-cs w:val=&quot;28&quot;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4" o:title="" chromakey="white"/>
                </v:shape>
              </w:pict>
            </w:r>
            <w:r w:rsidRPr="00F878D1">
              <w:rPr>
                <w:b/>
                <w:sz w:val="28"/>
                <w:szCs w:val="28"/>
              </w:rPr>
              <w:fldChar w:fldCharType="end"/>
            </w:r>
            <w:r w:rsidRPr="00F878D1">
              <w:rPr>
                <w:b/>
                <w:sz w:val="28"/>
                <w:szCs w:val="28"/>
              </w:rPr>
              <w:t xml:space="preserve"> = </w:t>
            </w:r>
            <w:r w:rsidRPr="00F878D1">
              <w:rPr>
                <w:b/>
              </w:rPr>
              <w:t>1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 xml:space="preserve">C ) 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41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42D0B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742D0B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10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42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42D0B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742D0B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10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.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43" type="#_x0000_t75" style="width:56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15BD0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415BD0&quot;&gt;&lt;m:oMathPara&gt;&lt;m:oMath&gt;&lt;m:r&gt;&lt;m:rPr&gt;&lt;m:sty m:val=&quot;b&quot;/&gt;&lt;/m:rPr&gt;&lt;w:rPr&gt;&lt;w:rFonts w:ascii=&quot;Cambria Math&quot; w:fareast=&quot;Calibri&quot; w:h-ansi=&quot;Cambria Math&quot; w:cs=&quot;Times New Roman&quot;/&gt;&lt;wx:font wx:val=&quot;Cambria Math&quot;/&gt;&lt;w:b/&gt;&lt;/w:rPr&gt;&lt;m:t&gt; &lt;/m:t&gt;&lt;/m:r&gt;&lt;m:rad&gt;&lt;m:radPr&gt;&lt;m:degHide m:val=&quot;on&quot;/&gt;&lt;m:ctrlPr&gt;&lt;w:rPr&gt;&lt;w:rFonts w:ascii=&quot;Cambria Math&quot; w:h-ansi=&quot;Cambria Math&quot;/&gt;&lt;wx:font wx:val=&quot;Cambria Math&quot;/&gt;&lt;w:b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/w:rPr&gt;&lt;m:t&gt;10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44" type="#_x0000_t75" style="width:56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15BD0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415BD0&quot;&gt;&lt;m:oMathPara&gt;&lt;m:oMath&gt;&lt;m:r&gt;&lt;m:rPr&gt;&lt;m:sty m:val=&quot;b&quot;/&gt;&lt;/m:rPr&gt;&lt;w:rPr&gt;&lt;w:rFonts w:ascii=&quot;Cambria Math&quot; w:fareast=&quot;Calibri&quot; w:h-ansi=&quot;Cambria Math&quot; w:cs=&quot;Times New Roman&quot;/&gt;&lt;wx:font wx:val=&quot;Cambria Math&quot;/&gt;&lt;w:b/&gt;&lt;/w:rPr&gt;&lt;m:t&gt; &lt;/m:t&gt;&lt;/m:r&gt;&lt;m:rad&gt;&lt;m:radPr&gt;&lt;m:degHide m:val=&quot;on&quot;/&gt;&lt;m:ctrlPr&gt;&lt;w:rPr&gt;&lt;w:rFonts w:ascii=&quot;Cambria Math&quot; w:h-ansi=&quot;Cambria Math&quot;/&gt;&lt;wx:font wx:val=&quot;Cambria Math&quot;/&gt;&lt;w:b/&gt;&lt;/w:rPr&gt;&lt;/m:ctrlPr&gt;&lt;/m:radPr&gt;&lt;m:deg/&gt;&lt;m:e&gt;&lt;m:r&gt;&lt;m:rPr&gt;&lt;m:sty m:val=&quot;b&quot;/&gt;&lt;/m:rPr&gt;&lt;w:rPr&gt;&lt;w:rFonts w:ascii=&quot;Cambria Math&quot; w:h-ansi=&quot;Cambria Math&quot;/&gt;&lt;wx:font wx:val=&quot;Cambria Math&quot;/&gt;&lt;w:b/&gt;&lt;/w:rPr&gt;&lt;m:t&gt;10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= 10                         D)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45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CC5B38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CC5B38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46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CC5B38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CC5B38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+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47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008E4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7008E4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48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008E4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7008E4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 = 2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274"/>
          <w:jc w:val="center"/>
        </w:trPr>
        <w:tc>
          <w:tcPr>
            <w:tcW w:w="573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10)( 5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Alanı 21 cm</w:t>
            </w:r>
            <w:r w:rsidRPr="00F878D1">
              <w:rPr>
                <w:b/>
                <w:vertAlign w:val="superscript"/>
              </w:rPr>
              <w:t>2</w:t>
            </w:r>
            <w:r w:rsidRPr="00F878D1">
              <w:rPr>
                <w:b/>
              </w:rPr>
              <w:t xml:space="preserve"> olan bir karenin bir kenarı kaç cm</w:t>
            </w:r>
            <w:r w:rsidRPr="00F878D1">
              <w:rPr>
                <w:b/>
                <w:vertAlign w:val="superscript"/>
              </w:rPr>
              <w:t>2</w:t>
            </w:r>
            <w:r w:rsidRPr="00F878D1">
              <w:rPr>
                <w:b/>
              </w:rPr>
              <w:t xml:space="preserve"> dır?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A) 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49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0115A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0115A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1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50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0115A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0115A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1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                   B) 21                   C) 42                     D) 441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13)(5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878D1">
              <w:rPr>
                <w:b/>
                <w:sz w:val="24"/>
                <w:szCs w:val="24"/>
              </w:rPr>
              <w:fldChar w:fldCharType="begin"/>
            </w:r>
            <w:r w:rsidRPr="00F878D1">
              <w:rPr>
                <w:b/>
                <w:sz w:val="24"/>
                <w:szCs w:val="24"/>
              </w:rPr>
              <w:instrText xml:space="preserve"> QUOTE </w:instrText>
            </w:r>
            <w:r w:rsidRPr="00F878D1">
              <w:pict>
                <v:shape id="_x0000_i1051" type="#_x0000_t75" style="width:59.2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44B13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44B13&quot;&gt;&lt;m:oMathPara&gt;&lt;m:oMath&gt;&lt;m:r&gt;&lt;m:rPr&gt;&lt;m:sty m:val=&quot;b&quot;/&gt;&lt;/m:rPr&gt;&lt;w:rPr&gt;&lt;w:rFonts w:ascii=&quot;Cambria Math&quot; w:fareast=&quot;Calibri&quot; w:h-ansi=&quot;Cambria Math&quot; w:cs=&quot;Times New Roman&quot;/&gt;&lt;wx:font wx:val=&quot;Cambria Math&quot;/&gt;&lt;w:b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b/&gt;&lt;w:sz w:val=&quot;24&quot;/&gt;&lt;w:sz-cs w:val=&quot;24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sz w:val=&quot;24&quot;/&gt;&lt;w:sz-cs w:val=&quot;24&quot;/&gt;&lt;/w:rPr&gt;&lt;m:t&gt;5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sz w:val=&quot;24&quot;/&gt;&lt;w:sz-cs w:val=&quot;24&quot;/&gt;&lt;/w:rPr&gt;&lt;m:t&gt;a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F878D1">
              <w:rPr>
                <w:b/>
                <w:sz w:val="24"/>
                <w:szCs w:val="24"/>
              </w:rPr>
              <w:instrText xml:space="preserve"> </w:instrText>
            </w:r>
            <w:r w:rsidRPr="00F878D1">
              <w:rPr>
                <w:b/>
                <w:sz w:val="24"/>
                <w:szCs w:val="24"/>
              </w:rPr>
              <w:fldChar w:fldCharType="separate"/>
            </w:r>
            <w:r w:rsidRPr="00F878D1">
              <w:pict>
                <v:shape id="_x0000_i1052" type="#_x0000_t75" style="width:59.2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44B13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844B13&quot;&gt;&lt;m:oMathPara&gt;&lt;m:oMath&gt;&lt;m:r&gt;&lt;m:rPr&gt;&lt;m:sty m:val=&quot;b&quot;/&gt;&lt;/m:rPr&gt;&lt;w:rPr&gt;&lt;w:rFonts w:ascii=&quot;Cambria Math&quot; w:fareast=&quot;Calibri&quot; w:h-ansi=&quot;Cambria Math&quot; w:cs=&quot;Times New Roman&quot;/&gt;&lt;wx:font wx:val=&quot;Cambria Math&quot;/&gt;&lt;w:b/&gt;&lt;w:sz w:val=&quot;24&quot;/&gt;&lt;w:sz-cs w:val=&quot;24&quot;/&gt;&lt;/w:rPr&gt;&lt;m:t&gt; &lt;/m:t&gt;&lt;/m:r&gt;&lt;m:sSup&gt;&lt;m:sSupPr&gt;&lt;m:ctrlPr&gt;&lt;w:rPr&gt;&lt;w:rFonts w:ascii=&quot;Cambria Math&quot; w:h-ansi=&quot;Cambria Math&quot;/&gt;&lt;wx:font wx:val=&quot;Cambria Math&quot;/&gt;&lt;w:b/&gt;&lt;w:sz w:val=&quot;24&quot;/&gt;&lt;w:sz-cs w:val=&quot;24&quot;/&gt;&lt;/w:rPr&gt;&lt;/m:ctrlPr&gt;&lt;/m:sSupPr&gt;&lt;m:e&gt;&lt;m:r&gt;&lt;m:rPr&gt;&lt;m:sty m:val=&quot;b&quot;/&gt;&lt;/m:rPr&gt;&lt;w:rPr&gt;&lt;w:rFonts w:ascii=&quot;Cambria Math&quot; w:h-ansi=&quot;Cambria Math&quot;/&gt;&lt;wx:font wx:val=&quot;Cambria Math&quot;/&gt;&lt;w:b/&gt;&lt;w:sz w:val=&quot;24&quot;/&gt;&lt;w:sz-cs w:val=&quot;24&quot;/&gt;&lt;/w:rPr&gt;&lt;m:t&gt;5&lt;/m:t&gt;&lt;/m:r&gt;&lt;/m:e&gt;&lt;m:sup&gt;&lt;m:r&gt;&lt;m:rPr&gt;&lt;m:sty m:val=&quot;b&quot;/&gt;&lt;/m:rPr&gt;&lt;w:rPr&gt;&lt;w:rFonts w:ascii=&quot;Cambria Math&quot; w:h-ansi=&quot;Cambria Math&quot;/&gt;&lt;wx:font wx:val=&quot;Cambria Math&quot;/&gt;&lt;w:b/&gt;&lt;w:sz w:val=&quot;24&quot;/&gt;&lt;w:sz-cs w:val=&quot;24&quot;/&gt;&lt;/w:rPr&gt;&lt;m:t&gt;a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F878D1">
              <w:rPr>
                <w:b/>
                <w:sz w:val="24"/>
                <w:szCs w:val="24"/>
              </w:rPr>
              <w:fldChar w:fldCharType="end"/>
            </w:r>
            <w:r w:rsidRPr="00F878D1">
              <w:rPr>
                <w:b/>
                <w:sz w:val="24"/>
                <w:szCs w:val="24"/>
              </w:rPr>
              <w:t xml:space="preserve"> =125 ise , </w:t>
            </w:r>
            <w:r w:rsidRPr="00F878D1">
              <w:rPr>
                <w:b/>
                <w:sz w:val="24"/>
                <w:szCs w:val="24"/>
              </w:rPr>
              <w:fldChar w:fldCharType="begin"/>
            </w:r>
            <w:r w:rsidRPr="00F878D1">
              <w:rPr>
                <w:b/>
                <w:sz w:val="24"/>
                <w:szCs w:val="24"/>
              </w:rPr>
              <w:instrText xml:space="preserve"> QUOTE </w:instrText>
            </w:r>
            <w:r w:rsidRPr="00F878D1">
              <w:pict>
                <v:shape id="_x0000_i1053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06A57&quot;/&gt;&lt;wsp:rsid wsp:val=&quot;00F878D1&quot;/&gt;&lt;/wsp:rsids&gt;&lt;/w:docPr&gt;&lt;w:body&gt;&lt;w:p wsp:rsidR=&quot;00000000&quot; wsp:rsidRDefault=&quot;00F06A57&quot;&gt;&lt;m:oMathPara&gt;&lt;m:oMath&gt;&lt;m:sSup&gt;&lt;m:sSupPr&gt;&lt;m:ctrlPr&gt;&lt;w:rPr&gt;&lt;w:rFonts w:ascii=&quot;Cambria Math&quot; w:fareast=&quot;Times New Roman&quot; w:h-ansi=&quot;Cambria Math&quot; w:cs=&quot;Times New Roman&quot;/&gt;&lt;wx:font wx:val=&quot;Cambria Math&quot;/&gt;&lt;w:b/&gt;&lt;w:sz w:val=&quot;24&quot;/&gt;&lt;w:sz-cs w:val=&quot;24&quot;/&gt;&lt;/w:rPr&gt;&lt;/m:ctrlPr&gt;&lt;/m:sSupPr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m:t&gt;2&lt;/m:t&gt;&lt;/m:r&gt;&lt;m:ctrl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/m:ctrlPr&gt;&lt;/m:e&gt;&lt;m:sup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m:t&gt;a&lt;/m:t&gt;&lt;/m:r&gt;&lt;m:ctrl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F878D1">
              <w:rPr>
                <w:b/>
                <w:sz w:val="24"/>
                <w:szCs w:val="24"/>
              </w:rPr>
              <w:instrText xml:space="preserve"> </w:instrText>
            </w:r>
            <w:r w:rsidRPr="00F878D1">
              <w:rPr>
                <w:b/>
                <w:sz w:val="24"/>
                <w:szCs w:val="24"/>
              </w:rPr>
              <w:fldChar w:fldCharType="separate"/>
            </w:r>
            <w:r w:rsidRPr="00F878D1">
              <w:pict>
                <v:shape id="_x0000_i1054" type="#_x0000_t75" style="width:1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06A57&quot;/&gt;&lt;wsp:rsid wsp:val=&quot;00F878D1&quot;/&gt;&lt;/wsp:rsids&gt;&lt;/w:docPr&gt;&lt;w:body&gt;&lt;w:p wsp:rsidR=&quot;00000000&quot; wsp:rsidRDefault=&quot;00F06A57&quot;&gt;&lt;m:oMathPara&gt;&lt;m:oMath&gt;&lt;m:sSup&gt;&lt;m:sSupPr&gt;&lt;m:ctrlPr&gt;&lt;w:rPr&gt;&lt;w:rFonts w:ascii=&quot;Cambria Math&quot; w:fareast=&quot;Times New Roman&quot; w:h-ansi=&quot;Cambria Math&quot; w:cs=&quot;Times New Roman&quot;/&gt;&lt;wx:font wx:val=&quot;Cambria Math&quot;/&gt;&lt;w:b/&gt;&lt;w:sz w:val=&quot;24&quot;/&gt;&lt;w:sz-cs w:val=&quot;24&quot;/&gt;&lt;/w:rPr&gt;&lt;/m:ctrlPr&gt;&lt;/m:sSupPr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m:t&gt;2&lt;/m:t&gt;&lt;/m:r&gt;&lt;m:ctrl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/m:ctrlPr&gt;&lt;/m:e&gt;&lt;m:sup&gt;&lt;m:r&gt;&lt;m:rPr&gt;&lt;m:sty m:val=&quot;b&quot;/&gt;&lt;/m:r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m:t&gt;a&lt;/m:t&gt;&lt;/m:r&gt;&lt;m:ctrlPr&gt;&lt;w:rPr&gt;&lt;w:rFonts w:ascii=&quot;Cambria Math&quot; w:fareast=&quot;Times New Roman&quot; w:h-ansi=&quot;Cambria Math&quot;/&gt;&lt;wx:font wx:val=&quot;Cambria Math&quot;/&gt;&lt;w:b/&gt;&lt;w:sz w:val=&quot;24&quot;/&gt;&lt;w:sz-cs w:val=&quot;24&quot;/&gt;&lt;/w:rPr&gt;&lt;/m:ctrlP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F878D1">
              <w:rPr>
                <w:b/>
                <w:sz w:val="24"/>
                <w:szCs w:val="24"/>
              </w:rPr>
              <w:fldChar w:fldCharType="end"/>
            </w:r>
            <w:r w:rsidRPr="00F878D1">
              <w:rPr>
                <w:b/>
                <w:sz w:val="24"/>
                <w:szCs w:val="24"/>
              </w:rPr>
              <w:t xml:space="preserve">  kaçtır?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878D1">
              <w:rPr>
                <w:b/>
                <w:sz w:val="24"/>
                <w:szCs w:val="24"/>
              </w:rPr>
              <w:t>A)2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B)4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C)8</w:t>
            </w:r>
            <w:r w:rsidRPr="00F878D1">
              <w:rPr>
                <w:b/>
                <w:sz w:val="24"/>
                <w:szCs w:val="24"/>
              </w:rPr>
              <w:tab/>
            </w:r>
            <w:r w:rsidRPr="00F878D1">
              <w:rPr>
                <w:b/>
                <w:sz w:val="24"/>
                <w:szCs w:val="24"/>
              </w:rPr>
              <w:tab/>
              <w:t>D)16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2295"/>
          <w:jc w:val="center"/>
        </w:trPr>
        <w:tc>
          <w:tcPr>
            <w:tcW w:w="5736" w:type="dxa"/>
            <w:vMerge w:val="restart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11)( 10 PUAN)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902"/>
              <w:gridCol w:w="902"/>
              <w:gridCol w:w="902"/>
              <w:gridCol w:w="902"/>
              <w:gridCol w:w="902"/>
              <w:gridCol w:w="902"/>
            </w:tblGrid>
            <w:tr w:rsidR="00D53012" w:rsidRPr="00F878D1" w:rsidTr="00F878D1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l2br w:val="single" w:sz="4" w:space="0" w:color="000000"/>
                  </w:tcBorders>
                </w:tcPr>
                <w:p w:rsidR="00D53012" w:rsidRPr="00F878D1" w:rsidRDefault="00D53012" w:rsidP="00F878D1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 w:rsidRPr="00F878D1">
                    <w:rPr>
                      <w:b/>
                    </w:rPr>
                    <w:t xml:space="preserve">     </w:t>
                  </w:r>
                  <w:r w:rsidRPr="00F878D1">
                    <w:rPr>
                      <w:b/>
                      <w:sz w:val="16"/>
                      <w:szCs w:val="16"/>
                    </w:rPr>
                    <w:t xml:space="preserve">Kişiler </w:t>
                  </w:r>
                  <w:r w:rsidRPr="00F878D1">
                    <w:rPr>
                      <w:b/>
                      <w:sz w:val="18"/>
                      <w:szCs w:val="18"/>
                    </w:rPr>
                    <w:t>Sayı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pict>
                      <v:shape id="_x0000_i1055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64ACC&quot;/&gt;&lt;wsp:rsid wsp:val=&quot;00F878D1&quot;/&gt;&lt;/wsp:rsids&gt;&lt;/w:docPr&gt;&lt;w:body&gt;&lt;w:p wsp:rsidR=&quot;00000000&quot; wsp:rsidRDefault=&quot;00F64ACC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0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0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pict>
                      <v:shape id="_x0000_i1056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B1C04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6B1C04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3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1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pict>
                      <v:shape id="_x0000_i1057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63A42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063A42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8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2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pict>
                      <v:shape id="_x0000_i1058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76896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076896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8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2" o:title="" chromakey="white"/>
                      </v:shape>
                    </w:pic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pict>
                      <v:shape id="_x0000_i1059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96595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D96595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1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3" o:title="" chromakey="white"/>
                      </v:shape>
                    </w:pict>
                  </w:r>
                </w:p>
              </w:tc>
            </w:tr>
            <w:tr w:rsidR="00D53012" w:rsidRPr="00F878D1" w:rsidTr="00F878D1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3012" w:rsidRPr="00F878D1" w:rsidRDefault="00D53012" w:rsidP="00F878D1">
                  <w:pPr>
                    <w:spacing w:after="0" w:line="240" w:lineRule="auto"/>
                    <w:rPr>
                      <w:b/>
                    </w:rPr>
                  </w:pPr>
                  <w:r w:rsidRPr="00F878D1">
                    <w:rPr>
                      <w:b/>
                    </w:rPr>
                    <w:t>Ayhan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rPr>
                      <w:b/>
                    </w:rPr>
                    <w:t>8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D53012" w:rsidRPr="00F878D1" w:rsidTr="00F878D1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3012" w:rsidRPr="00F878D1" w:rsidRDefault="00D53012" w:rsidP="00F878D1">
                  <w:pPr>
                    <w:spacing w:after="0" w:line="240" w:lineRule="auto"/>
                    <w:rPr>
                      <w:b/>
                    </w:rPr>
                  </w:pPr>
                  <w:r w:rsidRPr="00F878D1">
                    <w:rPr>
                      <w:b/>
                    </w:rPr>
                    <w:t>Sezin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rPr>
                      <w:b/>
                    </w:rPr>
                    <w:t>2</w:t>
                  </w:r>
                  <w:r w:rsidRPr="00F878D1">
                    <w:rPr>
                      <w:b/>
                    </w:rPr>
                    <w:fldChar w:fldCharType="begin"/>
                  </w:r>
                  <w:r w:rsidRPr="00F878D1">
                    <w:rPr>
                      <w:b/>
                    </w:rPr>
                    <w:instrText xml:space="preserve"> QUOTE </w:instrText>
                  </w:r>
                  <w:r w:rsidRPr="00F878D1">
                    <w:pict>
                      <v:shape id="_x0000_i1060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40E43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240E43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3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4" o:title="" chromakey="white"/>
                      </v:shape>
                    </w:pict>
                  </w:r>
                  <w:r w:rsidRPr="00F878D1">
                    <w:rPr>
                      <w:b/>
                    </w:rPr>
                    <w:instrText xml:space="preserve"> </w:instrText>
                  </w:r>
                  <w:r w:rsidRPr="00F878D1">
                    <w:rPr>
                      <w:b/>
                    </w:rPr>
                    <w:fldChar w:fldCharType="separate"/>
                  </w:r>
                  <w:r w:rsidRPr="00F878D1">
                    <w:pict>
                      <v:shape id="_x0000_i1061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40E43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240E43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3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4" o:title="" chromakey="white"/>
                      </v:shape>
                    </w:pict>
                  </w:r>
                  <w:r w:rsidRPr="00F878D1">
                    <w:rPr>
                      <w:b/>
                    </w:rPr>
                    <w:fldChar w:fldCharType="end"/>
                  </w:r>
                </w:p>
              </w:tc>
            </w:tr>
            <w:tr w:rsidR="00D53012" w:rsidRPr="00F878D1" w:rsidTr="00F878D1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3012" w:rsidRPr="00F878D1" w:rsidRDefault="00D53012" w:rsidP="00F878D1">
                  <w:pPr>
                    <w:spacing w:after="0" w:line="240" w:lineRule="auto"/>
                    <w:rPr>
                      <w:b/>
                    </w:rPr>
                  </w:pPr>
                  <w:r w:rsidRPr="00F878D1">
                    <w:rPr>
                      <w:b/>
                    </w:rPr>
                    <w:t>Melek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rPr>
                      <w:b/>
                    </w:rPr>
                    <w:t>5</w:t>
                  </w:r>
                  <w:r w:rsidRPr="00F878D1">
                    <w:rPr>
                      <w:b/>
                    </w:rPr>
                    <w:fldChar w:fldCharType="begin"/>
                  </w:r>
                  <w:r w:rsidRPr="00F878D1">
                    <w:rPr>
                      <w:b/>
                    </w:rPr>
                    <w:instrText xml:space="preserve"> QUOTE </w:instrText>
                  </w:r>
                  <w:r w:rsidRPr="00F878D1">
                    <w:pict>
                      <v:shape id="_x0000_i1062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0130C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10130C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F878D1">
                    <w:rPr>
                      <w:b/>
                    </w:rPr>
                    <w:instrText xml:space="preserve"> </w:instrText>
                  </w:r>
                  <w:r w:rsidRPr="00F878D1">
                    <w:rPr>
                      <w:b/>
                    </w:rPr>
                    <w:fldChar w:fldCharType="separate"/>
                  </w:r>
                  <w:r w:rsidRPr="00F878D1">
                    <w:pict>
                      <v:shape id="_x0000_i1063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0130C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10130C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F878D1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rPr>
                      <w:b/>
                    </w:rPr>
                    <w:t>3</w:t>
                  </w:r>
                  <w:r w:rsidRPr="00F878D1">
                    <w:rPr>
                      <w:b/>
                    </w:rPr>
                    <w:fldChar w:fldCharType="begin"/>
                  </w:r>
                  <w:r w:rsidRPr="00F878D1">
                    <w:rPr>
                      <w:b/>
                    </w:rPr>
                    <w:instrText xml:space="preserve"> QUOTE </w:instrText>
                  </w:r>
                  <w:r w:rsidRPr="00F878D1">
                    <w:pict>
                      <v:shape id="_x0000_i1064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67DE2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767DE2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F878D1">
                    <w:rPr>
                      <w:b/>
                    </w:rPr>
                    <w:instrText xml:space="preserve"> </w:instrText>
                  </w:r>
                  <w:r w:rsidRPr="00F878D1">
                    <w:rPr>
                      <w:b/>
                    </w:rPr>
                    <w:fldChar w:fldCharType="separate"/>
                  </w:r>
                  <w:r w:rsidRPr="00F878D1">
                    <w:pict>
                      <v:shape id="_x0000_i1065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67DE2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767DE2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F878D1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D53012" w:rsidRPr="00F878D1" w:rsidTr="00F878D1"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3012" w:rsidRPr="00F878D1" w:rsidRDefault="00D53012" w:rsidP="00F878D1">
                  <w:pPr>
                    <w:spacing w:after="0" w:line="240" w:lineRule="auto"/>
                    <w:rPr>
                      <w:b/>
                    </w:rPr>
                  </w:pPr>
                  <w:r w:rsidRPr="00F878D1">
                    <w:rPr>
                      <w:b/>
                    </w:rPr>
                    <w:t>Ömer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F878D1">
                    <w:rPr>
                      <w:b/>
                    </w:rPr>
                    <w:t>2</w:t>
                  </w:r>
                  <w:r w:rsidRPr="00F878D1">
                    <w:rPr>
                      <w:b/>
                    </w:rPr>
                    <w:fldChar w:fldCharType="begin"/>
                  </w:r>
                  <w:r w:rsidRPr="00F878D1">
                    <w:rPr>
                      <w:b/>
                    </w:rPr>
                    <w:instrText xml:space="preserve"> QUOTE </w:instrText>
                  </w:r>
                  <w:r w:rsidRPr="00F878D1">
                    <w:pict>
                      <v:shape id="_x0000_i1066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15337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615337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F878D1">
                    <w:rPr>
                      <w:b/>
                    </w:rPr>
                    <w:instrText xml:space="preserve"> </w:instrText>
                  </w:r>
                  <w:r w:rsidRPr="00F878D1">
                    <w:rPr>
                      <w:b/>
                    </w:rPr>
                    <w:fldChar w:fldCharType="separate"/>
                  </w:r>
                  <w:r w:rsidRPr="00F878D1">
                    <w:pict>
                      <v:shape id="_x0000_i1067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15337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615337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  <w:r w:rsidRPr="00F878D1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53012" w:rsidRPr="00F878D1" w:rsidRDefault="00D53012" w:rsidP="00F878D1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</w:tr>
          </w:tbl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Yukarıda bazı köklü sayıların eşitlerini bulup tabloya yazan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Ayhan, Sezin, Melek ve Ömer ile ilgili olarak aşağıdakilerden hangisi yanlıştır?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A ) Sezin doğru sonuç bulmuştur.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B ) Melek’in bulduğu sonuçlardan biri doğrudur.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C ) Ömer ‘in bulduğu sonuç doğrudur.</w:t>
            </w:r>
          </w:p>
          <w:p w:rsidR="00D53012" w:rsidRPr="00F878D1" w:rsidRDefault="00D53012" w:rsidP="009072E7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D ) Ayhan ‘in bulduğu sonuç yanlıştır.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14)(5 PUAN)</w:t>
            </w:r>
          </w:p>
          <w:p w:rsidR="00D53012" w:rsidRPr="00F878D1" w:rsidRDefault="00D53012" w:rsidP="004A4829">
            <w:pPr>
              <w:pStyle w:val="NoSpacing"/>
              <w:rPr>
                <w:b/>
              </w:rPr>
            </w:pPr>
          </w:p>
          <w:p w:rsidR="00D53012" w:rsidRPr="00F878D1" w:rsidRDefault="00D53012" w:rsidP="004A4829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0,000325 sayısının bilimsel gösterimini yazınız.</w:t>
            </w:r>
          </w:p>
          <w:p w:rsidR="00D53012" w:rsidRPr="00F878D1" w:rsidRDefault="00D53012" w:rsidP="004A4829">
            <w:pPr>
              <w:pStyle w:val="NoSpacing"/>
              <w:rPr>
                <w:b/>
              </w:rPr>
            </w:pPr>
          </w:p>
          <w:p w:rsidR="00D53012" w:rsidRPr="00F878D1" w:rsidRDefault="00D53012" w:rsidP="00004885">
            <w:pPr>
              <w:pStyle w:val="NoSpacing"/>
              <w:rPr>
                <w:b/>
              </w:rPr>
            </w:pPr>
          </w:p>
        </w:tc>
      </w:tr>
      <w:tr w:rsidR="00D53012" w:rsidRPr="00F878D1" w:rsidTr="00F878D1">
        <w:trPr>
          <w:trHeight w:val="2295"/>
          <w:jc w:val="center"/>
        </w:trPr>
        <w:tc>
          <w:tcPr>
            <w:tcW w:w="573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  <w:vMerge w:val="restart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15) ( 5 PUAN)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 xml:space="preserve">  “ RASYONEL, İRRASYONEL, UZUN KENAR, 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>Aşağıdaki noktalı yerlere, yukarıdaki sözcüklerden uygun olanını yazınız.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 xml:space="preserve">A)  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68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wsp:rsid wsp:val=&quot;00FB586C&quot;/&gt;&lt;/wsp:rsids&gt;&lt;/w:docPr&gt;&lt;w:body&gt;&lt;w:p wsp:rsidR=&quot;00000000&quot; wsp:rsidRDefault=&quot;00FB586C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69" type="#_x0000_t75" style="width:1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wsp:rsid wsp:val=&quot;00FB586C&quot;/&gt;&lt;/wsp:rsids&gt;&lt;/w:docPr&gt;&lt;w:body&gt;&lt;w:p wsp:rsidR=&quot;00000000&quot; wsp:rsidRDefault=&quot;00FB586C&quot;&gt;&lt;m:oMathPara&gt;&lt;m:oMath&gt;&lt;m:rad&gt;&lt;m:radPr&gt;&lt;m:degHide m:val=&quot;on&quot;/&gt;&lt;m:ctrlPr&gt;&lt;w:rPr&gt;&lt;w:rFonts w:ascii=&quot;Cambria Math&quot; w:fareast=&quot;Calibri&quot; w:h-ansi=&quot;Cambria Math&quot; w:cs=&quot;Times New Roman&quot;/&gt;&lt;wx:font wx:val=&quot;Cambria Math&quot;/&gt;&lt;w:b/&gt;&lt;/w:rPr&gt;&lt;/m:ctrlPr&gt;&lt;/m:radPr&gt;&lt;m:deg&gt;&lt;m:ctrlPr&gt;&lt;w:rPr&gt;&lt;w:rFonts w:ascii=&quot;Cambria Math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h-ansi=&quot;Cambria Math&quot;/&gt;&lt;wx:font wx:val=&quot;Cambria Math&quot;/&gt;&lt;w:b/&gt;&lt;/w:rPr&gt;&lt;m:t&gt;2&lt;/m:t&gt;&lt;/m:r&gt;&lt;m:ctrlPr&gt;&lt;w:rPr&gt;&lt;w:rFonts w:ascii=&quot;Cambria Math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sayısı  …………………………… sayıdır.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 xml:space="preserve"> 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 xml:space="preserve"> B) </w:t>
            </w:r>
            <w:r w:rsidRPr="00F878D1">
              <w:rPr>
                <w:b/>
              </w:rPr>
              <w:fldChar w:fldCharType="begin"/>
            </w:r>
            <w:r w:rsidRPr="00F878D1">
              <w:rPr>
                <w:b/>
              </w:rPr>
              <w:instrText xml:space="preserve"> QUOTE </w:instrText>
            </w:r>
            <w:r w:rsidRPr="00F878D1">
              <w:pict>
                <v:shape id="_x0000_i1070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02D44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C02D44&quot;&gt;&lt;m:oMathPara&gt;&lt;m:oMath&gt;&lt;m:rad&gt;&lt;m:radPr&gt;&lt;m:degHide m:val=&quot;on&quot;/&gt;&lt;m:ctrlPr&gt;&lt;w:rPr&gt;&lt;w:rFonts w:ascii=&quot;Cambria Math&quot; w:fareast=&quot;Times New Roman&quot; w:h-ansi=&quot;Cambria Math&quot; w:cs=&quot;Times New Roman&quot;/&gt;&lt;wx:font wx:val=&quot;Cambria Math&quot;/&gt;&lt;w:b/&gt;&lt;/w:rPr&gt;&lt;/m:ctrlPr&gt;&lt;/m:radPr&gt;&lt;m:deg&gt;&lt;m:ctrlPr&gt;&lt;w:rPr&gt;&lt;w:rFonts w:ascii=&quot;Cambria Math&quot; w:fareast=&quot;Times New Roman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/w:rPr&gt;&lt;m:t&gt;25&lt;/m:t&gt;&lt;/m:r&gt;&lt;m:ctrlPr&gt;&lt;w:rPr&gt;&lt;w:rFonts w:ascii=&quot;Cambria Math&quot; w:fareast=&quot;Times New Roman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5" o:title="" chromakey="white"/>
                </v:shape>
              </w:pict>
            </w:r>
            <w:r w:rsidRPr="00F878D1">
              <w:rPr>
                <w:b/>
              </w:rPr>
              <w:instrText xml:space="preserve"> </w:instrText>
            </w:r>
            <w:r w:rsidRPr="00F878D1">
              <w:rPr>
                <w:b/>
              </w:rPr>
              <w:fldChar w:fldCharType="separate"/>
            </w:r>
            <w:r w:rsidRPr="00F878D1">
              <w:pict>
                <v:shape id="_x0000_i1071" type="#_x0000_t75" style="width:21.7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B2047&quot;/&gt;&lt;wsp:rsid wsp:val=&quot;00004885&quot;/&gt;&lt;wsp:rsid wsp:val=&quot;00032B70&quot;/&gt;&lt;wsp:rsid wsp:val=&quot;000C2384&quot;/&gt;&lt;wsp:rsid wsp:val=&quot;000E4BD6&quot;/&gt;&lt;wsp:rsid wsp:val=&quot;000F37CA&quot;/&gt;&lt;wsp:rsid wsp:val=&quot;00124A79&quot;/&gt;&lt;wsp:rsid wsp:val=&quot;00125A40&quot;/&gt;&lt;wsp:rsid wsp:val=&quot;00154A28&quot;/&gt;&lt;wsp:rsid wsp:val=&quot;00180BB7&quot;/&gt;&lt;wsp:rsid wsp:val=&quot;001E24A7&quot;/&gt;&lt;wsp:rsid wsp:val=&quot;001F1A9B&quot;/&gt;&lt;wsp:rsid wsp:val=&quot;002605B5&quot;/&gt;&lt;wsp:rsid wsp:val=&quot;002A24C7&quot;/&gt;&lt;wsp:rsid wsp:val=&quot;002D566B&quot;/&gt;&lt;wsp:rsid wsp:val=&quot;003059FA&quot;/&gt;&lt;wsp:rsid wsp:val=&quot;00321A78&quot;/&gt;&lt;wsp:rsid wsp:val=&quot;00371BA1&quot;/&gt;&lt;wsp:rsid wsp:val=&quot;00383853&quot;/&gt;&lt;wsp:rsid wsp:val=&quot;00393434&quot;/&gt;&lt;wsp:rsid wsp:val=&quot;003B37B3&quot;/&gt;&lt;wsp:rsid wsp:val=&quot;003D7B84&quot;/&gt;&lt;wsp:rsid wsp:val=&quot;00444B46&quot;/&gt;&lt;wsp:rsid wsp:val=&quot;00481CD6&quot;/&gt;&lt;wsp:rsid wsp:val=&quot;004932DE&quot;/&gt;&lt;wsp:rsid wsp:val=&quot;004A4829&quot;/&gt;&lt;wsp:rsid wsp:val=&quot;0052541D&quot;/&gt;&lt;wsp:rsid wsp:val=&quot;00530F3A&quot;/&gt;&lt;wsp:rsid wsp:val=&quot;005B0335&quot;/&gt;&lt;wsp:rsid wsp:val=&quot;005B78ED&quot;/&gt;&lt;wsp:rsid wsp:val=&quot;005C60E0&quot;/&gt;&lt;wsp:rsid wsp:val=&quot;005D5C28&quot;/&gt;&lt;wsp:rsid wsp:val=&quot;005F31A6&quot;/&gt;&lt;wsp:rsid wsp:val=&quot;00604179&quot;/&gt;&lt;wsp:rsid wsp:val=&quot;00605BBD&quot;/&gt;&lt;wsp:rsid wsp:val=&quot;00611DFE&quot;/&gt;&lt;wsp:rsid wsp:val=&quot;006718B4&quot;/&gt;&lt;wsp:rsid wsp:val=&quot;006A4641&quot;/&gt;&lt;wsp:rsid wsp:val=&quot;006D1082&quot;/&gt;&lt;wsp:rsid wsp:val=&quot;007513C4&quot;/&gt;&lt;wsp:rsid wsp:val=&quot;007B3167&quot;/&gt;&lt;wsp:rsid wsp:val=&quot;007B749A&quot;/&gt;&lt;wsp:rsid wsp:val=&quot;007F1BFB&quot;/&gt;&lt;wsp:rsid wsp:val=&quot;00886630&quot;/&gt;&lt;wsp:rsid wsp:val=&quot;008E6391&quot;/&gt;&lt;wsp:rsid wsp:val=&quot;009072E7&quot;/&gt;&lt;wsp:rsid wsp:val=&quot;00911173&quot;/&gt;&lt;wsp:rsid wsp:val=&quot;00967020&quot;/&gt;&lt;wsp:rsid wsp:val=&quot;009961BB&quot;/&gt;&lt;wsp:rsid wsp:val=&quot;009D33EE&quot;/&gt;&lt;wsp:rsid wsp:val=&quot;009E07A8&quot;/&gt;&lt;wsp:rsid wsp:val=&quot;00AB2047&quot;/&gt;&lt;wsp:rsid wsp:val=&quot;00B00D2F&quot;/&gt;&lt;wsp:rsid wsp:val=&quot;00B07760&quot;/&gt;&lt;wsp:rsid wsp:val=&quot;00B35D31&quot;/&gt;&lt;wsp:rsid wsp:val=&quot;00B8754E&quot;/&gt;&lt;wsp:rsid wsp:val=&quot;00BC31C4&quot;/&gt;&lt;wsp:rsid wsp:val=&quot;00BD277C&quot;/&gt;&lt;wsp:rsid wsp:val=&quot;00BF182E&quot;/&gt;&lt;wsp:rsid wsp:val=&quot;00C02216&quot;/&gt;&lt;wsp:rsid wsp:val=&quot;00C02D44&quot;/&gt;&lt;wsp:rsid wsp:val=&quot;00C63AC3&quot;/&gt;&lt;wsp:rsid wsp:val=&quot;00C80AFD&quot;/&gt;&lt;wsp:rsid wsp:val=&quot;00D32A2B&quot;/&gt;&lt;wsp:rsid wsp:val=&quot;00D40B8E&quot;/&gt;&lt;wsp:rsid wsp:val=&quot;00D66EA7&quot;/&gt;&lt;wsp:rsid wsp:val=&quot;00D82AEF&quot;/&gt;&lt;wsp:rsid wsp:val=&quot;00D865CD&quot;/&gt;&lt;wsp:rsid wsp:val=&quot;00DB6A7B&quot;/&gt;&lt;wsp:rsid wsp:val=&quot;00DC0A63&quot;/&gt;&lt;wsp:rsid wsp:val=&quot;00DE61B1&quot;/&gt;&lt;wsp:rsid wsp:val=&quot;00DF1764&quot;/&gt;&lt;wsp:rsid wsp:val=&quot;00E44C31&quot;/&gt;&lt;wsp:rsid wsp:val=&quot;00E51397&quot;/&gt;&lt;wsp:rsid wsp:val=&quot;00E7685D&quot;/&gt;&lt;wsp:rsid wsp:val=&quot;00EB6BEF&quot;/&gt;&lt;wsp:rsid wsp:val=&quot;00EC50FA&quot;/&gt;&lt;wsp:rsid wsp:val=&quot;00EE6395&quot;/&gt;&lt;wsp:rsid wsp:val=&quot;00F878D1&quot;/&gt;&lt;/wsp:rsids&gt;&lt;/w:docPr&gt;&lt;w:body&gt;&lt;w:p wsp:rsidR=&quot;00000000&quot; wsp:rsidRDefault=&quot;00C02D44&quot;&gt;&lt;m:oMathPara&gt;&lt;m:oMath&gt;&lt;m:rad&gt;&lt;m:radPr&gt;&lt;m:degHide m:val=&quot;on&quot;/&gt;&lt;m:ctrlPr&gt;&lt;w:rPr&gt;&lt;w:rFonts w:ascii=&quot;Cambria Math&quot; w:fareast=&quot;Times New Roman&quot; w:h-ansi=&quot;Cambria Math&quot; w:cs=&quot;Times New Roman&quot;/&gt;&lt;wx:font wx:val=&quot;Cambria Math&quot;/&gt;&lt;w:b/&gt;&lt;/w:rPr&gt;&lt;/m:ctrlPr&gt;&lt;/m:radPr&gt;&lt;m:deg&gt;&lt;m:ctrlPr&gt;&lt;w:rPr&gt;&lt;w:rFonts w:ascii=&quot;Cambria Math&quot; w:fareast=&quot;Times New Roman&quot; w:h-ansi=&quot;Cambria Math&quot;/&gt;&lt;wx:font wx:val=&quot;Cambria Math&quot;/&gt;&lt;w:b/&gt;&lt;/w:rPr&gt;&lt;/m:ctrlPr&gt;&lt;/m:deg&gt;&lt;m:e&gt;&lt;m:r&gt;&lt;m:rPr&gt;&lt;m:sty m:val=&quot;b&quot;/&gt;&lt;/m:rPr&gt;&lt;w:rPr&gt;&lt;w:rFonts w:ascii=&quot;Cambria Math&quot; w:fareast=&quot;Times New Roman&quot; w:h-ansi=&quot;Cambria Math&quot;/&gt;&lt;wx:font wx:val=&quot;Cambria Math&quot;/&gt;&lt;w:b/&gt;&lt;/w:rPr&gt;&lt;m:t&gt;25&lt;/m:t&gt;&lt;/m:r&gt;&lt;m:ctrlPr&gt;&lt;w:rPr&gt;&lt;w:rFonts w:ascii=&quot;Cambria Math&quot; w:fareast=&quot;Times New Roman&quot; w:h-ansi=&quot;Cambria Math&quot;/&gt;&lt;wx:font wx:val=&quot;Cambria Math&quot;/&gt;&lt;w:b/&gt;&lt;/w:rPr&gt;&lt;/m:ctrlP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5" o:title="" chromakey="white"/>
                </v:shape>
              </w:pict>
            </w:r>
            <w:r w:rsidRPr="00F878D1">
              <w:rPr>
                <w:b/>
              </w:rPr>
              <w:fldChar w:fldCharType="end"/>
            </w:r>
            <w:r w:rsidRPr="00F878D1">
              <w:rPr>
                <w:b/>
              </w:rPr>
              <w:t xml:space="preserve"> sayısı …………………………… sayıdır.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  <w:r w:rsidRPr="00F878D1">
              <w:rPr>
                <w:b/>
              </w:rPr>
              <w:t xml:space="preserve">  </w:t>
            </w:r>
          </w:p>
          <w:p w:rsidR="00D53012" w:rsidRPr="00F878D1" w:rsidRDefault="00D53012" w:rsidP="00C80AFD">
            <w:pPr>
              <w:pStyle w:val="NoSpacing"/>
              <w:rPr>
                <w:b/>
              </w:rPr>
            </w:pPr>
          </w:p>
        </w:tc>
      </w:tr>
      <w:tr w:rsidR="00D53012" w:rsidRPr="00F878D1" w:rsidTr="00F878D1">
        <w:trPr>
          <w:trHeight w:val="2798"/>
          <w:jc w:val="center"/>
        </w:trPr>
        <w:tc>
          <w:tcPr>
            <w:tcW w:w="5736" w:type="dxa"/>
            <w:vMerge w:val="restart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>12)(10 PUAN)</w:t>
            </w:r>
          </w:p>
          <w:p w:rsidR="00D53012" w:rsidRPr="00F878D1" w:rsidRDefault="00D53012" w:rsidP="00F878D1">
            <w:pPr>
              <w:spacing w:after="0" w:line="240" w:lineRule="auto"/>
              <w:jc w:val="center"/>
            </w:pPr>
            <w:r w:rsidRPr="00F878D1">
              <w:rPr>
                <w:rFonts w:eastAsia="Times New Roman"/>
              </w:rPr>
              <w:object w:dxaOrig="4845" w:dyaOrig="6555">
                <v:shape id="_x0000_i1072" type="#_x0000_t75" style="width:242.25pt;height:327.75pt" o:ole="">
                  <v:imagedata r:id="rId26" o:title=""/>
                </v:shape>
                <o:OLEObject Type="Embed" ProgID="Paint.Picture" ShapeID="_x0000_i1072" DrawAspect="Content" ObjectID="_1352968775" r:id="rId27"/>
              </w:object>
            </w:r>
          </w:p>
          <w:p w:rsidR="00D53012" w:rsidRPr="00F878D1" w:rsidRDefault="00D53012" w:rsidP="00F878D1">
            <w:pPr>
              <w:spacing w:after="0" w:line="240" w:lineRule="auto"/>
            </w:pPr>
          </w:p>
          <w:p w:rsidR="00D53012" w:rsidRPr="00F878D1" w:rsidRDefault="00D53012" w:rsidP="00F878D1">
            <w:pPr>
              <w:spacing w:after="0" w:line="240" w:lineRule="auto"/>
            </w:pPr>
          </w:p>
          <w:p w:rsidR="00D53012" w:rsidRPr="00F878D1" w:rsidRDefault="00D53012" w:rsidP="00F878D1">
            <w:pPr>
              <w:spacing w:after="0" w:line="240" w:lineRule="auto"/>
            </w:pP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2797"/>
          <w:jc w:val="center"/>
        </w:trPr>
        <w:tc>
          <w:tcPr>
            <w:tcW w:w="573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  <w:r w:rsidRPr="00F878D1">
              <w:rPr>
                <w:b/>
              </w:rPr>
              <w:t xml:space="preserve">16)( 5 PUAN)       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  <w:p w:rsidR="00D53012" w:rsidRPr="00F878D1" w:rsidRDefault="00D53012" w:rsidP="00180BB7">
            <w:pPr>
              <w:pStyle w:val="AralkYok1"/>
              <w:rPr>
                <w:b/>
                <w:bCs/>
              </w:rPr>
            </w:pPr>
            <w:r w:rsidRPr="00F878D1">
              <w:rPr>
                <w:b/>
                <w:bCs/>
              </w:rPr>
              <w:t xml:space="preserve">      11 adet birim karoya en az kaç karo eklenirse büyük bir karesel bölge oluşturulabilir?</w:t>
            </w:r>
          </w:p>
          <w:p w:rsidR="00D53012" w:rsidRPr="00F878D1" w:rsidRDefault="00D53012" w:rsidP="00180BB7">
            <w:pPr>
              <w:pStyle w:val="AralkYok1"/>
              <w:rPr>
                <w:b/>
                <w:bCs/>
              </w:rPr>
            </w:pPr>
          </w:p>
          <w:p w:rsidR="00D53012" w:rsidRPr="00F878D1" w:rsidRDefault="00D53012" w:rsidP="00180BB7">
            <w:pPr>
              <w:pStyle w:val="AralkYok1"/>
              <w:rPr>
                <w:b/>
                <w:bCs/>
              </w:rPr>
            </w:pPr>
            <w:r w:rsidRPr="00F878D1">
              <w:rPr>
                <w:b/>
                <w:bCs/>
              </w:rPr>
              <w:t>A) 2</w:t>
            </w:r>
            <w:r w:rsidRPr="00F878D1">
              <w:rPr>
                <w:b/>
                <w:bCs/>
              </w:rPr>
              <w:tab/>
            </w:r>
            <w:r w:rsidRPr="00F878D1">
              <w:rPr>
                <w:b/>
                <w:bCs/>
              </w:rPr>
              <w:tab/>
              <w:t>B) 5</w:t>
            </w:r>
            <w:r w:rsidRPr="00F878D1">
              <w:rPr>
                <w:b/>
                <w:bCs/>
              </w:rPr>
              <w:tab/>
            </w:r>
            <w:r w:rsidRPr="00F878D1">
              <w:rPr>
                <w:b/>
                <w:bCs/>
              </w:rPr>
              <w:tab/>
              <w:t>C) 14</w:t>
            </w:r>
            <w:r w:rsidRPr="00F878D1">
              <w:rPr>
                <w:b/>
                <w:bCs/>
              </w:rPr>
              <w:tab/>
            </w:r>
            <w:r w:rsidRPr="00F878D1">
              <w:rPr>
                <w:b/>
                <w:bCs/>
              </w:rPr>
              <w:tab/>
              <w:t>D) 25</w:t>
            </w:r>
          </w:p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</w:tr>
      <w:tr w:rsidR="00D53012" w:rsidRPr="00F878D1" w:rsidTr="00F878D1">
        <w:trPr>
          <w:trHeight w:val="2635"/>
          <w:jc w:val="center"/>
        </w:trPr>
        <w:tc>
          <w:tcPr>
            <w:tcW w:w="5736" w:type="dxa"/>
            <w:vMerge/>
          </w:tcPr>
          <w:p w:rsidR="00D53012" w:rsidRPr="00F878D1" w:rsidRDefault="00D53012" w:rsidP="00F878D1">
            <w:pPr>
              <w:spacing w:after="0" w:line="240" w:lineRule="auto"/>
              <w:rPr>
                <w:b/>
              </w:rPr>
            </w:pPr>
          </w:p>
        </w:tc>
        <w:tc>
          <w:tcPr>
            <w:tcW w:w="5526" w:type="dxa"/>
          </w:tcPr>
          <w:p w:rsidR="00D53012" w:rsidRPr="00F878D1" w:rsidRDefault="00D53012" w:rsidP="00F878D1">
            <w:pPr>
              <w:spacing w:after="0" w:line="240" w:lineRule="auto"/>
            </w:pPr>
            <w:r w:rsidRPr="00F878D1">
              <w:rPr>
                <w:caps/>
              </w:rPr>
              <w:t>not BAREMİ: Soruların</w:t>
            </w:r>
            <w:r w:rsidRPr="00F878D1">
              <w:t xml:space="preserve"> yanlarına puanları yazılmıştır.</w:t>
            </w:r>
          </w:p>
          <w:p w:rsidR="00D53012" w:rsidRPr="00F878D1" w:rsidRDefault="00D53012" w:rsidP="00F878D1">
            <w:pPr>
              <w:spacing w:after="0" w:line="240" w:lineRule="auto"/>
              <w:rPr>
                <w:sz w:val="20"/>
                <w:szCs w:val="20"/>
              </w:rPr>
            </w:pPr>
            <w:r w:rsidRPr="00F878D1">
              <w:rPr>
                <w:sz w:val="20"/>
                <w:szCs w:val="20"/>
              </w:rPr>
              <w:t>SÜRE: 1 DERS SAATİDİR.</w:t>
            </w:r>
          </w:p>
          <w:p w:rsidR="00D53012" w:rsidRPr="00F878D1" w:rsidRDefault="00D53012" w:rsidP="00F878D1">
            <w:pPr>
              <w:spacing w:after="0" w:line="240" w:lineRule="auto"/>
              <w:rPr>
                <w:sz w:val="20"/>
                <w:szCs w:val="20"/>
              </w:rPr>
            </w:pPr>
          </w:p>
          <w:p w:rsidR="00D53012" w:rsidRPr="00F878D1" w:rsidRDefault="00D53012" w:rsidP="00F878D1">
            <w:pPr>
              <w:spacing w:after="0" w:line="240" w:lineRule="auto"/>
            </w:pPr>
            <w:r w:rsidRPr="00F878D1">
              <w:rPr>
                <w:sz w:val="20"/>
                <w:szCs w:val="20"/>
              </w:rPr>
              <w:t>BAŞARILAR                                                M.TEVFİK SÖZÜDOĞRU</w:t>
            </w:r>
          </w:p>
        </w:tc>
      </w:tr>
    </w:tbl>
    <w:p w:rsidR="00D53012" w:rsidRDefault="00D53012" w:rsidP="002A24C7">
      <w:pPr>
        <w:rPr>
          <w:b/>
          <w:u w:val="single"/>
        </w:rPr>
      </w:pPr>
    </w:p>
    <w:p w:rsidR="00D53012" w:rsidRDefault="00D53012" w:rsidP="00611DFE">
      <w:r>
        <w:tab/>
      </w:r>
      <w:r>
        <w:tab/>
      </w:r>
      <w:r>
        <w:tab/>
      </w:r>
      <w:r>
        <w:tab/>
      </w:r>
      <w:r>
        <w:tab/>
      </w:r>
    </w:p>
    <w:p w:rsidR="00D53012" w:rsidRDefault="00D53012"/>
    <w:sectPr w:rsidR="00D53012" w:rsidSect="00DE61B1">
      <w:type w:val="continuous"/>
      <w:pgSz w:w="11906" w:h="16838" w:code="9"/>
      <w:pgMar w:top="284" w:right="567" w:bottom="142" w:left="567" w:header="51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76FA"/>
    <w:multiLevelType w:val="hybridMultilevel"/>
    <w:tmpl w:val="BC6C199A"/>
    <w:lvl w:ilvl="0" w:tplc="84D8B776">
      <w:start w:val="1"/>
      <w:numFmt w:val="decimal"/>
      <w:lvlText w:val="%1)"/>
      <w:lvlJc w:val="left"/>
      <w:pPr>
        <w:ind w:left="45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">
    <w:nsid w:val="302F2F0C"/>
    <w:multiLevelType w:val="hybridMultilevel"/>
    <w:tmpl w:val="A5624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76202B"/>
    <w:multiLevelType w:val="hybridMultilevel"/>
    <w:tmpl w:val="F5A08492"/>
    <w:lvl w:ilvl="0" w:tplc="5DF62F5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E9D4CB7"/>
    <w:multiLevelType w:val="hybridMultilevel"/>
    <w:tmpl w:val="99C0D512"/>
    <w:lvl w:ilvl="0" w:tplc="51127E8E">
      <w:start w:val="1"/>
      <w:numFmt w:val="decimal"/>
      <w:lvlText w:val="(%1)"/>
      <w:lvlJc w:val="left"/>
      <w:pPr>
        <w:ind w:left="15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4">
    <w:nsid w:val="7A182CA7"/>
    <w:multiLevelType w:val="hybridMultilevel"/>
    <w:tmpl w:val="155853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047"/>
    <w:rsid w:val="00004885"/>
    <w:rsid w:val="00032B70"/>
    <w:rsid w:val="000C2384"/>
    <w:rsid w:val="000E4BD6"/>
    <w:rsid w:val="000F37CA"/>
    <w:rsid w:val="00124A79"/>
    <w:rsid w:val="00125A40"/>
    <w:rsid w:val="00154A28"/>
    <w:rsid w:val="00180BB7"/>
    <w:rsid w:val="001E24A7"/>
    <w:rsid w:val="001F1A9B"/>
    <w:rsid w:val="002605B5"/>
    <w:rsid w:val="002A24C7"/>
    <w:rsid w:val="002D566B"/>
    <w:rsid w:val="003059FA"/>
    <w:rsid w:val="00321A78"/>
    <w:rsid w:val="00371BA1"/>
    <w:rsid w:val="00383853"/>
    <w:rsid w:val="00393434"/>
    <w:rsid w:val="003B37B3"/>
    <w:rsid w:val="003D7B84"/>
    <w:rsid w:val="00444B46"/>
    <w:rsid w:val="00481CD6"/>
    <w:rsid w:val="004932DE"/>
    <w:rsid w:val="004A4829"/>
    <w:rsid w:val="0052541D"/>
    <w:rsid w:val="00530F3A"/>
    <w:rsid w:val="005B0335"/>
    <w:rsid w:val="005B78ED"/>
    <w:rsid w:val="005C60E0"/>
    <w:rsid w:val="005D5C28"/>
    <w:rsid w:val="005F31A6"/>
    <w:rsid w:val="00604179"/>
    <w:rsid w:val="00605BBD"/>
    <w:rsid w:val="00611DFE"/>
    <w:rsid w:val="006718B4"/>
    <w:rsid w:val="006A4641"/>
    <w:rsid w:val="006D1082"/>
    <w:rsid w:val="007513C4"/>
    <w:rsid w:val="007B3167"/>
    <w:rsid w:val="007B749A"/>
    <w:rsid w:val="007F1BFB"/>
    <w:rsid w:val="00875FFE"/>
    <w:rsid w:val="00886630"/>
    <w:rsid w:val="008E6391"/>
    <w:rsid w:val="009072E7"/>
    <w:rsid w:val="00911173"/>
    <w:rsid w:val="00967020"/>
    <w:rsid w:val="009961BB"/>
    <w:rsid w:val="009D33EE"/>
    <w:rsid w:val="009E07A8"/>
    <w:rsid w:val="00A47E52"/>
    <w:rsid w:val="00AB2047"/>
    <w:rsid w:val="00B00D2F"/>
    <w:rsid w:val="00B07760"/>
    <w:rsid w:val="00B35D31"/>
    <w:rsid w:val="00B8754E"/>
    <w:rsid w:val="00BC31C4"/>
    <w:rsid w:val="00BD277C"/>
    <w:rsid w:val="00BF182E"/>
    <w:rsid w:val="00C02216"/>
    <w:rsid w:val="00C63AC3"/>
    <w:rsid w:val="00C80AFD"/>
    <w:rsid w:val="00D32A2B"/>
    <w:rsid w:val="00D40B8E"/>
    <w:rsid w:val="00D53012"/>
    <w:rsid w:val="00D66EA7"/>
    <w:rsid w:val="00D82AEF"/>
    <w:rsid w:val="00D865CD"/>
    <w:rsid w:val="00DB6A7B"/>
    <w:rsid w:val="00DC0A63"/>
    <w:rsid w:val="00DE61B1"/>
    <w:rsid w:val="00DF1764"/>
    <w:rsid w:val="00E44C31"/>
    <w:rsid w:val="00E51397"/>
    <w:rsid w:val="00E7685D"/>
    <w:rsid w:val="00EB6BEF"/>
    <w:rsid w:val="00EC50FA"/>
    <w:rsid w:val="00EE6395"/>
    <w:rsid w:val="00F8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047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4641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A4641"/>
    <w:rPr>
      <w:rFonts w:ascii="Cambria" w:hAnsi="Cambria" w:cs="Times New Roman"/>
      <w:b/>
      <w:bCs/>
      <w:color w:val="4F81BD"/>
    </w:rPr>
  </w:style>
  <w:style w:type="paragraph" w:styleId="NoSpacing">
    <w:name w:val="No Spacing"/>
    <w:uiPriority w:val="99"/>
    <w:qFormat/>
    <w:rsid w:val="00E44C31"/>
    <w:rPr>
      <w:lang w:eastAsia="en-US"/>
    </w:rPr>
  </w:style>
  <w:style w:type="table" w:styleId="TableGrid">
    <w:name w:val="Table Grid"/>
    <w:basedOn w:val="TableNormal"/>
    <w:uiPriority w:val="99"/>
    <w:rsid w:val="002A24C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4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4179"/>
    <w:pPr>
      <w:ind w:left="720"/>
      <w:contextualSpacing/>
    </w:pPr>
  </w:style>
  <w:style w:type="paragraph" w:customStyle="1" w:styleId="AralkYok1">
    <w:name w:val="Aralık Yok1"/>
    <w:uiPriority w:val="99"/>
    <w:rsid w:val="00180BB7"/>
    <w:rPr>
      <w:rFonts w:eastAsia="Times New Roman" w:cs="Calibr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51397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402</Words>
  <Characters>2296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41</cp:revision>
  <cp:lastPrinted>2009-12-04T10:11:00Z</cp:lastPrinted>
  <dcterms:created xsi:type="dcterms:W3CDTF">2009-11-29T22:30:00Z</dcterms:created>
  <dcterms:modified xsi:type="dcterms:W3CDTF">2010-12-04T09:53:00Z</dcterms:modified>
</cp:coreProperties>
</file>