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D9" w:rsidRPr="005C7D2C" w:rsidRDefault="008475D9" w:rsidP="00924FF1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05pt;margin-top:-71.55pt;width:575.25pt;height:1in;z-index:251658240" stroked="f">
            <v:textbox style="mso-next-textbox:#_x0000_s1026">
              <w:txbxContent>
                <w:tbl>
                  <w:tblPr>
                    <w:tblW w:w="11196" w:type="dxa"/>
                    <w:tblCellSpacing w:w="3" w:type="dxa"/>
                    <w:tblInd w:w="51" w:type="dxa"/>
                    <w:tblBorders>
                      <w:top w:val="threeDEngrave" w:sz="6" w:space="0" w:color="000000"/>
                      <w:left w:val="threeDEngrave" w:sz="6" w:space="0" w:color="000000"/>
                      <w:bottom w:val="threeDEngrave" w:sz="6" w:space="0" w:color="000000"/>
                      <w:right w:val="threeDEngrave" w:sz="6" w:space="0" w:color="000000"/>
                      <w:insideH w:val="threeDEngrave" w:sz="6" w:space="0" w:color="000000"/>
                      <w:insideV w:val="threeDEngrave" w:sz="6" w:space="0" w:color="000000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4297"/>
                    <w:gridCol w:w="4940"/>
                    <w:gridCol w:w="242"/>
                    <w:gridCol w:w="1717"/>
                  </w:tblGrid>
                  <w:tr w:rsidR="008475D9" w:rsidRPr="00380DDC" w:rsidTr="00380DDC">
                    <w:trPr>
                      <w:trHeight w:val="237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Sınıfı           :</w:t>
                        </w:r>
                      </w:p>
                    </w:tc>
                    <w:tc>
                      <w:tcPr>
                        <w:tcW w:w="4934" w:type="dxa"/>
                        <w:vMerge w:val="restart"/>
                        <w:shd w:val="clear" w:color="auto" w:fill="F3F3F3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2010-2011</w:t>
                        </w:r>
                      </w:p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EĞİTİM – ÖĞRETİM YILI</w:t>
                        </w:r>
                      </w:p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0"/>
                            <w:szCs w:val="10"/>
                            <w:lang w:eastAsia="tr-TR"/>
                          </w:rPr>
                        </w:pPr>
                      </w:p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8. SINIF MATEMATİK</w:t>
                        </w:r>
                      </w:p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1. DÖNEM 1. YAZILI SORULARI</w:t>
                        </w:r>
                      </w:p>
                    </w:tc>
                    <w:tc>
                      <w:tcPr>
                        <w:tcW w:w="1950" w:type="dxa"/>
                        <w:gridSpan w:val="2"/>
                        <w:shd w:val="clear" w:color="auto" w:fill="F3F3F3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TARİH: 04.11.2010</w:t>
                        </w:r>
                      </w:p>
                    </w:tc>
                  </w:tr>
                  <w:tr w:rsidR="008475D9" w:rsidRPr="00380DDC" w:rsidTr="00380DDC">
                    <w:trPr>
                      <w:trHeight w:val="288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Numarası    :</w:t>
                        </w:r>
                      </w:p>
                    </w:tc>
                    <w:tc>
                      <w:tcPr>
                        <w:tcW w:w="4934" w:type="dxa"/>
                        <w:vMerge/>
                        <w:shd w:val="clear" w:color="auto" w:fill="F3F3F3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shd w:val="clear" w:color="auto" w:fill="F3F3F3"/>
                        <w:textDirection w:val="btLr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PUAN</w:t>
                        </w:r>
                      </w:p>
                    </w:tc>
                    <w:tc>
                      <w:tcPr>
                        <w:tcW w:w="1708" w:type="dxa"/>
                        <w:vMerge w:val="restart"/>
                        <w:shd w:val="clear" w:color="auto" w:fill="F3F3F3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  <w:tr w:rsidR="008475D9" w:rsidRPr="00380DDC" w:rsidTr="00380DDC">
                    <w:trPr>
                      <w:trHeight w:val="361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Adı–Soyadı :</w:t>
                        </w:r>
                      </w:p>
                    </w:tc>
                    <w:tc>
                      <w:tcPr>
                        <w:tcW w:w="4934" w:type="dxa"/>
                        <w:vMerge/>
                        <w:shd w:val="clear" w:color="auto" w:fill="F3F3F3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shd w:val="clear" w:color="auto" w:fill="F3F3F3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708" w:type="dxa"/>
                        <w:vMerge/>
                        <w:shd w:val="clear" w:color="auto" w:fill="F3F3F3"/>
                      </w:tcPr>
                      <w:p w:rsidR="008475D9" w:rsidRPr="00380DDC" w:rsidRDefault="008475D9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8475D9" w:rsidRDefault="008475D9" w:rsidP="00E15CF8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7" type="#_x0000_t75" style="position:absolute;left:0;text-align:left;margin-left:22.95pt;margin-top:35.65pt;width:207pt;height:99.75pt;z-index:251659264;visibility:visible">
            <v:imagedata r:id="rId5" o:title=""/>
          </v:shape>
        </w:pict>
      </w:r>
      <w:r w:rsidRPr="005C7D2C">
        <w:rPr>
          <w:rFonts w:ascii="MV Boli" w:hAnsi="MV Boli" w:cs="MV Boli"/>
          <w:b/>
          <w:sz w:val="20"/>
          <w:szCs w:val="20"/>
        </w:rPr>
        <w:t>Aşağıdaki seçeneklerden</w:t>
      </w:r>
      <w:r>
        <w:rPr>
          <w:rFonts w:ascii="MV Boli" w:hAnsi="MV Boli" w:cs="MV Boli"/>
          <w:b/>
          <w:sz w:val="20"/>
          <w:szCs w:val="20"/>
        </w:rPr>
        <w:t xml:space="preserve"> hangisi f</w:t>
      </w:r>
      <w:r w:rsidRPr="005C7D2C">
        <w:rPr>
          <w:rFonts w:ascii="MV Boli" w:hAnsi="MV Boli" w:cs="MV Boli"/>
          <w:b/>
          <w:sz w:val="20"/>
          <w:szCs w:val="20"/>
        </w:rPr>
        <w:t>raktal modeli sayılamaz?</w:t>
      </w:r>
    </w:p>
    <w:p w:rsidR="008475D9" w:rsidRDefault="008475D9" w:rsidP="00924FF1"/>
    <w:p w:rsidR="008475D9" w:rsidRDefault="008475D9" w:rsidP="00924FF1"/>
    <w:p w:rsidR="008475D9" w:rsidRDefault="008475D9" w:rsidP="00924FF1"/>
    <w:p w:rsidR="008475D9" w:rsidRDefault="008475D9" w:rsidP="00924FF1"/>
    <w:p w:rsidR="008475D9" w:rsidRDefault="008475D9" w:rsidP="00924FF1"/>
    <w:p w:rsidR="008475D9" w:rsidRDefault="008475D9" w:rsidP="00924FF1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Resim 19" o:spid="_x0000_s1028" type="#_x0000_t75" style="position:absolute;left:0;text-align:left;margin-left:16.95pt;margin-top:.25pt;width:248.25pt;height:80.25pt;z-index:251660288;visibility:visible">
            <v:imagedata r:id="rId6" o:title=""/>
          </v:shape>
        </w:pict>
      </w:r>
      <w:r>
        <w:t xml:space="preserve"> </w:t>
      </w:r>
    </w:p>
    <w:p w:rsidR="008475D9" w:rsidRDefault="008475D9" w:rsidP="005C7D2C">
      <w:pPr>
        <w:pStyle w:val="ListParagraph"/>
        <w:ind w:left="426"/>
      </w:pPr>
    </w:p>
    <w:p w:rsidR="008475D9" w:rsidRDefault="008475D9" w:rsidP="005C7D2C">
      <w:pPr>
        <w:pStyle w:val="ListParagraph"/>
        <w:ind w:left="426"/>
      </w:pPr>
    </w:p>
    <w:p w:rsidR="008475D9" w:rsidRDefault="008475D9" w:rsidP="005C7D2C">
      <w:pPr>
        <w:pStyle w:val="ListParagraph"/>
        <w:ind w:left="426"/>
      </w:pPr>
    </w:p>
    <w:p w:rsidR="008475D9" w:rsidRDefault="008475D9" w:rsidP="005C7D2C">
      <w:pPr>
        <w:pStyle w:val="ListParagraph"/>
        <w:ind w:left="426"/>
      </w:pPr>
    </w:p>
    <w:p w:rsidR="008475D9" w:rsidRPr="00123C55" w:rsidRDefault="008475D9" w:rsidP="005C7D2C">
      <w:pPr>
        <w:pStyle w:val="ListParagraph"/>
        <w:ind w:left="426"/>
        <w:rPr>
          <w:sz w:val="8"/>
          <w:szCs w:val="8"/>
        </w:rPr>
      </w:pPr>
    </w:p>
    <w:p w:rsidR="008475D9" w:rsidRPr="005C7D2C" w:rsidRDefault="008475D9" w:rsidP="005C7D2C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 w:rsidRPr="005C7D2C">
        <w:rPr>
          <w:rFonts w:ascii="MV Boli" w:hAnsi="MV Boli" w:cs="MV Boli"/>
          <w:b/>
          <w:sz w:val="20"/>
          <w:szCs w:val="20"/>
        </w:rPr>
        <w:t xml:space="preserve">Yukarıda verilen fraktal devam ettirilecek olursa </w:t>
      </w:r>
    </w:p>
    <w:p w:rsidR="008475D9" w:rsidRPr="00123C55" w:rsidRDefault="008475D9" w:rsidP="00123C55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5. şekilde oluşacak en küçük karenin çevresi kaç birim olur?</w:t>
      </w:r>
    </w:p>
    <w:p w:rsidR="008475D9" w:rsidRDefault="008475D9" w:rsidP="00123C55"/>
    <w:p w:rsidR="008475D9" w:rsidRDefault="008475D9" w:rsidP="00123C55"/>
    <w:p w:rsidR="008475D9" w:rsidRDefault="008475D9" w:rsidP="00123C55">
      <w:r>
        <w:t xml:space="preserve"> </w:t>
      </w:r>
    </w:p>
    <w:p w:rsidR="008475D9" w:rsidRDefault="008475D9" w:rsidP="00924FF1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Resim 69" o:spid="_x0000_s1029" type="#_x0000_t75" style="position:absolute;left:0;text-align:left;margin-left:22.95pt;margin-top:.3pt;width:196.5pt;height:195.75pt;z-index:251661312;visibility:visible">
            <v:imagedata r:id="rId7" o:title=""/>
          </v:shape>
        </w:pict>
      </w:r>
      <w:r>
        <w:t xml:space="preserve"> </w:t>
      </w:r>
    </w:p>
    <w:p w:rsidR="008475D9" w:rsidRDefault="008475D9" w:rsidP="00123C55"/>
    <w:p w:rsidR="008475D9" w:rsidRDefault="008475D9" w:rsidP="00123C55"/>
    <w:p w:rsidR="008475D9" w:rsidRDefault="008475D9" w:rsidP="00123C55"/>
    <w:p w:rsidR="008475D9" w:rsidRDefault="008475D9" w:rsidP="00123C55"/>
    <w:p w:rsidR="008475D9" w:rsidRDefault="008475D9" w:rsidP="00123C55"/>
    <w:p w:rsidR="008475D9" w:rsidRDefault="008475D9" w:rsidP="00123C55"/>
    <w:p w:rsidR="008475D9" w:rsidRDefault="008475D9" w:rsidP="00123C55"/>
    <w:p w:rsidR="008475D9" w:rsidRPr="00F8445A" w:rsidRDefault="008475D9" w:rsidP="00F8445A">
      <w:pPr>
        <w:ind w:left="426" w:hanging="426"/>
        <w:rPr>
          <w:rFonts w:ascii="MV Boli" w:hAnsi="MV Boli" w:cs="MV Boli"/>
          <w:b/>
          <w:sz w:val="20"/>
          <w:szCs w:val="20"/>
        </w:rPr>
      </w:pPr>
      <w:r>
        <w:tab/>
      </w:r>
      <w:r w:rsidRPr="00F8445A">
        <w:rPr>
          <w:rFonts w:ascii="MV Boli" w:hAnsi="MV Boli" w:cs="MV Boli"/>
          <w:b/>
          <w:sz w:val="20"/>
          <w:szCs w:val="20"/>
        </w:rPr>
        <w:t xml:space="preserve">Yukarıdaki koordinat düzlemlerinde verilen </w:t>
      </w:r>
      <w:r>
        <w:rPr>
          <w:rFonts w:ascii="MV Boli" w:hAnsi="MV Boli" w:cs="MV Boli"/>
          <w:b/>
          <w:sz w:val="20"/>
          <w:szCs w:val="20"/>
        </w:rPr>
        <w:t xml:space="preserve">K, L, M, N şekillerine göre, aşağıdakilerden hangisi </w:t>
      </w:r>
      <w:r w:rsidRPr="00F8445A">
        <w:rPr>
          <w:rFonts w:ascii="MV Boli" w:hAnsi="MV Boli" w:cs="MV Boli"/>
          <w:b/>
          <w:sz w:val="20"/>
          <w:szCs w:val="20"/>
          <w:u w:val="single"/>
        </w:rPr>
        <w:t>yanlıştır</w:t>
      </w:r>
      <w:r>
        <w:rPr>
          <w:rFonts w:ascii="MV Boli" w:hAnsi="MV Boli" w:cs="MV Boli"/>
          <w:b/>
          <w:sz w:val="20"/>
          <w:szCs w:val="20"/>
        </w:rPr>
        <w:t>?</w:t>
      </w:r>
    </w:p>
    <w:p w:rsidR="008475D9" w:rsidRDefault="008475D9" w:rsidP="00F8445A">
      <w:pPr>
        <w:pStyle w:val="ListParagraph"/>
        <w:numPr>
          <w:ilvl w:val="0"/>
          <w:numId w:val="3"/>
        </w:numPr>
      </w:pPr>
      <w:r>
        <w:t xml:space="preserve">L’ nin y eksenine göre yansıması K’ dir. </w:t>
      </w:r>
    </w:p>
    <w:p w:rsidR="008475D9" w:rsidRDefault="008475D9" w:rsidP="00F8445A">
      <w:pPr>
        <w:pStyle w:val="ListParagraph"/>
        <w:numPr>
          <w:ilvl w:val="0"/>
          <w:numId w:val="3"/>
        </w:numPr>
      </w:pPr>
      <w:r>
        <w:t>K’ nin orjin etrafında 180 derece döndürülmesiyle M oluşur.</w:t>
      </w:r>
    </w:p>
    <w:p w:rsidR="008475D9" w:rsidRDefault="008475D9" w:rsidP="00F8445A">
      <w:pPr>
        <w:pStyle w:val="ListParagraph"/>
        <w:numPr>
          <w:ilvl w:val="0"/>
          <w:numId w:val="3"/>
        </w:numPr>
      </w:pPr>
      <w:r>
        <w:t>M’ nin x ekseni boyunca 5 birim sola ötelenmesiyle N elde edilmiştir.</w:t>
      </w:r>
    </w:p>
    <w:p w:rsidR="008475D9" w:rsidRDefault="008475D9" w:rsidP="004C1418">
      <w:pPr>
        <w:pStyle w:val="ListParagraph"/>
        <w:numPr>
          <w:ilvl w:val="0"/>
          <w:numId w:val="3"/>
        </w:numPr>
      </w:pPr>
      <w:r>
        <w:t>K’ nin x eksenine göre yansıması N’dir.</w:t>
      </w:r>
    </w:p>
    <w:p w:rsidR="008475D9" w:rsidRDefault="008475D9" w:rsidP="00924FF1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A noktasının koordinatları </w:t>
      </w:r>
      <w:r w:rsidRPr="00A251AA">
        <w:rPr>
          <w:position w:val="-14"/>
        </w:rPr>
        <w:object w:dxaOrig="840" w:dyaOrig="400">
          <v:shape id="_x0000_i1025" type="#_x0000_t75" style="width:42pt;height:20.25pt" o:ole="">
            <v:imagedata r:id="rId8" o:title=""/>
          </v:shape>
          <o:OLEObject Type="Embed" ProgID="Equation.DSMT4" ShapeID="_x0000_i1025" DrawAspect="Content" ObjectID="_1350405133" r:id="rId9"/>
        </w:object>
      </w:r>
      <w:r w:rsidRPr="00A251AA">
        <w:rPr>
          <w:rFonts w:ascii="MV Boli" w:hAnsi="MV Boli" w:cs="MV Boli"/>
          <w:b/>
          <w:sz w:val="20"/>
          <w:szCs w:val="20"/>
        </w:rPr>
        <w:t>dir</w:t>
      </w:r>
      <w:r>
        <w:t xml:space="preserve">. </w:t>
      </w:r>
      <w:r w:rsidRPr="00A251AA">
        <w:rPr>
          <w:rFonts w:ascii="MV Boli" w:hAnsi="MV Boli" w:cs="MV Boli"/>
          <w:b/>
          <w:sz w:val="20"/>
          <w:szCs w:val="20"/>
        </w:rPr>
        <w:t xml:space="preserve">Verilen işlem adımlarına göre </w:t>
      </w:r>
      <w:r>
        <w:rPr>
          <w:rFonts w:ascii="MV Boli" w:hAnsi="MV Boli" w:cs="MV Boli"/>
          <w:b/>
          <w:sz w:val="20"/>
          <w:szCs w:val="20"/>
        </w:rPr>
        <w:t>A’ nın yeni koordinatlarını yazınız.</w:t>
      </w:r>
    </w:p>
    <w:p w:rsidR="008475D9" w:rsidRPr="00A251AA" w:rsidRDefault="008475D9" w:rsidP="00A251AA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p w:rsidR="008475D9" w:rsidRDefault="008475D9" w:rsidP="00A251AA">
      <w:pPr>
        <w:pStyle w:val="ListParagraph"/>
        <w:numPr>
          <w:ilvl w:val="0"/>
          <w:numId w:val="4"/>
        </w:numPr>
        <w:ind w:left="709" w:hanging="295"/>
        <w:rPr>
          <w:rFonts w:ascii="MV Boli" w:hAnsi="MV Boli" w:cs="MV Boli"/>
          <w:sz w:val="20"/>
          <w:szCs w:val="20"/>
        </w:rPr>
      </w:pPr>
      <w:r w:rsidRPr="00A251AA">
        <w:rPr>
          <w:rFonts w:ascii="MV Boli" w:hAnsi="MV Boli" w:cs="MV Boli"/>
          <w:sz w:val="20"/>
          <w:szCs w:val="20"/>
        </w:rPr>
        <w:t>x eksenine göre yansıt</w:t>
      </w:r>
      <w:r>
        <w:rPr>
          <w:rFonts w:ascii="MV Boli" w:hAnsi="MV Boli" w:cs="MV Boli"/>
          <w:sz w:val="20"/>
          <w:szCs w:val="20"/>
        </w:rPr>
        <w:t>.</w:t>
      </w:r>
    </w:p>
    <w:p w:rsidR="008475D9" w:rsidRPr="00A251AA" w:rsidRDefault="008475D9" w:rsidP="00A251AA">
      <w:pPr>
        <w:pStyle w:val="ListParagraph"/>
        <w:numPr>
          <w:ilvl w:val="0"/>
          <w:numId w:val="4"/>
        </w:numPr>
        <w:ind w:left="709" w:hanging="295"/>
        <w:rPr>
          <w:rFonts w:ascii="MV Boli" w:hAnsi="MV Boli" w:cs="MV Boli"/>
          <w:sz w:val="20"/>
          <w:szCs w:val="20"/>
        </w:rPr>
      </w:pPr>
      <w:r>
        <w:rPr>
          <w:rFonts w:ascii="MV Boli" w:hAnsi="MV Boli" w:cs="MV Boli"/>
          <w:sz w:val="20"/>
          <w:szCs w:val="20"/>
        </w:rPr>
        <w:t xml:space="preserve">Orjin etrafında saat yönünde </w:t>
      </w:r>
      <w:r>
        <w:t>90 derece  döndür.</w:t>
      </w:r>
    </w:p>
    <w:p w:rsidR="008475D9" w:rsidRPr="00A251AA" w:rsidRDefault="008475D9" w:rsidP="00A251AA">
      <w:pPr>
        <w:pStyle w:val="ListParagraph"/>
        <w:numPr>
          <w:ilvl w:val="0"/>
          <w:numId w:val="4"/>
        </w:numPr>
        <w:ind w:left="709" w:hanging="295"/>
        <w:rPr>
          <w:rFonts w:ascii="MV Boli" w:hAnsi="MV Boli" w:cs="MV Boli"/>
          <w:sz w:val="20"/>
          <w:szCs w:val="20"/>
        </w:rPr>
      </w:pPr>
      <w:r>
        <w:t>2 birim yukarı ötele.</w:t>
      </w:r>
    </w:p>
    <w:p w:rsidR="008475D9" w:rsidRPr="00A251AA" w:rsidRDefault="008475D9" w:rsidP="004C1418">
      <w:pPr>
        <w:ind w:left="142"/>
        <w:rPr>
          <w:rFonts w:ascii="MV Boli" w:hAnsi="MV Boli" w:cs="MV Boli"/>
          <w:sz w:val="20"/>
          <w:szCs w:val="20"/>
        </w:rPr>
      </w:pPr>
      <w:r w:rsidRPr="00A251AA">
        <w:rPr>
          <w:position w:val="-14"/>
        </w:rPr>
        <w:object w:dxaOrig="5319" w:dyaOrig="400">
          <v:shape id="_x0000_i1026" type="#_x0000_t75" style="width:266.25pt;height:20.25pt" o:ole="">
            <v:imagedata r:id="rId10" o:title=""/>
          </v:shape>
          <o:OLEObject Type="Embed" ProgID="Equation.DSMT4" ShapeID="_x0000_i1026" DrawAspect="Content" ObjectID="_1350405134" r:id="rId11"/>
        </w:object>
      </w: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Resim 203" o:spid="_x0000_s1030" type="#_x0000_t75" style="position:absolute;margin-left:23pt;margin-top:15pt;width:186.75pt;height:162pt;z-index:251662336;visibility:visible">
            <v:imagedata r:id="rId12" o:title=""/>
          </v:shape>
        </w:pict>
      </w: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A251AA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ind w:left="426"/>
        <w:rPr>
          <w:rFonts w:ascii="MV Boli" w:hAnsi="MV Boli" w:cs="MV Boli"/>
          <w:sz w:val="20"/>
          <w:szCs w:val="20"/>
        </w:rPr>
      </w:pPr>
      <w:r w:rsidRPr="00780467">
        <w:rPr>
          <w:rFonts w:ascii="MV Boli" w:hAnsi="MV Boli" w:cs="MV Boli"/>
          <w:sz w:val="20"/>
          <w:szCs w:val="20"/>
        </w:rPr>
        <w:t>Yukarıdaki</w:t>
      </w:r>
      <w:r>
        <w:rPr>
          <w:rFonts w:ascii="MV Boli" w:hAnsi="MV Boli" w:cs="MV Boli"/>
          <w:sz w:val="20"/>
          <w:szCs w:val="20"/>
        </w:rPr>
        <w:t xml:space="preserve"> histogramda bir çocuk tiyatrosuna katılan kişilerin sayıları, yaş aralığına bağlı olarak verilmiştir.</w:t>
      </w:r>
    </w:p>
    <w:p w:rsidR="008475D9" w:rsidRDefault="008475D9" w:rsidP="00780467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5 – 7. soruları histograma göre cevaplayınız.</w:t>
      </w:r>
    </w:p>
    <w:p w:rsidR="008475D9" w:rsidRPr="00780467" w:rsidRDefault="008475D9" w:rsidP="00780467">
      <w:pPr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Tiyatroda bulunan toplam seyirci sayısı kaçtır?</w:t>
      </w:r>
    </w:p>
    <w:p w:rsidR="008475D9" w:rsidRPr="00780467" w:rsidRDefault="008475D9" w:rsidP="0078046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8475D9" w:rsidRPr="00380DDC" w:rsidTr="00380DDC">
        <w:trPr>
          <w:trHeight w:val="345"/>
        </w:trPr>
        <w:tc>
          <w:tcPr>
            <w:tcW w:w="1119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 xml:space="preserve"> 30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32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35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38</w:t>
            </w:r>
          </w:p>
        </w:tc>
      </w:tr>
    </w:tbl>
    <w:p w:rsidR="008475D9" w:rsidRDefault="008475D9" w:rsidP="00780467">
      <w:pPr>
        <w:ind w:left="567"/>
        <w:rPr>
          <w:rFonts w:ascii="MV Boli" w:hAnsi="MV Boli" w:cs="MV Boli"/>
          <w:b/>
          <w:sz w:val="20"/>
          <w:szCs w:val="20"/>
        </w:rPr>
      </w:pPr>
    </w:p>
    <w:p w:rsidR="008475D9" w:rsidRPr="00780467" w:rsidRDefault="008475D9" w:rsidP="00780467">
      <w:pPr>
        <w:ind w:left="567"/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Tiyatroda 9 yaşından küçük kaç seyirci vardır?</w:t>
      </w:r>
    </w:p>
    <w:p w:rsidR="008475D9" w:rsidRPr="00F916D7" w:rsidRDefault="008475D9" w:rsidP="00F916D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8475D9" w:rsidRPr="00380DDC" w:rsidTr="00380DDC">
        <w:trPr>
          <w:trHeight w:val="345"/>
        </w:trPr>
        <w:tc>
          <w:tcPr>
            <w:tcW w:w="1119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10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16</w:t>
            </w:r>
          </w:p>
        </w:tc>
      </w:tr>
    </w:tbl>
    <w:p w:rsidR="008475D9" w:rsidRDefault="008475D9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Bu veri grubunun genişliği nedir?</w:t>
      </w:r>
    </w:p>
    <w:p w:rsidR="008475D9" w:rsidRPr="00F916D7" w:rsidRDefault="008475D9" w:rsidP="00F916D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8475D9" w:rsidRPr="00380DDC" w:rsidTr="00380DDC">
        <w:trPr>
          <w:trHeight w:val="345"/>
        </w:trPr>
        <w:tc>
          <w:tcPr>
            <w:tcW w:w="1119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20</w:t>
            </w:r>
          </w:p>
        </w:tc>
      </w:tr>
    </w:tbl>
    <w:p w:rsidR="008475D9" w:rsidRDefault="008475D9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Pr="00C62C8E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Resim 206" o:spid="_x0000_s1031" type="#_x0000_t75" style="position:absolute;left:0;text-align:left;margin-left:22.95pt;margin-top:-.35pt;width:240pt;height:2in;z-index:251663360;visibility:visible">
            <v:imagedata r:id="rId13" o:title=""/>
          </v:shape>
        </w:pict>
      </w:r>
      <w:r>
        <w:rPr>
          <w:rFonts w:ascii="MV Boli" w:hAnsi="MV Boli" w:cs="MV Boli"/>
          <w:b/>
          <w:sz w:val="20"/>
          <w:szCs w:val="20"/>
        </w:rPr>
        <w:t xml:space="preserve"> </w:t>
      </w: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Pr="00C62C8E" w:rsidRDefault="008475D9" w:rsidP="00C62C8E">
      <w:pPr>
        <w:rPr>
          <w:rFonts w:ascii="MV Boli" w:hAnsi="MV Boli" w:cs="MV Boli"/>
          <w:b/>
          <w:sz w:val="10"/>
          <w:szCs w:val="10"/>
        </w:rPr>
      </w:pPr>
    </w:p>
    <w:p w:rsidR="008475D9" w:rsidRDefault="008475D9" w:rsidP="00C62C8E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Bir okuldaki öğrencilerin günlük kitap okuma süreleriyle ilgili bazı bilgileri içeren histogram yukarıda verilmiştir. Grafiğe göre kişi sayısı </w:t>
      </w:r>
      <w:r w:rsidRPr="00562748">
        <w:rPr>
          <w:rFonts w:ascii="MV Boli" w:hAnsi="MV Boli" w:cs="MV Boli"/>
          <w:b/>
          <w:sz w:val="20"/>
          <w:szCs w:val="20"/>
          <w:u w:val="single"/>
        </w:rPr>
        <w:t>en fazla</w:t>
      </w:r>
      <w:r>
        <w:rPr>
          <w:rFonts w:ascii="MV Boli" w:hAnsi="MV Boli" w:cs="MV Boli"/>
          <w:b/>
          <w:sz w:val="20"/>
          <w:szCs w:val="20"/>
        </w:rPr>
        <w:t xml:space="preserve"> olan grubun günlük okuma süresi hangi dakika aralığındadır?</w:t>
      </w:r>
    </w:p>
    <w:tbl>
      <w:tblPr>
        <w:tblW w:w="4180" w:type="dxa"/>
        <w:tblInd w:w="534" w:type="dxa"/>
        <w:tblLook w:val="00A0"/>
      </w:tblPr>
      <w:tblGrid>
        <w:gridCol w:w="2090"/>
        <w:gridCol w:w="2090"/>
      </w:tblGrid>
      <w:tr w:rsidR="008475D9" w:rsidRPr="00380DDC" w:rsidTr="00380DDC">
        <w:trPr>
          <w:trHeight w:val="400"/>
        </w:trPr>
        <w:tc>
          <w:tcPr>
            <w:tcW w:w="209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39-45</w:t>
            </w:r>
          </w:p>
        </w:tc>
        <w:tc>
          <w:tcPr>
            <w:tcW w:w="209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41-46</w:t>
            </w:r>
          </w:p>
        </w:tc>
      </w:tr>
      <w:tr w:rsidR="008475D9" w:rsidRPr="00380DDC" w:rsidTr="00380DDC">
        <w:trPr>
          <w:trHeight w:val="427"/>
        </w:trPr>
        <w:tc>
          <w:tcPr>
            <w:tcW w:w="209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34-41</w:t>
            </w:r>
          </w:p>
        </w:tc>
        <w:tc>
          <w:tcPr>
            <w:tcW w:w="2090" w:type="dxa"/>
            <w:vAlign w:val="center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41-49</w:t>
            </w:r>
          </w:p>
        </w:tc>
      </w:tr>
    </w:tbl>
    <w:p w:rsidR="008475D9" w:rsidRDefault="008475D9" w:rsidP="00C62C8E">
      <w:pPr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  <w:r w:rsidRPr="00C62C8E">
        <w:rPr>
          <w:rFonts w:ascii="MV Boli" w:hAnsi="MV Boli" w:cs="MV Boli"/>
          <w:b/>
          <w:sz w:val="20"/>
          <w:szCs w:val="20"/>
        </w:rPr>
        <w:t xml:space="preserve"> </w:t>
      </w:r>
    </w:p>
    <w:p w:rsidR="008475D9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Pr="00C62C8E" w:rsidRDefault="008475D9" w:rsidP="00C62C8E">
      <w:pPr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Aşağıda verilen işlemleri yapınız.</w:t>
      </w:r>
    </w:p>
    <w:p w:rsidR="008475D9" w:rsidRDefault="008475D9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426" w:type="dxa"/>
        <w:tblLook w:val="00A0"/>
      </w:tblPr>
      <w:tblGrid>
        <w:gridCol w:w="4950"/>
      </w:tblGrid>
      <w:tr w:rsidR="008475D9" w:rsidRPr="00380DDC" w:rsidTr="00380DDC">
        <w:trPr>
          <w:trHeight w:val="1259"/>
        </w:trPr>
        <w:tc>
          <w:tcPr>
            <w:tcW w:w="4950" w:type="dxa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10"/>
              </w:numPr>
              <w:tabs>
                <w:tab w:val="center" w:pos="2360"/>
                <w:tab w:val="right" w:pos="472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800" w:dyaOrig="440">
                <v:shape id="_x0000_i1027" type="#_x0000_t75" style="width:39.75pt;height:21.75pt" o:ole="">
                  <v:imagedata r:id="rId14" o:title=""/>
                </v:shape>
                <o:OLEObject Type="Embed" ProgID="Equation.DSMT4" ShapeID="_x0000_i1027" DrawAspect="Content" ObjectID="_1350405135" r:id="rId15"/>
              </w:object>
            </w:r>
          </w:p>
        </w:tc>
      </w:tr>
      <w:tr w:rsidR="008475D9" w:rsidRPr="00380DDC" w:rsidTr="00380DDC">
        <w:trPr>
          <w:trHeight w:val="1259"/>
        </w:trPr>
        <w:tc>
          <w:tcPr>
            <w:tcW w:w="4950" w:type="dxa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28"/>
                <w:sz w:val="20"/>
                <w:szCs w:val="20"/>
              </w:rPr>
              <w:object w:dxaOrig="840" w:dyaOrig="740">
                <v:shape id="_x0000_i1028" type="#_x0000_t75" style="width:42pt;height:36.75pt" o:ole="">
                  <v:imagedata r:id="rId16" o:title=""/>
                </v:shape>
                <o:OLEObject Type="Embed" ProgID="Equation.DSMT4" ShapeID="_x0000_i1028" DrawAspect="Content" ObjectID="_1350405136" r:id="rId17"/>
              </w:object>
            </w:r>
          </w:p>
        </w:tc>
      </w:tr>
      <w:tr w:rsidR="008475D9" w:rsidRPr="00380DDC" w:rsidTr="00380DDC">
        <w:trPr>
          <w:trHeight w:val="1259"/>
        </w:trPr>
        <w:tc>
          <w:tcPr>
            <w:tcW w:w="4950" w:type="dxa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24"/>
                <w:sz w:val="20"/>
                <w:szCs w:val="20"/>
              </w:rPr>
              <w:object w:dxaOrig="499" w:dyaOrig="660">
                <v:shape id="_x0000_i1029" type="#_x0000_t75" style="width:24.75pt;height:33pt" o:ole="">
                  <v:imagedata r:id="rId18" o:title=""/>
                </v:shape>
                <o:OLEObject Type="Embed" ProgID="Equation.DSMT4" ShapeID="_x0000_i1029" DrawAspect="Content" ObjectID="_1350405137" r:id="rId19"/>
              </w:object>
            </w:r>
          </w:p>
        </w:tc>
      </w:tr>
      <w:tr w:rsidR="008475D9" w:rsidRPr="00380DDC" w:rsidTr="00380DDC">
        <w:trPr>
          <w:trHeight w:val="1259"/>
        </w:trPr>
        <w:tc>
          <w:tcPr>
            <w:tcW w:w="4950" w:type="dxa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34"/>
                <w:sz w:val="20"/>
                <w:szCs w:val="20"/>
              </w:rPr>
              <w:object w:dxaOrig="1960" w:dyaOrig="859">
                <v:shape id="_x0000_i1030" type="#_x0000_t75" style="width:98.25pt;height:42.75pt" o:ole="">
                  <v:imagedata r:id="rId20" o:title=""/>
                </v:shape>
                <o:OLEObject Type="Embed" ProgID="Equation.DSMT4" ShapeID="_x0000_i1030" DrawAspect="Content" ObjectID="_1350405138" r:id="rId21"/>
              </w:object>
            </w:r>
          </w:p>
        </w:tc>
      </w:tr>
    </w:tbl>
    <w:p w:rsidR="008475D9" w:rsidRDefault="008475D9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 </w:t>
      </w:r>
    </w:p>
    <w:p w:rsidR="008475D9" w:rsidRDefault="008475D9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8475D9" w:rsidRDefault="008475D9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Aşağıdaki soruları cevaplandırınız.</w:t>
      </w:r>
    </w:p>
    <w:p w:rsidR="008475D9" w:rsidRDefault="008475D9" w:rsidP="00144A6D">
      <w:pPr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426" w:type="dxa"/>
        <w:tblLook w:val="00A0"/>
      </w:tblPr>
      <w:tblGrid>
        <w:gridCol w:w="4890"/>
      </w:tblGrid>
      <w:tr w:rsidR="008475D9" w:rsidRPr="00380DDC" w:rsidTr="00380DDC">
        <w:trPr>
          <w:trHeight w:val="2751"/>
        </w:trPr>
        <w:tc>
          <w:tcPr>
            <w:tcW w:w="4890" w:type="dxa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Verilen ondalık sayıyı yazınız.</w:t>
            </w:r>
          </w:p>
          <w:p w:rsidR="008475D9" w:rsidRPr="00380DDC" w:rsidRDefault="008475D9" w:rsidP="00380DDC">
            <w:pPr>
              <w:pStyle w:val="ListParagraph"/>
              <w:spacing w:after="0" w:line="240" w:lineRule="auto"/>
              <w:ind w:left="360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8475D9" w:rsidRPr="00380DDC" w:rsidRDefault="008475D9" w:rsidP="00380DDC">
            <w:pPr>
              <w:pStyle w:val="ListParagraph"/>
              <w:spacing w:after="0" w:line="240" w:lineRule="auto"/>
              <w:ind w:left="360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8475D9" w:rsidRPr="00380DDC" w:rsidRDefault="008475D9" w:rsidP="00380DDC">
            <w:pPr>
              <w:pStyle w:val="ListParagraph"/>
              <w:spacing w:after="0" w:line="240" w:lineRule="auto"/>
              <w:ind w:left="0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6"/>
                <w:sz w:val="20"/>
                <w:szCs w:val="20"/>
              </w:rPr>
              <w:object w:dxaOrig="3460" w:dyaOrig="320">
                <v:shape id="_x0000_i1031" type="#_x0000_t75" style="width:173.25pt;height:15.75pt" o:ole="">
                  <v:imagedata r:id="rId22" o:title=""/>
                </v:shape>
                <o:OLEObject Type="Embed" ProgID="Equation.DSMT4" ShapeID="_x0000_i1031" DrawAspect="Content" ObjectID="_1350405139" r:id="rId23"/>
              </w:object>
            </w:r>
          </w:p>
        </w:tc>
      </w:tr>
      <w:tr w:rsidR="008475D9" w:rsidRPr="00380DDC" w:rsidTr="00380DDC">
        <w:trPr>
          <w:trHeight w:val="2751"/>
        </w:trPr>
        <w:tc>
          <w:tcPr>
            <w:tcW w:w="4890" w:type="dxa"/>
          </w:tcPr>
          <w:p w:rsidR="008475D9" w:rsidRPr="00380DDC" w:rsidRDefault="008475D9" w:rsidP="00380DD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Verilen ifadenin bilimsel gösterim olması için 10’un kuvveti ne olmalıdır?</w:t>
            </w:r>
          </w:p>
          <w:p w:rsidR="008475D9" w:rsidRPr="00380DDC" w:rsidRDefault="008475D9" w:rsidP="00380DDC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8475D9" w:rsidRPr="00380DDC" w:rsidRDefault="008475D9" w:rsidP="00380DDC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8475D9" w:rsidRPr="00380DDC" w:rsidRDefault="008475D9" w:rsidP="00380DDC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10"/>
                <w:sz w:val="20"/>
                <w:szCs w:val="20"/>
              </w:rPr>
              <w:object w:dxaOrig="2540" w:dyaOrig="360">
                <v:shape id="_x0000_i1032" type="#_x0000_t75" style="width:128.25pt;height:18pt" o:ole="">
                  <v:imagedata r:id="rId24" o:title=""/>
                </v:shape>
                <o:OLEObject Type="Embed" ProgID="Equation.DSMT4" ShapeID="_x0000_i1032" DrawAspect="Content" ObjectID="_1350405140" r:id="rId25"/>
              </w:object>
            </w:r>
          </w:p>
        </w:tc>
      </w:tr>
    </w:tbl>
    <w:p w:rsidR="008475D9" w:rsidRPr="00144A6D" w:rsidRDefault="008475D9" w:rsidP="00144A6D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_x0000_s1032" type="#_x0000_t202" style="position:absolute;left:0;text-align:left;margin-left:40.95pt;margin-top:290.9pt;width:189pt;height:68.25pt;z-index:251664384;mso-position-horizontal-relative:text;mso-position-vertical-relative:text" o:regroupid="1" stroked="f">
            <v:textbox style="mso-next-textbox:#_x0000_s1032">
              <w:txbxContent>
                <w:p w:rsidR="008475D9" w:rsidRDefault="008475D9" w:rsidP="003815A6">
                  <w:pPr>
                    <w:jc w:val="center"/>
                    <w:rPr>
                      <w:rFonts w:ascii="Copperplate Gothic Bold" w:hAnsi="Copperplate Gothic Bold"/>
                    </w:rPr>
                  </w:pPr>
                  <w:r>
                    <w:rPr>
                      <w:rFonts w:ascii="Copperplate Gothic Bold" w:hAnsi="Copperplate Gothic Bold"/>
                    </w:rPr>
                    <w:t>Basarılar dilerım</w:t>
                  </w:r>
                </w:p>
                <w:p w:rsidR="008475D9" w:rsidRPr="00486BBD" w:rsidRDefault="008475D9" w:rsidP="003815A6">
                  <w:pPr>
                    <w:jc w:val="center"/>
                    <w:rPr>
                      <w:rFonts w:ascii="Verdana" w:hAnsi="Verdana"/>
                    </w:rPr>
                  </w:pPr>
                  <w:r w:rsidRPr="00486BBD">
                    <w:rPr>
                      <w:rFonts w:ascii="Verdana" w:hAnsi="Verdana"/>
                    </w:rPr>
                    <w:t>Levent CAN</w:t>
                  </w:r>
                </w:p>
                <w:p w:rsidR="008475D9" w:rsidRPr="00486BBD" w:rsidRDefault="008475D9" w:rsidP="003815A6">
                  <w:pPr>
                    <w:jc w:val="center"/>
                    <w:rPr>
                      <w:rFonts w:ascii="Verdana" w:hAnsi="Verdana" w:cs="Arial"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sz w:val="18"/>
                      <w:szCs w:val="18"/>
                    </w:rPr>
                    <w:t>Matematik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3" type="#_x0000_t108" style="position:absolute;left:0;text-align:left;margin-left:34.8pt;margin-top:261.75pt;width:200.4pt;height:47.1pt;z-index:251665408;mso-position-horizontal-relative:text;mso-position-vertical-relative:text" o:regroupid="1" adj="3343,8400,9000"/>
        </w:pict>
      </w:r>
    </w:p>
    <w:sectPr w:rsidR="008475D9" w:rsidRPr="00144A6D" w:rsidSect="00EE6322">
      <w:pgSz w:w="11906" w:h="16838"/>
      <w:pgMar w:top="1701" w:right="424" w:bottom="72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E4A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618462E"/>
    <w:multiLevelType w:val="hybridMultilevel"/>
    <w:tmpl w:val="2506D8FE"/>
    <w:lvl w:ilvl="0" w:tplc="069CE0F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96D6C7C"/>
    <w:multiLevelType w:val="hybridMultilevel"/>
    <w:tmpl w:val="4CB6627A"/>
    <w:lvl w:ilvl="0" w:tplc="8482E90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A5C43FE"/>
    <w:multiLevelType w:val="hybridMultilevel"/>
    <w:tmpl w:val="63A64BFC"/>
    <w:lvl w:ilvl="0" w:tplc="7D28D530">
      <w:start w:val="1"/>
      <w:numFmt w:val="upperLetter"/>
      <w:lvlText w:val="%1)"/>
      <w:lvlJc w:val="left"/>
      <w:pPr>
        <w:ind w:left="81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4">
    <w:nsid w:val="549B0AFC"/>
    <w:multiLevelType w:val="hybridMultilevel"/>
    <w:tmpl w:val="9C1C86B0"/>
    <w:lvl w:ilvl="0" w:tplc="AD6239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790CA2"/>
    <w:multiLevelType w:val="hybridMultilevel"/>
    <w:tmpl w:val="EFE848C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F31674C"/>
    <w:multiLevelType w:val="hybridMultilevel"/>
    <w:tmpl w:val="B3AC5292"/>
    <w:lvl w:ilvl="0" w:tplc="42FC21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1051C9C"/>
    <w:multiLevelType w:val="hybridMultilevel"/>
    <w:tmpl w:val="ABA45960"/>
    <w:lvl w:ilvl="0" w:tplc="2C5AC9D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54536EF"/>
    <w:multiLevelType w:val="hybridMultilevel"/>
    <w:tmpl w:val="448C2A66"/>
    <w:lvl w:ilvl="0" w:tplc="AF2CAF3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8A511BC"/>
    <w:multiLevelType w:val="hybridMultilevel"/>
    <w:tmpl w:val="C7406008"/>
    <w:lvl w:ilvl="0" w:tplc="5502908C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7B635FD7"/>
    <w:multiLevelType w:val="hybridMultilevel"/>
    <w:tmpl w:val="C43A58F8"/>
    <w:lvl w:ilvl="0" w:tplc="ADA88E04">
      <w:start w:val="1"/>
      <w:numFmt w:val="decimal"/>
      <w:lvlText w:val="%1)"/>
      <w:lvlJc w:val="left"/>
      <w:pPr>
        <w:ind w:left="644" w:hanging="360"/>
      </w:pPr>
      <w:rPr>
        <w:rFonts w:ascii="MV Boli" w:hAnsi="MV Boli" w:cs="MV Bol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CF8"/>
    <w:rsid w:val="00065D08"/>
    <w:rsid w:val="00123C55"/>
    <w:rsid w:val="001340B6"/>
    <w:rsid w:val="00144A6D"/>
    <w:rsid w:val="00271911"/>
    <w:rsid w:val="00380DDC"/>
    <w:rsid w:val="003815A6"/>
    <w:rsid w:val="00387C83"/>
    <w:rsid w:val="00486BBD"/>
    <w:rsid w:val="004C1418"/>
    <w:rsid w:val="00562463"/>
    <w:rsid w:val="00562748"/>
    <w:rsid w:val="005C7D2C"/>
    <w:rsid w:val="00630636"/>
    <w:rsid w:val="00655ACF"/>
    <w:rsid w:val="00696921"/>
    <w:rsid w:val="00721FAA"/>
    <w:rsid w:val="00780467"/>
    <w:rsid w:val="008475D9"/>
    <w:rsid w:val="00924FF1"/>
    <w:rsid w:val="0094260A"/>
    <w:rsid w:val="00A238AD"/>
    <w:rsid w:val="00A251AA"/>
    <w:rsid w:val="00A5441F"/>
    <w:rsid w:val="00B71E11"/>
    <w:rsid w:val="00C62C8E"/>
    <w:rsid w:val="00D931AA"/>
    <w:rsid w:val="00DE1279"/>
    <w:rsid w:val="00E15CF8"/>
    <w:rsid w:val="00EE6322"/>
    <w:rsid w:val="00F54318"/>
    <w:rsid w:val="00F8445A"/>
    <w:rsid w:val="00F9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Web1">
    <w:name w:val="Table Web 1"/>
    <w:basedOn w:val="TableNormal"/>
    <w:uiPriority w:val="99"/>
    <w:rsid w:val="00E15CF8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99"/>
    <w:qFormat/>
    <w:rsid w:val="00655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5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A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C7D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243</TotalTime>
  <Pages>2</Pages>
  <Words>255</Words>
  <Characters>1455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Levent</dc:creator>
  <cp:keywords/>
  <dc:description/>
  <cp:lastModifiedBy>edanur</cp:lastModifiedBy>
  <cp:revision>12</cp:revision>
  <cp:lastPrinted>2009-10-30T15:08:00Z</cp:lastPrinted>
  <dcterms:created xsi:type="dcterms:W3CDTF">2009-10-30T11:06:00Z</dcterms:created>
  <dcterms:modified xsi:type="dcterms:W3CDTF">2010-11-04T17:46:00Z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