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349E2" w:rsidRPr="00AE746B" w:rsidRDefault="007349E2"/>
    <w:p w:rsidR="007349E2" w:rsidRDefault="007349E2" w:rsidP="00E06596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219.6pt;margin-top:-2.25pt;width:63pt;height:63pt;z-index:-251641856" o:allowoverlap="f">
            <v:imagedata r:id="rId7" o:title=""/>
          </v:shape>
        </w:pict>
      </w:r>
    </w:p>
    <w:p w:rsidR="007349E2" w:rsidRDefault="007349E2" w:rsidP="00E06596">
      <w:pPr>
        <w:ind w:left="-285" w:right="-561"/>
        <w:rPr>
          <w:sz w:val="22"/>
          <w:szCs w:val="22"/>
        </w:rPr>
      </w:pPr>
      <w:r>
        <w:rPr>
          <w:noProof/>
        </w:rPr>
        <w:pict>
          <v:shape id="Resim 2" o:spid="_x0000_s1027" type="#_x0000_t75" style="position:absolute;left:0;text-align:left;margin-left:333.1pt;margin-top:-21.6pt;width:187.6pt;height:72.3pt;z-index:251645952;visibility:visible">
            <v:imagedata r:id="rId8" o:title="" croptop="3838f" cropbottom="17122f" cropright="12120f"/>
          </v:shape>
        </w:pict>
      </w:r>
      <w:r>
        <w:rPr>
          <w:sz w:val="22"/>
          <w:szCs w:val="22"/>
        </w:rPr>
        <w:t xml:space="preserve">Adı Soyadı:                                                                                                             </w:t>
      </w:r>
    </w:p>
    <w:p w:rsidR="007349E2" w:rsidRDefault="007349E2" w:rsidP="00E06596">
      <w:pPr>
        <w:ind w:left="-285" w:right="-561"/>
        <w:rPr>
          <w:sz w:val="22"/>
          <w:szCs w:val="22"/>
        </w:rPr>
      </w:pPr>
      <w:r>
        <w:rPr>
          <w:sz w:val="22"/>
          <w:szCs w:val="22"/>
        </w:rPr>
        <w:t>Numarası:</w:t>
      </w:r>
    </w:p>
    <w:p w:rsidR="007349E2" w:rsidRPr="00147821" w:rsidRDefault="007349E2" w:rsidP="00E06596">
      <w:pPr>
        <w:ind w:left="-285" w:right="-561"/>
        <w:rPr>
          <w:sz w:val="22"/>
          <w:szCs w:val="22"/>
        </w:rPr>
      </w:pPr>
      <w:r>
        <w:rPr>
          <w:sz w:val="22"/>
          <w:szCs w:val="22"/>
        </w:rPr>
        <w:t xml:space="preserve">Sınıfı:  </w:t>
      </w:r>
      <w:r>
        <w:rPr>
          <w:b/>
          <w:bCs/>
          <w:sz w:val="22"/>
          <w:szCs w:val="22"/>
        </w:rPr>
        <w:t xml:space="preserve">8 / </w:t>
      </w:r>
      <w:r w:rsidRPr="00F40AAE">
        <w:rPr>
          <w:b/>
          <w:bCs/>
          <w:sz w:val="22"/>
          <w:szCs w:val="22"/>
        </w:rPr>
        <w:t xml:space="preserve">                                                                </w:t>
      </w:r>
    </w:p>
    <w:p w:rsidR="007349E2" w:rsidRDefault="007349E2" w:rsidP="00E06596">
      <w:pPr>
        <w:ind w:left="-285" w:right="-561"/>
        <w:rPr>
          <w:sz w:val="22"/>
          <w:szCs w:val="22"/>
        </w:rPr>
      </w:pPr>
    </w:p>
    <w:p w:rsidR="007349E2" w:rsidRPr="004A5BCE" w:rsidRDefault="007349E2" w:rsidP="00E06596">
      <w:pPr>
        <w:jc w:val="center"/>
        <w:rPr>
          <w:b/>
          <w:bCs/>
        </w:rPr>
      </w:pPr>
      <w:r>
        <w:rPr>
          <w:b/>
          <w:bCs/>
          <w:sz w:val="22"/>
          <w:szCs w:val="22"/>
        </w:rPr>
        <w:t xml:space="preserve">2010-2011  </w:t>
      </w:r>
      <w:r w:rsidRPr="003C50CB">
        <w:rPr>
          <w:b/>
          <w:bCs/>
          <w:sz w:val="22"/>
          <w:szCs w:val="22"/>
        </w:rPr>
        <w:t>EĞİTİM-ÖĞRETİM YILI DURUGÖ</w:t>
      </w:r>
      <w:r>
        <w:rPr>
          <w:b/>
          <w:bCs/>
          <w:sz w:val="22"/>
          <w:szCs w:val="22"/>
        </w:rPr>
        <w:t>L  İLKÖĞRETİM OKULU 8.  SINIF MATEMATİK DERSİ   1</w:t>
      </w:r>
      <w:r w:rsidRPr="003C50CB">
        <w:rPr>
          <w:b/>
          <w:bCs/>
          <w:sz w:val="22"/>
          <w:szCs w:val="22"/>
        </w:rPr>
        <w:t xml:space="preserve">.DÖNEM </w:t>
      </w:r>
      <w:r>
        <w:rPr>
          <w:b/>
          <w:bCs/>
          <w:sz w:val="22"/>
          <w:szCs w:val="22"/>
        </w:rPr>
        <w:t>2</w:t>
      </w:r>
      <w:r w:rsidRPr="003C50CB">
        <w:rPr>
          <w:b/>
          <w:bCs/>
          <w:sz w:val="22"/>
          <w:szCs w:val="22"/>
        </w:rPr>
        <w:t>.YAZILI SORULARI</w:t>
      </w:r>
    </w:p>
    <w:tbl>
      <w:tblPr>
        <w:tblpPr w:leftFromText="141" w:rightFromText="141" w:vertAnchor="text" w:tblpX="-612" w:tblpY="1"/>
        <w:tblOverlap w:val="never"/>
        <w:tblW w:w="11628" w:type="dxa"/>
        <w:tblBorders>
          <w:top w:val="thinThickThinSmallGap" w:sz="24" w:space="0" w:color="auto"/>
          <w:left w:val="thinThickThinSmallGap" w:sz="24" w:space="0" w:color="auto"/>
          <w:bottom w:val="thinThickThinSmallGap" w:sz="24" w:space="0" w:color="auto"/>
          <w:right w:val="thinThickThinSmallGap" w:sz="24" w:space="0" w:color="auto"/>
          <w:insideH w:val="thinThickThinSmallGap" w:sz="24" w:space="0" w:color="auto"/>
          <w:insideV w:val="thinThickThinSmallGap" w:sz="24" w:space="0" w:color="auto"/>
        </w:tblBorders>
        <w:tblLook w:val="01E0"/>
      </w:tblPr>
      <w:tblGrid>
        <w:gridCol w:w="6012"/>
        <w:gridCol w:w="5616"/>
      </w:tblGrid>
      <w:tr w:rsidR="007349E2" w:rsidRPr="000646EE">
        <w:trPr>
          <w:trHeight w:val="2689"/>
        </w:trPr>
        <w:tc>
          <w:tcPr>
            <w:tcW w:w="6012" w:type="dxa"/>
          </w:tcPr>
          <w:p w:rsidR="007349E2" w:rsidRPr="000646EE" w:rsidRDefault="007349E2" w:rsidP="007E22AB">
            <w:pPr>
              <w:rPr>
                <w:b/>
                <w:bCs/>
              </w:rPr>
            </w:pPr>
            <w:r>
              <w:rPr>
                <w:noProof/>
              </w:rPr>
              <w:pict>
                <v:shape id="_x0000_s1028" type="#_x0000_t75" style="position:absolute;margin-left:17.9pt;margin-top:4.25pt;width:184.7pt;height:131.25pt;z-index:251648000">
                  <v:imagedata r:id="rId9" o:title="" cropright="1732f" gain="5"/>
                </v:shape>
              </w:pict>
            </w:r>
            <w:r>
              <w:rPr>
                <w:noProof/>
              </w:rPr>
              <w:pict>
                <v:shapetype id="_x0000_t136" coordsize="21600,21600" o:spt="136" adj="10800" path="m@7,l@8,m@5,21600l@6,21600e">
                  <v:formulas>
                    <v:f eqn="sum #0 0 10800"/>
                    <v:f eqn="prod #0 2 1"/>
                    <v:f eqn="sum 21600 0 @1"/>
                    <v:f eqn="sum 0 0 @2"/>
                    <v:f eqn="sum 21600 0 @3"/>
                    <v:f eqn="if @0 @3 0"/>
                    <v:f eqn="if @0 21600 @1"/>
                    <v:f eqn="if @0 0 @2"/>
                    <v:f eqn="if @0 @4 21600"/>
                    <v:f eqn="mid @5 @6"/>
                    <v:f eqn="mid @8 @5"/>
                    <v:f eqn="mid @7 @8"/>
                    <v:f eqn="mid @6 @7"/>
                    <v:f eqn="sum @6 0 @5"/>
                  </v:formulas>
                  <v:path textpathok="t" o:connecttype="custom" o:connectlocs="@9,0;@10,10800;@11,21600;@12,10800" o:connectangles="270,180,90,0"/>
                  <v:textpath on="t" fitshape="t"/>
                  <v:handles>
                    <v:h position="#0,bottomRight" xrange="6629,14971"/>
                  </v:handles>
                  <o:lock v:ext="edit" text="t" shapetype="t"/>
                </v:shapetype>
                <v:shape id="_x0000_s1029" type="#_x0000_t136" style="position:absolute;margin-left:3.5pt;margin-top:4.25pt;width:9pt;height:25.5pt;z-index:251640832" fillcolor="#06c" strokecolor="#9cf" strokeweight="1.5pt">
                  <v:shadow on="t" color="#900"/>
                  <v:textpath style="font-family:&quot;Impact&quot;;v-text-kern:t" trim="t" fitpath="t" string="1"/>
                </v:shape>
              </w:pict>
            </w:r>
          </w:p>
          <w:p w:rsidR="007349E2" w:rsidRPr="00347FA9" w:rsidRDefault="007349E2" w:rsidP="007E22AB">
            <w:pPr>
              <w:ind w:firstLine="708"/>
            </w:pPr>
          </w:p>
          <w:p w:rsidR="007349E2" w:rsidRPr="003B77AB" w:rsidRDefault="007349E2" w:rsidP="007E22AB">
            <w:pPr>
              <w:tabs>
                <w:tab w:val="left" w:pos="1170"/>
              </w:tabs>
            </w:pPr>
            <w:r>
              <w:tab/>
            </w:r>
          </w:p>
          <w:p w:rsidR="007349E2" w:rsidRPr="003B77AB" w:rsidRDefault="007349E2" w:rsidP="007E22AB"/>
          <w:p w:rsidR="007349E2" w:rsidRPr="00347FA9" w:rsidRDefault="007349E2" w:rsidP="007E22AB"/>
          <w:p w:rsidR="007349E2" w:rsidRDefault="007349E2" w:rsidP="007E22AB">
            <w:pPr>
              <w:ind w:firstLine="708"/>
            </w:pPr>
          </w:p>
          <w:p w:rsidR="007349E2" w:rsidRPr="003B77AB" w:rsidRDefault="007349E2" w:rsidP="007E22AB">
            <w:pPr>
              <w:tabs>
                <w:tab w:val="left" w:pos="2235"/>
                <w:tab w:val="left" w:pos="3780"/>
              </w:tabs>
              <w:ind w:firstLine="708"/>
            </w:pPr>
            <w:r>
              <w:tab/>
            </w:r>
            <w:r>
              <w:tab/>
            </w:r>
          </w:p>
          <w:p w:rsidR="007349E2" w:rsidRDefault="007349E2" w:rsidP="007E22AB"/>
          <w:p w:rsidR="007349E2" w:rsidRDefault="007349E2" w:rsidP="007E22AB"/>
          <w:p w:rsidR="007349E2" w:rsidRDefault="007349E2" w:rsidP="007E22AB"/>
          <w:p w:rsidR="007349E2" w:rsidRDefault="007349E2" w:rsidP="007E22AB">
            <w:r>
              <w:rPr>
                <w:noProof/>
              </w:rPr>
              <w:pict>
                <v:rect id="_x0000_s1030" style="position:absolute;margin-left:115.6pt;margin-top:5.2pt;width:42.75pt;height:21.75pt;z-index:251649024" strokeweight="1.5pt"/>
              </w:pict>
            </w:r>
          </w:p>
          <w:p w:rsidR="007349E2" w:rsidRPr="003B77AB" w:rsidRDefault="007349E2" w:rsidP="007E22AB">
            <w:pPr>
              <w:tabs>
                <w:tab w:val="left" w:pos="210"/>
                <w:tab w:val="right" w:pos="5796"/>
              </w:tabs>
            </w:pPr>
            <w:r>
              <w:tab/>
              <w:t>EN UZUN KENAR :</w:t>
            </w:r>
            <w:r>
              <w:tab/>
            </w:r>
            <w:r>
              <w:tab/>
            </w:r>
          </w:p>
        </w:tc>
        <w:tc>
          <w:tcPr>
            <w:tcW w:w="5616" w:type="dxa"/>
          </w:tcPr>
          <w:p w:rsidR="007349E2" w:rsidRDefault="007349E2" w:rsidP="007E22AB">
            <w:pPr>
              <w:tabs>
                <w:tab w:val="left" w:pos="3345"/>
                <w:tab w:val="left" w:pos="3465"/>
              </w:tabs>
            </w:pPr>
            <w:r>
              <w:rPr>
                <w:noProof/>
              </w:rPr>
              <w:pict>
                <v:shape id="_x0000_s1031" type="#_x0000_t75" style="position:absolute;margin-left:-.9pt;margin-top:-.05pt;width:149.75pt;height:105.75pt;z-index:251651072;mso-position-horizontal-relative:text;mso-position-vertical-relative:text">
                  <v:imagedata r:id="rId10" o:title="" croptop="2334f" cropbottom="17905f" cropleft="1332f" cropright="26574f" grayscale="t"/>
                </v:shape>
              </w:pict>
            </w:r>
            <w:r>
              <w:rPr>
                <w:noProof/>
              </w:rPr>
              <w:pict>
                <v:shape id="_x0000_s1032" type="#_x0000_t136" style="position:absolute;margin-left:8.75pt;margin-top:4.25pt;width:9pt;height:25.5pt;z-index:251652096;mso-position-horizontal-relative:text;mso-position-vertical-relative:text" fillcolor="#06c" strokecolor="#9cf" strokeweight="1.5pt">
                  <v:shadow on="t" color="#900"/>
                  <v:textpath style="font-family:&quot;Impact&quot;;v-text-kern:t" trim="t" fitpath="t" string="2"/>
                </v:shape>
              </w:pict>
            </w:r>
          </w:p>
          <w:p w:rsidR="007349E2" w:rsidRPr="004C3C78" w:rsidRDefault="007349E2" w:rsidP="007E22AB"/>
          <w:p w:rsidR="007349E2" w:rsidRPr="004C3C78" w:rsidRDefault="007349E2" w:rsidP="007E22AB"/>
          <w:p w:rsidR="007349E2" w:rsidRPr="004C3C78" w:rsidRDefault="007349E2" w:rsidP="007E22AB"/>
          <w:p w:rsidR="007349E2" w:rsidRPr="004C3C78" w:rsidRDefault="007349E2" w:rsidP="007E22AB"/>
          <w:p w:rsidR="007349E2" w:rsidRPr="004C3C78" w:rsidRDefault="007349E2" w:rsidP="007E22AB"/>
          <w:p w:rsidR="007349E2" w:rsidRPr="004C3C78" w:rsidRDefault="007349E2" w:rsidP="007E22AB"/>
          <w:p w:rsidR="007349E2" w:rsidRPr="004C3C78" w:rsidRDefault="007349E2" w:rsidP="007E22AB"/>
          <w:p w:rsidR="007349E2" w:rsidRPr="004C3C78" w:rsidRDefault="007349E2" w:rsidP="007E22AB">
            <w:pPr>
              <w:ind w:firstLine="708"/>
            </w:pPr>
            <w:r>
              <w:rPr>
                <w:noProof/>
              </w:rPr>
              <w:pict>
                <v:shape id="_x0000_s1033" type="#_x0000_t75" style="position:absolute;left:0;text-align:left;margin-left:3.45pt;margin-top:32.8pt;width:258.55pt;height:18.9pt;z-index:251653120">
                  <v:imagedata r:id="rId11" o:title=""/>
                </v:shape>
              </w:pict>
            </w:r>
          </w:p>
        </w:tc>
      </w:tr>
      <w:tr w:rsidR="007349E2" w:rsidRPr="000646EE">
        <w:trPr>
          <w:trHeight w:val="1546"/>
        </w:trPr>
        <w:tc>
          <w:tcPr>
            <w:tcW w:w="6012" w:type="dxa"/>
          </w:tcPr>
          <w:p w:rsidR="007349E2" w:rsidRPr="006917C1" w:rsidRDefault="007349E2" w:rsidP="00195861">
            <w:pPr>
              <w:tabs>
                <w:tab w:val="left" w:pos="465"/>
                <w:tab w:val="right" w:pos="5796"/>
              </w:tabs>
              <w:rPr>
                <w:b/>
                <w:bCs/>
              </w:rPr>
            </w:pPr>
            <w:r>
              <w:tab/>
            </w:r>
            <w:r w:rsidRPr="006917C1">
              <w:rPr>
                <w:b/>
                <w:bCs/>
              </w:rPr>
              <w:t xml:space="preserve">Aşağıdaki uzunlukları verilen </w:t>
            </w:r>
            <w:r>
              <w:rPr>
                <w:b/>
                <w:bCs/>
              </w:rPr>
              <w:t xml:space="preserve">doğru parçalarının                     .       hangileriyle </w:t>
            </w:r>
            <w:r w:rsidRPr="006917C1">
              <w:rPr>
                <w:b/>
                <w:bCs/>
              </w:rPr>
              <w:t xml:space="preserve"> üçgen oluşur</w:t>
            </w:r>
            <w:r>
              <w:rPr>
                <w:b/>
                <w:bCs/>
              </w:rPr>
              <w:t xml:space="preserve">? ( </w:t>
            </w:r>
            <w:r>
              <w:rPr>
                <w:noProof/>
              </w:rPr>
              <w:pict>
                <v:shape id="_x0000_s1034" type="#_x0000_t136" style="position:absolute;margin-left:3.65pt;margin-top:4.6pt;width:9pt;height:25.5pt;z-index:251650048;mso-position-horizontal-relative:text;mso-position-vertical-relative:text" fillcolor="#06c" strokecolor="#9cf" strokeweight="1.5pt">
                  <v:shadow on="t" color="#900"/>
                  <v:textpath style="font-family:&quot;Impact&quot;;v-text-kern:t" trim="t" fitpath="t" string="3"/>
                </v:shape>
              </w:pict>
            </w:r>
            <w:r>
              <w:rPr>
                <w:b/>
                <w:bCs/>
              </w:rPr>
              <w:t>üçgen oluyorsa baş       .      taraftaki  üçgenin içine TİK  işareti koyunuz.)</w:t>
            </w:r>
          </w:p>
          <w:p w:rsidR="007349E2" w:rsidRPr="0076687A" w:rsidRDefault="007349E2" w:rsidP="007E22AB">
            <w:pPr>
              <w:jc w:val="right"/>
            </w:pPr>
            <w:r>
              <w:rPr>
                <w:noProof/>
              </w:rPr>
              <w:pict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_x0000_s1035" type="#_x0000_t5" style="position:absolute;left:0;text-align:left;margin-left:8.9pt;margin-top:63.25pt;width:15.75pt;height:19.5pt;z-index:251660288"/>
              </w:pict>
            </w:r>
            <w:r>
              <w:rPr>
                <w:noProof/>
              </w:rPr>
              <w:pict>
                <v:shape id="_x0000_s1036" type="#_x0000_t5" style="position:absolute;left:0;text-align:left;margin-left:7.5pt;margin-top:94.75pt;width:15.75pt;height:19.5pt;z-index:251661312"/>
              </w:pict>
            </w:r>
            <w:r>
              <w:rPr>
                <w:noProof/>
              </w:rPr>
              <w:pict>
                <v:shape id="_x0000_s1037" type="#_x0000_t5" style="position:absolute;left:0;text-align:left;margin-left:7.5pt;margin-top:126.25pt;width:15.75pt;height:19.5pt;z-index:251662336"/>
              </w:pict>
            </w:r>
            <w:r>
              <w:rPr>
                <w:noProof/>
              </w:rPr>
              <w:pict>
                <v:shape id="_x0000_s1038" type="#_x0000_t5" style="position:absolute;left:0;text-align:left;margin-left:12.65pt;margin-top:28pt;width:15.75pt;height:19.5pt;z-index:251659264"/>
              </w:pict>
            </w:r>
            <w:r>
              <w:rPr>
                <w:noProof/>
              </w:rPr>
              <w:pict>
                <v:shape id="Resim 79" o:spid="_x0000_s1039" type="#_x0000_t75" style="position:absolute;left:0;text-align:left;margin-left:23.25pt;margin-top:18.5pt;width:126.75pt;height:142.25pt;z-index:251658240;visibility:visible">
                  <v:imagedata r:id="rId12" o:title="" croptop="7889f" cropbottom="18811f" cropright="27079f"/>
                </v:shape>
              </w:pict>
            </w:r>
          </w:p>
        </w:tc>
        <w:tc>
          <w:tcPr>
            <w:tcW w:w="5616" w:type="dxa"/>
          </w:tcPr>
          <w:p w:rsidR="007349E2" w:rsidRPr="0076687A" w:rsidRDefault="007349E2" w:rsidP="007E22AB">
            <w:pPr>
              <w:jc w:val="right"/>
            </w:pPr>
            <w:r>
              <w:rPr>
                <w:noProof/>
              </w:rPr>
              <w:pict>
                <v:shape id="_x0000_s1040" type="#_x0000_t136" style="position:absolute;left:0;text-align:left;margin-left:3.45pt;margin-top:7.1pt;width:9pt;height:25.5pt;z-index:251642880;mso-position-horizontal-relative:text;mso-position-vertical-relative:text" fillcolor="#06c" strokecolor="#9cf" strokeweight="1.5pt">
                  <v:shadow on="t" color="#900"/>
                  <v:textpath style="font-family:&quot;Impact&quot;;v-text-kern:t" trim="t" fitpath="t" string="4"/>
                </v:shape>
              </w:pict>
            </w:r>
          </w:p>
          <w:p w:rsidR="007349E2" w:rsidRDefault="007349E2" w:rsidP="007E22AB">
            <w:pPr>
              <w:tabs>
                <w:tab w:val="left" w:pos="570"/>
              </w:tabs>
            </w:pPr>
            <w:r>
              <w:tab/>
            </w:r>
            <w:r>
              <w:pict>
                <v:shape id="_x0000_i1025" type="#_x0000_t75" style="width:162.75pt;height:18pt">
                  <v:imagedata r:id="rId13" o:title=""/>
                </v:shape>
              </w:pict>
            </w:r>
          </w:p>
          <w:p w:rsidR="007349E2" w:rsidRPr="0076687A" w:rsidRDefault="007349E2" w:rsidP="007E22AB">
            <w:pPr>
              <w:tabs>
                <w:tab w:val="left" w:pos="570"/>
              </w:tabs>
            </w:pPr>
            <w:r>
              <w:t xml:space="preserve">      a,b,c sayılarını küçükten büyüğe sıralayınız.</w:t>
            </w:r>
          </w:p>
          <w:p w:rsidR="007349E2" w:rsidRDefault="007349E2" w:rsidP="007E22AB">
            <w:pPr>
              <w:jc w:val="right"/>
            </w:pPr>
          </w:p>
          <w:p w:rsidR="007349E2" w:rsidRDefault="007349E2" w:rsidP="007E22AB">
            <w:pPr>
              <w:jc w:val="right"/>
            </w:pPr>
          </w:p>
          <w:p w:rsidR="007349E2" w:rsidRDefault="007349E2" w:rsidP="007E22AB">
            <w:pPr>
              <w:jc w:val="right"/>
            </w:pPr>
          </w:p>
          <w:p w:rsidR="007349E2" w:rsidRDefault="007349E2" w:rsidP="007E22AB">
            <w:pPr>
              <w:jc w:val="right"/>
            </w:pPr>
          </w:p>
          <w:p w:rsidR="007349E2" w:rsidRDefault="007349E2" w:rsidP="007E22AB">
            <w:pPr>
              <w:jc w:val="right"/>
            </w:pPr>
          </w:p>
          <w:p w:rsidR="007349E2" w:rsidRDefault="007349E2" w:rsidP="007E22AB">
            <w:pPr>
              <w:jc w:val="right"/>
            </w:pPr>
          </w:p>
          <w:p w:rsidR="007349E2" w:rsidRDefault="007349E2" w:rsidP="007E22AB">
            <w:pPr>
              <w:jc w:val="right"/>
            </w:pPr>
          </w:p>
          <w:p w:rsidR="007349E2" w:rsidRDefault="007349E2" w:rsidP="007E22AB">
            <w:pPr>
              <w:jc w:val="right"/>
            </w:pPr>
          </w:p>
          <w:p w:rsidR="007349E2" w:rsidRDefault="007349E2" w:rsidP="007E22AB">
            <w:pPr>
              <w:jc w:val="right"/>
            </w:pPr>
          </w:p>
          <w:p w:rsidR="007349E2" w:rsidRDefault="007349E2" w:rsidP="007E22AB">
            <w:pPr>
              <w:jc w:val="right"/>
            </w:pPr>
          </w:p>
          <w:p w:rsidR="007349E2" w:rsidRDefault="007349E2" w:rsidP="007E22AB">
            <w:pPr>
              <w:jc w:val="right"/>
            </w:pPr>
          </w:p>
          <w:p w:rsidR="007349E2" w:rsidRPr="00E06596" w:rsidRDefault="007349E2" w:rsidP="007E22AB">
            <w:pPr>
              <w:jc w:val="right"/>
            </w:pPr>
          </w:p>
        </w:tc>
      </w:tr>
      <w:tr w:rsidR="007349E2" w:rsidRPr="000646EE">
        <w:trPr>
          <w:trHeight w:val="1545"/>
        </w:trPr>
        <w:tc>
          <w:tcPr>
            <w:tcW w:w="6012" w:type="dxa"/>
          </w:tcPr>
          <w:p w:rsidR="007349E2" w:rsidRDefault="007349E2" w:rsidP="007E22AB">
            <w:pPr>
              <w:jc w:val="both"/>
            </w:pPr>
            <w:r>
              <w:rPr>
                <w:noProof/>
              </w:rPr>
              <w:pict>
                <v:shape id="_x0000_s1041" type="#_x0000_t136" style="position:absolute;left:0;text-align:left;margin-left:3.45pt;margin-top:2.6pt;width:9pt;height:25.5pt;z-index:251641856;mso-position-horizontal-relative:text;mso-position-vertical-relative:text" fillcolor="#06c" strokecolor="#9cf" strokeweight="1.5pt">
                  <v:shadow on="t" color="#900"/>
                  <v:textpath style="font-family:&quot;Impact&quot;;v-text-kern:t" trim="t" fitpath="t" string="5"/>
                </v:shape>
              </w:pict>
            </w:r>
          </w:p>
          <w:p w:rsidR="007349E2" w:rsidRDefault="007349E2" w:rsidP="009C6661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      Aşağıdaki sayılardan Rasyonel olanlara (R)     </w:t>
            </w:r>
            <w:r>
              <w:rPr>
                <w:b/>
                <w:bCs/>
              </w:rPr>
              <w:tab/>
              <w:t>İrrastonel olanlara ( I ) harfi  koyunuz.</w:t>
            </w:r>
          </w:p>
          <w:p w:rsidR="007349E2" w:rsidRDefault="007349E2" w:rsidP="007E22AB"/>
          <w:tbl>
            <w:tblPr>
              <w:tblpPr w:leftFromText="141" w:rightFromText="141" w:vertAnchor="text" w:horzAnchor="margin" w:tblpY="-211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A0"/>
            </w:tblPr>
            <w:tblGrid>
              <w:gridCol w:w="1731"/>
              <w:gridCol w:w="1525"/>
            </w:tblGrid>
            <w:tr w:rsidR="007349E2" w:rsidRPr="003B79A9">
              <w:trPr>
                <w:trHeight w:val="470"/>
              </w:trPr>
              <w:tc>
                <w:tcPr>
                  <w:tcW w:w="1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349E2" w:rsidRPr="003B79A9" w:rsidRDefault="007349E2" w:rsidP="003B79A9">
                  <w:pPr>
                    <w:jc w:val="center"/>
                    <w:rPr>
                      <w:b/>
                      <w:bCs/>
                    </w:rPr>
                  </w:pPr>
                  <w:r w:rsidRPr="003B79A9">
                    <w:rPr>
                      <w:b/>
                      <w:bCs/>
                    </w:rPr>
                    <w:t>Sayılar</w:t>
                  </w:r>
                </w:p>
              </w:tc>
              <w:tc>
                <w:tcPr>
                  <w:tcW w:w="15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7349E2" w:rsidRPr="003B79A9" w:rsidRDefault="007349E2" w:rsidP="003B79A9">
                  <w:pPr>
                    <w:jc w:val="center"/>
                    <w:rPr>
                      <w:b/>
                      <w:bCs/>
                    </w:rPr>
                  </w:pPr>
                </w:p>
              </w:tc>
            </w:tr>
            <w:tr w:rsidR="007349E2" w:rsidRPr="003B79A9">
              <w:trPr>
                <w:trHeight w:val="470"/>
              </w:trPr>
              <w:tc>
                <w:tcPr>
                  <w:tcW w:w="1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349E2" w:rsidRPr="003B79A9" w:rsidRDefault="007349E2" w:rsidP="003B79A9">
                  <w:pPr>
                    <w:jc w:val="center"/>
                    <w:rPr>
                      <w:b/>
                      <w:bCs/>
                    </w:rPr>
                  </w:pPr>
                  <w:r w:rsidRPr="003B79A9">
                    <w:rPr>
                      <w:rFonts w:ascii="Arial" w:hAnsi="Arial" w:cs="Arial"/>
                      <w:b/>
                      <w:bCs/>
                      <w:position w:val="-10"/>
                    </w:rPr>
                    <w:object w:dxaOrig="740" w:dyaOrig="380">
                      <v:shape id="_x0000_i1026" type="#_x0000_t75" style="width:36.75pt;height:18.75pt" o:ole="">
                        <v:imagedata r:id="rId14" o:title=""/>
                      </v:shape>
                      <o:OLEObject Type="Embed" ProgID="Equation.3" ShapeID="_x0000_i1026" DrawAspect="Content" ObjectID="_1354127727" r:id="rId15"/>
                    </w:object>
                  </w:r>
                </w:p>
              </w:tc>
              <w:tc>
                <w:tcPr>
                  <w:tcW w:w="15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7349E2" w:rsidRPr="003B79A9" w:rsidRDefault="007349E2" w:rsidP="003B79A9">
                  <w:pPr>
                    <w:jc w:val="center"/>
                    <w:rPr>
                      <w:b/>
                      <w:bCs/>
                    </w:rPr>
                  </w:pPr>
                </w:p>
              </w:tc>
            </w:tr>
            <w:tr w:rsidR="007349E2" w:rsidRPr="003B79A9">
              <w:trPr>
                <w:trHeight w:val="470"/>
              </w:trPr>
              <w:tc>
                <w:tcPr>
                  <w:tcW w:w="1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349E2" w:rsidRPr="003B79A9" w:rsidRDefault="007349E2" w:rsidP="003B79A9">
                  <w:pPr>
                    <w:jc w:val="center"/>
                    <w:rPr>
                      <w:b/>
                      <w:bCs/>
                    </w:rPr>
                  </w:pPr>
                  <w:r w:rsidRPr="003B79A9">
                    <w:rPr>
                      <w:rFonts w:ascii="Arial" w:hAnsi="Arial" w:cs="Arial"/>
                      <w:b/>
                      <w:bCs/>
                      <w:position w:val="-6"/>
                    </w:rPr>
                    <w:object w:dxaOrig="980" w:dyaOrig="320">
                      <v:shape id="_x0000_i1027" type="#_x0000_t75" style="width:48.75pt;height:15.75pt" o:ole="">
                        <v:imagedata r:id="rId16" o:title=""/>
                      </v:shape>
                      <o:OLEObject Type="Embed" ProgID="Equation.3" ShapeID="_x0000_i1027" DrawAspect="Content" ObjectID="_1354127728" r:id="rId17"/>
                    </w:object>
                  </w:r>
                </w:p>
              </w:tc>
              <w:tc>
                <w:tcPr>
                  <w:tcW w:w="15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7349E2" w:rsidRPr="003B79A9" w:rsidRDefault="007349E2" w:rsidP="003B79A9">
                  <w:pPr>
                    <w:jc w:val="center"/>
                    <w:rPr>
                      <w:b/>
                      <w:bCs/>
                    </w:rPr>
                  </w:pPr>
                </w:p>
              </w:tc>
            </w:tr>
            <w:tr w:rsidR="007349E2" w:rsidRPr="003B79A9">
              <w:trPr>
                <w:trHeight w:val="470"/>
              </w:trPr>
              <w:tc>
                <w:tcPr>
                  <w:tcW w:w="1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349E2" w:rsidRPr="003B79A9" w:rsidRDefault="007349E2" w:rsidP="003B79A9">
                  <w:pPr>
                    <w:jc w:val="center"/>
                    <w:rPr>
                      <w:b/>
                      <w:bCs/>
                    </w:rPr>
                  </w:pPr>
                  <w:r w:rsidRPr="003B79A9">
                    <w:rPr>
                      <w:rFonts w:ascii="Arial" w:hAnsi="Arial" w:cs="Arial"/>
                      <w:b/>
                      <w:bCs/>
                      <w:position w:val="-8"/>
                    </w:rPr>
                    <w:object w:dxaOrig="639" w:dyaOrig="400">
                      <v:shape id="_x0000_i1028" type="#_x0000_t75" style="width:32.25pt;height:20.25pt" o:ole="">
                        <v:imagedata r:id="rId18" o:title=""/>
                      </v:shape>
                      <o:OLEObject Type="Embed" ProgID="Equation.3" ShapeID="_x0000_i1028" DrawAspect="Content" ObjectID="_1354127729" r:id="rId19"/>
                    </w:object>
                  </w:r>
                </w:p>
              </w:tc>
              <w:tc>
                <w:tcPr>
                  <w:tcW w:w="15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7349E2" w:rsidRPr="003B79A9" w:rsidRDefault="007349E2" w:rsidP="003B79A9">
                  <w:pPr>
                    <w:jc w:val="center"/>
                    <w:rPr>
                      <w:b/>
                      <w:bCs/>
                    </w:rPr>
                  </w:pPr>
                </w:p>
              </w:tc>
            </w:tr>
            <w:tr w:rsidR="007349E2" w:rsidRPr="003B79A9">
              <w:trPr>
                <w:trHeight w:val="470"/>
              </w:trPr>
              <w:tc>
                <w:tcPr>
                  <w:tcW w:w="1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349E2" w:rsidRPr="003B79A9" w:rsidRDefault="007349E2" w:rsidP="003B79A9">
                  <w:pPr>
                    <w:jc w:val="center"/>
                    <w:rPr>
                      <w:b/>
                      <w:bCs/>
                    </w:rPr>
                  </w:pPr>
                  <w:r w:rsidRPr="003B79A9">
                    <w:rPr>
                      <w:rFonts w:ascii="Arial" w:hAnsi="Arial" w:cs="Arial"/>
                      <w:b/>
                      <w:bCs/>
                      <w:position w:val="-12"/>
                    </w:rPr>
                    <w:object w:dxaOrig="580" w:dyaOrig="440">
                      <v:shape id="_x0000_i1029" type="#_x0000_t75" style="width:29.25pt;height:21.75pt" o:ole="">
                        <v:imagedata r:id="rId20" o:title=""/>
                      </v:shape>
                      <o:OLEObject Type="Embed" ProgID="Equation.3" ShapeID="_x0000_i1029" DrawAspect="Content" ObjectID="_1354127730" r:id="rId21"/>
                    </w:object>
                  </w:r>
                </w:p>
              </w:tc>
              <w:tc>
                <w:tcPr>
                  <w:tcW w:w="15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7349E2" w:rsidRPr="003B79A9" w:rsidRDefault="007349E2" w:rsidP="003B79A9">
                  <w:pPr>
                    <w:jc w:val="center"/>
                    <w:rPr>
                      <w:b/>
                      <w:bCs/>
                    </w:rPr>
                  </w:pPr>
                </w:p>
              </w:tc>
            </w:tr>
            <w:tr w:rsidR="007349E2" w:rsidRPr="003B79A9">
              <w:trPr>
                <w:trHeight w:val="470"/>
              </w:trPr>
              <w:tc>
                <w:tcPr>
                  <w:tcW w:w="1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349E2" w:rsidRPr="003B79A9" w:rsidRDefault="007349E2" w:rsidP="003B79A9">
                  <w:pPr>
                    <w:jc w:val="center"/>
                    <w:rPr>
                      <w:b/>
                      <w:bCs/>
                    </w:rPr>
                  </w:pPr>
                  <w:r w:rsidRPr="003B79A9">
                    <w:rPr>
                      <w:rFonts w:ascii="Arial" w:hAnsi="Arial" w:cs="Arial"/>
                      <w:b/>
                      <w:bCs/>
                      <w:position w:val="-12"/>
                    </w:rPr>
                    <w:object w:dxaOrig="639" w:dyaOrig="400">
                      <v:shape id="_x0000_i1030" type="#_x0000_t75" style="width:32.25pt;height:20.25pt" o:ole="">
                        <v:imagedata r:id="rId22" o:title=""/>
                      </v:shape>
                      <o:OLEObject Type="Embed" ProgID="Equation.3" ShapeID="_x0000_i1030" DrawAspect="Content" ObjectID="_1354127731" r:id="rId23"/>
                    </w:object>
                  </w:r>
                </w:p>
              </w:tc>
              <w:tc>
                <w:tcPr>
                  <w:tcW w:w="152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7349E2" w:rsidRPr="003B79A9" w:rsidRDefault="007349E2" w:rsidP="003B79A9">
                  <w:pPr>
                    <w:jc w:val="center"/>
                    <w:rPr>
                      <w:b/>
                      <w:bCs/>
                    </w:rPr>
                  </w:pPr>
                </w:p>
              </w:tc>
            </w:tr>
          </w:tbl>
          <w:p w:rsidR="007349E2" w:rsidRPr="007E22AB" w:rsidRDefault="007349E2" w:rsidP="007E22AB">
            <w:pPr>
              <w:ind w:firstLine="708"/>
            </w:pPr>
          </w:p>
        </w:tc>
        <w:tc>
          <w:tcPr>
            <w:tcW w:w="5616" w:type="dxa"/>
          </w:tcPr>
          <w:p w:rsidR="007349E2" w:rsidRPr="000646EE" w:rsidRDefault="007349E2" w:rsidP="007E22AB">
            <w:pPr>
              <w:rPr>
                <w:b/>
                <w:bCs/>
              </w:rPr>
            </w:pPr>
            <w:r>
              <w:rPr>
                <w:noProof/>
              </w:rPr>
              <w:pict>
                <v:shape id="_x0000_s1042" type="#_x0000_t75" style="position:absolute;margin-left:-.9pt;margin-top:3.2pt;width:201.5pt;height:50.5pt;z-index:251666432;mso-position-horizontal-relative:text;mso-position-vertical-relative:text">
                  <v:imagedata r:id="rId24" o:title="" gain="1.25"/>
                </v:shape>
              </w:pict>
            </w:r>
            <w:r>
              <w:rPr>
                <w:noProof/>
              </w:rPr>
              <w:pict>
                <v:shape id="_x0000_s1043" type="#_x0000_t136" style="position:absolute;margin-left:3.6pt;margin-top:3.2pt;width:9pt;height:25.5pt;z-index:251667456;mso-position-horizontal-relative:text;mso-position-vertical-relative:text" fillcolor="#06c" strokecolor="#9cf" strokeweight="1.5pt">
                  <v:shadow on="t" color="#900"/>
                  <v:textpath style="font-family:&quot;Impact&quot;;v-text-kern:t" trim="t" fitpath="t" string="6"/>
                </v:shape>
              </w:pict>
            </w:r>
          </w:p>
          <w:p w:rsidR="007349E2" w:rsidRDefault="007349E2" w:rsidP="007E22AB">
            <w:pPr>
              <w:ind w:firstLine="708"/>
            </w:pPr>
          </w:p>
          <w:p w:rsidR="007349E2" w:rsidRDefault="007349E2" w:rsidP="007E22AB">
            <w:pPr>
              <w:ind w:firstLine="708"/>
            </w:pPr>
          </w:p>
          <w:p w:rsidR="007349E2" w:rsidRDefault="007349E2" w:rsidP="007E22AB">
            <w:pPr>
              <w:ind w:firstLine="708"/>
            </w:pPr>
          </w:p>
          <w:p w:rsidR="007349E2" w:rsidRDefault="007349E2" w:rsidP="007E22AB">
            <w:pPr>
              <w:ind w:firstLine="708"/>
            </w:pPr>
          </w:p>
          <w:p w:rsidR="007349E2" w:rsidRDefault="007349E2" w:rsidP="007E22AB">
            <w:pPr>
              <w:ind w:firstLine="708"/>
            </w:pPr>
          </w:p>
          <w:p w:rsidR="007349E2" w:rsidRDefault="007349E2" w:rsidP="007E22AB">
            <w:pPr>
              <w:ind w:firstLine="708"/>
            </w:pPr>
          </w:p>
          <w:p w:rsidR="007349E2" w:rsidRDefault="007349E2" w:rsidP="007E22AB">
            <w:pPr>
              <w:ind w:firstLine="708"/>
            </w:pPr>
          </w:p>
          <w:p w:rsidR="007349E2" w:rsidRDefault="007349E2" w:rsidP="007E22AB">
            <w:pPr>
              <w:ind w:firstLine="708"/>
            </w:pPr>
          </w:p>
          <w:p w:rsidR="007349E2" w:rsidRDefault="007349E2" w:rsidP="007E22AB">
            <w:pPr>
              <w:ind w:firstLine="708"/>
            </w:pPr>
          </w:p>
          <w:p w:rsidR="007349E2" w:rsidRDefault="007349E2" w:rsidP="007E22AB">
            <w:pPr>
              <w:ind w:firstLine="708"/>
            </w:pPr>
          </w:p>
          <w:p w:rsidR="007349E2" w:rsidRDefault="007349E2" w:rsidP="007E22AB">
            <w:pPr>
              <w:ind w:firstLine="708"/>
            </w:pPr>
          </w:p>
          <w:p w:rsidR="007349E2" w:rsidRDefault="007349E2" w:rsidP="007E22AB">
            <w:pPr>
              <w:ind w:firstLine="708"/>
            </w:pPr>
          </w:p>
          <w:p w:rsidR="007349E2" w:rsidRDefault="007349E2" w:rsidP="007E22AB">
            <w:pPr>
              <w:ind w:firstLine="708"/>
            </w:pPr>
          </w:p>
          <w:p w:rsidR="007349E2" w:rsidRDefault="007349E2" w:rsidP="007E22AB">
            <w:pPr>
              <w:ind w:firstLine="708"/>
            </w:pPr>
          </w:p>
          <w:p w:rsidR="007349E2" w:rsidRDefault="007349E2" w:rsidP="007E22AB">
            <w:pPr>
              <w:ind w:firstLine="708"/>
            </w:pPr>
          </w:p>
          <w:p w:rsidR="007349E2" w:rsidRDefault="007349E2" w:rsidP="007E22AB">
            <w:pPr>
              <w:ind w:firstLine="708"/>
            </w:pPr>
          </w:p>
          <w:p w:rsidR="007349E2" w:rsidRDefault="007349E2" w:rsidP="007E22AB">
            <w:pPr>
              <w:ind w:firstLine="708"/>
            </w:pPr>
          </w:p>
          <w:p w:rsidR="007349E2" w:rsidRPr="0076687A" w:rsidRDefault="007349E2" w:rsidP="007E22AB">
            <w:pPr>
              <w:ind w:firstLine="708"/>
            </w:pPr>
          </w:p>
        </w:tc>
      </w:tr>
      <w:tr w:rsidR="007349E2" w:rsidRPr="000646EE">
        <w:trPr>
          <w:trHeight w:val="1545"/>
        </w:trPr>
        <w:tc>
          <w:tcPr>
            <w:tcW w:w="6012" w:type="dxa"/>
          </w:tcPr>
          <w:p w:rsidR="007349E2" w:rsidRDefault="007349E2" w:rsidP="007E22AB">
            <w:pPr>
              <w:jc w:val="both"/>
              <w:rPr>
                <w:noProof/>
              </w:rPr>
            </w:pPr>
            <w:r>
              <w:rPr>
                <w:noProof/>
              </w:rPr>
              <w:pict>
                <v:shape id="_x0000_s1044" type="#_x0000_t75" style="position:absolute;left:0;text-align:left;margin-left:21.5pt;margin-top:6pt;width:176.25pt;height:59.25pt;z-index:251655168;mso-position-horizontal-relative:text;mso-position-vertical-relative:text">
                  <v:imagedata r:id="rId25" o:title=""/>
                </v:shape>
              </w:pict>
            </w:r>
            <w:r>
              <w:rPr>
                <w:noProof/>
              </w:rPr>
              <w:pict>
                <v:shape id="_x0000_s1045" type="#_x0000_t136" style="position:absolute;left:0;text-align:left;margin-left:3.5pt;margin-top:2.25pt;width:9pt;height:25.5pt;z-index:251665408;mso-position-horizontal-relative:text;mso-position-vertical-relative:text" fillcolor="#06c" strokecolor="#9cf" strokeweight="1.5pt">
                  <v:shadow on="t" color="#900"/>
                  <v:textpath style="font-family:&quot;Impact&quot;;v-text-kern:t" trim="t" fitpath="t" string="7"/>
                </v:shape>
              </w:pict>
            </w:r>
          </w:p>
          <w:p w:rsidR="007349E2" w:rsidRPr="003B79A9" w:rsidRDefault="007349E2" w:rsidP="003B79A9"/>
          <w:p w:rsidR="007349E2" w:rsidRPr="003B79A9" w:rsidRDefault="007349E2" w:rsidP="003B79A9"/>
          <w:p w:rsidR="007349E2" w:rsidRDefault="007349E2" w:rsidP="003B79A9"/>
          <w:p w:rsidR="007349E2" w:rsidRDefault="007349E2" w:rsidP="003B79A9">
            <w:pPr>
              <w:jc w:val="center"/>
            </w:pPr>
          </w:p>
          <w:p w:rsidR="007349E2" w:rsidRDefault="007349E2" w:rsidP="003B79A9">
            <w:pPr>
              <w:jc w:val="center"/>
            </w:pPr>
          </w:p>
          <w:p w:rsidR="007349E2" w:rsidRDefault="007349E2" w:rsidP="003B79A9">
            <w:pPr>
              <w:jc w:val="center"/>
            </w:pPr>
          </w:p>
          <w:p w:rsidR="007349E2" w:rsidRDefault="007349E2" w:rsidP="003B79A9">
            <w:pPr>
              <w:jc w:val="center"/>
            </w:pPr>
          </w:p>
          <w:p w:rsidR="007349E2" w:rsidRPr="003B79A9" w:rsidRDefault="007349E2" w:rsidP="003B79A9">
            <w:pPr>
              <w:jc w:val="center"/>
            </w:pPr>
          </w:p>
        </w:tc>
        <w:tc>
          <w:tcPr>
            <w:tcW w:w="5616" w:type="dxa"/>
          </w:tcPr>
          <w:p w:rsidR="007349E2" w:rsidRDefault="007349E2" w:rsidP="007E22AB">
            <w:pPr>
              <w:rPr>
                <w:noProof/>
              </w:rPr>
            </w:pPr>
            <w:r>
              <w:rPr>
                <w:noProof/>
              </w:rPr>
              <w:pict>
                <v:shape id="_x0000_s1046" type="#_x0000_t75" style="position:absolute;margin-left:21.9pt;margin-top:6pt;width:223.3pt;height:156.35pt;z-index:251668480;mso-position-horizontal-relative:text;mso-position-vertical-relative:text">
                  <v:imagedata r:id="rId26" o:title=""/>
                </v:shape>
              </w:pict>
            </w:r>
            <w:r>
              <w:rPr>
                <w:noProof/>
              </w:rPr>
              <w:pict>
                <v:shape id="_x0000_s1047" type="#_x0000_t136" style="position:absolute;margin-left:3.6pt;margin-top:2.25pt;width:9pt;height:25.5pt;z-index:251669504;mso-position-horizontal-relative:text;mso-position-vertical-relative:text" fillcolor="#06c" strokecolor="#9cf" strokeweight="1.5pt">
                  <v:shadow on="t" color="#900"/>
                  <v:textpath style="font-family:&quot;Impact&quot;;v-text-kern:t" trim="t" fitpath="t" string="8"/>
                </v:shape>
              </w:pict>
            </w:r>
          </w:p>
          <w:p w:rsidR="007349E2" w:rsidRPr="003B79A9" w:rsidRDefault="007349E2" w:rsidP="003B79A9"/>
          <w:p w:rsidR="007349E2" w:rsidRPr="003B79A9" w:rsidRDefault="007349E2" w:rsidP="003B79A9"/>
          <w:p w:rsidR="007349E2" w:rsidRPr="003B79A9" w:rsidRDefault="007349E2" w:rsidP="003B79A9"/>
          <w:p w:rsidR="007349E2" w:rsidRPr="003B79A9" w:rsidRDefault="007349E2" w:rsidP="003B79A9"/>
          <w:p w:rsidR="007349E2" w:rsidRPr="003B79A9" w:rsidRDefault="007349E2" w:rsidP="003B79A9"/>
          <w:p w:rsidR="007349E2" w:rsidRDefault="007349E2" w:rsidP="003B79A9"/>
          <w:p w:rsidR="007349E2" w:rsidRDefault="007349E2" w:rsidP="003B79A9">
            <w:pPr>
              <w:ind w:firstLine="708"/>
            </w:pPr>
          </w:p>
          <w:p w:rsidR="007349E2" w:rsidRDefault="007349E2" w:rsidP="003B79A9">
            <w:pPr>
              <w:ind w:firstLine="708"/>
            </w:pPr>
          </w:p>
          <w:p w:rsidR="007349E2" w:rsidRDefault="007349E2" w:rsidP="003B79A9">
            <w:pPr>
              <w:ind w:firstLine="708"/>
            </w:pPr>
          </w:p>
          <w:p w:rsidR="007349E2" w:rsidRDefault="007349E2" w:rsidP="003B79A9"/>
          <w:p w:rsidR="007349E2" w:rsidRDefault="007349E2" w:rsidP="003B79A9"/>
          <w:p w:rsidR="007349E2" w:rsidRPr="003B79A9" w:rsidRDefault="007349E2" w:rsidP="003B79A9"/>
        </w:tc>
      </w:tr>
      <w:tr w:rsidR="007349E2" w:rsidRPr="000646EE">
        <w:trPr>
          <w:trHeight w:val="1545"/>
        </w:trPr>
        <w:tc>
          <w:tcPr>
            <w:tcW w:w="6012" w:type="dxa"/>
          </w:tcPr>
          <w:p w:rsidR="007349E2" w:rsidRPr="000646EE" w:rsidRDefault="007349E2" w:rsidP="007E22AB">
            <w:pPr>
              <w:rPr>
                <w:b/>
                <w:bCs/>
              </w:rPr>
            </w:pPr>
            <w:r>
              <w:rPr>
                <w:noProof/>
              </w:rPr>
              <w:pict>
                <v:shape id="_x0000_s1048" type="#_x0000_t75" style="position:absolute;margin-left:21.5pt;margin-top:7.1pt;width:260.25pt;height:82.5pt;z-index:251654144;mso-position-horizontal-relative:text;mso-position-vertical-relative:text">
                  <v:imagedata r:id="rId27" o:title=""/>
                </v:shape>
              </w:pict>
            </w:r>
            <w:r>
              <w:rPr>
                <w:noProof/>
              </w:rPr>
              <w:pict>
                <v:shape id="_x0000_s1049" type="#_x0000_t136" style="position:absolute;margin-left:295.35pt;margin-top:1.15pt;width:17.85pt;height:25.5pt;z-index:251646976;mso-position-horizontal-relative:text;mso-position-vertical-relative:text" fillcolor="#06c" strokecolor="#9cf" strokeweight="1.5pt">
                  <v:shadow on="t" color="#900"/>
                  <v:textpath style="font-family:&quot;Impact&quot;;v-text-kern:t" trim="t" fitpath="t" string="10"/>
                </v:shape>
              </w:pict>
            </w:r>
            <w:r>
              <w:rPr>
                <w:noProof/>
              </w:rPr>
              <w:pict>
                <v:shape id="_x0000_s1050" type="#_x0000_t136" style="position:absolute;margin-left:3.45pt;margin-top:7.1pt;width:9pt;height:25.5pt;z-index:251643904;mso-position-horizontal-relative:text;mso-position-vertical-relative:text" fillcolor="#06c" strokecolor="#9cf" strokeweight="1.5pt">
                  <v:shadow on="t" color="#900"/>
                  <v:textpath style="font-family:&quot;Impact&quot;;v-text-kern:t" trim="t" fitpath="t" string="9"/>
                </v:shape>
              </w:pict>
            </w:r>
          </w:p>
          <w:p w:rsidR="007349E2" w:rsidRDefault="007349E2" w:rsidP="007E22AB">
            <w:pPr>
              <w:ind w:firstLine="708"/>
              <w:rPr>
                <w:b/>
                <w:bCs/>
              </w:rPr>
            </w:pPr>
          </w:p>
          <w:p w:rsidR="007349E2" w:rsidRPr="00F66414" w:rsidRDefault="007349E2" w:rsidP="007E22AB">
            <w:pPr>
              <w:tabs>
                <w:tab w:val="left" w:pos="285"/>
              </w:tabs>
              <w:ind w:left="645"/>
            </w:pPr>
          </w:p>
        </w:tc>
        <w:tc>
          <w:tcPr>
            <w:tcW w:w="5616" w:type="dxa"/>
          </w:tcPr>
          <w:p w:rsidR="007349E2" w:rsidRDefault="007349E2" w:rsidP="007E22AB">
            <w:pPr>
              <w:rPr>
                <w:noProof/>
              </w:rPr>
            </w:pPr>
            <w:r>
              <w:rPr>
                <w:noProof/>
              </w:rPr>
              <w:pict>
                <v:shape id="Resim 170" o:spid="_x0000_s1051" type="#_x0000_t75" style="position:absolute;margin-left:12.6pt;margin-top:1.15pt;width:232.6pt;height:145.4pt;z-index:251656192;visibility:visible;mso-position-horizontal-relative:text;mso-position-vertical-relative:text">
                  <v:imagedata r:id="rId28" o:title="" gain="2.5" blacklevel="-13107f" grayscale="t"/>
                </v:shape>
              </w:pict>
            </w:r>
          </w:p>
          <w:p w:rsidR="007349E2" w:rsidRPr="00697399" w:rsidRDefault="007349E2" w:rsidP="007E22AB"/>
          <w:p w:rsidR="007349E2" w:rsidRPr="00697399" w:rsidRDefault="007349E2" w:rsidP="007E22AB"/>
          <w:p w:rsidR="007349E2" w:rsidRPr="00697399" w:rsidRDefault="007349E2" w:rsidP="007E22AB"/>
          <w:p w:rsidR="007349E2" w:rsidRPr="00697399" w:rsidRDefault="007349E2" w:rsidP="007E22AB"/>
          <w:p w:rsidR="007349E2" w:rsidRDefault="007349E2" w:rsidP="007E22AB"/>
          <w:p w:rsidR="007349E2" w:rsidRPr="00AE746B" w:rsidRDefault="007349E2" w:rsidP="007E22AB"/>
          <w:p w:rsidR="007349E2" w:rsidRDefault="007349E2" w:rsidP="007E22AB"/>
          <w:p w:rsidR="007349E2" w:rsidRDefault="007349E2" w:rsidP="007E22AB"/>
          <w:p w:rsidR="007349E2" w:rsidRDefault="007349E2" w:rsidP="007E22AB">
            <w:pPr>
              <w:tabs>
                <w:tab w:val="left" w:pos="3975"/>
              </w:tabs>
              <w:rPr>
                <w:b/>
                <w:bCs/>
              </w:rPr>
            </w:pPr>
          </w:p>
          <w:p w:rsidR="007349E2" w:rsidRPr="000646EE" w:rsidRDefault="007349E2" w:rsidP="007E22AB">
            <w:pPr>
              <w:tabs>
                <w:tab w:val="left" w:pos="3975"/>
              </w:tabs>
              <w:rPr>
                <w:b/>
                <w:bCs/>
              </w:rPr>
            </w:pPr>
          </w:p>
        </w:tc>
      </w:tr>
      <w:tr w:rsidR="007349E2" w:rsidRPr="000646EE">
        <w:trPr>
          <w:trHeight w:val="1545"/>
        </w:trPr>
        <w:tc>
          <w:tcPr>
            <w:tcW w:w="6012" w:type="dxa"/>
          </w:tcPr>
          <w:p w:rsidR="007349E2" w:rsidRDefault="007349E2" w:rsidP="007E22AB">
            <w:r>
              <w:rPr>
                <w:noProof/>
              </w:rPr>
              <w:pict>
                <v:shape id="_x0000_s1052" type="#_x0000_t75" style="position:absolute;margin-left:28.45pt;margin-top:7.15pt;width:238.65pt;height:131.75pt;z-index:251657216;mso-position-horizontal-relative:text;mso-position-vertical-relative:text">
                  <v:imagedata r:id="rId29" o:title=""/>
                </v:shape>
              </w:pict>
            </w:r>
            <w:r>
              <w:rPr>
                <w:noProof/>
              </w:rPr>
              <w:pict>
                <v:shape id="_x0000_s1053" type="#_x0000_t136" style="position:absolute;margin-left:3.5pt;margin-top:7.15pt;width:18pt;height:25.5pt;z-index:251644928;mso-position-horizontal-relative:text;mso-position-vertical-relative:text" fillcolor="#06c" strokecolor="#9cf" strokeweight="1.5pt">
                  <v:shadow on="t" color="#900"/>
                  <v:textpath style="font-family:&quot;Impact&quot;;v-text-kern:t" trim="t" fitpath="t" string="11"/>
                </v:shape>
              </w:pict>
            </w:r>
          </w:p>
          <w:p w:rsidR="007349E2" w:rsidRPr="00B76889" w:rsidRDefault="007349E2" w:rsidP="007E22AB">
            <w:pPr>
              <w:tabs>
                <w:tab w:val="left" w:pos="1005"/>
              </w:tabs>
            </w:pPr>
            <w:r>
              <w:tab/>
            </w:r>
          </w:p>
          <w:p w:rsidR="007349E2" w:rsidRDefault="007349E2" w:rsidP="007E22AB"/>
          <w:p w:rsidR="007349E2" w:rsidRDefault="007349E2" w:rsidP="007E22AB"/>
          <w:p w:rsidR="007349E2" w:rsidRDefault="007349E2" w:rsidP="007E22AB"/>
          <w:p w:rsidR="007349E2" w:rsidRDefault="007349E2" w:rsidP="007E22AB"/>
          <w:p w:rsidR="007349E2" w:rsidRDefault="007349E2" w:rsidP="007E22AB"/>
          <w:p w:rsidR="007349E2" w:rsidRDefault="007349E2" w:rsidP="007E22AB"/>
          <w:p w:rsidR="007349E2" w:rsidRDefault="007349E2" w:rsidP="007E22AB"/>
          <w:p w:rsidR="007349E2" w:rsidRPr="000646EE" w:rsidRDefault="007349E2" w:rsidP="007E22AB">
            <w:pPr>
              <w:tabs>
                <w:tab w:val="left" w:pos="1815"/>
              </w:tabs>
              <w:rPr>
                <w:rFonts w:ascii="Arial Black" w:hAnsi="Arial Black" w:cs="Arial Black"/>
              </w:rPr>
            </w:pPr>
            <w:r>
              <w:tab/>
            </w:r>
          </w:p>
        </w:tc>
        <w:tc>
          <w:tcPr>
            <w:tcW w:w="5616" w:type="dxa"/>
          </w:tcPr>
          <w:p w:rsidR="007349E2" w:rsidRDefault="007349E2" w:rsidP="007E22AB">
            <w:pPr>
              <w:rPr>
                <w:noProof/>
              </w:rPr>
            </w:pPr>
            <w:r>
              <w:rPr>
                <w:noProof/>
              </w:rPr>
              <w:pict>
                <v:shape id="_x0000_s1054" type="#_x0000_t75" style="position:absolute;margin-left:26.25pt;margin-top:2.15pt;width:236.25pt;height:132.25pt;z-index:251663360;mso-position-horizontal-relative:text;mso-position-vertical-relative:text">
                  <v:imagedata r:id="rId30" o:title="" gain="109227f" grayscale="t"/>
                </v:shape>
              </w:pict>
            </w:r>
            <w:r>
              <w:rPr>
                <w:noProof/>
              </w:rPr>
              <w:pict>
                <v:shape id="_x0000_s1055" type="#_x0000_t136" style="position:absolute;margin-left:2.45pt;margin-top:7.15pt;width:18pt;height:25.5pt;z-index:251664384;mso-position-horizontal-relative:text;mso-position-vertical-relative:text" fillcolor="#06c" strokecolor="#9cf" strokeweight="1.5pt">
                  <v:shadow on="t" color="#900"/>
                  <v:textpath style="font-family:&quot;Impact&quot;;v-text-kern:t" trim="t" fitpath="t" string="12"/>
                </v:shape>
              </w:pict>
            </w:r>
          </w:p>
          <w:p w:rsidR="007349E2" w:rsidRPr="00347FA9" w:rsidRDefault="007349E2" w:rsidP="007E22AB">
            <w:pPr>
              <w:tabs>
                <w:tab w:val="left" w:pos="990"/>
              </w:tabs>
              <w:rPr>
                <w:noProof/>
              </w:rPr>
            </w:pPr>
            <w:r>
              <w:rPr>
                <w:noProof/>
              </w:rPr>
              <w:tab/>
            </w:r>
          </w:p>
          <w:p w:rsidR="007349E2" w:rsidRDefault="007349E2" w:rsidP="007E22AB">
            <w:pPr>
              <w:ind w:firstLine="708"/>
            </w:pPr>
          </w:p>
          <w:p w:rsidR="007349E2" w:rsidRDefault="007349E2" w:rsidP="007E22AB">
            <w:pPr>
              <w:ind w:firstLine="708"/>
            </w:pPr>
          </w:p>
          <w:p w:rsidR="007349E2" w:rsidRDefault="007349E2" w:rsidP="007E22AB">
            <w:pPr>
              <w:ind w:firstLine="708"/>
            </w:pPr>
          </w:p>
          <w:p w:rsidR="007349E2" w:rsidRDefault="007349E2" w:rsidP="007E22AB">
            <w:pPr>
              <w:ind w:firstLine="708"/>
            </w:pPr>
          </w:p>
          <w:p w:rsidR="007349E2" w:rsidRDefault="007349E2" w:rsidP="007E22AB">
            <w:pPr>
              <w:ind w:firstLine="708"/>
            </w:pPr>
          </w:p>
          <w:p w:rsidR="007349E2" w:rsidRDefault="007349E2" w:rsidP="007E22AB">
            <w:pPr>
              <w:ind w:firstLine="708"/>
            </w:pPr>
          </w:p>
          <w:p w:rsidR="007349E2" w:rsidRDefault="007349E2" w:rsidP="007E22AB">
            <w:pPr>
              <w:ind w:firstLine="708"/>
            </w:pPr>
          </w:p>
          <w:p w:rsidR="007349E2" w:rsidRPr="00DE444A" w:rsidRDefault="007349E2" w:rsidP="007E22AB">
            <w:pPr>
              <w:ind w:firstLine="708"/>
            </w:pPr>
          </w:p>
        </w:tc>
      </w:tr>
      <w:tr w:rsidR="007349E2" w:rsidRPr="000646EE">
        <w:trPr>
          <w:trHeight w:val="1545"/>
        </w:trPr>
        <w:tc>
          <w:tcPr>
            <w:tcW w:w="6012" w:type="dxa"/>
          </w:tcPr>
          <w:p w:rsidR="007349E2" w:rsidRDefault="007349E2" w:rsidP="00A61202">
            <w:pPr>
              <w:tabs>
                <w:tab w:val="left" w:pos="825"/>
              </w:tabs>
              <w:rPr>
                <w:noProof/>
              </w:rPr>
            </w:pPr>
            <w:r>
              <w:rPr>
                <w:noProof/>
              </w:rPr>
              <w:pict>
                <v:shape id="_x0000_s1056" type="#_x0000_t75" style="position:absolute;margin-left:21.5pt;margin-top:-.35pt;width:255.95pt;height:164.2pt;z-index:251671552;mso-position-horizontal-relative:text;mso-position-vertical-relative:text">
                  <v:imagedata r:id="rId31" o:title="" gain="109227f"/>
                </v:shape>
              </w:pict>
            </w:r>
            <w:r>
              <w:rPr>
                <w:noProof/>
              </w:rPr>
              <w:pict>
                <v:shape id="_x0000_s1057" type="#_x0000_t136" style="position:absolute;margin-left:3.5pt;margin-top:2.85pt;width:18pt;height:25.5pt;z-index:251670528;mso-position-horizontal-relative:text;mso-position-vertical-relative:text" fillcolor="#06c" strokecolor="#9cf" strokeweight="1.5pt">
                  <v:shadow on="t" color="#900"/>
                  <v:textpath style="font-family:&quot;Impact&quot;;v-text-kern:t" trim="t" fitpath="t" string="13"/>
                </v:shape>
              </w:pict>
            </w:r>
          </w:p>
          <w:p w:rsidR="007349E2" w:rsidRPr="00A61202" w:rsidRDefault="007349E2" w:rsidP="00A61202"/>
          <w:p w:rsidR="007349E2" w:rsidRPr="00A61202" w:rsidRDefault="007349E2" w:rsidP="00A61202"/>
          <w:p w:rsidR="007349E2" w:rsidRPr="00A61202" w:rsidRDefault="007349E2" w:rsidP="00A61202"/>
          <w:p w:rsidR="007349E2" w:rsidRPr="00A61202" w:rsidRDefault="007349E2" w:rsidP="00A61202"/>
          <w:p w:rsidR="007349E2" w:rsidRPr="00A61202" w:rsidRDefault="007349E2" w:rsidP="00A61202"/>
          <w:p w:rsidR="007349E2" w:rsidRDefault="007349E2" w:rsidP="00A61202"/>
          <w:p w:rsidR="007349E2" w:rsidRDefault="007349E2" w:rsidP="00A61202">
            <w:pPr>
              <w:jc w:val="right"/>
            </w:pPr>
          </w:p>
          <w:p w:rsidR="007349E2" w:rsidRDefault="007349E2" w:rsidP="00A61202">
            <w:pPr>
              <w:jc w:val="right"/>
            </w:pPr>
          </w:p>
          <w:p w:rsidR="007349E2" w:rsidRDefault="007349E2" w:rsidP="00A61202">
            <w:pPr>
              <w:jc w:val="right"/>
            </w:pPr>
          </w:p>
          <w:p w:rsidR="007349E2" w:rsidRDefault="007349E2" w:rsidP="00A61202">
            <w:pPr>
              <w:jc w:val="right"/>
            </w:pPr>
          </w:p>
          <w:p w:rsidR="007349E2" w:rsidRPr="00A61202" w:rsidRDefault="007349E2" w:rsidP="00A61202">
            <w:pPr>
              <w:jc w:val="right"/>
            </w:pPr>
          </w:p>
        </w:tc>
        <w:tc>
          <w:tcPr>
            <w:tcW w:w="5616" w:type="dxa"/>
          </w:tcPr>
          <w:p w:rsidR="007349E2" w:rsidRPr="000646EE" w:rsidRDefault="007349E2" w:rsidP="00A61202">
            <w:pPr>
              <w:rPr>
                <w:rFonts w:ascii="Kunstler Script" w:hAnsi="Kunstler Script" w:cs="Kunstler Script"/>
                <w:b/>
                <w:bCs/>
              </w:rPr>
            </w:pPr>
            <w:r>
              <w:rPr>
                <w:noProof/>
              </w:rPr>
              <w:pict>
                <v:shape id="Resim 4" o:spid="_x0000_s1058" type="#_x0000_t75" style="position:absolute;margin-left:3.6pt;margin-top:2.85pt;width:258.9pt;height:158.3pt;z-index:251673600;visibility:visible;mso-position-horizontal-relative:text;mso-position-vertical-relative:text">
                  <v:imagedata r:id="rId32" o:title="" blacklevel="6554f" grayscale="t"/>
                </v:shape>
              </w:pict>
            </w:r>
            <w:r w:rsidRPr="000646EE">
              <w:rPr>
                <w:rFonts w:ascii="Arial Black" w:hAnsi="Arial Black" w:cs="Arial Black"/>
                <w:sz w:val="18"/>
                <w:szCs w:val="18"/>
              </w:rPr>
              <w:tab/>
            </w:r>
            <w:r w:rsidRPr="000646EE">
              <w:rPr>
                <w:rFonts w:ascii="Arial Black" w:hAnsi="Arial Black" w:cs="Arial Black"/>
                <w:sz w:val="18"/>
                <w:szCs w:val="18"/>
              </w:rPr>
              <w:tab/>
            </w:r>
            <w:r w:rsidRPr="000646EE">
              <w:rPr>
                <w:rFonts w:ascii="Arial Black" w:hAnsi="Arial Black" w:cs="Arial Black"/>
                <w:sz w:val="18"/>
                <w:szCs w:val="18"/>
              </w:rPr>
              <w:tab/>
            </w:r>
            <w:r w:rsidRPr="000646EE">
              <w:rPr>
                <w:rFonts w:ascii="Arial Black" w:hAnsi="Arial Black" w:cs="Arial Black"/>
                <w:sz w:val="18"/>
                <w:szCs w:val="18"/>
              </w:rPr>
              <w:tab/>
            </w:r>
            <w:r w:rsidRPr="000646EE">
              <w:rPr>
                <w:rFonts w:ascii="Kunstler Script" w:hAnsi="Kunstler Script" w:cs="Kunstler Script"/>
                <w:b/>
                <w:bCs/>
              </w:rPr>
              <w:t xml:space="preserve"> </w:t>
            </w:r>
          </w:p>
          <w:p w:rsidR="007349E2" w:rsidRPr="000646EE" w:rsidRDefault="007349E2" w:rsidP="00A61202">
            <w:pPr>
              <w:rPr>
                <w:rFonts w:ascii="Kunstler Script" w:hAnsi="Kunstler Script" w:cs="Kunstler Script"/>
                <w:b/>
                <w:bCs/>
                <w:sz w:val="40"/>
                <w:szCs w:val="40"/>
              </w:rPr>
            </w:pPr>
            <w:r w:rsidRPr="000646EE">
              <w:rPr>
                <w:rFonts w:ascii="Kunstler Script" w:hAnsi="Kunstler Script" w:cs="Kunstler Script"/>
                <w:b/>
                <w:bCs/>
                <w:sz w:val="40"/>
                <w:szCs w:val="40"/>
              </w:rPr>
              <w:t xml:space="preserve">              </w:t>
            </w:r>
          </w:p>
          <w:p w:rsidR="007349E2" w:rsidRDefault="007349E2" w:rsidP="00A61202">
            <w:pPr>
              <w:rPr>
                <w:rFonts w:ascii="Kunstler Script" w:hAnsi="Kunstler Script" w:cs="Kunstler Script"/>
                <w:b/>
                <w:bCs/>
                <w:sz w:val="40"/>
                <w:szCs w:val="40"/>
              </w:rPr>
            </w:pPr>
            <w:r w:rsidRPr="000646EE">
              <w:rPr>
                <w:rFonts w:ascii="Kunstler Script" w:hAnsi="Kunstler Script" w:cs="Kunstler Script"/>
                <w:b/>
                <w:bCs/>
                <w:sz w:val="40"/>
                <w:szCs w:val="40"/>
              </w:rPr>
              <w:t xml:space="preserve">                                </w:t>
            </w:r>
          </w:p>
          <w:p w:rsidR="007349E2" w:rsidRDefault="007349E2" w:rsidP="003D06BB">
            <w:pPr>
              <w:rPr>
                <w:noProof/>
              </w:rPr>
            </w:pPr>
            <w:r>
              <w:rPr>
                <w:rFonts w:ascii="Kunstler Script" w:hAnsi="Kunstler Script" w:cs="Kunstler Script"/>
                <w:b/>
                <w:bCs/>
                <w:sz w:val="40"/>
                <w:szCs w:val="40"/>
              </w:rPr>
              <w:tab/>
            </w:r>
            <w:r>
              <w:rPr>
                <w:rFonts w:ascii="Kunstler Script" w:hAnsi="Kunstler Script" w:cs="Kunstler Script"/>
                <w:b/>
                <w:bCs/>
                <w:sz w:val="40"/>
                <w:szCs w:val="40"/>
              </w:rPr>
              <w:tab/>
            </w:r>
            <w:r>
              <w:rPr>
                <w:rFonts w:ascii="Kunstler Script" w:hAnsi="Kunstler Script" w:cs="Kunstler Script"/>
                <w:b/>
                <w:bCs/>
                <w:sz w:val="40"/>
                <w:szCs w:val="40"/>
              </w:rPr>
              <w:tab/>
            </w:r>
          </w:p>
          <w:p w:rsidR="007349E2" w:rsidRDefault="007349E2" w:rsidP="00A61202">
            <w:pPr>
              <w:rPr>
                <w:noProof/>
              </w:rPr>
            </w:pPr>
          </w:p>
        </w:tc>
      </w:tr>
      <w:tr w:rsidR="007349E2" w:rsidRPr="000646EE">
        <w:trPr>
          <w:trHeight w:val="1376"/>
        </w:trPr>
        <w:tc>
          <w:tcPr>
            <w:tcW w:w="11628" w:type="dxa"/>
            <w:gridSpan w:val="2"/>
          </w:tcPr>
          <w:p w:rsidR="007349E2" w:rsidRPr="000646EE" w:rsidRDefault="007349E2" w:rsidP="003D06BB">
            <w:pPr>
              <w:rPr>
                <w:rFonts w:ascii="Arial Black" w:hAnsi="Arial Black" w:cs="Arial Black"/>
                <w:sz w:val="18"/>
                <w:szCs w:val="18"/>
              </w:rPr>
            </w:pPr>
            <w:r w:rsidRPr="000646EE">
              <w:rPr>
                <w:rFonts w:ascii="Arial Black" w:hAnsi="Arial Black" w:cs="Arial Black"/>
                <w:sz w:val="18"/>
                <w:szCs w:val="18"/>
              </w:rPr>
              <w:t>NOT</w:t>
            </w:r>
            <w:r w:rsidRPr="00A61202">
              <w:rPr>
                <w:rFonts w:ascii="Arial Black" w:hAnsi="Arial Black" w:cs="Arial Black"/>
                <w:sz w:val="16"/>
                <w:szCs w:val="16"/>
              </w:rPr>
              <w:t xml:space="preserve">: </w:t>
            </w:r>
            <w:r>
              <w:rPr>
                <w:rFonts w:ascii="Arial Black" w:hAnsi="Arial Black" w:cs="Arial Black"/>
                <w:sz w:val="16"/>
                <w:szCs w:val="16"/>
              </w:rPr>
              <w:t xml:space="preserve">1,2,3,4,5,6,7,8. Sorular </w:t>
            </w:r>
            <w:r w:rsidRPr="00A61202">
              <w:rPr>
                <w:rFonts w:ascii="Arial Black" w:hAnsi="Arial Black" w:cs="Arial Black"/>
                <w:sz w:val="16"/>
                <w:szCs w:val="16"/>
              </w:rPr>
              <w:t xml:space="preserve"> 10 puan  </w:t>
            </w:r>
            <w:r>
              <w:rPr>
                <w:rFonts w:ascii="Arial Black" w:hAnsi="Arial Black" w:cs="Arial Black"/>
                <w:sz w:val="16"/>
                <w:szCs w:val="16"/>
              </w:rPr>
              <w:t>son 5 sorudan seçeceğiniz 4 soru 5 puan değerindedir.</w:t>
            </w:r>
            <w:r w:rsidRPr="00A61202">
              <w:rPr>
                <w:rFonts w:ascii="Arial Black" w:hAnsi="Arial Black" w:cs="Arial Black"/>
                <w:sz w:val="16"/>
                <w:szCs w:val="16"/>
              </w:rPr>
              <w:t xml:space="preserve">  Şıklı  sorularda 2 şıkta işaretleme  yaptığınızda  sorunuz  geçersiz sayılacaktır.  Yapmadığınız  soruların  üzerine  büyük harfle   </w:t>
            </w:r>
            <w:r w:rsidRPr="00A61202">
              <w:rPr>
                <w:rFonts w:ascii="Arial Black" w:hAnsi="Arial Black" w:cs="Arial Black"/>
                <w:sz w:val="16"/>
                <w:szCs w:val="16"/>
                <w:u w:val="single"/>
              </w:rPr>
              <w:t xml:space="preserve">JOKER </w:t>
            </w:r>
            <w:r w:rsidRPr="00A61202">
              <w:rPr>
                <w:rFonts w:ascii="Arial Black" w:hAnsi="Arial Black" w:cs="Arial Black"/>
                <w:sz w:val="16"/>
                <w:szCs w:val="16"/>
              </w:rPr>
              <w:t xml:space="preserve"> yazınız.</w:t>
            </w:r>
          </w:p>
          <w:p w:rsidR="007349E2" w:rsidRPr="000646EE" w:rsidRDefault="007349E2" w:rsidP="00A61202">
            <w:pPr>
              <w:rPr>
                <w:rFonts w:ascii="Arial Black" w:hAnsi="Arial Black" w:cs="Arial Black"/>
                <w:sz w:val="18"/>
                <w:szCs w:val="18"/>
              </w:rPr>
            </w:pPr>
            <w:r>
              <w:rPr>
                <w:rFonts w:ascii="Cambria" w:hAnsi="Cambria" w:cs="Cambria"/>
                <w:sz w:val="22"/>
                <w:szCs w:val="22"/>
              </w:rPr>
              <w:tab/>
            </w:r>
            <w:hyperlink r:id="rId33" w:history="1">
              <w:r>
                <w:rPr>
                  <w:rStyle w:val="Hyperlink"/>
                  <w:rFonts w:ascii="Cambria" w:hAnsi="Cambria" w:cs="Cambria"/>
                  <w:color w:val="C0C0C0"/>
                  <w:sz w:val="16"/>
                  <w:szCs w:val="16"/>
                </w:rPr>
                <w:t>www.sorubak.com</w:t>
              </w:r>
            </w:hyperlink>
            <w:r>
              <w:rPr>
                <w:noProof/>
              </w:rPr>
              <w:pict>
                <v:shape id="_x0000_s1059" type="#_x0000_t75" style="position:absolute;margin-left:3.5pt;margin-top:4.1pt;width:102pt;height:72.75pt;z-index:251672576;mso-position-horizontal-relative:text;mso-position-vertical-relative:text">
                  <v:imagedata r:id="rId34" o:title=""/>
                  <o:lock v:ext="edit" cropping="t"/>
                </v:shape>
              </w:pict>
            </w:r>
          </w:p>
          <w:p w:rsidR="007349E2" w:rsidRPr="000646EE" w:rsidRDefault="007349E2" w:rsidP="003D06BB">
            <w:pPr>
              <w:tabs>
                <w:tab w:val="left" w:pos="2745"/>
              </w:tabs>
              <w:rPr>
                <w:rFonts w:ascii="Arial Black" w:hAnsi="Arial Black" w:cs="Arial Black"/>
                <w:sz w:val="18"/>
                <w:szCs w:val="18"/>
              </w:rPr>
            </w:pPr>
            <w:r>
              <w:rPr>
                <w:rFonts w:ascii="Arial Black" w:hAnsi="Arial Black" w:cs="Arial Black"/>
                <w:sz w:val="18"/>
                <w:szCs w:val="18"/>
              </w:rPr>
              <w:tab/>
            </w:r>
            <w:r w:rsidRPr="000646EE">
              <w:rPr>
                <w:rFonts w:ascii="Arial Black" w:hAnsi="Arial Black" w:cs="Arial Black"/>
              </w:rPr>
              <w:t xml:space="preserve"> BAŞARILAR…</w:t>
            </w:r>
            <w:r w:rsidRPr="000646EE">
              <w:rPr>
                <w:rFonts w:ascii="Kunstler Script" w:hAnsi="Kunstler Script" w:cs="Kunstler Script"/>
                <w:b/>
                <w:bCs/>
              </w:rPr>
              <w:t xml:space="preserve">   </w:t>
            </w:r>
          </w:p>
          <w:p w:rsidR="007349E2" w:rsidRPr="000646EE" w:rsidRDefault="007349E2" w:rsidP="003D06BB">
            <w:pPr>
              <w:rPr>
                <w:b/>
                <w:bCs/>
                <w:noProof/>
                <w:sz w:val="36"/>
                <w:szCs w:val="36"/>
              </w:rPr>
            </w:pPr>
            <w:r>
              <w:rPr>
                <w:rFonts w:ascii="Arial Black" w:hAnsi="Arial Black" w:cs="Arial Black"/>
                <w:sz w:val="18"/>
                <w:szCs w:val="18"/>
              </w:rPr>
              <w:tab/>
            </w:r>
            <w:r w:rsidRPr="000646EE">
              <w:rPr>
                <w:rFonts w:ascii="Kunstler Script" w:hAnsi="Kunstler Script" w:cs="Kunstler Script"/>
                <w:b/>
                <w:bCs/>
                <w:sz w:val="36"/>
                <w:szCs w:val="36"/>
              </w:rPr>
              <w:t xml:space="preserve"> </w:t>
            </w:r>
            <w:r>
              <w:rPr>
                <w:rFonts w:ascii="Kunstler Script" w:hAnsi="Kunstler Script" w:cs="Kunstler Script"/>
                <w:b/>
                <w:bCs/>
                <w:sz w:val="36"/>
                <w:szCs w:val="36"/>
              </w:rPr>
              <w:tab/>
            </w:r>
            <w:r>
              <w:rPr>
                <w:rFonts w:ascii="Kunstler Script" w:hAnsi="Kunstler Script" w:cs="Kunstler Script"/>
                <w:b/>
                <w:bCs/>
                <w:sz w:val="36"/>
                <w:szCs w:val="36"/>
              </w:rPr>
              <w:tab/>
            </w:r>
            <w:r>
              <w:rPr>
                <w:rFonts w:ascii="Kunstler Script" w:hAnsi="Kunstler Script" w:cs="Kunstler Script"/>
                <w:b/>
                <w:bCs/>
                <w:sz w:val="36"/>
                <w:szCs w:val="36"/>
              </w:rPr>
              <w:tab/>
            </w:r>
            <w:r>
              <w:rPr>
                <w:rFonts w:ascii="Kunstler Script" w:hAnsi="Kunstler Script" w:cs="Kunstler Script"/>
                <w:b/>
                <w:bCs/>
                <w:sz w:val="36"/>
                <w:szCs w:val="36"/>
              </w:rPr>
              <w:tab/>
            </w:r>
            <w:r>
              <w:rPr>
                <w:rFonts w:ascii="Kunstler Script" w:hAnsi="Kunstler Script" w:cs="Kunstler Script"/>
                <w:b/>
                <w:bCs/>
                <w:sz w:val="36"/>
                <w:szCs w:val="36"/>
              </w:rPr>
              <w:tab/>
            </w:r>
            <w:r>
              <w:rPr>
                <w:rFonts w:ascii="Kunstler Script" w:hAnsi="Kunstler Script" w:cs="Kunstler Script"/>
                <w:b/>
                <w:bCs/>
                <w:sz w:val="36"/>
                <w:szCs w:val="36"/>
              </w:rPr>
              <w:tab/>
            </w:r>
            <w:r>
              <w:rPr>
                <w:rFonts w:ascii="Kunstler Script" w:hAnsi="Kunstler Script" w:cs="Kunstler Script"/>
                <w:b/>
                <w:bCs/>
                <w:sz w:val="36"/>
                <w:szCs w:val="36"/>
              </w:rPr>
              <w:tab/>
            </w:r>
            <w:r>
              <w:rPr>
                <w:rFonts w:ascii="Kunstler Script" w:hAnsi="Kunstler Script" w:cs="Kunstler Script"/>
                <w:b/>
                <w:bCs/>
                <w:sz w:val="36"/>
                <w:szCs w:val="36"/>
              </w:rPr>
              <w:tab/>
            </w:r>
            <w:r>
              <w:rPr>
                <w:rFonts w:ascii="Kunstler Script" w:hAnsi="Kunstler Script" w:cs="Kunstler Script"/>
                <w:b/>
                <w:bCs/>
                <w:sz w:val="36"/>
                <w:szCs w:val="36"/>
              </w:rPr>
              <w:tab/>
            </w:r>
            <w:r>
              <w:rPr>
                <w:rFonts w:ascii="Kunstler Script" w:hAnsi="Kunstler Script" w:cs="Kunstler Script"/>
                <w:b/>
                <w:bCs/>
                <w:sz w:val="36"/>
                <w:szCs w:val="36"/>
              </w:rPr>
              <w:tab/>
            </w:r>
            <w:r w:rsidRPr="000646EE">
              <w:rPr>
                <w:rFonts w:ascii="Kunstler Script" w:hAnsi="Kunstler Script" w:cs="Kunstler Script"/>
                <w:b/>
                <w:bCs/>
                <w:sz w:val="36"/>
                <w:szCs w:val="36"/>
              </w:rPr>
              <w:t>GÖKHAN ZAFER</w:t>
            </w:r>
          </w:p>
          <w:p w:rsidR="007349E2" w:rsidRDefault="007349E2" w:rsidP="003D06BB">
            <w:pPr>
              <w:tabs>
                <w:tab w:val="left" w:pos="7140"/>
              </w:tabs>
              <w:rPr>
                <w:rFonts w:ascii="Kunstler Script" w:hAnsi="Kunstler Script" w:cs="Kunstler Script"/>
                <w:b/>
                <w:bCs/>
                <w:sz w:val="40"/>
                <w:szCs w:val="40"/>
              </w:rPr>
            </w:pPr>
            <w:r w:rsidRPr="000646EE">
              <w:rPr>
                <w:rFonts w:ascii="Kunstler Script" w:hAnsi="Kunstler Script" w:cs="Kunstler Script"/>
                <w:b/>
                <w:bCs/>
                <w:sz w:val="40"/>
                <w:szCs w:val="40"/>
              </w:rPr>
              <w:t xml:space="preserve">                                        </w:t>
            </w:r>
            <w:r>
              <w:rPr>
                <w:rFonts w:ascii="Kunstler Script" w:hAnsi="Kunstler Script" w:cs="Kunstler Script"/>
                <w:b/>
                <w:bCs/>
                <w:sz w:val="40"/>
                <w:szCs w:val="40"/>
              </w:rPr>
              <w:tab/>
            </w:r>
            <w:r>
              <w:rPr>
                <w:rFonts w:ascii="Kunstler Script" w:hAnsi="Kunstler Script" w:cs="Kunstler Script"/>
                <w:b/>
                <w:bCs/>
                <w:sz w:val="40"/>
                <w:szCs w:val="40"/>
              </w:rPr>
              <w:tab/>
            </w:r>
            <w:r w:rsidRPr="000646EE">
              <w:rPr>
                <w:rFonts w:ascii="Kunstler Script" w:hAnsi="Kunstler Script" w:cs="Kunstler Script"/>
                <w:b/>
                <w:bCs/>
                <w:sz w:val="40"/>
                <w:szCs w:val="40"/>
              </w:rPr>
              <w:t>Matematik  Ögretmeni</w:t>
            </w:r>
          </w:p>
          <w:p w:rsidR="007349E2" w:rsidRDefault="007349E2" w:rsidP="003D06BB">
            <w:pPr>
              <w:tabs>
                <w:tab w:val="left" w:pos="7140"/>
              </w:tabs>
              <w:rPr>
                <w:noProof/>
              </w:rPr>
            </w:pPr>
          </w:p>
        </w:tc>
      </w:tr>
    </w:tbl>
    <w:p w:rsidR="007349E2" w:rsidRPr="009C78C7" w:rsidRDefault="007349E2" w:rsidP="00A61202">
      <w:pPr>
        <w:rPr>
          <w:b/>
          <w:bCs/>
          <w:sz w:val="40"/>
          <w:szCs w:val="40"/>
        </w:rPr>
      </w:pPr>
    </w:p>
    <w:sectPr w:rsidR="007349E2" w:rsidRPr="009C78C7" w:rsidSect="00065EC6">
      <w:pgSz w:w="11906" w:h="16838"/>
      <w:pgMar w:top="360" w:right="851" w:bottom="357" w:left="85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349E2" w:rsidRDefault="007349E2" w:rsidP="00396FF2">
      <w:r>
        <w:separator/>
      </w:r>
    </w:p>
  </w:endnote>
  <w:endnote w:type="continuationSeparator" w:id="0">
    <w:p w:rsidR="007349E2" w:rsidRDefault="007349E2" w:rsidP="00396FF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A2"/>
    <w:family w:val="swiss"/>
    <w:pitch w:val="variable"/>
    <w:sig w:usb0="00000287" w:usb1="00000000" w:usb2="00000000" w:usb3="00000000" w:csb0="0000009F" w:csb1="00000000"/>
  </w:font>
  <w:font w:name="Kunstler Script">
    <w:panose1 w:val="030304020206070D0D06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349E2" w:rsidRDefault="007349E2" w:rsidP="00396FF2">
      <w:r>
        <w:separator/>
      </w:r>
    </w:p>
  </w:footnote>
  <w:footnote w:type="continuationSeparator" w:id="0">
    <w:p w:rsidR="007349E2" w:rsidRDefault="007349E2" w:rsidP="00396FF2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07258B"/>
    <w:multiLevelType w:val="hybridMultilevel"/>
    <w:tmpl w:val="1A0CB818"/>
    <w:lvl w:ilvl="0" w:tplc="041F0011">
      <w:start w:val="1"/>
      <w:numFmt w:val="decimal"/>
      <w:lvlText w:val="%1)"/>
      <w:lvlJc w:val="left"/>
      <w:pPr>
        <w:ind w:left="360" w:hanging="360"/>
      </w:p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>
      <w:start w:val="1"/>
      <w:numFmt w:val="decimal"/>
      <w:lvlText w:val="%4."/>
      <w:lvlJc w:val="left"/>
      <w:pPr>
        <w:ind w:left="2520" w:hanging="360"/>
      </w:pPr>
    </w:lvl>
    <w:lvl w:ilvl="4" w:tplc="041F0019">
      <w:start w:val="1"/>
      <w:numFmt w:val="lowerLetter"/>
      <w:lvlText w:val="%5."/>
      <w:lvlJc w:val="left"/>
      <w:pPr>
        <w:ind w:left="3240" w:hanging="360"/>
      </w:pPr>
    </w:lvl>
    <w:lvl w:ilvl="5" w:tplc="041F001B">
      <w:start w:val="1"/>
      <w:numFmt w:val="lowerRoman"/>
      <w:lvlText w:val="%6."/>
      <w:lvlJc w:val="right"/>
      <w:pPr>
        <w:ind w:left="3960" w:hanging="180"/>
      </w:pPr>
    </w:lvl>
    <w:lvl w:ilvl="6" w:tplc="041F000F">
      <w:start w:val="1"/>
      <w:numFmt w:val="decimal"/>
      <w:lvlText w:val="%7."/>
      <w:lvlJc w:val="left"/>
      <w:pPr>
        <w:ind w:left="4680" w:hanging="360"/>
      </w:pPr>
    </w:lvl>
    <w:lvl w:ilvl="7" w:tplc="041F0019">
      <w:start w:val="1"/>
      <w:numFmt w:val="lowerLetter"/>
      <w:lvlText w:val="%8."/>
      <w:lvlJc w:val="left"/>
      <w:pPr>
        <w:ind w:left="5400" w:hanging="360"/>
      </w:pPr>
    </w:lvl>
    <w:lvl w:ilvl="8" w:tplc="041F001B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22B53C08"/>
    <w:multiLevelType w:val="hybridMultilevel"/>
    <w:tmpl w:val="1F9CF4AA"/>
    <w:lvl w:ilvl="0" w:tplc="7D886626">
      <w:start w:val="1"/>
      <w:numFmt w:val="decimal"/>
      <w:lvlText w:val="%1.)"/>
      <w:lvlJc w:val="left"/>
      <w:pPr>
        <w:tabs>
          <w:tab w:val="num" w:pos="795"/>
        </w:tabs>
        <w:ind w:left="795" w:hanging="435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4FF2478C"/>
    <w:multiLevelType w:val="hybridMultilevel"/>
    <w:tmpl w:val="370ACBE6"/>
    <w:lvl w:ilvl="0" w:tplc="041F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15E2F39C">
      <w:start w:val="1"/>
      <w:numFmt w:val="lowerLetter"/>
      <w:lvlText w:val="%2)"/>
      <w:lvlJc w:val="left"/>
      <w:pPr>
        <w:tabs>
          <w:tab w:val="num" w:pos="1440"/>
        </w:tabs>
        <w:ind w:left="1701" w:hanging="1304"/>
      </w:pPr>
      <w:rPr>
        <w:rFonts w:hint="default"/>
      </w:rPr>
    </w:lvl>
    <w:lvl w:ilvl="2" w:tplc="041F0011">
      <w:start w:val="1"/>
      <w:numFmt w:val="decimal"/>
      <w:lvlText w:val="%3)"/>
      <w:lvlJc w:val="left"/>
      <w:pPr>
        <w:tabs>
          <w:tab w:val="num" w:pos="2340"/>
        </w:tabs>
        <w:ind w:left="234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61EB5002"/>
    <w:multiLevelType w:val="hybridMultilevel"/>
    <w:tmpl w:val="E9ECB4BA"/>
    <w:lvl w:ilvl="0" w:tplc="07C8EB6A">
      <w:start w:val="1"/>
      <w:numFmt w:val="upperLetter"/>
      <w:lvlText w:val="%1)"/>
      <w:lvlJc w:val="left"/>
      <w:pPr>
        <w:tabs>
          <w:tab w:val="num" w:pos="645"/>
        </w:tabs>
        <w:ind w:left="645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tabs>
          <w:tab w:val="num" w:pos="1365"/>
        </w:tabs>
        <w:ind w:left="1365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085"/>
        </w:tabs>
        <w:ind w:left="2085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05"/>
        </w:tabs>
        <w:ind w:left="2805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525"/>
        </w:tabs>
        <w:ind w:left="3525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245"/>
        </w:tabs>
        <w:ind w:left="4245" w:hanging="180"/>
      </w:pPr>
    </w:lvl>
    <w:lvl w:ilvl="6" w:tplc="041F000F">
      <w:start w:val="1"/>
      <w:numFmt w:val="decimal"/>
      <w:lvlText w:val="%7."/>
      <w:lvlJc w:val="left"/>
      <w:pPr>
        <w:tabs>
          <w:tab w:val="num" w:pos="4965"/>
        </w:tabs>
        <w:ind w:left="4965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685"/>
        </w:tabs>
        <w:ind w:left="5685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05"/>
        </w:tabs>
        <w:ind w:left="6405" w:hanging="180"/>
      </w:pPr>
    </w:lvl>
  </w:abstractNum>
  <w:abstractNum w:abstractNumId="4">
    <w:nsid w:val="70024367"/>
    <w:multiLevelType w:val="hybridMultilevel"/>
    <w:tmpl w:val="8F0419C4"/>
    <w:lvl w:ilvl="0" w:tplc="DE200B52">
      <w:start w:val="2"/>
      <w:numFmt w:val="upperRoman"/>
      <w:lvlText w:val="%1."/>
      <w:lvlJc w:val="left"/>
      <w:pPr>
        <w:tabs>
          <w:tab w:val="num" w:pos="780"/>
        </w:tabs>
        <w:ind w:left="780" w:hanging="72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tabs>
          <w:tab w:val="num" w:pos="1140"/>
        </w:tabs>
        <w:ind w:left="11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1860"/>
        </w:tabs>
        <w:ind w:left="18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580"/>
        </w:tabs>
        <w:ind w:left="25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300"/>
        </w:tabs>
        <w:ind w:left="33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020"/>
        </w:tabs>
        <w:ind w:left="40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4740"/>
        </w:tabs>
        <w:ind w:left="47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460"/>
        </w:tabs>
        <w:ind w:left="54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180"/>
        </w:tabs>
        <w:ind w:left="6180" w:hanging="180"/>
      </w:pPr>
    </w:lvl>
  </w:abstractNum>
  <w:num w:numId="1">
    <w:abstractNumId w:val="1"/>
  </w:num>
  <w:num w:numId="2">
    <w:abstractNumId w:val="2"/>
  </w:num>
  <w:num w:numId="3">
    <w:abstractNumId w:val="4"/>
  </w:num>
  <w:num w:numId="4">
    <w:abstractNumId w:val="3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A5960"/>
    <w:rsid w:val="000041B6"/>
    <w:rsid w:val="00007F48"/>
    <w:rsid w:val="00012990"/>
    <w:rsid w:val="00037F43"/>
    <w:rsid w:val="00053CB8"/>
    <w:rsid w:val="000637A1"/>
    <w:rsid w:val="000646EE"/>
    <w:rsid w:val="00065EC6"/>
    <w:rsid w:val="00075D5C"/>
    <w:rsid w:val="000A2CCF"/>
    <w:rsid w:val="000B617D"/>
    <w:rsid w:val="000C1DF5"/>
    <w:rsid w:val="000D5DD8"/>
    <w:rsid w:val="000D6994"/>
    <w:rsid w:val="000F55AD"/>
    <w:rsid w:val="00106FB6"/>
    <w:rsid w:val="001152F1"/>
    <w:rsid w:val="00121CA5"/>
    <w:rsid w:val="00142137"/>
    <w:rsid w:val="00147821"/>
    <w:rsid w:val="00160170"/>
    <w:rsid w:val="001602E2"/>
    <w:rsid w:val="00171FD5"/>
    <w:rsid w:val="00191C50"/>
    <w:rsid w:val="00195861"/>
    <w:rsid w:val="001B4BE3"/>
    <w:rsid w:val="001F08A3"/>
    <w:rsid w:val="00206A33"/>
    <w:rsid w:val="00257F35"/>
    <w:rsid w:val="00267103"/>
    <w:rsid w:val="002809FE"/>
    <w:rsid w:val="002B20E9"/>
    <w:rsid w:val="002B3B62"/>
    <w:rsid w:val="002B5891"/>
    <w:rsid w:val="002B61D2"/>
    <w:rsid w:val="002C4F4C"/>
    <w:rsid w:val="002D1030"/>
    <w:rsid w:val="00321CE8"/>
    <w:rsid w:val="00322E62"/>
    <w:rsid w:val="00340544"/>
    <w:rsid w:val="00347FA9"/>
    <w:rsid w:val="003521E9"/>
    <w:rsid w:val="003650E3"/>
    <w:rsid w:val="00383663"/>
    <w:rsid w:val="00396FF2"/>
    <w:rsid w:val="003A418D"/>
    <w:rsid w:val="003B77AB"/>
    <w:rsid w:val="003B79A9"/>
    <w:rsid w:val="003C50CB"/>
    <w:rsid w:val="003C5A8F"/>
    <w:rsid w:val="003D06BB"/>
    <w:rsid w:val="003F159C"/>
    <w:rsid w:val="003F4DAE"/>
    <w:rsid w:val="0041455A"/>
    <w:rsid w:val="00481EDF"/>
    <w:rsid w:val="0049449A"/>
    <w:rsid w:val="004A5BCE"/>
    <w:rsid w:val="004C2DA1"/>
    <w:rsid w:val="004C3C78"/>
    <w:rsid w:val="004D124F"/>
    <w:rsid w:val="004E1835"/>
    <w:rsid w:val="0053316C"/>
    <w:rsid w:val="00554212"/>
    <w:rsid w:val="0056015D"/>
    <w:rsid w:val="00574E35"/>
    <w:rsid w:val="005839CE"/>
    <w:rsid w:val="005F175D"/>
    <w:rsid w:val="005F2F0C"/>
    <w:rsid w:val="005F68E4"/>
    <w:rsid w:val="005F72C4"/>
    <w:rsid w:val="00633F6A"/>
    <w:rsid w:val="00656093"/>
    <w:rsid w:val="0065655B"/>
    <w:rsid w:val="006852B5"/>
    <w:rsid w:val="006917C1"/>
    <w:rsid w:val="00697399"/>
    <w:rsid w:val="006B05B7"/>
    <w:rsid w:val="006B4B76"/>
    <w:rsid w:val="006E0273"/>
    <w:rsid w:val="00713258"/>
    <w:rsid w:val="007349E2"/>
    <w:rsid w:val="00746585"/>
    <w:rsid w:val="00751B40"/>
    <w:rsid w:val="0075403D"/>
    <w:rsid w:val="0076687A"/>
    <w:rsid w:val="00795668"/>
    <w:rsid w:val="007957FA"/>
    <w:rsid w:val="00797500"/>
    <w:rsid w:val="007977C2"/>
    <w:rsid w:val="007B50D9"/>
    <w:rsid w:val="007E22AB"/>
    <w:rsid w:val="00806DB6"/>
    <w:rsid w:val="00817358"/>
    <w:rsid w:val="00870A5A"/>
    <w:rsid w:val="008D0152"/>
    <w:rsid w:val="00901A4A"/>
    <w:rsid w:val="00914FA2"/>
    <w:rsid w:val="0092653D"/>
    <w:rsid w:val="0093073D"/>
    <w:rsid w:val="009439B0"/>
    <w:rsid w:val="009446D5"/>
    <w:rsid w:val="00973442"/>
    <w:rsid w:val="00990223"/>
    <w:rsid w:val="009C600C"/>
    <w:rsid w:val="009C6661"/>
    <w:rsid w:val="009C78C7"/>
    <w:rsid w:val="009E6D5F"/>
    <w:rsid w:val="00A07C58"/>
    <w:rsid w:val="00A10D86"/>
    <w:rsid w:val="00A2531D"/>
    <w:rsid w:val="00A40BB7"/>
    <w:rsid w:val="00A42CAC"/>
    <w:rsid w:val="00A45CB5"/>
    <w:rsid w:val="00A55623"/>
    <w:rsid w:val="00A61202"/>
    <w:rsid w:val="00A67676"/>
    <w:rsid w:val="00A81FBC"/>
    <w:rsid w:val="00A9388C"/>
    <w:rsid w:val="00AE746B"/>
    <w:rsid w:val="00B075F0"/>
    <w:rsid w:val="00B12AA1"/>
    <w:rsid w:val="00B14B37"/>
    <w:rsid w:val="00B17FA5"/>
    <w:rsid w:val="00B441C3"/>
    <w:rsid w:val="00B655C5"/>
    <w:rsid w:val="00B6735F"/>
    <w:rsid w:val="00B76889"/>
    <w:rsid w:val="00B8275F"/>
    <w:rsid w:val="00B95C52"/>
    <w:rsid w:val="00BC28AE"/>
    <w:rsid w:val="00BE1B80"/>
    <w:rsid w:val="00BE3731"/>
    <w:rsid w:val="00C25839"/>
    <w:rsid w:val="00C277C9"/>
    <w:rsid w:val="00C345B6"/>
    <w:rsid w:val="00C543C7"/>
    <w:rsid w:val="00C73273"/>
    <w:rsid w:val="00C81C89"/>
    <w:rsid w:val="00C82503"/>
    <w:rsid w:val="00CF0D9D"/>
    <w:rsid w:val="00D40B4E"/>
    <w:rsid w:val="00D77C7F"/>
    <w:rsid w:val="00D97352"/>
    <w:rsid w:val="00DB33C2"/>
    <w:rsid w:val="00DB7F7C"/>
    <w:rsid w:val="00DD3EC8"/>
    <w:rsid w:val="00DE444A"/>
    <w:rsid w:val="00DF5251"/>
    <w:rsid w:val="00E06596"/>
    <w:rsid w:val="00E20E1D"/>
    <w:rsid w:val="00E22779"/>
    <w:rsid w:val="00E5077A"/>
    <w:rsid w:val="00E67FE2"/>
    <w:rsid w:val="00EA4147"/>
    <w:rsid w:val="00F0043F"/>
    <w:rsid w:val="00F30611"/>
    <w:rsid w:val="00F37F1A"/>
    <w:rsid w:val="00F40AAE"/>
    <w:rsid w:val="00F422C5"/>
    <w:rsid w:val="00F6262E"/>
    <w:rsid w:val="00F66414"/>
    <w:rsid w:val="00F77017"/>
    <w:rsid w:val="00F7782F"/>
    <w:rsid w:val="00FA596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6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A5960"/>
    <w:rPr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FA5960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rsid w:val="00396FF2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396FF2"/>
    <w:rPr>
      <w:sz w:val="24"/>
      <w:szCs w:val="24"/>
    </w:rPr>
  </w:style>
  <w:style w:type="paragraph" w:styleId="Footer">
    <w:name w:val="footer"/>
    <w:basedOn w:val="Normal"/>
    <w:link w:val="FooterChar"/>
    <w:uiPriority w:val="99"/>
    <w:rsid w:val="00396FF2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396FF2"/>
    <w:rPr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rsid w:val="003D06B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locked/>
    <w:rsid w:val="003D06BB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rsid w:val="00191C50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emf"/><Relationship Id="rId18" Type="http://schemas.openxmlformats.org/officeDocument/2006/relationships/image" Target="media/image10.wmf"/><Relationship Id="rId26" Type="http://schemas.openxmlformats.org/officeDocument/2006/relationships/image" Target="media/image15.emf"/><Relationship Id="rId3" Type="http://schemas.openxmlformats.org/officeDocument/2006/relationships/settings" Target="settings.xml"/><Relationship Id="rId21" Type="http://schemas.openxmlformats.org/officeDocument/2006/relationships/oleObject" Target="embeddings/oleObject4.bin"/><Relationship Id="rId34" Type="http://schemas.openxmlformats.org/officeDocument/2006/relationships/image" Target="media/image22.gif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oleObject" Target="embeddings/oleObject2.bin"/><Relationship Id="rId25" Type="http://schemas.openxmlformats.org/officeDocument/2006/relationships/image" Target="media/image14.emf"/><Relationship Id="rId33" Type="http://schemas.openxmlformats.org/officeDocument/2006/relationships/hyperlink" Target="http://www.sorubak.com/" TargetMode="External"/><Relationship Id="rId2" Type="http://schemas.openxmlformats.org/officeDocument/2006/relationships/styles" Target="styles.xml"/><Relationship Id="rId16" Type="http://schemas.openxmlformats.org/officeDocument/2006/relationships/image" Target="media/image9.wmf"/><Relationship Id="rId20" Type="http://schemas.openxmlformats.org/officeDocument/2006/relationships/image" Target="media/image11.wmf"/><Relationship Id="rId29" Type="http://schemas.openxmlformats.org/officeDocument/2006/relationships/image" Target="media/image18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3.emf"/><Relationship Id="rId32" Type="http://schemas.openxmlformats.org/officeDocument/2006/relationships/image" Target="media/image21.png"/><Relationship Id="rId5" Type="http://schemas.openxmlformats.org/officeDocument/2006/relationships/footnotes" Target="footnotes.xml"/><Relationship Id="rId15" Type="http://schemas.openxmlformats.org/officeDocument/2006/relationships/oleObject" Target="embeddings/oleObject1.bin"/><Relationship Id="rId23" Type="http://schemas.openxmlformats.org/officeDocument/2006/relationships/oleObject" Target="embeddings/oleObject5.bin"/><Relationship Id="rId28" Type="http://schemas.openxmlformats.org/officeDocument/2006/relationships/image" Target="media/image17.emf"/><Relationship Id="rId36" Type="http://schemas.openxmlformats.org/officeDocument/2006/relationships/theme" Target="theme/theme1.xml"/><Relationship Id="rId10" Type="http://schemas.openxmlformats.org/officeDocument/2006/relationships/image" Target="media/image4.emf"/><Relationship Id="rId19" Type="http://schemas.openxmlformats.org/officeDocument/2006/relationships/oleObject" Target="embeddings/oleObject3.bin"/><Relationship Id="rId31" Type="http://schemas.openxmlformats.org/officeDocument/2006/relationships/image" Target="media/image20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wmf"/><Relationship Id="rId22" Type="http://schemas.openxmlformats.org/officeDocument/2006/relationships/image" Target="media/image12.wmf"/><Relationship Id="rId27" Type="http://schemas.openxmlformats.org/officeDocument/2006/relationships/image" Target="media/image16.emf"/><Relationship Id="rId30" Type="http://schemas.openxmlformats.org/officeDocument/2006/relationships/image" Target="media/image19.emf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47</TotalTime>
  <Pages>2</Pages>
  <Words>215</Words>
  <Characters>1229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2008–2009 EĞİTİM-ÖĞRETİM YILI</dc:title>
  <dc:subject/>
  <dc:creator>deniz</dc:creator>
  <cp:keywords/>
  <dc:description/>
  <cp:lastModifiedBy>edanur</cp:lastModifiedBy>
  <cp:revision>9</cp:revision>
  <cp:lastPrinted>2010-12-09T22:26:00Z</cp:lastPrinted>
  <dcterms:created xsi:type="dcterms:W3CDTF">2010-12-09T21:42:00Z</dcterms:created>
  <dcterms:modified xsi:type="dcterms:W3CDTF">2010-12-17T19:49:00Z</dcterms:modified>
</cp:coreProperties>
</file>