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97" w:rsidRPr="004E6C4D" w:rsidRDefault="00BC2897" w:rsidP="004E6C4D">
      <w:pPr>
        <w:pStyle w:val="NoSpacing"/>
        <w:rPr>
          <w:b/>
          <w:bCs/>
        </w:rPr>
      </w:pPr>
      <w:r w:rsidRPr="004E6C4D">
        <w:rPr>
          <w:b/>
          <w:bCs/>
        </w:rPr>
        <w:t>ADI-SOYADI:…………………………………………………………</w:t>
      </w:r>
    </w:p>
    <w:p w:rsidR="00BC2897" w:rsidRPr="004E6C4D" w:rsidRDefault="00BC2897" w:rsidP="004E6C4D">
      <w:pPr>
        <w:pStyle w:val="NoSpacing"/>
        <w:rPr>
          <w:b/>
          <w:bCs/>
        </w:rPr>
      </w:pPr>
      <w:r w:rsidRPr="004E6C4D">
        <w:rPr>
          <w:b/>
          <w:bCs/>
        </w:rPr>
        <w:t>SINIFI:</w:t>
      </w:r>
      <w:r>
        <w:rPr>
          <w:b/>
          <w:bCs/>
        </w:rPr>
        <w:t>7</w:t>
      </w:r>
      <w:r w:rsidRPr="004E6C4D">
        <w:rPr>
          <w:b/>
          <w:bCs/>
        </w:rPr>
        <w:t>/</w:t>
      </w:r>
      <w:r>
        <w:rPr>
          <w:b/>
          <w:bCs/>
        </w:rPr>
        <w:t>A</w:t>
      </w:r>
      <w:r w:rsidRPr="004E6C4D">
        <w:rPr>
          <w:b/>
          <w:bCs/>
        </w:rPr>
        <w:tab/>
        <w:t>NO: ………………..</w:t>
      </w:r>
    </w:p>
    <w:p w:rsidR="00BC2897" w:rsidRPr="004E6C4D" w:rsidRDefault="00BC2897" w:rsidP="004E6C4D">
      <w:pPr>
        <w:pStyle w:val="NoSpacing"/>
        <w:jc w:val="center"/>
        <w:rPr>
          <w:b/>
          <w:bCs/>
          <w:u w:val="single"/>
        </w:rPr>
      </w:pPr>
      <w:r w:rsidRPr="004E6C4D">
        <w:rPr>
          <w:b/>
          <w:bCs/>
          <w:u w:val="single"/>
        </w:rPr>
        <w:t>20</w:t>
      </w:r>
      <w:r>
        <w:rPr>
          <w:b/>
          <w:bCs/>
          <w:u w:val="single"/>
        </w:rPr>
        <w:t>10</w:t>
      </w:r>
      <w:r w:rsidRPr="004E6C4D">
        <w:rPr>
          <w:b/>
          <w:bCs/>
          <w:u w:val="single"/>
        </w:rPr>
        <w:t>-201</w:t>
      </w:r>
      <w:r>
        <w:rPr>
          <w:b/>
          <w:bCs/>
          <w:u w:val="single"/>
        </w:rPr>
        <w:t>1</w:t>
      </w:r>
      <w:r w:rsidRPr="004E6C4D">
        <w:rPr>
          <w:b/>
          <w:bCs/>
          <w:u w:val="single"/>
        </w:rPr>
        <w:t xml:space="preserve"> ÖĞRETİM YILI 7/A SINIFI 1.YARIYILMATEMATİK 2. YAZILI SINAVI</w:t>
      </w:r>
    </w:p>
    <w:tbl>
      <w:tblPr>
        <w:tblW w:w="1112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81"/>
        <w:gridCol w:w="5341"/>
      </w:tblGrid>
      <w:tr w:rsidR="00BC2897" w:rsidRPr="005A76F0">
        <w:trPr>
          <w:trHeight w:val="2970"/>
        </w:trPr>
        <w:tc>
          <w:tcPr>
            <w:tcW w:w="5781" w:type="dxa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S.1) (5 PUAN)</w:t>
            </w:r>
          </w:p>
          <w:p w:rsidR="00BC2897" w:rsidRPr="005A76F0" w:rsidRDefault="00BC2897" w:rsidP="005A76F0">
            <w:pPr>
              <w:spacing w:after="0" w:line="240" w:lineRule="auto"/>
              <w:ind w:left="142"/>
              <w:rPr>
                <w:b/>
                <w:bCs/>
              </w:rPr>
            </w:pPr>
            <w:r w:rsidRPr="005A76F0">
              <w:rPr>
                <w:b/>
                <w:bCs/>
              </w:rPr>
              <w:t>1. En küçük negatif tamsayı -1’ dir.</w:t>
            </w:r>
          </w:p>
          <w:p w:rsidR="00BC2897" w:rsidRPr="005A76F0" w:rsidRDefault="00BC2897" w:rsidP="005A76F0">
            <w:pPr>
              <w:spacing w:after="0" w:line="240" w:lineRule="auto"/>
              <w:ind w:left="142"/>
              <w:rPr>
                <w:b/>
                <w:bCs/>
              </w:rPr>
            </w:pPr>
            <w:r w:rsidRPr="005A76F0">
              <w:rPr>
                <w:b/>
                <w:bCs/>
              </w:rPr>
              <w:t xml:space="preserve">     2.İki negatif tamsayıdan mutlak değeri büyük olan diğerinden daha büyüktür.</w:t>
            </w:r>
          </w:p>
          <w:p w:rsidR="00BC2897" w:rsidRPr="005A76F0" w:rsidRDefault="00BC2897" w:rsidP="005A76F0">
            <w:pPr>
              <w:spacing w:after="0" w:line="240" w:lineRule="auto"/>
              <w:ind w:left="142"/>
              <w:rPr>
                <w:b/>
                <w:bCs/>
              </w:rPr>
            </w:pPr>
            <w:r w:rsidRPr="005A76F0">
              <w:rPr>
                <w:b/>
                <w:bCs/>
              </w:rPr>
              <w:t xml:space="preserve">     3.Negatif bir sayının çift kuvveti her zaman pozitif bir tamsayıdır.</w:t>
            </w:r>
          </w:p>
          <w:p w:rsidR="00BC2897" w:rsidRPr="005A76F0" w:rsidRDefault="00BC2897" w:rsidP="005A76F0">
            <w:pPr>
              <w:spacing w:after="0" w:line="240" w:lineRule="auto"/>
              <w:ind w:left="142"/>
              <w:rPr>
                <w:b/>
                <w:bCs/>
              </w:rPr>
            </w:pPr>
            <w:r w:rsidRPr="005A76F0">
              <w:rPr>
                <w:b/>
                <w:bCs/>
              </w:rPr>
              <w:t xml:space="preserve">     4.Mutlak değerleri eşit olan ters işaretli iki tamsayının toplamı  0(sıfır)’dır.</w:t>
            </w:r>
          </w:p>
          <w:p w:rsidR="00BC2897" w:rsidRPr="005A76F0" w:rsidRDefault="00BC2897" w:rsidP="005A76F0">
            <w:pPr>
              <w:spacing w:after="0" w:line="240" w:lineRule="auto"/>
              <w:ind w:left="142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ind w:left="142"/>
              <w:rPr>
                <w:b/>
                <w:bCs/>
              </w:rPr>
            </w:pPr>
            <w:r w:rsidRPr="005A76F0">
              <w:rPr>
                <w:b/>
                <w:bCs/>
              </w:rPr>
              <w:t xml:space="preserve">     Ali yukarıdaki bilgilerden doğru olanlarının yanına D,yanlış olanlarının yanına Y yazacaktır. Ali kaç numaralı cümlelerin yanına D yazar.</w:t>
            </w:r>
          </w:p>
          <w:p w:rsidR="00BC2897" w:rsidRPr="005A76F0" w:rsidRDefault="00BC2897" w:rsidP="005A76F0">
            <w:pPr>
              <w:spacing w:after="0" w:line="240" w:lineRule="auto"/>
              <w:ind w:left="142"/>
              <w:rPr>
                <w:b/>
                <w:bCs/>
              </w:rPr>
            </w:pPr>
            <w:r w:rsidRPr="005A76F0">
              <w:rPr>
                <w:b/>
                <w:bCs/>
                <w:sz w:val="24"/>
                <w:szCs w:val="24"/>
              </w:rPr>
              <w:t xml:space="preserve">A)3-4  </w:t>
            </w:r>
            <w:r w:rsidRPr="005A76F0">
              <w:rPr>
                <w:b/>
                <w:bCs/>
                <w:sz w:val="24"/>
                <w:szCs w:val="24"/>
              </w:rPr>
              <w:tab/>
              <w:t xml:space="preserve">B)1-4   </w:t>
            </w:r>
            <w:r w:rsidRPr="005A76F0">
              <w:rPr>
                <w:b/>
                <w:bCs/>
                <w:sz w:val="24"/>
                <w:szCs w:val="24"/>
              </w:rPr>
              <w:tab/>
            </w:r>
            <w:r w:rsidRPr="005A76F0">
              <w:rPr>
                <w:b/>
                <w:bCs/>
                <w:sz w:val="24"/>
                <w:szCs w:val="24"/>
              </w:rPr>
              <w:tab/>
              <w:t xml:space="preserve"> C)1-2-3   </w:t>
            </w:r>
            <w:r w:rsidRPr="005A76F0">
              <w:rPr>
                <w:b/>
                <w:bCs/>
                <w:sz w:val="24"/>
                <w:szCs w:val="24"/>
              </w:rPr>
              <w:tab/>
              <w:t>D) 2-4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341" w:type="dxa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S.5)(5 PUAN)      (2009-SBS)</w:t>
            </w:r>
          </w:p>
          <w:p w:rsidR="00BC2897" w:rsidRPr="005A76F0" w:rsidRDefault="00BC2897" w:rsidP="005A76F0">
            <w:pPr>
              <w:spacing w:after="0" w:line="240" w:lineRule="auto"/>
              <w:jc w:val="center"/>
              <w:rPr>
                <w:b/>
                <w:bCs/>
              </w:rPr>
            </w:pPr>
            <w:r w:rsidRPr="005A76F0">
              <w:rPr>
                <w:b/>
                <w:bCs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i1025" type="#_x0000_t75" style="width:242.25pt;height:192.75pt;visibility:visible">
                  <v:imagedata r:id="rId5" o:title=""/>
                </v:shape>
              </w:pict>
            </w:r>
          </w:p>
        </w:tc>
      </w:tr>
      <w:tr w:rsidR="00BC2897" w:rsidRPr="005A76F0">
        <w:trPr>
          <w:trHeight w:val="2969"/>
        </w:trPr>
        <w:tc>
          <w:tcPr>
            <w:tcW w:w="5781" w:type="dxa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S.2) (5 PUAN)</w:t>
            </w:r>
          </w:p>
          <w:tbl>
            <w:tblPr>
              <w:tblpPr w:leftFromText="141" w:rightFromText="141" w:vertAnchor="text" w:horzAnchor="page" w:tblpX="1303" w:tblpY="101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707"/>
              <w:gridCol w:w="707"/>
              <w:gridCol w:w="707"/>
              <w:gridCol w:w="707"/>
            </w:tblGrid>
            <w:tr w:rsidR="00BC2897" w:rsidRPr="005A76F0">
              <w:trPr>
                <w:trHeight w:val="307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A76F0">
                    <w:rPr>
                      <w:b/>
                      <w:bCs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A76F0">
                    <w:rPr>
                      <w:b/>
                      <w:bCs/>
                      <w:sz w:val="24"/>
                      <w:szCs w:val="24"/>
                    </w:rPr>
                    <w:t>-3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A76F0">
                    <w:rPr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A76F0"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BC2897" w:rsidRPr="005A76F0">
              <w:trPr>
                <w:trHeight w:val="307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A76F0">
                    <w:rPr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A76F0">
                    <w:rPr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BC2897" w:rsidRPr="005A76F0">
              <w:trPr>
                <w:trHeight w:val="307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A76F0">
                    <w:rPr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A76F0">
                    <w:rPr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BC2897" w:rsidRPr="005A76F0">
              <w:trPr>
                <w:trHeight w:val="322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A76F0">
                    <w:rPr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5A76F0">
                    <w:rPr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2897" w:rsidRPr="005A76F0" w:rsidRDefault="00BC2897" w:rsidP="005A76F0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BC2897" w:rsidRPr="005A76F0" w:rsidRDefault="00BC2897" w:rsidP="005A76F0">
            <w:pPr>
              <w:spacing w:after="0" w:line="240" w:lineRule="auto"/>
              <w:rPr>
                <w:sz w:val="24"/>
                <w:szCs w:val="24"/>
              </w:rPr>
            </w:pPr>
            <w:r w:rsidRPr="005A76F0">
              <w:rPr>
                <w:sz w:val="24"/>
                <w:szCs w:val="24"/>
              </w:rPr>
              <w:t xml:space="preserve"> </w:t>
            </w:r>
          </w:p>
          <w:p w:rsidR="00BC2897" w:rsidRPr="005A76F0" w:rsidRDefault="00BC2897" w:rsidP="005A76F0">
            <w:pPr>
              <w:spacing w:after="0" w:line="240" w:lineRule="auto"/>
              <w:rPr>
                <w:sz w:val="24"/>
                <w:szCs w:val="24"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sz w:val="24"/>
                <w:szCs w:val="24"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A76F0">
              <w:rPr>
                <w:b/>
                <w:bCs/>
                <w:sz w:val="24"/>
                <w:szCs w:val="24"/>
              </w:rPr>
              <w:t xml:space="preserve">     Yukarıdaki çarpma tablosuna göre c + a:b işlemi kaçtır?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A76F0">
              <w:rPr>
                <w:b/>
                <w:bCs/>
                <w:sz w:val="24"/>
                <w:szCs w:val="24"/>
              </w:rPr>
              <w:t xml:space="preserve">    A) 17</w:t>
            </w:r>
            <w:r w:rsidRPr="005A76F0">
              <w:rPr>
                <w:b/>
                <w:bCs/>
                <w:sz w:val="24"/>
                <w:szCs w:val="24"/>
              </w:rPr>
              <w:tab/>
              <w:t>B)10</w:t>
            </w:r>
            <w:r w:rsidRPr="005A76F0">
              <w:rPr>
                <w:b/>
                <w:bCs/>
                <w:sz w:val="24"/>
                <w:szCs w:val="24"/>
              </w:rPr>
              <w:tab/>
            </w:r>
            <w:r w:rsidRPr="005A76F0">
              <w:rPr>
                <w:b/>
                <w:bCs/>
                <w:sz w:val="24"/>
                <w:szCs w:val="24"/>
              </w:rPr>
              <w:tab/>
              <w:t>C)-12</w:t>
            </w:r>
            <w:r w:rsidRPr="005A76F0">
              <w:rPr>
                <w:b/>
                <w:bCs/>
                <w:sz w:val="24"/>
                <w:szCs w:val="24"/>
              </w:rPr>
              <w:tab/>
            </w:r>
            <w:r w:rsidRPr="005A76F0">
              <w:rPr>
                <w:b/>
                <w:bCs/>
                <w:sz w:val="24"/>
                <w:szCs w:val="24"/>
              </w:rPr>
              <w:tab/>
              <w:t>D)-14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341" w:type="dxa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S.6)(10 PUAN)         (2009-SBS)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  <w:noProof/>
                <w:lang w:eastAsia="tr-TR"/>
              </w:rPr>
              <w:pict>
                <v:shape id="Resim 10" o:spid="_x0000_i1026" type="#_x0000_t75" style="width:229.5pt;height:186.75pt;visibility:visible">
                  <v:imagedata r:id="rId6" o:title=""/>
                </v:shape>
              </w:pict>
            </w:r>
          </w:p>
        </w:tc>
      </w:tr>
      <w:tr w:rsidR="00BC2897" w:rsidRPr="005A76F0">
        <w:trPr>
          <w:trHeight w:val="274"/>
        </w:trPr>
        <w:tc>
          <w:tcPr>
            <w:tcW w:w="5781" w:type="dxa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S.3) (10 PUAN)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A76F0">
              <w:rPr>
                <w:b/>
                <w:bCs/>
                <w:sz w:val="24"/>
                <w:szCs w:val="24"/>
              </w:rPr>
              <w:t>(-2)</w:t>
            </w:r>
            <w:r w:rsidRPr="005A76F0">
              <w:rPr>
                <w:b/>
                <w:bCs/>
                <w:sz w:val="24"/>
                <w:szCs w:val="24"/>
                <w:vertAlign w:val="superscript"/>
              </w:rPr>
              <w:t>3</w:t>
            </w:r>
            <w:r w:rsidRPr="005A76F0">
              <w:rPr>
                <w:b/>
                <w:bCs/>
                <w:sz w:val="24"/>
                <w:szCs w:val="24"/>
              </w:rPr>
              <w:t>. (-1)</w:t>
            </w:r>
            <w:r w:rsidRPr="005A76F0">
              <w:rPr>
                <w:b/>
                <w:bCs/>
                <w:sz w:val="24"/>
                <w:szCs w:val="24"/>
                <w:vertAlign w:val="superscript"/>
              </w:rPr>
              <w:t xml:space="preserve">5 </w:t>
            </w:r>
            <w:r w:rsidRPr="005A76F0">
              <w:rPr>
                <w:b/>
                <w:bCs/>
                <w:sz w:val="24"/>
                <w:szCs w:val="24"/>
              </w:rPr>
              <w:t>+  (-14)</w:t>
            </w:r>
            <w:r w:rsidRPr="005A76F0">
              <w:rPr>
                <w:b/>
                <w:bCs/>
                <w:sz w:val="24"/>
                <w:szCs w:val="24"/>
                <w:vertAlign w:val="superscript"/>
              </w:rPr>
              <w:t>0</w:t>
            </w:r>
            <w:r w:rsidRPr="005A76F0">
              <w:rPr>
                <w:b/>
                <w:bCs/>
                <w:sz w:val="24"/>
                <w:szCs w:val="24"/>
              </w:rPr>
              <w:t>. (-4)</w:t>
            </w:r>
            <w:r w:rsidRPr="005A76F0"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 w:rsidRPr="005A76F0">
              <w:rPr>
                <w:b/>
                <w:bCs/>
                <w:sz w:val="24"/>
                <w:szCs w:val="24"/>
              </w:rPr>
              <w:t xml:space="preserve">  +  (-1)</w:t>
            </w:r>
            <w:r w:rsidRPr="005A76F0">
              <w:rPr>
                <w:b/>
                <w:bCs/>
                <w:sz w:val="24"/>
                <w:szCs w:val="24"/>
                <w:vertAlign w:val="superscript"/>
              </w:rPr>
              <w:t>12</w:t>
            </w:r>
            <w:r w:rsidRPr="005A76F0">
              <w:rPr>
                <w:b/>
                <w:bCs/>
                <w:sz w:val="24"/>
                <w:szCs w:val="24"/>
              </w:rPr>
              <w:t>. (-3</w:t>
            </w:r>
            <w:r w:rsidRPr="005A76F0">
              <w:rPr>
                <w:b/>
                <w:bCs/>
                <w:sz w:val="24"/>
                <w:szCs w:val="24"/>
                <w:vertAlign w:val="superscript"/>
              </w:rPr>
              <w:t>2</w:t>
            </w:r>
            <w:r w:rsidRPr="005A76F0">
              <w:rPr>
                <w:b/>
                <w:bCs/>
                <w:sz w:val="24"/>
                <w:szCs w:val="24"/>
              </w:rPr>
              <w:t>)  işleminin sonucu kaçtır?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A76F0">
              <w:rPr>
                <w:b/>
                <w:bCs/>
                <w:sz w:val="24"/>
                <w:szCs w:val="24"/>
              </w:rPr>
              <w:t>A) 15</w:t>
            </w:r>
            <w:r w:rsidRPr="005A76F0">
              <w:rPr>
                <w:b/>
                <w:bCs/>
                <w:sz w:val="24"/>
                <w:szCs w:val="24"/>
              </w:rPr>
              <w:tab/>
            </w:r>
            <w:r w:rsidRPr="005A76F0">
              <w:rPr>
                <w:b/>
                <w:bCs/>
                <w:sz w:val="24"/>
                <w:szCs w:val="24"/>
              </w:rPr>
              <w:tab/>
              <w:t>B)17</w:t>
            </w:r>
            <w:r w:rsidRPr="005A76F0">
              <w:rPr>
                <w:b/>
                <w:bCs/>
                <w:sz w:val="24"/>
                <w:szCs w:val="24"/>
              </w:rPr>
              <w:tab/>
            </w:r>
            <w:r w:rsidRPr="005A76F0">
              <w:rPr>
                <w:b/>
                <w:bCs/>
                <w:sz w:val="24"/>
                <w:szCs w:val="24"/>
              </w:rPr>
              <w:tab/>
              <w:t>C)19</w:t>
            </w:r>
            <w:r w:rsidRPr="005A76F0">
              <w:rPr>
                <w:b/>
                <w:bCs/>
                <w:sz w:val="24"/>
                <w:szCs w:val="24"/>
              </w:rPr>
              <w:tab/>
            </w:r>
            <w:r w:rsidRPr="005A76F0">
              <w:rPr>
                <w:b/>
                <w:bCs/>
                <w:sz w:val="24"/>
                <w:szCs w:val="24"/>
              </w:rPr>
              <w:tab/>
              <w:t>D)33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341" w:type="dxa"/>
            <w:vMerge w:val="restart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S.7)(5 PUAN)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rFonts w:eastAsia="Times New Roman" w:cs="Times New Roman"/>
              </w:rPr>
              <w:object w:dxaOrig="5070" w:dyaOrig="3060">
                <v:shape id="_x0000_i1027" type="#_x0000_t75" style="width:253.5pt;height:153pt" o:ole="">
                  <v:imagedata r:id="rId7" o:title=""/>
                </v:shape>
                <o:OLEObject Type="Embed" ProgID="Paint.Picture" ShapeID="_x0000_i1027" DrawAspect="Content" ObjectID="_1354044283" r:id="rId8"/>
              </w:object>
            </w:r>
          </w:p>
        </w:tc>
      </w:tr>
      <w:tr w:rsidR="00BC2897" w:rsidRPr="005A76F0">
        <w:trPr>
          <w:trHeight w:val="1448"/>
        </w:trPr>
        <w:tc>
          <w:tcPr>
            <w:tcW w:w="5781" w:type="dxa"/>
            <w:vMerge w:val="restart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S.4) (10 PUAN)     (2009-SBS)</w:t>
            </w:r>
          </w:p>
          <w:p w:rsidR="00BC2897" w:rsidRPr="005A76F0" w:rsidRDefault="00BC2897" w:rsidP="005A76F0">
            <w:pPr>
              <w:spacing w:after="0" w:line="240" w:lineRule="auto"/>
              <w:jc w:val="center"/>
              <w:rPr>
                <w:b/>
                <w:bCs/>
              </w:rPr>
            </w:pPr>
            <w:r w:rsidRPr="005A76F0">
              <w:rPr>
                <w:b/>
                <w:bCs/>
                <w:noProof/>
                <w:lang w:eastAsia="tr-TR"/>
              </w:rPr>
              <w:pict>
                <v:shape id="Resim 8" o:spid="_x0000_i1028" type="#_x0000_t75" style="width:225pt;height:75.75pt;visibility:visible">
                  <v:imagedata r:id="rId9" o:title=""/>
                </v:shape>
              </w:pic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341" w:type="dxa"/>
            <w:vMerge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</w:tr>
      <w:tr w:rsidR="00BC2897" w:rsidRPr="005A76F0">
        <w:trPr>
          <w:trHeight w:val="2289"/>
        </w:trPr>
        <w:tc>
          <w:tcPr>
            <w:tcW w:w="5781" w:type="dxa"/>
            <w:vMerge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341" w:type="dxa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S.8)(5 PUAN)</w:t>
            </w:r>
          </w:p>
          <w:p w:rsidR="00BC2897" w:rsidRPr="005A76F0" w:rsidRDefault="00BC2897" w:rsidP="00E542DB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 xml:space="preserve">     Aşağıdaki sıralamalardan hangisi ya da hangileri doğrudur?</w:t>
            </w:r>
          </w:p>
          <w:p w:rsidR="00BC2897" w:rsidRPr="005A76F0" w:rsidRDefault="00BC2897" w:rsidP="00E542DB">
            <w:pPr>
              <w:pStyle w:val="NoSpacing"/>
              <w:rPr>
                <w:b/>
                <w:bCs/>
              </w:rPr>
            </w:pPr>
          </w:p>
          <w:p w:rsidR="00BC2897" w:rsidRPr="005A76F0" w:rsidRDefault="00BC2897" w:rsidP="005A76F0">
            <w:pPr>
              <w:pStyle w:val="NoSpacing"/>
              <w:jc w:val="center"/>
              <w:rPr>
                <w:b/>
                <w:bCs/>
                <w:sz w:val="28"/>
                <w:szCs w:val="28"/>
              </w:rPr>
            </w:pPr>
            <w:r w:rsidRPr="005A76F0">
              <w:rPr>
                <w:b/>
                <w:bCs/>
              </w:rPr>
              <w:t xml:space="preserve">1)  </w:t>
            </w:r>
            <w:r w:rsidRPr="005A76F0">
              <w:rPr>
                <w:b/>
                <w:bCs/>
                <w:sz w:val="28"/>
                <w:szCs w:val="28"/>
              </w:rPr>
              <w:t xml:space="preserve">- </w:t>
            </w:r>
            <w:r w:rsidRPr="005A76F0">
              <w:rPr>
                <w:b/>
                <w:bCs/>
                <w:sz w:val="28"/>
                <w:szCs w:val="28"/>
              </w:rPr>
              <w:fldChar w:fldCharType="begin"/>
            </w:r>
            <w:r w:rsidRPr="005A76F0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5A76F0">
              <w:pict>
                <v:shape id="_x0000_i1029" type="#_x0000_t75" style="width:9.75pt;height:28.5pt">
                  <v:imagedata r:id="rId10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5A76F0">
              <w:rPr>
                <w:b/>
                <w:bCs/>
                <w:sz w:val="28"/>
                <w:szCs w:val="28"/>
              </w:rPr>
              <w:fldChar w:fldCharType="separate"/>
            </w:r>
            <w:r w:rsidRPr="005A76F0">
              <w:pict>
                <v:shape id="_x0000_i1030" type="#_x0000_t75" style="width:9.75pt;height:28.5pt">
                  <v:imagedata r:id="rId10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fldChar w:fldCharType="end"/>
            </w:r>
            <w:r w:rsidRPr="005A76F0">
              <w:rPr>
                <w:b/>
                <w:bCs/>
                <w:sz w:val="28"/>
                <w:szCs w:val="28"/>
              </w:rPr>
              <w:t xml:space="preserve"> &gt; </w:t>
            </w:r>
            <w:r w:rsidRPr="005A76F0">
              <w:rPr>
                <w:b/>
                <w:bCs/>
                <w:sz w:val="28"/>
                <w:szCs w:val="28"/>
              </w:rPr>
              <w:fldChar w:fldCharType="begin"/>
            </w:r>
            <w:r w:rsidRPr="005A76F0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5A76F0">
              <w:pict>
                <v:shape id="_x0000_i1031" type="#_x0000_t75" style="width:18pt;height:27.75pt">
                  <v:imagedata r:id="rId11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5A76F0">
              <w:rPr>
                <w:b/>
                <w:bCs/>
                <w:sz w:val="28"/>
                <w:szCs w:val="28"/>
              </w:rPr>
              <w:fldChar w:fldCharType="separate"/>
            </w:r>
            <w:r w:rsidRPr="005A76F0">
              <w:pict>
                <v:shape id="_x0000_i1032" type="#_x0000_t75" style="width:18pt;height:27.75pt">
                  <v:imagedata r:id="rId11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fldChar w:fldCharType="end"/>
            </w:r>
            <w:r w:rsidRPr="005A76F0">
              <w:rPr>
                <w:b/>
                <w:bCs/>
                <w:sz w:val="28"/>
                <w:szCs w:val="28"/>
              </w:rPr>
              <w:t xml:space="preserve">  </w:t>
            </w:r>
            <w:r w:rsidRPr="005A76F0">
              <w:rPr>
                <w:b/>
                <w:bCs/>
                <w:sz w:val="28"/>
                <w:szCs w:val="28"/>
              </w:rPr>
              <w:tab/>
              <w:t xml:space="preserve">       </w:t>
            </w:r>
            <w:r w:rsidRPr="005A76F0">
              <w:rPr>
                <w:b/>
                <w:bCs/>
              </w:rPr>
              <w:t>2)</w:t>
            </w:r>
            <w:r w:rsidRPr="005A76F0">
              <w:rPr>
                <w:b/>
                <w:bCs/>
                <w:sz w:val="28"/>
                <w:szCs w:val="28"/>
              </w:rPr>
              <w:t xml:space="preserve"> </w:t>
            </w:r>
            <w:r w:rsidRPr="005A76F0">
              <w:rPr>
                <w:b/>
                <w:bCs/>
                <w:sz w:val="28"/>
                <w:szCs w:val="28"/>
              </w:rPr>
              <w:fldChar w:fldCharType="begin"/>
            </w:r>
            <w:r w:rsidRPr="005A76F0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5A76F0">
              <w:pict>
                <v:shape id="_x0000_i1033" type="#_x0000_t75" style="width:24pt;height:32.25pt">
                  <v:imagedata r:id="rId12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5A76F0">
              <w:rPr>
                <w:b/>
                <w:bCs/>
                <w:sz w:val="28"/>
                <w:szCs w:val="28"/>
              </w:rPr>
              <w:fldChar w:fldCharType="separate"/>
            </w:r>
            <w:r w:rsidRPr="005A76F0">
              <w:pict>
                <v:shape id="_x0000_i1034" type="#_x0000_t75" style="width:24pt;height:32.25pt">
                  <v:imagedata r:id="rId12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fldChar w:fldCharType="end"/>
            </w:r>
            <w:r w:rsidRPr="005A76F0">
              <w:rPr>
                <w:b/>
                <w:bCs/>
                <w:sz w:val="28"/>
                <w:szCs w:val="28"/>
              </w:rPr>
              <w:t xml:space="preserve"> &lt; </w:t>
            </w:r>
            <w:r w:rsidRPr="005A76F0">
              <w:rPr>
                <w:b/>
                <w:bCs/>
                <w:sz w:val="28"/>
                <w:szCs w:val="28"/>
              </w:rPr>
              <w:fldChar w:fldCharType="begin"/>
            </w:r>
            <w:r w:rsidRPr="005A76F0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5A76F0">
              <w:pict>
                <v:shape id="_x0000_i1035" type="#_x0000_t75" style="width:9.75pt;height:28.5pt">
                  <v:imagedata r:id="rId13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5A76F0">
              <w:rPr>
                <w:b/>
                <w:bCs/>
                <w:sz w:val="28"/>
                <w:szCs w:val="28"/>
              </w:rPr>
              <w:fldChar w:fldCharType="separate"/>
            </w:r>
            <w:r w:rsidRPr="005A76F0">
              <w:pict>
                <v:shape id="_x0000_i1036" type="#_x0000_t75" style="width:9.75pt;height:28.5pt">
                  <v:imagedata r:id="rId13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fldChar w:fldCharType="end"/>
            </w:r>
            <w:r w:rsidRPr="005A76F0">
              <w:rPr>
                <w:b/>
                <w:bCs/>
                <w:sz w:val="28"/>
                <w:szCs w:val="28"/>
              </w:rPr>
              <w:t xml:space="preserve">     </w:t>
            </w:r>
            <w:r w:rsidRPr="005A76F0">
              <w:rPr>
                <w:b/>
                <w:bCs/>
                <w:sz w:val="28"/>
                <w:szCs w:val="28"/>
              </w:rPr>
              <w:tab/>
            </w:r>
            <w:r w:rsidRPr="005A76F0">
              <w:rPr>
                <w:b/>
                <w:bCs/>
              </w:rPr>
              <w:t>3)</w:t>
            </w:r>
            <w:r w:rsidRPr="005A76F0">
              <w:rPr>
                <w:b/>
                <w:bCs/>
                <w:sz w:val="28"/>
                <w:szCs w:val="28"/>
              </w:rPr>
              <w:fldChar w:fldCharType="begin"/>
            </w:r>
            <w:r w:rsidRPr="005A76F0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5A76F0">
              <w:pict>
                <v:shape id="_x0000_i1037" type="#_x0000_t75" style="width:31.5pt;height:28.5pt">
                  <v:imagedata r:id="rId14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5A76F0">
              <w:rPr>
                <w:b/>
                <w:bCs/>
                <w:sz w:val="28"/>
                <w:szCs w:val="28"/>
              </w:rPr>
              <w:fldChar w:fldCharType="separate"/>
            </w:r>
            <w:r w:rsidRPr="005A76F0">
              <w:pict>
                <v:shape id="_x0000_i1038" type="#_x0000_t75" style="width:31.5pt;height:28.5pt">
                  <v:imagedata r:id="rId14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fldChar w:fldCharType="end"/>
            </w:r>
            <w:r w:rsidRPr="005A76F0">
              <w:rPr>
                <w:b/>
                <w:bCs/>
                <w:sz w:val="28"/>
                <w:szCs w:val="28"/>
              </w:rPr>
              <w:t xml:space="preserve"> &gt; </w:t>
            </w:r>
            <w:r w:rsidRPr="005A76F0">
              <w:rPr>
                <w:b/>
                <w:bCs/>
                <w:sz w:val="28"/>
                <w:szCs w:val="28"/>
              </w:rPr>
              <w:fldChar w:fldCharType="begin"/>
            </w:r>
            <w:r w:rsidRPr="005A76F0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5A76F0">
              <w:pict>
                <v:shape id="_x0000_i1039" type="#_x0000_t75" style="width:24pt;height:28.5pt">
                  <v:imagedata r:id="rId15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5A76F0">
              <w:rPr>
                <w:b/>
                <w:bCs/>
                <w:sz w:val="28"/>
                <w:szCs w:val="28"/>
              </w:rPr>
              <w:fldChar w:fldCharType="separate"/>
            </w:r>
            <w:r w:rsidRPr="005A76F0">
              <w:pict>
                <v:shape id="_x0000_i1040" type="#_x0000_t75" style="width:24pt;height:28.5pt">
                  <v:imagedata r:id="rId15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fldChar w:fldCharType="end"/>
            </w:r>
          </w:p>
          <w:p w:rsidR="00BC2897" w:rsidRPr="005A76F0" w:rsidRDefault="00BC2897" w:rsidP="00E542DB">
            <w:pPr>
              <w:pStyle w:val="NoSpacing"/>
              <w:rPr>
                <w:b/>
                <w:bCs/>
                <w:sz w:val="28"/>
                <w:szCs w:val="28"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A) 1</w:t>
            </w:r>
            <w:r w:rsidRPr="005A76F0">
              <w:rPr>
                <w:b/>
                <w:bCs/>
              </w:rPr>
              <w:tab/>
            </w:r>
            <w:r w:rsidRPr="005A76F0">
              <w:rPr>
                <w:b/>
                <w:bCs/>
              </w:rPr>
              <w:tab/>
              <w:t>B)1 ve 2</w:t>
            </w:r>
            <w:r w:rsidRPr="005A76F0">
              <w:rPr>
                <w:b/>
                <w:bCs/>
              </w:rPr>
              <w:tab/>
              <w:t>C) 1 ve 3</w:t>
            </w:r>
            <w:r w:rsidRPr="005A76F0">
              <w:rPr>
                <w:b/>
                <w:bCs/>
              </w:rPr>
              <w:tab/>
              <w:t>D) 2 ve 3</w:t>
            </w:r>
          </w:p>
        </w:tc>
      </w:tr>
      <w:tr w:rsidR="00BC2897" w:rsidRPr="005A76F0">
        <w:trPr>
          <w:trHeight w:val="1620"/>
        </w:trPr>
        <w:tc>
          <w:tcPr>
            <w:tcW w:w="5781" w:type="dxa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S.9) (5 PUAN)</w:t>
            </w:r>
          </w:p>
          <w:p w:rsidR="00BC2897" w:rsidRPr="005A76F0" w:rsidRDefault="00BC2897" w:rsidP="002525BF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 xml:space="preserve">                 </w:t>
            </w:r>
            <w:r w:rsidRPr="005A76F0">
              <w:rPr>
                <w:b/>
                <w:bCs/>
                <w:sz w:val="28"/>
                <w:szCs w:val="28"/>
              </w:rPr>
              <w:t xml:space="preserve"> </w:t>
            </w:r>
            <w:r w:rsidRPr="005A76F0">
              <w:rPr>
                <w:b/>
                <w:bCs/>
                <w:sz w:val="28"/>
                <w:szCs w:val="28"/>
              </w:rPr>
              <w:fldChar w:fldCharType="begin"/>
            </w:r>
            <w:r w:rsidRPr="005A76F0">
              <w:rPr>
                <w:b/>
                <w:bCs/>
                <w:sz w:val="28"/>
                <w:szCs w:val="28"/>
              </w:rPr>
              <w:instrText xml:space="preserve"> QUOTE </w:instrText>
            </w:r>
            <w:r w:rsidRPr="005A76F0">
              <w:pict>
                <v:shape id="_x0000_i1041" type="#_x0000_t75" style="width:54.75pt;height:28.5pt">
                  <v:imagedata r:id="rId16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instrText xml:space="preserve"> </w:instrText>
            </w:r>
            <w:r w:rsidRPr="005A76F0">
              <w:rPr>
                <w:b/>
                <w:bCs/>
                <w:sz w:val="28"/>
                <w:szCs w:val="28"/>
              </w:rPr>
              <w:fldChar w:fldCharType="separate"/>
            </w:r>
            <w:r w:rsidRPr="005A76F0">
              <w:pict>
                <v:shape id="_x0000_i1042" type="#_x0000_t75" style="width:54.75pt;height:28.5pt">
                  <v:imagedata r:id="rId16" o:title="" chromakey="white"/>
                </v:shape>
              </w:pict>
            </w:r>
            <w:r w:rsidRPr="005A76F0">
              <w:rPr>
                <w:b/>
                <w:bCs/>
                <w:sz w:val="28"/>
                <w:szCs w:val="28"/>
              </w:rPr>
              <w:fldChar w:fldCharType="end"/>
            </w:r>
            <w:r w:rsidRPr="005A76F0">
              <w:rPr>
                <w:b/>
                <w:bCs/>
                <w:sz w:val="28"/>
                <w:szCs w:val="28"/>
              </w:rPr>
              <w:t xml:space="preserve">  </w:t>
            </w:r>
            <w:r w:rsidRPr="005A76F0">
              <w:rPr>
                <w:b/>
                <w:bCs/>
              </w:rPr>
              <w:t>işleminin sonucu kaçtır?</w:t>
            </w:r>
          </w:p>
          <w:p w:rsidR="00BC2897" w:rsidRPr="005A76F0" w:rsidRDefault="00BC2897" w:rsidP="002525BF">
            <w:pPr>
              <w:pStyle w:val="NoSpacing"/>
              <w:rPr>
                <w:b/>
                <w:bCs/>
              </w:rPr>
            </w:pPr>
          </w:p>
          <w:p w:rsidR="00BC2897" w:rsidRPr="005A76F0" w:rsidRDefault="00BC2897" w:rsidP="002525BF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 xml:space="preserve"> A)</w:t>
            </w:r>
            <w:r w:rsidRPr="005A76F0">
              <w:rPr>
                <w:b/>
                <w:bCs/>
                <w:sz w:val="28"/>
                <w:szCs w:val="28"/>
              </w:rPr>
              <w:t>-</w:t>
            </w:r>
            <w:r w:rsidRPr="005A76F0">
              <w:rPr>
                <w:b/>
                <w:bCs/>
              </w:rPr>
              <w:t>1</w:t>
            </w:r>
            <w:r w:rsidRPr="005A76F0">
              <w:rPr>
                <w:b/>
                <w:bCs/>
              </w:rPr>
              <w:tab/>
            </w:r>
            <w:r w:rsidRPr="005A76F0">
              <w:rPr>
                <w:b/>
                <w:bCs/>
              </w:rPr>
              <w:tab/>
              <w:t>B)0</w:t>
            </w:r>
            <w:r w:rsidRPr="005A76F0">
              <w:rPr>
                <w:b/>
                <w:bCs/>
              </w:rPr>
              <w:tab/>
            </w:r>
            <w:r w:rsidRPr="005A76F0">
              <w:rPr>
                <w:b/>
                <w:bCs/>
              </w:rPr>
              <w:tab/>
              <w:t>C)1</w:t>
            </w:r>
            <w:r w:rsidRPr="005A76F0">
              <w:rPr>
                <w:b/>
                <w:bCs/>
              </w:rPr>
              <w:tab/>
            </w:r>
            <w:r w:rsidRPr="005A76F0">
              <w:rPr>
                <w:b/>
                <w:bCs/>
              </w:rPr>
              <w:tab/>
              <w:t>D)2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341" w:type="dxa"/>
            <w:vMerge w:val="restart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S.13)(10 PUAN)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665"/>
              <w:gridCol w:w="1665"/>
              <w:gridCol w:w="1666"/>
            </w:tblGrid>
            <w:tr w:rsidR="00BC2897" w:rsidRPr="005A76F0">
              <w:trPr>
                <w:trHeight w:val="248"/>
                <w:jc w:val="center"/>
              </w:trPr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2897" w:rsidRPr="005A76F0" w:rsidRDefault="00BC2897" w:rsidP="005A76F0">
                  <w:pPr>
                    <w:pStyle w:val="NoSpacing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5A76F0">
                    <w:rPr>
                      <w:b/>
                      <w:bCs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2897" w:rsidRPr="005A76F0" w:rsidRDefault="00BC2897" w:rsidP="005A76F0">
                  <w:pPr>
                    <w:pStyle w:val="NoSpacing"/>
                    <w:jc w:val="center"/>
                    <w:rPr>
                      <w:b/>
                      <w:bCs/>
                    </w:rPr>
                  </w:pPr>
                  <w:r w:rsidRPr="005A76F0">
                    <w:rPr>
                      <w:b/>
                      <w:bCs/>
                    </w:rPr>
                    <w:t>x+1</w:t>
                  </w:r>
                </w:p>
              </w:tc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2897" w:rsidRPr="005A76F0" w:rsidRDefault="00BC2897" w:rsidP="005A76F0">
                  <w:pPr>
                    <w:pStyle w:val="NoSpacing"/>
                    <w:jc w:val="center"/>
                    <w:rPr>
                      <w:b/>
                      <w:bCs/>
                    </w:rPr>
                  </w:pPr>
                  <w:r w:rsidRPr="005A76F0">
                    <w:rPr>
                      <w:b/>
                      <w:bCs/>
                    </w:rPr>
                    <w:t>y-2</w:t>
                  </w:r>
                </w:p>
              </w:tc>
            </w:tr>
            <w:tr w:rsidR="00BC2897" w:rsidRPr="005A76F0">
              <w:trPr>
                <w:trHeight w:val="277"/>
                <w:jc w:val="center"/>
              </w:trPr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2897" w:rsidRPr="005A76F0" w:rsidRDefault="00BC2897" w:rsidP="005A76F0">
                  <w:pPr>
                    <w:pStyle w:val="NoSpacing"/>
                    <w:jc w:val="center"/>
                    <w:rPr>
                      <w:b/>
                      <w:bCs/>
                    </w:rPr>
                  </w:pPr>
                  <w:r w:rsidRPr="005A76F0">
                    <w:rPr>
                      <w:b/>
                      <w:bCs/>
                    </w:rPr>
                    <w:t>2x-2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2897" w:rsidRPr="005A76F0" w:rsidRDefault="00BC2897" w:rsidP="005A76F0">
                  <w:pPr>
                    <w:pStyle w:val="NoSpacing"/>
                    <w:jc w:val="center"/>
                    <w:rPr>
                      <w:b/>
                      <w:bCs/>
                    </w:rPr>
                  </w:pPr>
                  <w:r w:rsidRPr="005A76F0">
                    <w:rPr>
                      <w:b/>
                      <w:bCs/>
                    </w:rPr>
                    <w:t>20</w:t>
                  </w:r>
                </w:p>
              </w:tc>
              <w:tc>
                <w:tcPr>
                  <w:tcW w:w="1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2897" w:rsidRPr="005A76F0" w:rsidRDefault="00BC2897" w:rsidP="005A76F0">
                  <w:pPr>
                    <w:pStyle w:val="NoSpacing"/>
                    <w:jc w:val="center"/>
                    <w:rPr>
                      <w:b/>
                      <w:bCs/>
                    </w:rPr>
                  </w:pPr>
                  <w:r w:rsidRPr="005A76F0">
                    <w:rPr>
                      <w:b/>
                      <w:bCs/>
                    </w:rPr>
                    <w:t>-5</w:t>
                  </w:r>
                </w:p>
              </w:tc>
            </w:tr>
          </w:tbl>
          <w:p w:rsidR="00BC2897" w:rsidRPr="005A76F0" w:rsidRDefault="00BC2897" w:rsidP="00BE11C1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>Şekildeki toplama tablosuna göre, x-y işleminin sonucu kaçtır?</w:t>
            </w:r>
          </w:p>
          <w:p w:rsidR="00BC2897" w:rsidRPr="005A76F0" w:rsidRDefault="00BC2897" w:rsidP="00BE11C1">
            <w:pPr>
              <w:pStyle w:val="NoSpacing"/>
              <w:rPr>
                <w:b/>
                <w:bCs/>
              </w:rPr>
            </w:pPr>
          </w:p>
          <w:p w:rsidR="00BC2897" w:rsidRPr="005A76F0" w:rsidRDefault="00BC2897" w:rsidP="00BE11C1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>A)25</w:t>
            </w:r>
            <w:r w:rsidRPr="005A76F0">
              <w:rPr>
                <w:b/>
                <w:bCs/>
              </w:rPr>
              <w:tab/>
            </w:r>
            <w:r w:rsidRPr="005A76F0">
              <w:rPr>
                <w:b/>
                <w:bCs/>
              </w:rPr>
              <w:tab/>
              <w:t>B)24</w:t>
            </w:r>
            <w:r w:rsidRPr="005A76F0">
              <w:rPr>
                <w:b/>
                <w:bCs/>
              </w:rPr>
              <w:tab/>
            </w:r>
            <w:r w:rsidRPr="005A76F0">
              <w:rPr>
                <w:b/>
                <w:bCs/>
              </w:rPr>
              <w:tab/>
              <w:t>c)23</w:t>
            </w:r>
            <w:r w:rsidRPr="005A76F0">
              <w:rPr>
                <w:b/>
                <w:bCs/>
              </w:rPr>
              <w:tab/>
            </w:r>
            <w:r w:rsidRPr="005A76F0">
              <w:rPr>
                <w:b/>
                <w:bCs/>
              </w:rPr>
              <w:tab/>
              <w:t>D)22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</w:tr>
      <w:tr w:rsidR="00BC2897" w:rsidRPr="005A76F0">
        <w:trPr>
          <w:trHeight w:val="1620"/>
        </w:trPr>
        <w:tc>
          <w:tcPr>
            <w:tcW w:w="5781" w:type="dxa"/>
            <w:vMerge w:val="restart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S.10) (5 PUAN)</w:t>
            </w: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>Aşağıdaki ifadelerden doğru olanlarının başına “D” , yanlış olanlarının başına “Y” yazınız.</w:t>
            </w: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>…..  Rasyonel sayılarla bölme işleminin yutan elemanı 0’ dır</w:t>
            </w: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 xml:space="preserve">…..  Bir rasyonel sayı ile bu rasyonel sayının çarpmaya göre </w:t>
            </w: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 xml:space="preserve">       tersinin çarpımı 1 dir.</w:t>
            </w: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>….. İki rasyonel sayının çarpımı her zaman rasyonel sayıdır.</w:t>
            </w: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>….. Rasyonel sayılarla bölme işleminin değişme özelliği vardır.</w:t>
            </w: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 xml:space="preserve">….. Rasyonel sayılarla çarpma işleminin etkisiz elemanı </w:t>
            </w:r>
            <w:r w:rsidRPr="005A76F0">
              <w:rPr>
                <w:b/>
                <w:bCs/>
                <w:sz w:val="24"/>
                <w:szCs w:val="24"/>
              </w:rPr>
              <w:t>-</w:t>
            </w:r>
            <w:r w:rsidRPr="005A76F0">
              <w:rPr>
                <w:b/>
                <w:bCs/>
              </w:rPr>
              <w:t>1 dır.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341" w:type="dxa"/>
            <w:vMerge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</w:tr>
      <w:tr w:rsidR="00BC2897" w:rsidRPr="005A76F0">
        <w:trPr>
          <w:trHeight w:val="1620"/>
        </w:trPr>
        <w:tc>
          <w:tcPr>
            <w:tcW w:w="5781" w:type="dxa"/>
            <w:vMerge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341" w:type="dxa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S.14)(5 PUAN)</w:t>
            </w: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>Bir sayının 3 eksiğinin 5 katı cebirsel ifadesi hangisidir?</w:t>
            </w: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</w:p>
          <w:p w:rsidR="00BC2897" w:rsidRPr="005A76F0" w:rsidRDefault="00BC2897" w:rsidP="0020269D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>A) 5x-3</w:t>
            </w:r>
            <w:r w:rsidRPr="005A76F0">
              <w:rPr>
                <w:b/>
                <w:bCs/>
              </w:rPr>
              <w:tab/>
            </w:r>
            <w:r w:rsidRPr="005A76F0">
              <w:rPr>
                <w:b/>
                <w:bCs/>
              </w:rPr>
              <w:tab/>
              <w:t>B) 3x-5</w:t>
            </w:r>
            <w:r w:rsidRPr="005A76F0">
              <w:rPr>
                <w:b/>
                <w:bCs/>
              </w:rPr>
              <w:tab/>
            </w:r>
            <w:r w:rsidRPr="005A76F0">
              <w:rPr>
                <w:b/>
                <w:bCs/>
              </w:rPr>
              <w:tab/>
              <w:t>C) 5(x-3)</w:t>
            </w:r>
            <w:r w:rsidRPr="005A76F0">
              <w:rPr>
                <w:b/>
                <w:bCs/>
              </w:rPr>
              <w:tab/>
              <w:t>D)3(x-5)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</w:tr>
      <w:tr w:rsidR="00BC2897" w:rsidRPr="005A76F0">
        <w:trPr>
          <w:trHeight w:val="1620"/>
        </w:trPr>
        <w:tc>
          <w:tcPr>
            <w:tcW w:w="5781" w:type="dxa"/>
            <w:vMerge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341" w:type="dxa"/>
            <w:vMerge w:val="restart"/>
          </w:tcPr>
          <w:p w:rsidR="00BC2897" w:rsidRPr="005A76F0" w:rsidRDefault="00BC2897" w:rsidP="00E53344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>S.15) ( 5 PUAN)</w:t>
            </w:r>
          </w:p>
          <w:p w:rsidR="00BC2897" w:rsidRPr="005A76F0" w:rsidRDefault="00BC2897" w:rsidP="00E53344">
            <w:pPr>
              <w:pStyle w:val="NoSpacing"/>
              <w:rPr>
                <w:b/>
                <w:bCs/>
              </w:rPr>
            </w:pPr>
            <w:r w:rsidRPr="005A76F0">
              <w:rPr>
                <w:b/>
                <w:bCs/>
              </w:rPr>
              <w:t xml:space="preserve">   x(x+2)+2x(x+1) cebirsel ifadesinde parantezleri kaldırarak en sade eşdeğerini bulun.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</w:tr>
      <w:tr w:rsidR="00BC2897" w:rsidRPr="005A76F0">
        <w:trPr>
          <w:trHeight w:val="1020"/>
        </w:trPr>
        <w:tc>
          <w:tcPr>
            <w:tcW w:w="5781" w:type="dxa"/>
            <w:vMerge w:val="restart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S.11) (5 PUAN)</w:t>
            </w:r>
          </w:p>
          <w:p w:rsidR="00BC2897" w:rsidRPr="005A76F0" w:rsidRDefault="00BC2897" w:rsidP="005A76F0">
            <w:pPr>
              <w:spacing w:after="0" w:line="240" w:lineRule="auto"/>
              <w:jc w:val="center"/>
            </w:pPr>
            <w:r w:rsidRPr="005A76F0">
              <w:rPr>
                <w:rFonts w:eastAsia="Times New Roman" w:cs="Times New Roman"/>
              </w:rPr>
              <w:object w:dxaOrig="5565" w:dyaOrig="2715">
                <v:shape id="_x0000_i1043" type="#_x0000_t75" style="width:278.25pt;height:135.75pt" o:ole="">
                  <v:imagedata r:id="rId17" o:title=""/>
                </v:shape>
                <o:OLEObject Type="Embed" ProgID="Paint.Picture" ShapeID="_x0000_i1043" DrawAspect="Content" ObjectID="_1354044284" r:id="rId18"/>
              </w:object>
            </w:r>
          </w:p>
          <w:p w:rsidR="00BC2897" w:rsidRPr="005A76F0" w:rsidRDefault="00BC2897" w:rsidP="005A76F0">
            <w:pPr>
              <w:spacing w:after="0" w:line="240" w:lineRule="auto"/>
              <w:jc w:val="center"/>
            </w:pPr>
          </w:p>
          <w:p w:rsidR="00BC2897" w:rsidRPr="005A76F0" w:rsidRDefault="00BC2897" w:rsidP="005A76F0">
            <w:pPr>
              <w:spacing w:after="0" w:line="240" w:lineRule="auto"/>
              <w:jc w:val="center"/>
            </w:pPr>
          </w:p>
          <w:p w:rsidR="00BC2897" w:rsidRPr="005A76F0" w:rsidRDefault="00BC2897" w:rsidP="005A76F0">
            <w:pPr>
              <w:spacing w:after="0" w:line="240" w:lineRule="auto"/>
              <w:jc w:val="center"/>
            </w:pPr>
          </w:p>
          <w:p w:rsidR="00BC2897" w:rsidRPr="005A76F0" w:rsidRDefault="00BC2897" w:rsidP="005A76F0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341" w:type="dxa"/>
            <w:vMerge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</w:tr>
      <w:tr w:rsidR="00BC2897" w:rsidRPr="005A76F0">
        <w:trPr>
          <w:trHeight w:val="3062"/>
        </w:trPr>
        <w:tc>
          <w:tcPr>
            <w:tcW w:w="5781" w:type="dxa"/>
            <w:vMerge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341" w:type="dxa"/>
            <w:vMerge w:val="restart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S.16)(5 PUAN)</w:t>
            </w:r>
          </w:p>
          <w:p w:rsidR="00BC2897" w:rsidRPr="005A76F0" w:rsidRDefault="00BC2897" w:rsidP="005A76F0">
            <w:pPr>
              <w:spacing w:after="0" w:line="240" w:lineRule="auto"/>
            </w:pPr>
            <w:r w:rsidRPr="005A76F0">
              <w:rPr>
                <w:rFonts w:eastAsia="Times New Roman" w:cs="Times New Roman"/>
              </w:rPr>
              <w:object w:dxaOrig="4305" w:dyaOrig="4725">
                <v:shape id="_x0000_i1044" type="#_x0000_t75" style="width:215.25pt;height:236.25pt" o:ole="">
                  <v:imagedata r:id="rId19" o:title=""/>
                </v:shape>
                <o:OLEObject Type="Embed" ProgID="Paint.Picture" ShapeID="_x0000_i1044" DrawAspect="Content" ObjectID="_1354044285" r:id="rId20"/>
              </w:objec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</w:tr>
      <w:tr w:rsidR="00BC2897" w:rsidRPr="005A76F0">
        <w:trPr>
          <w:trHeight w:val="2533"/>
        </w:trPr>
        <w:tc>
          <w:tcPr>
            <w:tcW w:w="5781" w:type="dxa"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  <w:r w:rsidRPr="005A76F0">
              <w:rPr>
                <w:b/>
                <w:bCs/>
              </w:rPr>
              <w:t>S.12)(5 PUAN)             (2008-SBS)</w:t>
            </w:r>
          </w:p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  <w:p w:rsidR="00BC2897" w:rsidRPr="005A76F0" w:rsidRDefault="00BC2897" w:rsidP="005A76F0">
            <w:pPr>
              <w:spacing w:after="0" w:line="240" w:lineRule="auto"/>
              <w:jc w:val="center"/>
              <w:rPr>
                <w:b/>
                <w:bCs/>
              </w:rPr>
            </w:pPr>
            <w:r w:rsidRPr="005A76F0">
              <w:rPr>
                <w:b/>
                <w:bCs/>
                <w:noProof/>
                <w:lang w:eastAsia="tr-TR"/>
              </w:rPr>
              <w:pict>
                <v:shape id="Resim 2" o:spid="_x0000_i1045" type="#_x0000_t75" style="width:234.75pt;height:107.25pt;visibility:visible">
                  <v:imagedata r:id="rId21" o:title=""/>
                </v:shape>
              </w:pict>
            </w:r>
          </w:p>
        </w:tc>
        <w:tc>
          <w:tcPr>
            <w:tcW w:w="5341" w:type="dxa"/>
            <w:vMerge/>
          </w:tcPr>
          <w:p w:rsidR="00BC2897" w:rsidRPr="005A76F0" w:rsidRDefault="00BC2897" w:rsidP="005A76F0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BC2897" w:rsidRPr="00DE6807" w:rsidRDefault="00BC2897" w:rsidP="00426A75">
      <w:pPr>
        <w:pStyle w:val="NoSpacing"/>
        <w:rPr>
          <w:b/>
          <w:bCs/>
        </w:rPr>
      </w:pPr>
      <w:r w:rsidRPr="00DE6807">
        <w:rPr>
          <w:b/>
          <w:bCs/>
          <w:u w:val="single"/>
        </w:rPr>
        <w:t>NOT BAREMİ:</w:t>
      </w:r>
      <w:r w:rsidRPr="00DE6807">
        <w:rPr>
          <w:b/>
          <w:bCs/>
        </w:rPr>
        <w:t xml:space="preserve"> </w:t>
      </w:r>
      <w:r w:rsidRPr="00DE6807">
        <w:rPr>
          <w:b/>
          <w:bCs/>
        </w:rPr>
        <w:tab/>
      </w:r>
      <w:r>
        <w:rPr>
          <w:b/>
          <w:bCs/>
        </w:rPr>
        <w:t>Soruların yanına yazılmıştır.</w:t>
      </w:r>
    </w:p>
    <w:p w:rsidR="00BC2897" w:rsidRDefault="00BC2897" w:rsidP="002A24C7">
      <w:pPr>
        <w:rPr>
          <w:b/>
          <w:bCs/>
        </w:rPr>
      </w:pPr>
      <w:r>
        <w:rPr>
          <w:b/>
          <w:bCs/>
          <w:u w:val="single"/>
        </w:rPr>
        <w:t xml:space="preserve">SÜRE: </w:t>
      </w:r>
      <w:r>
        <w:rPr>
          <w:b/>
          <w:bCs/>
        </w:rPr>
        <w:t>1 Ders saatidir.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Başarılar</w:t>
      </w:r>
    </w:p>
    <w:p w:rsidR="00BC2897" w:rsidRDefault="00BC2897" w:rsidP="002A24C7">
      <w:pPr>
        <w:rPr>
          <w:b/>
          <w:bCs/>
        </w:rPr>
      </w:pPr>
      <w:hyperlink r:id="rId22" w:history="1">
        <w:r w:rsidRPr="0062687E">
          <w:rPr>
            <w:rStyle w:val="Hyperlink"/>
            <w:b/>
            <w:bCs/>
            <w:color w:val="C0C0C0"/>
            <w:sz w:val="16"/>
            <w:szCs w:val="16"/>
          </w:rPr>
          <w:t>www.sorubak.com</w:t>
        </w:r>
      </w:hyperlink>
      <w:r w:rsidRPr="0062687E">
        <w:rPr>
          <w:b/>
          <w:bCs/>
          <w:color w:val="C0C0C0"/>
          <w:sz w:val="16"/>
          <w:szCs w:val="16"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M. Tevfik SÖZÜDOĞRU</w:t>
      </w:r>
    </w:p>
    <w:p w:rsidR="00BC2897" w:rsidRDefault="00BC2897" w:rsidP="00611DFE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sectPr w:rsidR="00BC2897" w:rsidSect="00DE61B1">
      <w:type w:val="continuous"/>
      <w:pgSz w:w="11906" w:h="16838" w:code="9"/>
      <w:pgMar w:top="284" w:right="567" w:bottom="142" w:left="567" w:header="510" w:footer="5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76FA"/>
    <w:multiLevelType w:val="hybridMultilevel"/>
    <w:tmpl w:val="BC6C199A"/>
    <w:lvl w:ilvl="0" w:tplc="84D8B776">
      <w:start w:val="1"/>
      <w:numFmt w:val="decimal"/>
      <w:lvlText w:val="%1)"/>
      <w:lvlJc w:val="left"/>
      <w:pPr>
        <w:ind w:left="450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302F2F0C"/>
    <w:multiLevelType w:val="hybridMultilevel"/>
    <w:tmpl w:val="A5624E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04E5A"/>
    <w:multiLevelType w:val="hybridMultilevel"/>
    <w:tmpl w:val="E45673FC"/>
    <w:lvl w:ilvl="0" w:tplc="2C980B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6202B"/>
    <w:multiLevelType w:val="hybridMultilevel"/>
    <w:tmpl w:val="F5A08492"/>
    <w:lvl w:ilvl="0" w:tplc="5DF62F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9D4CB7"/>
    <w:multiLevelType w:val="hybridMultilevel"/>
    <w:tmpl w:val="99C0D512"/>
    <w:lvl w:ilvl="0" w:tplc="51127E8E">
      <w:start w:val="1"/>
      <w:numFmt w:val="decimal"/>
      <w:lvlText w:val="(%1)"/>
      <w:lvlJc w:val="left"/>
      <w:pPr>
        <w:ind w:left="15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310" w:hanging="360"/>
      </w:pPr>
    </w:lvl>
    <w:lvl w:ilvl="2" w:tplc="041F001B">
      <w:start w:val="1"/>
      <w:numFmt w:val="lowerRoman"/>
      <w:lvlText w:val="%3."/>
      <w:lvlJc w:val="right"/>
      <w:pPr>
        <w:ind w:left="3030" w:hanging="180"/>
      </w:pPr>
    </w:lvl>
    <w:lvl w:ilvl="3" w:tplc="041F000F">
      <w:start w:val="1"/>
      <w:numFmt w:val="decimal"/>
      <w:lvlText w:val="%4."/>
      <w:lvlJc w:val="left"/>
      <w:pPr>
        <w:ind w:left="3750" w:hanging="360"/>
      </w:pPr>
    </w:lvl>
    <w:lvl w:ilvl="4" w:tplc="041F0019">
      <w:start w:val="1"/>
      <w:numFmt w:val="lowerLetter"/>
      <w:lvlText w:val="%5."/>
      <w:lvlJc w:val="left"/>
      <w:pPr>
        <w:ind w:left="4470" w:hanging="360"/>
      </w:pPr>
    </w:lvl>
    <w:lvl w:ilvl="5" w:tplc="041F001B">
      <w:start w:val="1"/>
      <w:numFmt w:val="lowerRoman"/>
      <w:lvlText w:val="%6."/>
      <w:lvlJc w:val="right"/>
      <w:pPr>
        <w:ind w:left="5190" w:hanging="180"/>
      </w:pPr>
    </w:lvl>
    <w:lvl w:ilvl="6" w:tplc="041F000F">
      <w:start w:val="1"/>
      <w:numFmt w:val="decimal"/>
      <w:lvlText w:val="%7."/>
      <w:lvlJc w:val="left"/>
      <w:pPr>
        <w:ind w:left="5910" w:hanging="360"/>
      </w:pPr>
    </w:lvl>
    <w:lvl w:ilvl="7" w:tplc="041F0019">
      <w:start w:val="1"/>
      <w:numFmt w:val="lowerLetter"/>
      <w:lvlText w:val="%8."/>
      <w:lvlJc w:val="left"/>
      <w:pPr>
        <w:ind w:left="6630" w:hanging="360"/>
      </w:pPr>
    </w:lvl>
    <w:lvl w:ilvl="8" w:tplc="041F001B">
      <w:start w:val="1"/>
      <w:numFmt w:val="lowerRoman"/>
      <w:lvlText w:val="%9."/>
      <w:lvlJc w:val="right"/>
      <w:pPr>
        <w:ind w:left="7350" w:hanging="180"/>
      </w:pPr>
    </w:lvl>
  </w:abstractNum>
  <w:abstractNum w:abstractNumId="5">
    <w:nsid w:val="7A182CA7"/>
    <w:multiLevelType w:val="hybridMultilevel"/>
    <w:tmpl w:val="155853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2047"/>
    <w:rsid w:val="00032B70"/>
    <w:rsid w:val="000600D4"/>
    <w:rsid w:val="000C2384"/>
    <w:rsid w:val="00124A79"/>
    <w:rsid w:val="00137AFA"/>
    <w:rsid w:val="001F1A9B"/>
    <w:rsid w:val="0020269D"/>
    <w:rsid w:val="00205BF7"/>
    <w:rsid w:val="002525BF"/>
    <w:rsid w:val="00284A7E"/>
    <w:rsid w:val="002A24C7"/>
    <w:rsid w:val="002D566B"/>
    <w:rsid w:val="00383853"/>
    <w:rsid w:val="003B37B3"/>
    <w:rsid w:val="00417098"/>
    <w:rsid w:val="00426A75"/>
    <w:rsid w:val="00476E76"/>
    <w:rsid w:val="00484403"/>
    <w:rsid w:val="004932DE"/>
    <w:rsid w:val="004E6C4D"/>
    <w:rsid w:val="005A76F0"/>
    <w:rsid w:val="005B0335"/>
    <w:rsid w:val="005B72E4"/>
    <w:rsid w:val="005B78ED"/>
    <w:rsid w:val="00604179"/>
    <w:rsid w:val="00605BBD"/>
    <w:rsid w:val="00611DFE"/>
    <w:rsid w:val="0062687E"/>
    <w:rsid w:val="00655F3A"/>
    <w:rsid w:val="006718B4"/>
    <w:rsid w:val="006A4641"/>
    <w:rsid w:val="00746DD6"/>
    <w:rsid w:val="007B3167"/>
    <w:rsid w:val="008318C6"/>
    <w:rsid w:val="0085105A"/>
    <w:rsid w:val="00911173"/>
    <w:rsid w:val="00967020"/>
    <w:rsid w:val="009961BB"/>
    <w:rsid w:val="00AB2047"/>
    <w:rsid w:val="00B07760"/>
    <w:rsid w:val="00B71015"/>
    <w:rsid w:val="00BB6013"/>
    <w:rsid w:val="00BC2897"/>
    <w:rsid w:val="00BC31C4"/>
    <w:rsid w:val="00BE11C1"/>
    <w:rsid w:val="00C574B6"/>
    <w:rsid w:val="00D715B0"/>
    <w:rsid w:val="00D865CD"/>
    <w:rsid w:val="00DB6A7B"/>
    <w:rsid w:val="00DE61B1"/>
    <w:rsid w:val="00DE6807"/>
    <w:rsid w:val="00DF1764"/>
    <w:rsid w:val="00E2291E"/>
    <w:rsid w:val="00E44C31"/>
    <w:rsid w:val="00E53344"/>
    <w:rsid w:val="00E542DB"/>
    <w:rsid w:val="00E75D6D"/>
    <w:rsid w:val="00EB5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047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4641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A4641"/>
    <w:rPr>
      <w:rFonts w:ascii="Cambria" w:hAnsi="Cambria" w:cs="Cambria"/>
      <w:b/>
      <w:bCs/>
      <w:color w:val="4F81BD"/>
    </w:rPr>
  </w:style>
  <w:style w:type="paragraph" w:styleId="NoSpacing">
    <w:name w:val="No Spacing"/>
    <w:uiPriority w:val="99"/>
    <w:qFormat/>
    <w:rsid w:val="00E44C31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2A24C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A2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24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4179"/>
    <w:pPr>
      <w:ind w:left="720"/>
    </w:pPr>
  </w:style>
  <w:style w:type="character" w:styleId="Hyperlink">
    <w:name w:val="Hyperlink"/>
    <w:basedOn w:val="DefaultParagraphFont"/>
    <w:uiPriority w:val="99"/>
    <w:rsid w:val="006268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png"/><Relationship Id="rId18" Type="http://schemas.openxmlformats.org/officeDocument/2006/relationships/oleObject" Target="embeddings/oleObject2.bin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363</Words>
  <Characters>2075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/>
  <cp:lastModifiedBy>edanur</cp:lastModifiedBy>
  <cp:revision>17</cp:revision>
  <cp:lastPrinted>2009-11-05T19:45:00Z</cp:lastPrinted>
  <dcterms:created xsi:type="dcterms:W3CDTF">2009-11-29T22:33:00Z</dcterms:created>
  <dcterms:modified xsi:type="dcterms:W3CDTF">2010-12-16T20:38:00Z</dcterms:modified>
</cp:coreProperties>
</file>