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B4C" w:rsidRPr="00AE746B" w:rsidRDefault="00177B4C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26" type="#_x0000_t75" style="position:absolute;margin-left:333.1pt;margin-top:6pt;width:187.6pt;height:72.3pt;z-index:251656704;visibility:visible">
            <v:imagedata r:id="rId5" o:title="" croptop="3838f" cropbottom="17122f" cropright="12120f"/>
          </v:shape>
        </w:pict>
      </w:r>
    </w:p>
    <w:p w:rsidR="00177B4C" w:rsidRDefault="00177B4C" w:rsidP="00E06596">
      <w:r>
        <w:rPr>
          <w:noProof/>
        </w:rPr>
        <w:pict>
          <v:shape id="_x0000_s1027" type="#_x0000_t75" style="position:absolute;margin-left:219.6pt;margin-top:-2.25pt;width:63pt;height:63pt;z-index:-251644416" o:allowoverlap="f">
            <v:imagedata r:id="rId6" o:title=""/>
          </v:shape>
        </w:pict>
      </w:r>
    </w:p>
    <w:p w:rsidR="00177B4C" w:rsidRDefault="00177B4C" w:rsidP="00E06596">
      <w:pPr>
        <w:ind w:left="-285" w:right="-561"/>
        <w:rPr>
          <w:sz w:val="22"/>
          <w:szCs w:val="22"/>
        </w:rPr>
      </w:pPr>
      <w:r>
        <w:rPr>
          <w:sz w:val="22"/>
          <w:szCs w:val="22"/>
        </w:rPr>
        <w:t xml:space="preserve">Adı Soyadı:                                                                                                             </w:t>
      </w:r>
      <w:r w:rsidRPr="006E0273">
        <w:rPr>
          <w:rFonts w:ascii="Arial Black" w:hAnsi="Arial Black" w:cs="Arial Black"/>
          <w:sz w:val="22"/>
          <w:szCs w:val="22"/>
        </w:rPr>
        <w:t>Aldığın Puan :</w:t>
      </w:r>
    </w:p>
    <w:p w:rsidR="00177B4C" w:rsidRDefault="00177B4C" w:rsidP="00E06596">
      <w:pPr>
        <w:ind w:left="-285" w:right="-561"/>
        <w:rPr>
          <w:sz w:val="22"/>
          <w:szCs w:val="22"/>
        </w:rPr>
      </w:pPr>
      <w:r>
        <w:rPr>
          <w:sz w:val="22"/>
          <w:szCs w:val="22"/>
        </w:rPr>
        <w:t>Numarası:</w:t>
      </w:r>
    </w:p>
    <w:p w:rsidR="00177B4C" w:rsidRPr="00147821" w:rsidRDefault="00177B4C" w:rsidP="00E06596">
      <w:pPr>
        <w:ind w:left="-285" w:right="-561"/>
        <w:rPr>
          <w:sz w:val="22"/>
          <w:szCs w:val="22"/>
        </w:rPr>
      </w:pPr>
      <w:r>
        <w:rPr>
          <w:sz w:val="22"/>
          <w:szCs w:val="22"/>
        </w:rPr>
        <w:t xml:space="preserve">Sınıfı:  </w:t>
      </w:r>
      <w:r w:rsidRPr="00E14ED4">
        <w:rPr>
          <w:b/>
          <w:bCs/>
          <w:sz w:val="22"/>
          <w:szCs w:val="22"/>
        </w:rPr>
        <w:t>7 / C</w:t>
      </w:r>
    </w:p>
    <w:p w:rsidR="00177B4C" w:rsidRDefault="00177B4C" w:rsidP="00E06596">
      <w:pPr>
        <w:ind w:left="-285" w:right="-561"/>
        <w:rPr>
          <w:sz w:val="22"/>
          <w:szCs w:val="22"/>
        </w:rPr>
      </w:pPr>
    </w:p>
    <w:p w:rsidR="00177B4C" w:rsidRPr="004A5BCE" w:rsidRDefault="00177B4C" w:rsidP="00E06596">
      <w:pPr>
        <w:jc w:val="center"/>
        <w:rPr>
          <w:b/>
          <w:bCs/>
        </w:rPr>
      </w:pPr>
      <w:r>
        <w:rPr>
          <w:b/>
          <w:bCs/>
          <w:sz w:val="22"/>
          <w:szCs w:val="22"/>
        </w:rPr>
        <w:t xml:space="preserve">2010-2011  </w:t>
      </w:r>
      <w:r w:rsidRPr="003C50CB">
        <w:rPr>
          <w:b/>
          <w:bCs/>
          <w:sz w:val="22"/>
          <w:szCs w:val="22"/>
        </w:rPr>
        <w:t>EĞİTİM-ÖĞRETİM YILI DURUGÖ</w:t>
      </w:r>
      <w:r>
        <w:rPr>
          <w:b/>
          <w:bCs/>
          <w:sz w:val="22"/>
          <w:szCs w:val="22"/>
        </w:rPr>
        <w:t>L  İLKÖĞRETİM OKULU 7. SINIF MATEMATİK DERSİ   1</w:t>
      </w:r>
      <w:r w:rsidRPr="003C50CB">
        <w:rPr>
          <w:b/>
          <w:bCs/>
          <w:sz w:val="22"/>
          <w:szCs w:val="22"/>
        </w:rPr>
        <w:t xml:space="preserve">.DÖNEM </w:t>
      </w:r>
      <w:r>
        <w:rPr>
          <w:b/>
          <w:bCs/>
          <w:sz w:val="22"/>
          <w:szCs w:val="22"/>
        </w:rPr>
        <w:t>2</w:t>
      </w:r>
      <w:r w:rsidRPr="003C50CB">
        <w:rPr>
          <w:b/>
          <w:bCs/>
          <w:sz w:val="22"/>
          <w:szCs w:val="22"/>
        </w:rPr>
        <w:t xml:space="preserve">.YAZILI </w:t>
      </w:r>
      <w:r>
        <w:rPr>
          <w:b/>
          <w:bCs/>
          <w:sz w:val="22"/>
          <w:szCs w:val="22"/>
        </w:rPr>
        <w:t xml:space="preserve"> SINAV </w:t>
      </w:r>
      <w:r w:rsidRPr="003C50CB">
        <w:rPr>
          <w:b/>
          <w:bCs/>
          <w:sz w:val="22"/>
          <w:szCs w:val="22"/>
        </w:rPr>
        <w:t>SORULARI</w:t>
      </w:r>
    </w:p>
    <w:tbl>
      <w:tblPr>
        <w:tblpPr w:leftFromText="141" w:rightFromText="141" w:vertAnchor="text" w:tblpX="-612" w:tblpY="1"/>
        <w:tblOverlap w:val="never"/>
        <w:tblW w:w="11628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1E0"/>
      </w:tblPr>
      <w:tblGrid>
        <w:gridCol w:w="6012"/>
        <w:gridCol w:w="5616"/>
      </w:tblGrid>
      <w:tr w:rsidR="00177B4C" w:rsidRPr="00111D79">
        <w:trPr>
          <w:trHeight w:val="2689"/>
        </w:trPr>
        <w:tc>
          <w:tcPr>
            <w:tcW w:w="6012" w:type="dxa"/>
          </w:tcPr>
          <w:p w:rsidR="00177B4C" w:rsidRDefault="00177B4C" w:rsidP="003B617E">
            <w:r>
              <w:rPr>
                <w:noProof/>
              </w:rPr>
              <w:pict>
                <v:shape id="_x0000_s1028" type="#_x0000_t75" style="position:absolute;margin-left:26.95pt;margin-top:5.1pt;width:247.55pt;height:53.5pt;z-index:251657728">
                  <v:imagedata r:id="rId7" o:title="" cropbottom="36288f"/>
                </v:shape>
              </w:pict>
            </w:r>
            <w:r>
              <w:rPr>
                <w:noProof/>
              </w:rPr>
              <w:pict>
                <v:shape id="_x0000_s1029" type="#_x0000_t75" style="position:absolute;margin-left:236.9pt;margin-top:97.6pt;width:48.85pt;height:55.9pt;z-index:251649536">
                  <v:imagedata r:id="rId8" o:title=""/>
                </v:shape>
              </w:pict>
            </w:r>
            <w:r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30" type="#_x0000_t136" style="position:absolute;margin-left:8.35pt;margin-top:5.1pt;width:9pt;height:25.5pt;z-index:251643392" fillcolor="#06c" strokecolor="#9cf" strokeweight="1.5pt">
                  <v:shadow on="t" color="#900"/>
                  <v:textpath style="font-family:&quot;Impact&quot;;v-text-kern:t" trim="t" fitpath="t" string="1"/>
                </v:shape>
              </w:pict>
            </w:r>
          </w:p>
          <w:p w:rsidR="00177B4C" w:rsidRPr="00BF67EB" w:rsidRDefault="00177B4C" w:rsidP="00BF67EB"/>
          <w:p w:rsidR="00177B4C" w:rsidRPr="00BF67EB" w:rsidRDefault="00177B4C" w:rsidP="00BF67EB"/>
          <w:p w:rsidR="00177B4C" w:rsidRPr="00BF67EB" w:rsidRDefault="00177B4C" w:rsidP="00BF67EB"/>
          <w:p w:rsidR="00177B4C" w:rsidRPr="00BF67EB" w:rsidRDefault="00177B4C" w:rsidP="00BF67EB"/>
          <w:p w:rsidR="00177B4C" w:rsidRPr="00BF67EB" w:rsidRDefault="00177B4C" w:rsidP="00BF67EB"/>
          <w:p w:rsidR="00177B4C" w:rsidRPr="00BF67EB" w:rsidRDefault="00177B4C" w:rsidP="00BF67EB"/>
          <w:p w:rsidR="00177B4C" w:rsidRPr="00BF67EB" w:rsidRDefault="00177B4C" w:rsidP="00BF67EB"/>
          <w:p w:rsidR="00177B4C" w:rsidRPr="00BF67EB" w:rsidRDefault="00177B4C" w:rsidP="00BF67EB"/>
          <w:p w:rsidR="00177B4C" w:rsidRDefault="00177B4C" w:rsidP="00BF67EB"/>
          <w:p w:rsidR="00177B4C" w:rsidRDefault="00177B4C" w:rsidP="00BF67EB"/>
          <w:p w:rsidR="00177B4C" w:rsidRDefault="00177B4C" w:rsidP="00BF67EB"/>
          <w:p w:rsidR="00177B4C" w:rsidRDefault="00177B4C" w:rsidP="00BF67EB"/>
          <w:p w:rsidR="00177B4C" w:rsidRDefault="00177B4C" w:rsidP="00BF67EB"/>
          <w:p w:rsidR="00177B4C" w:rsidRPr="00BF67EB" w:rsidRDefault="00177B4C" w:rsidP="00BF67EB"/>
        </w:tc>
        <w:tc>
          <w:tcPr>
            <w:tcW w:w="5616" w:type="dxa"/>
          </w:tcPr>
          <w:p w:rsidR="00177B4C" w:rsidRDefault="00177B4C" w:rsidP="00111D79">
            <w:pPr>
              <w:tabs>
                <w:tab w:val="left" w:pos="3345"/>
                <w:tab w:val="left" w:pos="3465"/>
              </w:tabs>
            </w:pPr>
            <w:r>
              <w:rPr>
                <w:noProof/>
              </w:rPr>
              <w:pict>
                <v:shape id="_x0000_s1031" type="#_x0000_t75" style="position:absolute;margin-left:3.45pt;margin-top:5.1pt;width:263.8pt;height:156.25pt;z-index:251658752;mso-position-horizontal-relative:text;mso-position-vertical-relative:text">
                  <v:imagedata r:id="rId9" o:title="" croptop="46233f" cropbottom="11420f" cropleft="40984f" cropright="2487f" gain="5" blacklevel="-13107f"/>
                  <o:lock v:ext="edit" aspectratio="f"/>
                </v:shape>
              </w:pict>
            </w:r>
            <w:r>
              <w:rPr>
                <w:noProof/>
              </w:rPr>
              <w:pict>
                <v:shape id="_x0000_s1032" type="#_x0000_t136" style="position:absolute;margin-left:3.45pt;margin-top:9.6pt;width:9pt;height:25.5pt;z-index:251659776;mso-position-horizontal-relative:text;mso-position-vertical-relative:text" fillcolor="#06c" strokecolor="#9cf" strokeweight="1.5pt">
                  <v:shadow on="t" color="#900"/>
                  <v:textpath style="font-family:&quot;Impact&quot;;v-text-kern:t" trim="t" fitpath="t" string="2"/>
                </v:shape>
              </w:pict>
            </w:r>
          </w:p>
          <w:p w:rsidR="00177B4C" w:rsidRDefault="00177B4C" w:rsidP="00111D79"/>
          <w:p w:rsidR="00177B4C" w:rsidRDefault="00177B4C" w:rsidP="00111D79">
            <w:pPr>
              <w:ind w:firstLine="708"/>
            </w:pPr>
          </w:p>
          <w:p w:rsidR="00177B4C" w:rsidRDefault="00177B4C" w:rsidP="00111D79">
            <w:pPr>
              <w:ind w:firstLine="708"/>
            </w:pPr>
          </w:p>
          <w:p w:rsidR="00177B4C" w:rsidRDefault="00177B4C" w:rsidP="00111D79">
            <w:pPr>
              <w:ind w:firstLine="708"/>
            </w:pPr>
          </w:p>
          <w:p w:rsidR="00177B4C" w:rsidRPr="00E606D6" w:rsidRDefault="00177B4C" w:rsidP="00111D79"/>
          <w:p w:rsidR="00177B4C" w:rsidRPr="00E606D6" w:rsidRDefault="00177B4C" w:rsidP="00111D79"/>
          <w:p w:rsidR="00177B4C" w:rsidRPr="00E606D6" w:rsidRDefault="00177B4C" w:rsidP="00111D79"/>
          <w:p w:rsidR="00177B4C" w:rsidRDefault="00177B4C" w:rsidP="00111D79"/>
          <w:p w:rsidR="00177B4C" w:rsidRDefault="00177B4C" w:rsidP="00111D79">
            <w:pPr>
              <w:jc w:val="right"/>
            </w:pPr>
          </w:p>
          <w:p w:rsidR="00177B4C" w:rsidRDefault="00177B4C" w:rsidP="00111D79">
            <w:pPr>
              <w:jc w:val="right"/>
            </w:pPr>
          </w:p>
          <w:p w:rsidR="00177B4C" w:rsidRPr="00E606D6" w:rsidRDefault="00177B4C" w:rsidP="00111D79">
            <w:pPr>
              <w:jc w:val="right"/>
            </w:pPr>
          </w:p>
        </w:tc>
      </w:tr>
      <w:tr w:rsidR="00177B4C" w:rsidRPr="00111D79">
        <w:trPr>
          <w:trHeight w:val="1546"/>
        </w:trPr>
        <w:tc>
          <w:tcPr>
            <w:tcW w:w="6012" w:type="dxa"/>
          </w:tcPr>
          <w:p w:rsidR="00177B4C" w:rsidRDefault="00177B4C" w:rsidP="00111D79">
            <w:pPr>
              <w:jc w:val="right"/>
            </w:pPr>
            <w:r>
              <w:rPr>
                <w:noProof/>
              </w:rPr>
              <w:pict>
                <v:shape id="_x0000_s1033" type="#_x0000_t136" style="position:absolute;left:0;text-align:left;margin-left:3.65pt;margin-top:4.6pt;width:9pt;height:25.5pt;z-index:251644416;mso-position-horizontal-relative:text;mso-position-vertical-relative:text" fillcolor="#06c" strokecolor="#9cf" strokeweight="1.5pt">
                  <v:shadow on="t" color="#900"/>
                  <v:textpath style="font-family:&quot;Impact&quot;;v-text-kern:t" trim="t" fitpath="t" string="3"/>
                </v:shape>
              </w:pict>
            </w:r>
          </w:p>
          <w:p w:rsidR="00177B4C" w:rsidRDefault="00177B4C" w:rsidP="00111D79">
            <w:r>
              <w:t xml:space="preserve">          </w:t>
            </w:r>
            <w:r w:rsidRPr="00111D79">
              <w:rPr>
                <w:position w:val="-12"/>
              </w:rPr>
              <w:object w:dxaOrig="4440" w:dyaOrig="400">
                <v:shape id="_x0000_i1025" type="#_x0000_t75" style="width:222pt;height:20.25pt" o:ole="">
                  <v:imagedata r:id="rId10" o:title=""/>
                </v:shape>
                <o:OLEObject Type="Embed" ProgID="Equation.3" ShapeID="_x0000_i1025" DrawAspect="Content" ObjectID="_1354127652" r:id="rId11"/>
              </w:object>
            </w:r>
          </w:p>
          <w:p w:rsidR="00177B4C" w:rsidRDefault="00177B4C" w:rsidP="00111D79"/>
          <w:p w:rsidR="00177B4C" w:rsidRDefault="00177B4C" w:rsidP="00111D79"/>
          <w:p w:rsidR="00177B4C" w:rsidRDefault="00177B4C" w:rsidP="00111D79"/>
          <w:p w:rsidR="00177B4C" w:rsidRDefault="00177B4C" w:rsidP="00111D79"/>
          <w:p w:rsidR="00177B4C" w:rsidRDefault="00177B4C" w:rsidP="00111D79"/>
          <w:p w:rsidR="00177B4C" w:rsidRDefault="00177B4C" w:rsidP="00111D79"/>
          <w:p w:rsidR="00177B4C" w:rsidRDefault="00177B4C" w:rsidP="00111D79"/>
          <w:p w:rsidR="00177B4C" w:rsidRDefault="00177B4C" w:rsidP="00111D79"/>
          <w:p w:rsidR="00177B4C" w:rsidRDefault="00177B4C" w:rsidP="00111D79"/>
          <w:p w:rsidR="00177B4C" w:rsidRDefault="00177B4C" w:rsidP="00111D79"/>
          <w:p w:rsidR="00177B4C" w:rsidRPr="0076687A" w:rsidRDefault="00177B4C" w:rsidP="00111D79"/>
        </w:tc>
        <w:tc>
          <w:tcPr>
            <w:tcW w:w="5616" w:type="dxa"/>
          </w:tcPr>
          <w:p w:rsidR="00177B4C" w:rsidRPr="0076687A" w:rsidRDefault="00177B4C" w:rsidP="00111D79">
            <w:pPr>
              <w:jc w:val="right"/>
            </w:pPr>
            <w:r>
              <w:rPr>
                <w:noProof/>
              </w:rPr>
              <w:pict>
                <v:shape id="_x0000_s1034" type="#_x0000_t75" style="position:absolute;left:0;text-align:left;margin-left:12.45pt;margin-top:4.6pt;width:261pt;height:49.5pt;z-index:251660800;mso-position-horizontal-relative:text;mso-position-vertical-relative:text">
                  <v:imagedata r:id="rId12" o:title=""/>
                </v:shape>
              </w:pict>
            </w:r>
            <w:r>
              <w:rPr>
                <w:noProof/>
              </w:rPr>
              <w:pict>
                <v:shape id="_x0000_s1035" type="#_x0000_t136" style="position:absolute;left:0;text-align:left;margin-left:.05pt;margin-top:-.2pt;width:9pt;height:25.5pt;z-index:251661824;mso-position-horizontal-relative:text;mso-position-vertical-relative:text" fillcolor="#06c" strokecolor="#9cf" strokeweight="1.5pt">
                  <v:shadow on="t" color="#900"/>
                  <v:textpath style="font-family:&quot;Impact&quot;;v-text-kern:t" trim="t" fitpath="t" string="4"/>
                </v:shape>
              </w:pict>
            </w:r>
          </w:p>
          <w:p w:rsidR="00177B4C" w:rsidRPr="00E06596" w:rsidRDefault="00177B4C" w:rsidP="003B617E">
            <w:r>
              <w:rPr>
                <w:noProof/>
              </w:rPr>
              <w:pict>
                <v:shape id="_x0000_s1036" type="#_x0000_t75" style="position:absolute;margin-left:-.25pt;margin-top:91.9pt;width:63.4pt;height:73.8pt;z-index:251648512">
                  <v:imagedata r:id="rId13" o:title=""/>
                </v:shape>
              </w:pict>
            </w:r>
            <w:r>
              <w:tab/>
            </w:r>
          </w:p>
        </w:tc>
      </w:tr>
      <w:tr w:rsidR="00177B4C" w:rsidRPr="00111D79">
        <w:trPr>
          <w:trHeight w:val="1545"/>
        </w:trPr>
        <w:tc>
          <w:tcPr>
            <w:tcW w:w="6012" w:type="dxa"/>
          </w:tcPr>
          <w:p w:rsidR="00177B4C" w:rsidRDefault="00177B4C" w:rsidP="00111D79">
            <w:pPr>
              <w:jc w:val="both"/>
            </w:pPr>
            <w:r>
              <w:rPr>
                <w:noProof/>
              </w:rPr>
              <w:pict>
                <v:shape id="_x0000_s1037" type="#_x0000_t75" style="position:absolute;left:0;text-align:left;margin-left:26.95pt;margin-top:3.2pt;width:149.25pt;height:25.5pt;z-index:251663872;mso-position-horizontal-relative:text;mso-position-vertical-relative:text">
                  <v:imagedata r:id="rId14" o:title=""/>
                </v:shape>
              </w:pict>
            </w:r>
            <w:r>
              <w:rPr>
                <w:noProof/>
              </w:rPr>
              <w:pict>
                <v:shape id="_x0000_s1038" type="#_x0000_t136" style="position:absolute;left:0;text-align:left;margin-left:3.45pt;margin-top:3.2pt;width:9pt;height:25.5pt;z-index:251651584;mso-position-horizontal-relative:text;mso-position-vertical-relative:text" fillcolor="#06c" strokecolor="#9cf" strokeweight="1.5pt">
                  <v:shadow on="t" color="#900"/>
                  <v:textpath style="font-family:&quot;Impact&quot;;v-text-kern:t" trim="t" fitpath="t" string="5"/>
                </v:shape>
              </w:pict>
            </w:r>
          </w:p>
          <w:p w:rsidR="00177B4C" w:rsidRPr="009C5506" w:rsidRDefault="00177B4C" w:rsidP="009C5506">
            <w:pPr>
              <w:tabs>
                <w:tab w:val="left" w:pos="675"/>
                <w:tab w:val="left" w:pos="960"/>
                <w:tab w:val="left" w:pos="3720"/>
              </w:tabs>
              <w:rPr>
                <w:b/>
                <w:bCs/>
              </w:rPr>
            </w:pPr>
            <w:r>
              <w:tab/>
            </w:r>
            <w:r>
              <w:tab/>
            </w:r>
            <w:r>
              <w:tab/>
            </w:r>
            <w:r w:rsidRPr="009C5506">
              <w:rPr>
                <w:b/>
                <w:bCs/>
              </w:rPr>
              <w:t xml:space="preserve">İfadesini   </w:t>
            </w:r>
            <w:r w:rsidRPr="009C5506">
              <w:rPr>
                <w:b/>
                <w:bCs/>
              </w:rPr>
              <w:tab/>
              <w:t>modelleyerek çarpın</w:t>
            </w:r>
            <w:r>
              <w:rPr>
                <w:b/>
                <w:bCs/>
              </w:rPr>
              <w:t>.</w:t>
            </w:r>
          </w:p>
          <w:p w:rsidR="00177B4C" w:rsidRDefault="00177B4C" w:rsidP="00111D79">
            <w:r>
              <w:rPr>
                <w:noProof/>
              </w:rPr>
              <w:pict>
                <v:shape id="_x0000_s1039" type="#_x0000_t75" style="position:absolute;margin-left:116.2pt;margin-top:9.35pt;width:35.25pt;height:9pt;z-index:251665920">
                  <v:imagedata r:id="rId15" o:title=""/>
                </v:shape>
              </w:pict>
            </w:r>
            <w:r>
              <w:rPr>
                <w:noProof/>
              </w:rPr>
              <w:pict>
                <v:shape id="_x0000_s1040" type="#_x0000_t75" style="position:absolute;margin-left:26.95pt;margin-top:1.1pt;width:89.25pt;height:21pt;z-index:251664896">
                  <v:imagedata r:id="rId16" o:title=""/>
                </v:shape>
              </w:pict>
            </w:r>
          </w:p>
          <w:p w:rsidR="00177B4C" w:rsidRDefault="00177B4C" w:rsidP="009C5506">
            <w:pPr>
              <w:jc w:val="right"/>
            </w:pPr>
          </w:p>
          <w:p w:rsidR="00177B4C" w:rsidRDefault="00177B4C" w:rsidP="009C5506">
            <w:pPr>
              <w:jc w:val="right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1" type="#_x0000_t32" style="position:absolute;left:0;text-align:left;margin-left:48.85pt;margin-top:11.8pt;width:0;height:139.5pt;z-index:251666944" o:connectortype="straight" strokecolor="#002060" strokeweight="1.5pt"/>
              </w:pict>
            </w:r>
          </w:p>
          <w:p w:rsidR="00177B4C" w:rsidRDefault="00177B4C" w:rsidP="009C5506">
            <w:pPr>
              <w:jc w:val="right"/>
            </w:pPr>
          </w:p>
          <w:p w:rsidR="00177B4C" w:rsidRDefault="00177B4C" w:rsidP="009C5506">
            <w:pPr>
              <w:jc w:val="right"/>
            </w:pPr>
            <w:r>
              <w:rPr>
                <w:noProof/>
              </w:rPr>
              <w:pict>
                <v:shape id="_x0000_s1042" type="#_x0000_t32" style="position:absolute;left:0;text-align:left;margin-left:21.85pt;margin-top:5.95pt;width:228.4pt;height:0;z-index:251667968" o:connectortype="straight" strokecolor="#002060" strokeweight="1.5pt"/>
              </w:pict>
            </w:r>
          </w:p>
          <w:p w:rsidR="00177B4C" w:rsidRDefault="00177B4C" w:rsidP="009C5506">
            <w:pPr>
              <w:jc w:val="right"/>
            </w:pPr>
          </w:p>
          <w:p w:rsidR="00177B4C" w:rsidRDefault="00177B4C" w:rsidP="009C5506">
            <w:pPr>
              <w:jc w:val="right"/>
            </w:pPr>
          </w:p>
          <w:p w:rsidR="00177B4C" w:rsidRDefault="00177B4C" w:rsidP="009C5506">
            <w:pPr>
              <w:jc w:val="right"/>
            </w:pPr>
          </w:p>
          <w:p w:rsidR="00177B4C" w:rsidRDefault="00177B4C" w:rsidP="009C5506">
            <w:pPr>
              <w:jc w:val="right"/>
            </w:pPr>
          </w:p>
          <w:p w:rsidR="00177B4C" w:rsidRDefault="00177B4C" w:rsidP="009C5506">
            <w:pPr>
              <w:jc w:val="right"/>
            </w:pPr>
          </w:p>
          <w:p w:rsidR="00177B4C" w:rsidRDefault="00177B4C" w:rsidP="009C5506">
            <w:pPr>
              <w:jc w:val="right"/>
            </w:pPr>
          </w:p>
          <w:p w:rsidR="00177B4C" w:rsidRDefault="00177B4C" w:rsidP="009C5506">
            <w:pPr>
              <w:jc w:val="right"/>
            </w:pPr>
          </w:p>
          <w:p w:rsidR="00177B4C" w:rsidRDefault="00177B4C" w:rsidP="009C5506">
            <w:pPr>
              <w:jc w:val="right"/>
            </w:pPr>
          </w:p>
          <w:p w:rsidR="00177B4C" w:rsidRPr="0076687A" w:rsidRDefault="00177B4C" w:rsidP="009C5506">
            <w:pPr>
              <w:jc w:val="right"/>
            </w:pPr>
          </w:p>
        </w:tc>
        <w:tc>
          <w:tcPr>
            <w:tcW w:w="5616" w:type="dxa"/>
          </w:tcPr>
          <w:p w:rsidR="00177B4C" w:rsidRPr="00111D79" w:rsidRDefault="00177B4C" w:rsidP="00111D79">
            <w:pPr>
              <w:rPr>
                <w:b/>
                <w:bCs/>
              </w:rPr>
            </w:pPr>
            <w:r>
              <w:rPr>
                <w:noProof/>
              </w:rPr>
              <w:pict>
                <v:shape id="_x0000_s1043" type="#_x0000_t136" style="position:absolute;margin-left:9.05pt;margin-top:-2.05pt;width:9pt;height:25.5pt;z-index:251646464;mso-position-horizontal-relative:text;mso-position-vertical-relative:text" fillcolor="#06c" strokecolor="#9cf" strokeweight="1.5pt">
                  <v:shadow on="t" color="#900"/>
                  <v:textpath style="font-family:&quot;Impact&quot;;v-text-kern:t" trim="t" fitpath="t" string="6"/>
                </v:shape>
              </w:pict>
            </w:r>
          </w:p>
          <w:p w:rsidR="00177B4C" w:rsidRPr="00B83918" w:rsidRDefault="00177B4C" w:rsidP="003C359A">
            <w:pPr>
              <w:rPr>
                <w:sz w:val="20"/>
                <w:szCs w:val="20"/>
              </w:rPr>
            </w:pPr>
            <w:r w:rsidRPr="00B83918">
              <w:rPr>
                <w:b/>
                <w:bCs/>
                <w:sz w:val="20"/>
                <w:szCs w:val="20"/>
              </w:rPr>
              <w:t xml:space="preserve">   </w:t>
            </w:r>
            <w:r>
              <w:rPr>
                <w:b/>
                <w:bCs/>
                <w:sz w:val="20"/>
                <w:szCs w:val="20"/>
              </w:rPr>
              <w:tab/>
            </w:r>
            <w:r w:rsidRPr="00B83918">
              <w:rPr>
                <w:b/>
                <w:bCs/>
                <w:sz w:val="20"/>
                <w:szCs w:val="20"/>
              </w:rPr>
              <w:t>Aşağıdaki ifadelerin doğru olanların başına D ,yanlış olanların başına Y yazınız</w:t>
            </w:r>
            <w:r w:rsidRPr="00B8391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  <w:p w:rsidR="00177B4C" w:rsidRPr="003C359A" w:rsidRDefault="00177B4C" w:rsidP="003C359A">
            <w:pPr>
              <w:rPr>
                <w:sz w:val="18"/>
                <w:szCs w:val="18"/>
              </w:rPr>
            </w:pPr>
            <w:r w:rsidRPr="00B83918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            </w:t>
            </w:r>
            <w:r w:rsidRPr="00B83918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</w:t>
            </w:r>
            <w:r w:rsidRPr="003C359A">
              <w:rPr>
                <w:sz w:val="18"/>
                <w:szCs w:val="18"/>
              </w:rPr>
              <w:t>Negatif işaretli iki tam sayının çarpımı pozitif tam sayıdır.</w:t>
            </w:r>
          </w:p>
          <w:p w:rsidR="00177B4C" w:rsidRDefault="00177B4C" w:rsidP="003C359A">
            <w:pPr>
              <w:rPr>
                <w:sz w:val="20"/>
                <w:szCs w:val="20"/>
              </w:rPr>
            </w:pPr>
          </w:p>
          <w:p w:rsidR="00177B4C" w:rsidRDefault="00177B4C" w:rsidP="003C359A">
            <w:pPr>
              <w:rPr>
                <w:sz w:val="20"/>
                <w:szCs w:val="20"/>
              </w:rPr>
            </w:pPr>
            <w:r w:rsidRPr="00B83918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            </w:t>
            </w:r>
            <w:r w:rsidRPr="00B83918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</w:t>
            </w:r>
            <w:r w:rsidRPr="00B83918">
              <w:rPr>
                <w:sz w:val="20"/>
                <w:szCs w:val="20"/>
              </w:rPr>
              <w:t>Ters işaretli iki tam sayının bölümü negatif tam sayıdır.</w:t>
            </w:r>
          </w:p>
          <w:p w:rsidR="00177B4C" w:rsidRPr="00B83918" w:rsidRDefault="00177B4C" w:rsidP="003C359A">
            <w:pPr>
              <w:rPr>
                <w:sz w:val="20"/>
                <w:szCs w:val="20"/>
              </w:rPr>
            </w:pPr>
          </w:p>
          <w:p w:rsidR="00177B4C" w:rsidRDefault="00177B4C" w:rsidP="003C359A">
            <w:pPr>
              <w:rPr>
                <w:sz w:val="20"/>
                <w:szCs w:val="20"/>
              </w:rPr>
            </w:pPr>
            <w:r w:rsidRPr="00B83918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            </w:t>
            </w:r>
            <w:r w:rsidRPr="00B83918">
              <w:rPr>
                <w:sz w:val="20"/>
                <w:szCs w:val="20"/>
              </w:rPr>
              <w:t>)  -1 çarpma işlemine göre etkisiz elemandır.</w:t>
            </w:r>
          </w:p>
          <w:p w:rsidR="00177B4C" w:rsidRPr="00B83918" w:rsidRDefault="00177B4C" w:rsidP="003C359A">
            <w:pPr>
              <w:rPr>
                <w:sz w:val="20"/>
                <w:szCs w:val="20"/>
              </w:rPr>
            </w:pPr>
          </w:p>
          <w:p w:rsidR="00177B4C" w:rsidRDefault="00177B4C" w:rsidP="003C359A">
            <w:pPr>
              <w:rPr>
                <w:sz w:val="20"/>
                <w:szCs w:val="20"/>
              </w:rPr>
            </w:pPr>
            <w:r w:rsidRPr="00B83918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            </w:t>
            </w:r>
            <w:r w:rsidRPr="00B83918">
              <w:rPr>
                <w:sz w:val="20"/>
                <w:szCs w:val="20"/>
              </w:rPr>
              <w:t>)  Aynı işaretli tamsayıların çarpımı pozitif tam sayıdır.</w:t>
            </w:r>
          </w:p>
          <w:p w:rsidR="00177B4C" w:rsidRPr="00B83918" w:rsidRDefault="00177B4C" w:rsidP="003C359A">
            <w:pPr>
              <w:rPr>
                <w:sz w:val="20"/>
                <w:szCs w:val="20"/>
              </w:rPr>
            </w:pPr>
          </w:p>
          <w:p w:rsidR="00177B4C" w:rsidRDefault="00177B4C" w:rsidP="003C359A">
            <w:pPr>
              <w:rPr>
                <w:sz w:val="20"/>
                <w:szCs w:val="20"/>
              </w:rPr>
            </w:pPr>
            <w:r w:rsidRPr="00B83918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            </w:t>
            </w:r>
            <w:r w:rsidRPr="00B83918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</w:t>
            </w:r>
            <w:r w:rsidRPr="00B83918">
              <w:rPr>
                <w:sz w:val="20"/>
                <w:szCs w:val="20"/>
              </w:rPr>
              <w:t>Çarpma işleminde sıfır etkisiz elemandır.</w:t>
            </w:r>
          </w:p>
          <w:p w:rsidR="00177B4C" w:rsidRPr="00B83918" w:rsidRDefault="00177B4C" w:rsidP="003C359A">
            <w:pPr>
              <w:rPr>
                <w:sz w:val="20"/>
                <w:szCs w:val="20"/>
              </w:rPr>
            </w:pPr>
          </w:p>
          <w:p w:rsidR="00177B4C" w:rsidRDefault="00177B4C" w:rsidP="003C359A">
            <w:pPr>
              <w:rPr>
                <w:sz w:val="20"/>
                <w:szCs w:val="20"/>
              </w:rPr>
            </w:pPr>
            <w:r w:rsidRPr="00B83918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            </w:t>
            </w:r>
            <w:r w:rsidRPr="00B83918">
              <w:rPr>
                <w:sz w:val="20"/>
                <w:szCs w:val="20"/>
              </w:rPr>
              <w:t>)  Her tam sayı bir rasyonel sayı olarak yazılabilir.</w:t>
            </w:r>
          </w:p>
          <w:p w:rsidR="00177B4C" w:rsidRPr="00B83918" w:rsidRDefault="00177B4C" w:rsidP="003C359A">
            <w:pPr>
              <w:rPr>
                <w:sz w:val="20"/>
                <w:szCs w:val="20"/>
              </w:rPr>
            </w:pPr>
          </w:p>
          <w:p w:rsidR="00177B4C" w:rsidRDefault="00177B4C" w:rsidP="003C359A">
            <w:pPr>
              <w:rPr>
                <w:sz w:val="20"/>
                <w:szCs w:val="20"/>
              </w:rPr>
            </w:pPr>
            <w:r w:rsidRPr="00B83918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            </w:t>
            </w:r>
            <w:r w:rsidRPr="00B83918">
              <w:rPr>
                <w:sz w:val="20"/>
                <w:szCs w:val="20"/>
              </w:rPr>
              <w:t>)  Her rasyonel sayı bir tam sayı olarak yazılabilir.</w:t>
            </w:r>
          </w:p>
          <w:p w:rsidR="00177B4C" w:rsidRPr="00B83918" w:rsidRDefault="00177B4C" w:rsidP="003C359A">
            <w:pPr>
              <w:rPr>
                <w:sz w:val="20"/>
                <w:szCs w:val="20"/>
              </w:rPr>
            </w:pPr>
          </w:p>
          <w:p w:rsidR="00177B4C" w:rsidRDefault="00177B4C" w:rsidP="003C359A">
            <w:pPr>
              <w:rPr>
                <w:sz w:val="20"/>
                <w:szCs w:val="20"/>
              </w:rPr>
            </w:pPr>
            <w:r w:rsidRPr="00B83918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            </w:t>
            </w:r>
            <w:r w:rsidRPr="00B83918">
              <w:rPr>
                <w:sz w:val="20"/>
                <w:szCs w:val="20"/>
              </w:rPr>
              <w:t>) Her doğal sayı aynı zamanda bir rasyonel sayıdır.</w:t>
            </w:r>
          </w:p>
          <w:p w:rsidR="00177B4C" w:rsidRPr="00B83918" w:rsidRDefault="00177B4C" w:rsidP="003C359A">
            <w:pPr>
              <w:rPr>
                <w:sz w:val="20"/>
                <w:szCs w:val="20"/>
              </w:rPr>
            </w:pPr>
          </w:p>
          <w:p w:rsidR="00177B4C" w:rsidRDefault="00177B4C" w:rsidP="003C359A">
            <w:pPr>
              <w:rPr>
                <w:sz w:val="20"/>
                <w:szCs w:val="20"/>
              </w:rPr>
            </w:pPr>
            <w:r w:rsidRPr="00B83918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            </w:t>
            </w:r>
            <w:r w:rsidRPr="00B83918">
              <w:rPr>
                <w:sz w:val="20"/>
                <w:szCs w:val="20"/>
              </w:rPr>
              <w:t>)  .Her rasyonel sayı aynı zamanda bir doğal sayıdır.</w:t>
            </w:r>
          </w:p>
          <w:p w:rsidR="00177B4C" w:rsidRPr="00B83918" w:rsidRDefault="00177B4C" w:rsidP="003C359A">
            <w:pPr>
              <w:rPr>
                <w:sz w:val="20"/>
                <w:szCs w:val="20"/>
              </w:rPr>
            </w:pPr>
          </w:p>
          <w:p w:rsidR="00177B4C" w:rsidRDefault="00177B4C" w:rsidP="003C359A">
            <w:pPr>
              <w:rPr>
                <w:sz w:val="20"/>
                <w:szCs w:val="20"/>
              </w:rPr>
            </w:pPr>
            <w:r w:rsidRPr="00B83918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            </w:t>
            </w:r>
            <w:r w:rsidRPr="00B83918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</w:t>
            </w:r>
            <w:r w:rsidRPr="00B83918">
              <w:rPr>
                <w:sz w:val="20"/>
                <w:szCs w:val="20"/>
              </w:rPr>
              <w:t>0,25 sayısı bir rasyonel sayıdır.</w:t>
            </w:r>
          </w:p>
          <w:p w:rsidR="00177B4C" w:rsidRPr="0076687A" w:rsidRDefault="00177B4C" w:rsidP="003C359A"/>
        </w:tc>
      </w:tr>
      <w:tr w:rsidR="00177B4C" w:rsidRPr="00111D79">
        <w:trPr>
          <w:trHeight w:val="1545"/>
        </w:trPr>
        <w:tc>
          <w:tcPr>
            <w:tcW w:w="6012" w:type="dxa"/>
          </w:tcPr>
          <w:p w:rsidR="00177B4C" w:rsidRPr="00111D79" w:rsidRDefault="00177B4C" w:rsidP="00111D79">
            <w:pPr>
              <w:ind w:firstLine="708"/>
              <w:rPr>
                <w:b/>
                <w:bCs/>
              </w:rPr>
            </w:pPr>
            <w:r>
              <w:rPr>
                <w:noProof/>
              </w:rPr>
              <w:pict>
                <v:shape id="_x0000_s1044" type="#_x0000_t136" style="position:absolute;left:0;text-align:left;margin-left:3.5pt;margin-top:3.5pt;width:9pt;height:25.5pt;z-index:251653632;mso-position-horizontal-relative:text;mso-position-vertical-relative:text" fillcolor="#06c" strokecolor="#9cf" strokeweight="1.5pt">
                  <v:shadow on="t" color="#900"/>
                  <v:textpath style="font-family:&quot;Impact&quot;;v-text-kern:t" trim="t" fitpath="t" string="7"/>
                </v:shape>
              </w:pict>
            </w:r>
          </w:p>
          <w:p w:rsidR="00177B4C" w:rsidRPr="00174734" w:rsidRDefault="00177B4C" w:rsidP="00683F27">
            <w:pPr>
              <w:tabs>
                <w:tab w:val="left" w:pos="600"/>
                <w:tab w:val="left" w:pos="765"/>
              </w:tabs>
            </w:pPr>
            <w:r>
              <w:rPr>
                <w:noProof/>
              </w:rPr>
              <w:pict>
                <v:shape id="_x0000_s1045" type="#_x0000_t75" style="position:absolute;margin-left:248.25pt;margin-top:9.1pt;width:32.05pt;height:67.6pt;z-index:251654656">
                  <v:imagedata r:id="rId17" o:title=""/>
                </v:shape>
              </w:pict>
            </w:r>
            <w:r>
              <w:tab/>
            </w:r>
            <w:r w:rsidRPr="00683F27">
              <w:rPr>
                <w:rFonts w:ascii="Arial" w:hAnsi="Arial" w:cs="Arial"/>
                <w:b/>
                <w:bCs/>
                <w:position w:val="-12"/>
              </w:rPr>
              <w:object w:dxaOrig="2740" w:dyaOrig="360">
                <v:shape id="_x0000_i1026" type="#_x0000_t75" style="width:137.25pt;height:18pt" o:ole="">
                  <v:imagedata r:id="rId18" o:title=""/>
                </v:shape>
                <o:OLEObject Type="Embed" ProgID="Equation.3" ShapeID="_x0000_i1026" DrawAspect="Content" ObjectID="_1354127653" r:id="rId19"/>
              </w:object>
            </w:r>
            <w:r>
              <w:tab/>
            </w:r>
            <w:r w:rsidRPr="00683F27">
              <w:rPr>
                <w:b/>
                <w:bCs/>
              </w:rPr>
              <w:t>ise  x=?</w:t>
            </w:r>
          </w:p>
          <w:p w:rsidR="00177B4C" w:rsidRPr="00751B40" w:rsidRDefault="00177B4C" w:rsidP="00111D79"/>
          <w:p w:rsidR="00177B4C" w:rsidRDefault="00177B4C" w:rsidP="00111D79"/>
          <w:p w:rsidR="00177B4C" w:rsidRDefault="00177B4C" w:rsidP="00111D79"/>
          <w:p w:rsidR="00177B4C" w:rsidRDefault="00177B4C" w:rsidP="00111D79"/>
          <w:p w:rsidR="00177B4C" w:rsidRDefault="00177B4C" w:rsidP="00111D79"/>
          <w:p w:rsidR="00177B4C" w:rsidRDefault="00177B4C" w:rsidP="00111D79"/>
          <w:p w:rsidR="00177B4C" w:rsidRDefault="00177B4C" w:rsidP="00111D79"/>
          <w:p w:rsidR="00177B4C" w:rsidRDefault="00177B4C" w:rsidP="00111D79"/>
          <w:p w:rsidR="00177B4C" w:rsidRPr="00751B40" w:rsidRDefault="00177B4C" w:rsidP="00111D79">
            <w:pPr>
              <w:tabs>
                <w:tab w:val="left" w:pos="4425"/>
              </w:tabs>
            </w:pPr>
          </w:p>
        </w:tc>
        <w:tc>
          <w:tcPr>
            <w:tcW w:w="5616" w:type="dxa"/>
          </w:tcPr>
          <w:p w:rsidR="00177B4C" w:rsidRDefault="00177B4C" w:rsidP="00174734">
            <w:r>
              <w:rPr>
                <w:noProof/>
              </w:rPr>
              <w:pict>
                <v:shape id="_x0000_s1046" type="#_x0000_t136" style="position:absolute;margin-left:3.45pt;margin-top:2.6pt;width:9pt;height:25.5pt;z-index:251652608;mso-position-horizontal-relative:text;mso-position-vertical-relative:text" fillcolor="#06c" strokecolor="#9cf" strokeweight="1.5pt">
                  <v:shadow on="t" color="#900"/>
                  <v:textpath style="font-family:&quot;Impact&quot;;v-text-kern:t" trim="t" fitpath="t" string="8"/>
                </v:shape>
              </w:pict>
            </w:r>
            <w:r>
              <w:rPr>
                <w:noProof/>
              </w:rPr>
              <w:t xml:space="preserve">      </w:t>
            </w:r>
          </w:p>
          <w:p w:rsidR="00177B4C" w:rsidRPr="00111D79" w:rsidRDefault="00177B4C" w:rsidP="00683F27">
            <w:pPr>
              <w:ind w:firstLine="708"/>
              <w:rPr>
                <w:rFonts w:ascii="Arial Black" w:hAnsi="Arial Black" w:cs="Arial Black"/>
                <w:noProof/>
                <w:sz w:val="20"/>
                <w:szCs w:val="20"/>
              </w:rPr>
            </w:pPr>
            <w:r w:rsidRPr="00683F27">
              <w:rPr>
                <w:rFonts w:ascii="Arial" w:hAnsi="Arial" w:cs="Arial"/>
                <w:b/>
                <w:bCs/>
                <w:position w:val="-28"/>
              </w:rPr>
              <w:object w:dxaOrig="1860" w:dyaOrig="720">
                <v:shape id="_x0000_i1027" type="#_x0000_t75" style="width:93pt;height:36pt" o:ole="">
                  <v:imagedata r:id="rId20" o:title=""/>
                </v:shape>
                <o:OLEObject Type="Embed" ProgID="Equation.3" ShapeID="_x0000_i1027" DrawAspect="Content" ObjectID="_1354127654" r:id="rId21"/>
              </w:object>
            </w:r>
            <w:r>
              <w:rPr>
                <w:rFonts w:ascii="Arial" w:hAnsi="Arial" w:cs="Arial"/>
                <w:b/>
                <w:bCs/>
                <w:position w:val="-8"/>
              </w:rPr>
              <w:t xml:space="preserve">     ise x=?</w:t>
            </w:r>
          </w:p>
          <w:p w:rsidR="00177B4C" w:rsidRPr="00174734" w:rsidRDefault="00177B4C" w:rsidP="00111D79">
            <w:pPr>
              <w:ind w:firstLine="708"/>
            </w:pPr>
          </w:p>
          <w:p w:rsidR="00177B4C" w:rsidRPr="002809FE" w:rsidRDefault="00177B4C" w:rsidP="00111D79">
            <w:pPr>
              <w:tabs>
                <w:tab w:val="left" w:pos="3915"/>
              </w:tabs>
            </w:pPr>
            <w:r>
              <w:tab/>
            </w:r>
          </w:p>
          <w:p w:rsidR="00177B4C" w:rsidRDefault="00177B4C" w:rsidP="00111D79"/>
          <w:p w:rsidR="00177B4C" w:rsidRDefault="00177B4C" w:rsidP="00111D79">
            <w:pPr>
              <w:ind w:firstLine="708"/>
            </w:pPr>
          </w:p>
          <w:p w:rsidR="00177B4C" w:rsidRPr="002B3B62" w:rsidRDefault="00177B4C" w:rsidP="00111D79"/>
          <w:p w:rsidR="00177B4C" w:rsidRPr="002B3B62" w:rsidRDefault="00177B4C" w:rsidP="00111D79"/>
          <w:p w:rsidR="00177B4C" w:rsidRDefault="00177B4C" w:rsidP="00111D79"/>
          <w:p w:rsidR="00177B4C" w:rsidRDefault="00177B4C" w:rsidP="00111D79"/>
          <w:p w:rsidR="00177B4C" w:rsidRDefault="00177B4C" w:rsidP="00111D79"/>
          <w:p w:rsidR="00177B4C" w:rsidRDefault="00177B4C" w:rsidP="00111D79"/>
          <w:p w:rsidR="00177B4C" w:rsidRDefault="00177B4C" w:rsidP="00111D79"/>
          <w:p w:rsidR="00177B4C" w:rsidRPr="002B3B62" w:rsidRDefault="00177B4C" w:rsidP="00111D79"/>
        </w:tc>
      </w:tr>
      <w:tr w:rsidR="00177B4C" w:rsidRPr="00111D79">
        <w:trPr>
          <w:trHeight w:val="1545"/>
        </w:trPr>
        <w:tc>
          <w:tcPr>
            <w:tcW w:w="6012" w:type="dxa"/>
          </w:tcPr>
          <w:p w:rsidR="00177B4C" w:rsidRPr="00111D79" w:rsidRDefault="00177B4C" w:rsidP="00111D79">
            <w:pPr>
              <w:rPr>
                <w:b/>
                <w:bCs/>
              </w:rPr>
            </w:pPr>
            <w:r>
              <w:rPr>
                <w:noProof/>
              </w:rPr>
              <w:pict>
                <v:shape id="_x0000_s1047" type="#_x0000_t75" style="position:absolute;margin-left:26.95pt;margin-top:7.1pt;width:246.15pt;height:112.5pt;z-index:251668992;mso-position-horizontal-relative:text;mso-position-vertical-relative:text">
                  <v:imagedata r:id="rId22" o:title=""/>
                </v:shape>
              </w:pict>
            </w:r>
            <w:r>
              <w:rPr>
                <w:noProof/>
              </w:rPr>
              <w:pict>
                <v:shape id="_x0000_s1048" type="#_x0000_t136" style="position:absolute;margin-left:3.45pt;margin-top:7.1pt;width:9pt;height:25.5pt;z-index:251645440;mso-position-horizontal-relative:text;mso-position-vertical-relative:text" fillcolor="#06c" strokecolor="#9cf" strokeweight="1.5pt">
                  <v:shadow on="t" color="#900"/>
                  <v:textpath style="font-family:&quot;Impact&quot;;v-text-kern:t" trim="t" fitpath="t" string="9"/>
                </v:shape>
              </w:pict>
            </w:r>
          </w:p>
          <w:p w:rsidR="00177B4C" w:rsidRPr="00111D79" w:rsidRDefault="00177B4C" w:rsidP="00111D79">
            <w:pPr>
              <w:ind w:firstLine="708"/>
              <w:rPr>
                <w:b/>
                <w:bCs/>
              </w:rPr>
            </w:pPr>
          </w:p>
          <w:p w:rsidR="00177B4C" w:rsidRPr="00111D79" w:rsidRDefault="00177B4C" w:rsidP="00111D79">
            <w:pPr>
              <w:rPr>
                <w:b/>
                <w:bCs/>
              </w:rPr>
            </w:pPr>
          </w:p>
          <w:p w:rsidR="00177B4C" w:rsidRDefault="00177B4C" w:rsidP="00111D79"/>
          <w:p w:rsidR="00177B4C" w:rsidRDefault="00177B4C" w:rsidP="00111D79"/>
          <w:p w:rsidR="00177B4C" w:rsidRDefault="00177B4C" w:rsidP="00111D79"/>
          <w:p w:rsidR="00177B4C" w:rsidRDefault="00177B4C" w:rsidP="00111D79"/>
          <w:p w:rsidR="00177B4C" w:rsidRDefault="00177B4C" w:rsidP="00111D79"/>
          <w:p w:rsidR="00177B4C" w:rsidRDefault="00177B4C" w:rsidP="00111D79"/>
          <w:p w:rsidR="00177B4C" w:rsidRDefault="00177B4C" w:rsidP="00111D79"/>
          <w:p w:rsidR="00177B4C" w:rsidRDefault="00177B4C" w:rsidP="00111D79"/>
          <w:p w:rsidR="00177B4C" w:rsidRDefault="00177B4C" w:rsidP="00111D79"/>
          <w:p w:rsidR="00177B4C" w:rsidRDefault="00177B4C" w:rsidP="00111D79"/>
          <w:p w:rsidR="00177B4C" w:rsidRPr="00F66414" w:rsidRDefault="00177B4C" w:rsidP="00111D79"/>
        </w:tc>
        <w:tc>
          <w:tcPr>
            <w:tcW w:w="5616" w:type="dxa"/>
          </w:tcPr>
          <w:p w:rsidR="00177B4C" w:rsidRDefault="00177B4C" w:rsidP="00111D79">
            <w:pPr>
              <w:rPr>
                <w:noProof/>
              </w:rPr>
            </w:pPr>
            <w:r>
              <w:rPr>
                <w:noProof/>
              </w:rPr>
              <w:pict>
                <v:shape id="_x0000_s1049" type="#_x0000_t75" style="position:absolute;margin-left:31.5pt;margin-top:1.1pt;width:128.25pt;height:31.5pt;z-index:251662848;mso-position-horizontal-relative:text;mso-position-vertical-relative:text">
                  <v:imagedata r:id="rId23" o:title=""/>
                </v:shape>
              </w:pict>
            </w:r>
            <w:r>
              <w:rPr>
                <w:noProof/>
              </w:rPr>
              <w:pict>
                <v:shape id="_x0000_s1050" type="#_x0000_t136" style="position:absolute;margin-left:8.75pt;margin-top:4.9pt;width:17.85pt;height:25.5pt;z-index:251650560;mso-position-horizontal-relative:text;mso-position-vertical-relative:text" fillcolor="#06c" strokecolor="#9cf" strokeweight="1.5pt">
                  <v:shadow on="t" color="#900"/>
                  <v:textpath style="font-family:&quot;Impact&quot;;v-text-kern:t" trim="t" fitpath="t" string="10"/>
                </v:shape>
              </w:pict>
            </w:r>
          </w:p>
          <w:p w:rsidR="00177B4C" w:rsidRPr="00697399" w:rsidRDefault="00177B4C" w:rsidP="00883994">
            <w:pPr>
              <w:tabs>
                <w:tab w:val="left" w:pos="3420"/>
              </w:tabs>
            </w:pPr>
            <w:r>
              <w:tab/>
              <w:t xml:space="preserve">ifadesinin </w:t>
            </w:r>
          </w:p>
          <w:p w:rsidR="00177B4C" w:rsidRPr="00697399" w:rsidRDefault="00177B4C" w:rsidP="00111D79"/>
          <w:p w:rsidR="00177B4C" w:rsidRDefault="00177B4C" w:rsidP="00883994">
            <w:pPr>
              <w:numPr>
                <w:ilvl w:val="0"/>
                <w:numId w:val="4"/>
              </w:numPr>
            </w:pPr>
            <w:r>
              <w:t>En sade hali?</w:t>
            </w:r>
          </w:p>
          <w:p w:rsidR="00177B4C" w:rsidRDefault="00177B4C" w:rsidP="00883994">
            <w:pPr>
              <w:ind w:left="720"/>
            </w:pPr>
          </w:p>
          <w:p w:rsidR="00177B4C" w:rsidRDefault="00177B4C" w:rsidP="00883994">
            <w:pPr>
              <w:ind w:left="720"/>
            </w:pPr>
          </w:p>
          <w:p w:rsidR="00177B4C" w:rsidRDefault="00177B4C" w:rsidP="00883994">
            <w:pPr>
              <w:ind w:left="720"/>
            </w:pPr>
          </w:p>
          <w:p w:rsidR="00177B4C" w:rsidRDefault="00177B4C" w:rsidP="00883994">
            <w:pPr>
              <w:ind w:left="720"/>
            </w:pPr>
          </w:p>
          <w:p w:rsidR="00177B4C" w:rsidRDefault="00177B4C" w:rsidP="00883994">
            <w:pPr>
              <w:ind w:left="720"/>
            </w:pPr>
          </w:p>
          <w:p w:rsidR="00177B4C" w:rsidRDefault="00177B4C" w:rsidP="00883994">
            <w:pPr>
              <w:ind w:left="720"/>
            </w:pPr>
          </w:p>
          <w:p w:rsidR="00177B4C" w:rsidRDefault="00177B4C" w:rsidP="00883994">
            <w:pPr>
              <w:ind w:left="720"/>
            </w:pPr>
          </w:p>
          <w:p w:rsidR="00177B4C" w:rsidRPr="00697399" w:rsidRDefault="00177B4C" w:rsidP="00883994">
            <w:pPr>
              <w:numPr>
                <w:ilvl w:val="0"/>
                <w:numId w:val="4"/>
              </w:numPr>
            </w:pPr>
            <w:r>
              <w:t>Katsayılar toplamı?</w:t>
            </w:r>
          </w:p>
          <w:p w:rsidR="00177B4C" w:rsidRPr="00697399" w:rsidRDefault="00177B4C" w:rsidP="003C359A">
            <w:pPr>
              <w:tabs>
                <w:tab w:val="left" w:pos="3705"/>
              </w:tabs>
            </w:pPr>
            <w:r>
              <w:tab/>
            </w:r>
            <w:r w:rsidRPr="00111D79">
              <w:rPr>
                <w:rFonts w:ascii="Arial Black" w:hAnsi="Arial Black" w:cs="Arial Black"/>
              </w:rPr>
              <w:t xml:space="preserve"> DİKKAT !!!</w:t>
            </w:r>
          </w:p>
        </w:tc>
      </w:tr>
      <w:tr w:rsidR="00177B4C" w:rsidRPr="00111D79">
        <w:trPr>
          <w:trHeight w:val="1545"/>
        </w:trPr>
        <w:tc>
          <w:tcPr>
            <w:tcW w:w="6012" w:type="dxa"/>
          </w:tcPr>
          <w:p w:rsidR="00177B4C" w:rsidRDefault="00177B4C" w:rsidP="00111D79">
            <w:pPr>
              <w:tabs>
                <w:tab w:val="left" w:pos="705"/>
              </w:tabs>
            </w:pPr>
            <w:r>
              <w:rPr>
                <w:noProof/>
              </w:rPr>
              <w:pict>
                <v:shape id="_x0000_s1051" type="#_x0000_t75" style="position:absolute;margin-left:22.5pt;margin-top:7.15pt;width:244.3pt;height:60.6pt;z-index:251670016;mso-position-horizontal-relative:text;mso-position-vertical-relative:text">
                  <v:imagedata r:id="rId24" o:title=""/>
                </v:shape>
              </w:pict>
            </w:r>
            <w:r>
              <w:rPr>
                <w:noProof/>
              </w:rPr>
              <w:pict>
                <v:shape id="_x0000_s1052" type="#_x0000_t136" style="position:absolute;margin-left:0;margin-top:7.15pt;width:18pt;height:25.5pt;z-index:251655680;mso-position-horizontal-relative:text;mso-position-vertical-relative:text" fillcolor="#06c" strokecolor="#9cf" strokeweight="1.5pt">
                  <v:shadow on="t" color="#900"/>
                  <v:textpath style="font-family:&quot;Impact&quot;;v-text-kern:t" trim="t" fitpath="t" string="11"/>
                </v:shape>
              </w:pict>
            </w:r>
            <w:r>
              <w:tab/>
            </w:r>
            <w:r>
              <w:rPr>
                <w:noProof/>
              </w:rPr>
              <w:t xml:space="preserve">   </w:t>
            </w:r>
          </w:p>
          <w:p w:rsidR="00177B4C" w:rsidRPr="00B76889" w:rsidRDefault="00177B4C" w:rsidP="00111D79">
            <w:pPr>
              <w:tabs>
                <w:tab w:val="left" w:pos="1005"/>
              </w:tabs>
            </w:pPr>
            <w:r>
              <w:tab/>
            </w:r>
          </w:p>
          <w:p w:rsidR="00177B4C" w:rsidRPr="00B76889" w:rsidRDefault="00177B4C" w:rsidP="00111D79">
            <w:pPr>
              <w:tabs>
                <w:tab w:val="left" w:pos="1005"/>
              </w:tabs>
            </w:pPr>
          </w:p>
          <w:p w:rsidR="00177B4C" w:rsidRDefault="00177B4C" w:rsidP="00111D79"/>
          <w:p w:rsidR="00177B4C" w:rsidRDefault="00177B4C" w:rsidP="00111D79"/>
          <w:p w:rsidR="00177B4C" w:rsidRDefault="00177B4C" w:rsidP="00111D79"/>
          <w:p w:rsidR="00177B4C" w:rsidRDefault="00177B4C" w:rsidP="00111D79"/>
          <w:p w:rsidR="00177B4C" w:rsidRDefault="00177B4C" w:rsidP="00111D79"/>
          <w:p w:rsidR="00177B4C" w:rsidRDefault="00177B4C" w:rsidP="00111D79"/>
          <w:p w:rsidR="00177B4C" w:rsidRDefault="00177B4C" w:rsidP="00111D79"/>
          <w:p w:rsidR="00177B4C" w:rsidRDefault="00177B4C" w:rsidP="00111D79"/>
          <w:p w:rsidR="00177B4C" w:rsidRPr="00111D79" w:rsidRDefault="00177B4C" w:rsidP="003C359A">
            <w:pPr>
              <w:tabs>
                <w:tab w:val="left" w:pos="1815"/>
              </w:tabs>
              <w:rPr>
                <w:rFonts w:ascii="Arial Black" w:hAnsi="Arial Black" w:cs="Arial Black"/>
              </w:rPr>
            </w:pPr>
            <w:r>
              <w:tab/>
            </w:r>
          </w:p>
        </w:tc>
        <w:tc>
          <w:tcPr>
            <w:tcW w:w="5616" w:type="dxa"/>
          </w:tcPr>
          <w:p w:rsidR="00177B4C" w:rsidRPr="00111D79" w:rsidRDefault="00177B4C" w:rsidP="00111D79">
            <w:pPr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>
              <w:rPr>
                <w:noProof/>
              </w:rPr>
              <w:pict>
                <v:shape id="Resim 4" o:spid="_x0000_s1053" type="#_x0000_t75" style="position:absolute;margin-left:3.45pt;margin-top:2.75pt;width:258.9pt;height:158.3pt;z-index:251671040;visibility:visible;mso-position-horizontal-relative:text;mso-position-vertical-relative:text">
                  <v:imagedata r:id="rId25" o:title="" blacklevel="6554f" grayscale="t"/>
                </v:shape>
              </w:pict>
            </w:r>
          </w:p>
          <w:p w:rsidR="00177B4C" w:rsidRPr="00111D79" w:rsidRDefault="00177B4C" w:rsidP="00111D79">
            <w:pPr>
              <w:rPr>
                <w:rFonts w:ascii="Verdana" w:hAnsi="Verdana" w:cs="Verdana"/>
                <w:b/>
                <w:bCs/>
                <w:sz w:val="18"/>
                <w:szCs w:val="18"/>
              </w:rPr>
            </w:pPr>
            <w:r w:rsidRPr="00111D79">
              <w:rPr>
                <w:rFonts w:ascii="Verdana" w:hAnsi="Verdana" w:cs="Verdana"/>
                <w:b/>
                <w:bCs/>
                <w:sz w:val="18"/>
                <w:szCs w:val="18"/>
              </w:rPr>
              <w:t xml:space="preserve">           </w:t>
            </w:r>
          </w:p>
          <w:p w:rsidR="00177B4C" w:rsidRDefault="00177B4C" w:rsidP="00111D79">
            <w:pPr>
              <w:ind w:firstLine="708"/>
            </w:pPr>
          </w:p>
          <w:p w:rsidR="00177B4C" w:rsidRDefault="00177B4C" w:rsidP="00111D79">
            <w:pPr>
              <w:ind w:firstLine="708"/>
            </w:pPr>
          </w:p>
          <w:p w:rsidR="00177B4C" w:rsidRPr="00DE444A" w:rsidRDefault="00177B4C" w:rsidP="00111D79">
            <w:pPr>
              <w:ind w:firstLine="708"/>
            </w:pPr>
          </w:p>
        </w:tc>
      </w:tr>
      <w:tr w:rsidR="00177B4C" w:rsidRPr="00111D79">
        <w:trPr>
          <w:trHeight w:val="1545"/>
        </w:trPr>
        <w:tc>
          <w:tcPr>
            <w:tcW w:w="6012" w:type="dxa"/>
          </w:tcPr>
          <w:p w:rsidR="00177B4C" w:rsidRDefault="00177B4C" w:rsidP="00111D79">
            <w:pPr>
              <w:tabs>
                <w:tab w:val="left" w:pos="3105"/>
                <w:tab w:val="left" w:pos="3855"/>
              </w:tabs>
              <w:rPr>
                <w:noProof/>
              </w:rPr>
            </w:pPr>
          </w:p>
          <w:p w:rsidR="00177B4C" w:rsidRDefault="00177B4C" w:rsidP="00336794">
            <w:pPr>
              <w:rPr>
                <w:noProof/>
              </w:rPr>
            </w:pPr>
            <w:r w:rsidRPr="00111D79">
              <w:rPr>
                <w:rFonts w:ascii="Arial Black" w:hAnsi="Arial Black" w:cs="Arial Black"/>
                <w:noProof/>
              </w:rPr>
              <w:t>Sınav Hakkındaki Görüşleriniz:</w:t>
            </w:r>
          </w:p>
          <w:p w:rsidR="00177B4C" w:rsidRDefault="00177B4C" w:rsidP="00111D79">
            <w:pPr>
              <w:tabs>
                <w:tab w:val="left" w:pos="3105"/>
                <w:tab w:val="left" w:pos="3855"/>
              </w:tabs>
              <w:rPr>
                <w:noProof/>
              </w:rPr>
            </w:pPr>
          </w:p>
        </w:tc>
        <w:tc>
          <w:tcPr>
            <w:tcW w:w="5616" w:type="dxa"/>
          </w:tcPr>
          <w:p w:rsidR="00177B4C" w:rsidRDefault="00177B4C" w:rsidP="00111D79">
            <w:pPr>
              <w:rPr>
                <w:noProof/>
              </w:rPr>
            </w:pPr>
            <w:r>
              <w:rPr>
                <w:noProof/>
              </w:rPr>
              <w:pict>
                <v:shape id="_x0000_s1054" type="#_x0000_t75" style="position:absolute;margin-left:160.35pt;margin-top:5.35pt;width:102pt;height:72.75pt;z-index:251647488;mso-position-horizontal-relative:text;mso-position-vertical-relative:text">
                  <v:imagedata r:id="rId26" o:title=""/>
                  <o:lock v:ext="edit" cropping="t"/>
                </v:shape>
              </w:pict>
            </w:r>
          </w:p>
          <w:p w:rsidR="00177B4C" w:rsidRDefault="00177B4C" w:rsidP="00111D79">
            <w:pPr>
              <w:rPr>
                <w:noProof/>
              </w:rPr>
            </w:pPr>
            <w:r>
              <w:rPr>
                <w:rFonts w:ascii="Cambria" w:hAnsi="Cambria" w:cs="Cambria"/>
                <w:sz w:val="22"/>
                <w:szCs w:val="22"/>
              </w:rPr>
              <w:tab/>
            </w:r>
            <w:hyperlink r:id="rId27" w:history="1">
              <w:r>
                <w:rPr>
                  <w:rStyle w:val="Hyperlink"/>
                  <w:rFonts w:ascii="Cambria" w:hAnsi="Cambria" w:cs="Cambria"/>
                  <w:color w:val="C0C0C0"/>
                  <w:sz w:val="16"/>
                  <w:szCs w:val="16"/>
                </w:rPr>
                <w:t>www.sorubak.com</w:t>
              </w:r>
            </w:hyperlink>
          </w:p>
          <w:p w:rsidR="00177B4C" w:rsidRDefault="00177B4C" w:rsidP="00111D79">
            <w:pPr>
              <w:rPr>
                <w:noProof/>
              </w:rPr>
            </w:pPr>
          </w:p>
          <w:p w:rsidR="00177B4C" w:rsidRDefault="00177B4C" w:rsidP="00111D79">
            <w:pPr>
              <w:rPr>
                <w:noProof/>
              </w:rPr>
            </w:pPr>
          </w:p>
          <w:p w:rsidR="00177B4C" w:rsidRDefault="00177B4C" w:rsidP="00111D79">
            <w:pPr>
              <w:rPr>
                <w:noProof/>
              </w:rPr>
            </w:pPr>
          </w:p>
          <w:p w:rsidR="00177B4C" w:rsidRDefault="00177B4C" w:rsidP="00111D79">
            <w:pPr>
              <w:rPr>
                <w:noProof/>
              </w:rPr>
            </w:pPr>
          </w:p>
          <w:p w:rsidR="00177B4C" w:rsidRDefault="00177B4C" w:rsidP="00E14ED4">
            <w:pPr>
              <w:rPr>
                <w:noProof/>
              </w:rPr>
            </w:pPr>
            <w:r w:rsidRPr="00111D79">
              <w:rPr>
                <w:rFonts w:ascii="Kunstler Script" w:hAnsi="Kunstler Script" w:cs="Kunstler Script"/>
                <w:b/>
                <w:bCs/>
                <w:sz w:val="40"/>
                <w:szCs w:val="40"/>
              </w:rPr>
              <w:t xml:space="preserve">                         GÖKHAN ZAFER</w:t>
            </w:r>
          </w:p>
          <w:p w:rsidR="00177B4C" w:rsidRDefault="00177B4C" w:rsidP="00E14ED4">
            <w:pPr>
              <w:rPr>
                <w:noProof/>
              </w:rPr>
            </w:pPr>
            <w:r w:rsidRPr="00111D79">
              <w:rPr>
                <w:rFonts w:ascii="Kunstler Script" w:hAnsi="Kunstler Script" w:cs="Kunstler Script"/>
                <w:b/>
                <w:bCs/>
                <w:sz w:val="40"/>
                <w:szCs w:val="40"/>
              </w:rPr>
              <w:t xml:space="preserve">                                   Matematik  Ögretmeni</w:t>
            </w:r>
          </w:p>
          <w:p w:rsidR="00177B4C" w:rsidRDefault="00177B4C" w:rsidP="00111D79">
            <w:pPr>
              <w:rPr>
                <w:noProof/>
              </w:rPr>
            </w:pPr>
          </w:p>
        </w:tc>
      </w:tr>
    </w:tbl>
    <w:p w:rsidR="00177B4C" w:rsidRPr="009C78C7" w:rsidRDefault="00177B4C" w:rsidP="00111D79">
      <w:pPr>
        <w:rPr>
          <w:b/>
          <w:bCs/>
          <w:sz w:val="40"/>
          <w:szCs w:val="40"/>
        </w:rPr>
      </w:pPr>
      <w:r w:rsidRPr="00C345B6">
        <w:rPr>
          <w:rFonts w:ascii="Arial Black" w:hAnsi="Arial Black" w:cs="Arial Black"/>
          <w:sz w:val="18"/>
          <w:szCs w:val="18"/>
        </w:rPr>
        <w:t xml:space="preserve">NOT: </w:t>
      </w:r>
      <w:r>
        <w:rPr>
          <w:rFonts w:ascii="Arial Black" w:hAnsi="Arial Black" w:cs="Arial Black"/>
          <w:sz w:val="18"/>
          <w:szCs w:val="18"/>
        </w:rPr>
        <w:t xml:space="preserve">11 sorudan seçeceğiniz 10 sorunun her biri 10 puan değerindedir.  Şıklı  sorularda 2 şıkta işaretleme  yaptığınızda  sorunuz  geçersiz sayılacaktır.  Yapmadığınız  soruların  üzerine  büyük harfle   </w:t>
      </w:r>
      <w:r w:rsidRPr="000F55AD">
        <w:rPr>
          <w:rFonts w:ascii="Arial Black" w:hAnsi="Arial Black" w:cs="Arial Black"/>
          <w:sz w:val="22"/>
          <w:szCs w:val="22"/>
          <w:u w:val="single"/>
        </w:rPr>
        <w:t xml:space="preserve">JOKER </w:t>
      </w:r>
      <w:r w:rsidRPr="000F55AD">
        <w:rPr>
          <w:rFonts w:ascii="Arial Black" w:hAnsi="Arial Black" w:cs="Arial Black"/>
          <w:sz w:val="22"/>
          <w:szCs w:val="22"/>
        </w:rPr>
        <w:t xml:space="preserve"> </w:t>
      </w:r>
      <w:r>
        <w:rPr>
          <w:rFonts w:ascii="Arial Black" w:hAnsi="Arial Black" w:cs="Arial Black"/>
          <w:sz w:val="18"/>
          <w:szCs w:val="18"/>
        </w:rPr>
        <w:t>yazınız.</w:t>
      </w:r>
      <w:r>
        <w:rPr>
          <w:rFonts w:ascii="Arial Black" w:hAnsi="Arial Black" w:cs="Arial Black"/>
          <w:sz w:val="18"/>
          <w:szCs w:val="18"/>
        </w:rPr>
        <w:tab/>
      </w:r>
      <w:r>
        <w:rPr>
          <w:rFonts w:ascii="Arial Black" w:hAnsi="Arial Black" w:cs="Arial Black"/>
          <w:sz w:val="18"/>
          <w:szCs w:val="18"/>
        </w:rPr>
        <w:tab/>
        <w:t>BAŞARILAR…</w:t>
      </w:r>
      <w:r w:rsidRPr="009C78C7">
        <w:rPr>
          <w:rFonts w:ascii="Kunstler Script" w:hAnsi="Kunstler Script" w:cs="Kunstler Script"/>
          <w:b/>
          <w:bCs/>
          <w:sz w:val="40"/>
          <w:szCs w:val="40"/>
        </w:rPr>
        <w:t xml:space="preserve">   </w:t>
      </w:r>
    </w:p>
    <w:sectPr w:rsidR="00177B4C" w:rsidRPr="009C78C7" w:rsidSect="00065EC6">
      <w:pgSz w:w="11906" w:h="16838"/>
      <w:pgMar w:top="360" w:right="851" w:bottom="35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F358F"/>
    <w:multiLevelType w:val="hybridMultilevel"/>
    <w:tmpl w:val="F88EEDEE"/>
    <w:lvl w:ilvl="0" w:tplc="F79A5F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53C08"/>
    <w:multiLevelType w:val="hybridMultilevel"/>
    <w:tmpl w:val="1F9CF4AA"/>
    <w:lvl w:ilvl="0" w:tplc="7D886626">
      <w:start w:val="1"/>
      <w:numFmt w:val="decimal"/>
      <w:lvlText w:val="%1.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F2478C"/>
    <w:multiLevelType w:val="hybridMultilevel"/>
    <w:tmpl w:val="370ACBE6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5E2F39C">
      <w:start w:val="1"/>
      <w:numFmt w:val="lowerLetter"/>
      <w:lvlText w:val="%2)"/>
      <w:lvlJc w:val="left"/>
      <w:pPr>
        <w:tabs>
          <w:tab w:val="num" w:pos="1440"/>
        </w:tabs>
        <w:ind w:left="1701" w:hanging="1304"/>
      </w:pPr>
      <w:rPr>
        <w:rFonts w:hint="default"/>
      </w:rPr>
    </w:lvl>
    <w:lvl w:ilvl="2" w:tplc="041F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024367"/>
    <w:multiLevelType w:val="hybridMultilevel"/>
    <w:tmpl w:val="8F0419C4"/>
    <w:lvl w:ilvl="0" w:tplc="DE200B52">
      <w:start w:val="2"/>
      <w:numFmt w:val="upperRoman"/>
      <w:lvlText w:val="%1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5960"/>
    <w:rsid w:val="000041B6"/>
    <w:rsid w:val="00013375"/>
    <w:rsid w:val="00037F43"/>
    <w:rsid w:val="000637A1"/>
    <w:rsid w:val="00065EC6"/>
    <w:rsid w:val="00075D5C"/>
    <w:rsid w:val="000A2CCF"/>
    <w:rsid w:val="000B617D"/>
    <w:rsid w:val="000C1DF5"/>
    <w:rsid w:val="000D5DD8"/>
    <w:rsid w:val="000D6994"/>
    <w:rsid w:val="000E6AF8"/>
    <w:rsid w:val="000F55AD"/>
    <w:rsid w:val="00106FB6"/>
    <w:rsid w:val="00111D79"/>
    <w:rsid w:val="001152F1"/>
    <w:rsid w:val="00121CA5"/>
    <w:rsid w:val="00142137"/>
    <w:rsid w:val="00147821"/>
    <w:rsid w:val="00160170"/>
    <w:rsid w:val="00174734"/>
    <w:rsid w:val="00177B4C"/>
    <w:rsid w:val="001B4BE3"/>
    <w:rsid w:val="001E5445"/>
    <w:rsid w:val="001F08A3"/>
    <w:rsid w:val="00206A33"/>
    <w:rsid w:val="00257F35"/>
    <w:rsid w:val="00267103"/>
    <w:rsid w:val="002809FE"/>
    <w:rsid w:val="002B20E9"/>
    <w:rsid w:val="002B3B62"/>
    <w:rsid w:val="002B5891"/>
    <w:rsid w:val="002B61D2"/>
    <w:rsid w:val="002C4F4C"/>
    <w:rsid w:val="002D1030"/>
    <w:rsid w:val="002E1054"/>
    <w:rsid w:val="00321CE8"/>
    <w:rsid w:val="00322E62"/>
    <w:rsid w:val="00336794"/>
    <w:rsid w:val="00340544"/>
    <w:rsid w:val="00347FA9"/>
    <w:rsid w:val="003521E9"/>
    <w:rsid w:val="003650E3"/>
    <w:rsid w:val="003A418D"/>
    <w:rsid w:val="003B617E"/>
    <w:rsid w:val="003B77AB"/>
    <w:rsid w:val="003C359A"/>
    <w:rsid w:val="003C50CB"/>
    <w:rsid w:val="003F159C"/>
    <w:rsid w:val="003F4DAE"/>
    <w:rsid w:val="00400FC7"/>
    <w:rsid w:val="00412698"/>
    <w:rsid w:val="0041455A"/>
    <w:rsid w:val="00426439"/>
    <w:rsid w:val="00481EDF"/>
    <w:rsid w:val="0049449A"/>
    <w:rsid w:val="004A26E7"/>
    <w:rsid w:val="004A5BCE"/>
    <w:rsid w:val="004C2DA1"/>
    <w:rsid w:val="004C3C78"/>
    <w:rsid w:val="004D124F"/>
    <w:rsid w:val="00554212"/>
    <w:rsid w:val="0056015D"/>
    <w:rsid w:val="00574E35"/>
    <w:rsid w:val="005839CE"/>
    <w:rsid w:val="005E07C1"/>
    <w:rsid w:val="005F175D"/>
    <w:rsid w:val="005F2F0C"/>
    <w:rsid w:val="005F72C4"/>
    <w:rsid w:val="00633F6A"/>
    <w:rsid w:val="00656093"/>
    <w:rsid w:val="0065655B"/>
    <w:rsid w:val="00683F27"/>
    <w:rsid w:val="006852B5"/>
    <w:rsid w:val="00697399"/>
    <w:rsid w:val="006B05B7"/>
    <w:rsid w:val="006B4B76"/>
    <w:rsid w:val="006E0273"/>
    <w:rsid w:val="007047BF"/>
    <w:rsid w:val="00713258"/>
    <w:rsid w:val="00736420"/>
    <w:rsid w:val="00746585"/>
    <w:rsid w:val="00751B40"/>
    <w:rsid w:val="0076687A"/>
    <w:rsid w:val="0077168D"/>
    <w:rsid w:val="00771A2E"/>
    <w:rsid w:val="007957FA"/>
    <w:rsid w:val="00797500"/>
    <w:rsid w:val="007977C2"/>
    <w:rsid w:val="007B50D9"/>
    <w:rsid w:val="00810279"/>
    <w:rsid w:val="00817358"/>
    <w:rsid w:val="00870A5A"/>
    <w:rsid w:val="00883994"/>
    <w:rsid w:val="00901A4A"/>
    <w:rsid w:val="00914FA2"/>
    <w:rsid w:val="0092653D"/>
    <w:rsid w:val="0093073D"/>
    <w:rsid w:val="009446D5"/>
    <w:rsid w:val="00990223"/>
    <w:rsid w:val="009C5506"/>
    <w:rsid w:val="009C600C"/>
    <w:rsid w:val="009C78C7"/>
    <w:rsid w:val="009E6D5F"/>
    <w:rsid w:val="00A07C58"/>
    <w:rsid w:val="00A10D86"/>
    <w:rsid w:val="00A40BB7"/>
    <w:rsid w:val="00A45CB5"/>
    <w:rsid w:val="00A55623"/>
    <w:rsid w:val="00A67676"/>
    <w:rsid w:val="00A81FBC"/>
    <w:rsid w:val="00A9388C"/>
    <w:rsid w:val="00AA26D2"/>
    <w:rsid w:val="00AE746B"/>
    <w:rsid w:val="00B075F0"/>
    <w:rsid w:val="00B12AA1"/>
    <w:rsid w:val="00B14B37"/>
    <w:rsid w:val="00B17FA5"/>
    <w:rsid w:val="00B441C3"/>
    <w:rsid w:val="00B655C5"/>
    <w:rsid w:val="00B6735F"/>
    <w:rsid w:val="00B76889"/>
    <w:rsid w:val="00B83918"/>
    <w:rsid w:val="00B95C52"/>
    <w:rsid w:val="00BD1EB7"/>
    <w:rsid w:val="00BE1B80"/>
    <w:rsid w:val="00BE3731"/>
    <w:rsid w:val="00BF67EB"/>
    <w:rsid w:val="00C25839"/>
    <w:rsid w:val="00C277C9"/>
    <w:rsid w:val="00C345B6"/>
    <w:rsid w:val="00C543C7"/>
    <w:rsid w:val="00C81C89"/>
    <w:rsid w:val="00C82503"/>
    <w:rsid w:val="00D40B4E"/>
    <w:rsid w:val="00D77C7F"/>
    <w:rsid w:val="00D97352"/>
    <w:rsid w:val="00DB33C2"/>
    <w:rsid w:val="00DB7F7C"/>
    <w:rsid w:val="00DD3EC8"/>
    <w:rsid w:val="00DE444A"/>
    <w:rsid w:val="00DF5251"/>
    <w:rsid w:val="00E06596"/>
    <w:rsid w:val="00E14ED4"/>
    <w:rsid w:val="00E20E1D"/>
    <w:rsid w:val="00E22779"/>
    <w:rsid w:val="00E5077A"/>
    <w:rsid w:val="00E606D6"/>
    <w:rsid w:val="00E62D70"/>
    <w:rsid w:val="00E67FE2"/>
    <w:rsid w:val="00EA4147"/>
    <w:rsid w:val="00EB13A7"/>
    <w:rsid w:val="00F0043F"/>
    <w:rsid w:val="00F37F1A"/>
    <w:rsid w:val="00F40AAE"/>
    <w:rsid w:val="00F422C5"/>
    <w:rsid w:val="00F6262E"/>
    <w:rsid w:val="00F66414"/>
    <w:rsid w:val="00F77017"/>
    <w:rsid w:val="00F7782F"/>
    <w:rsid w:val="00F83D48"/>
    <w:rsid w:val="00FA5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96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A596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047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wmf"/><Relationship Id="rId26" Type="http://schemas.openxmlformats.org/officeDocument/2006/relationships/image" Target="media/image19.gif"/><Relationship Id="rId3" Type="http://schemas.openxmlformats.org/officeDocument/2006/relationships/settings" Target="settings.xml"/><Relationship Id="rId21" Type="http://schemas.openxmlformats.org/officeDocument/2006/relationships/oleObject" Target="embeddings/oleObject3.bin"/><Relationship Id="rId7" Type="http://schemas.openxmlformats.org/officeDocument/2006/relationships/image" Target="media/image3.emf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4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oleObject" Target="embeddings/oleObject1.bin"/><Relationship Id="rId24" Type="http://schemas.openxmlformats.org/officeDocument/2006/relationships/image" Target="media/image17.emf"/><Relationship Id="rId5" Type="http://schemas.openxmlformats.org/officeDocument/2006/relationships/image" Target="media/image1.png"/><Relationship Id="rId15" Type="http://schemas.openxmlformats.org/officeDocument/2006/relationships/image" Target="media/image10.emf"/><Relationship Id="rId23" Type="http://schemas.openxmlformats.org/officeDocument/2006/relationships/image" Target="media/image16.emf"/><Relationship Id="rId28" Type="http://schemas.openxmlformats.org/officeDocument/2006/relationships/fontTable" Target="fontTable.xml"/><Relationship Id="rId10" Type="http://schemas.openxmlformats.org/officeDocument/2006/relationships/image" Target="media/image6.wmf"/><Relationship Id="rId19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emf"/><Relationship Id="rId22" Type="http://schemas.openxmlformats.org/officeDocument/2006/relationships/image" Target="media/image15.emf"/><Relationship Id="rId27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272</Words>
  <Characters>1556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2008–2009 EĞİTİM-ÖĞRETİM YILI</dc:title>
  <dc:subject/>
  <dc:creator>deniz</dc:creator>
  <cp:keywords/>
  <dc:description/>
  <cp:lastModifiedBy>edanur</cp:lastModifiedBy>
  <cp:revision>7</cp:revision>
  <cp:lastPrinted>2009-03-08T20:05:00Z</cp:lastPrinted>
  <dcterms:created xsi:type="dcterms:W3CDTF">2010-12-09T19:45:00Z</dcterms:created>
  <dcterms:modified xsi:type="dcterms:W3CDTF">2010-12-17T19:48:00Z</dcterms:modified>
</cp:coreProperties>
</file>