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5829"/>
        <w:gridCol w:w="2178"/>
      </w:tblGrid>
      <w:tr w:rsidR="00D51DFD" w:rsidRPr="00390B1D">
        <w:trPr>
          <w:trHeight w:val="212"/>
          <w:jc w:val="center"/>
        </w:trPr>
        <w:tc>
          <w:tcPr>
            <w:tcW w:w="1401" w:type="pct"/>
          </w:tcPr>
          <w:p w:rsidR="00D51DFD" w:rsidRPr="006E1566" w:rsidRDefault="00D51DFD" w:rsidP="0022701A">
            <w:pPr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ADI :</w:t>
            </w:r>
          </w:p>
        </w:tc>
        <w:tc>
          <w:tcPr>
            <w:tcW w:w="2620" w:type="pct"/>
            <w:tcBorders>
              <w:bottom w:val="nil"/>
            </w:tcBorders>
          </w:tcPr>
          <w:p w:rsidR="00D51DFD" w:rsidRPr="006E1566" w:rsidRDefault="00D51DFD" w:rsidP="00390B1D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KAYMAKAM ÖZGÜR AZER KURAK İLKÖĞRETİM OKULU</w:t>
            </w:r>
          </w:p>
        </w:tc>
        <w:tc>
          <w:tcPr>
            <w:tcW w:w="979" w:type="pct"/>
            <w:vMerge w:val="restart"/>
          </w:tcPr>
          <w:p w:rsidR="00D51DFD" w:rsidRPr="00C56643" w:rsidRDefault="00D51DFD" w:rsidP="00390B1D">
            <w:pPr>
              <w:jc w:val="center"/>
              <w:rPr>
                <w:rFonts w:ascii="Comic Sans MS" w:hAnsi="Comic Sans MS"/>
                <w:b/>
                <w:sz w:val="10"/>
              </w:rPr>
            </w:pPr>
            <w:r w:rsidRPr="00C56643">
              <w:rPr>
                <w:rFonts w:ascii="Comic Sans MS" w:hAnsi="Comic Sans MS"/>
                <w:b/>
                <w:sz w:val="44"/>
              </w:rPr>
              <w:t>6.</w:t>
            </w:r>
            <w:r w:rsidRPr="00C56643">
              <w:rPr>
                <w:rFonts w:ascii="Comic Sans MS" w:hAnsi="Comic Sans MS"/>
                <w:b/>
                <w:sz w:val="10"/>
              </w:rPr>
              <w:t>SINIF</w:t>
            </w:r>
          </w:p>
          <w:p w:rsidR="00D51DFD" w:rsidRPr="00390B1D" w:rsidRDefault="00D51DFD" w:rsidP="00390B1D">
            <w:pPr>
              <w:jc w:val="center"/>
              <w:rPr>
                <w:rFonts w:ascii="Comic Sans MS" w:hAnsi="Comic Sans MS"/>
              </w:rPr>
            </w:pPr>
            <w:r w:rsidRPr="00C56643">
              <w:rPr>
                <w:rFonts w:ascii="Comic Sans MS" w:hAnsi="Comic Sans MS"/>
                <w:sz w:val="16"/>
              </w:rPr>
              <w:t>4  OCAK 2010</w:t>
            </w:r>
          </w:p>
        </w:tc>
      </w:tr>
      <w:tr w:rsidR="00D51DFD" w:rsidRPr="00390B1D">
        <w:trPr>
          <w:trHeight w:val="212"/>
          <w:jc w:val="center"/>
        </w:trPr>
        <w:tc>
          <w:tcPr>
            <w:tcW w:w="1401" w:type="pct"/>
          </w:tcPr>
          <w:p w:rsidR="00D51DFD" w:rsidRPr="006E1566" w:rsidRDefault="00D51DFD" w:rsidP="0022701A">
            <w:pPr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D51DFD" w:rsidRPr="006E1566" w:rsidRDefault="00D51DFD" w:rsidP="00390B1D">
            <w:pPr>
              <w:jc w:val="center"/>
              <w:rPr>
                <w:rFonts w:ascii="Comic Sans MS" w:hAnsi="Comic Sans MS"/>
                <w:b/>
                <w:sz w:val="18"/>
                <w:szCs w:val="20"/>
              </w:rPr>
            </w:pPr>
            <w:r w:rsidRPr="006E1566">
              <w:rPr>
                <w:rFonts w:ascii="Comic Sans MS" w:hAnsi="Comic Sans MS"/>
                <w:b/>
                <w:sz w:val="18"/>
                <w:szCs w:val="20"/>
              </w:rPr>
              <w:t>SOSYAL BİLGİLER</w:t>
            </w:r>
          </w:p>
        </w:tc>
        <w:tc>
          <w:tcPr>
            <w:tcW w:w="979" w:type="pct"/>
            <w:vMerge/>
          </w:tcPr>
          <w:p w:rsidR="00D51DFD" w:rsidRPr="00390B1D" w:rsidRDefault="00D51DFD" w:rsidP="00390B1D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D51DFD" w:rsidRPr="00390B1D">
        <w:trPr>
          <w:trHeight w:val="250"/>
          <w:jc w:val="center"/>
        </w:trPr>
        <w:tc>
          <w:tcPr>
            <w:tcW w:w="1401" w:type="pct"/>
            <w:vAlign w:val="center"/>
          </w:tcPr>
          <w:p w:rsidR="00D51DFD" w:rsidRPr="006E1566" w:rsidRDefault="00D51DFD" w:rsidP="00FD3088">
            <w:pPr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 xml:space="preserve">SINIFI : 6      NO: </w:t>
            </w:r>
          </w:p>
        </w:tc>
        <w:tc>
          <w:tcPr>
            <w:tcW w:w="2620" w:type="pct"/>
            <w:tcBorders>
              <w:top w:val="nil"/>
            </w:tcBorders>
          </w:tcPr>
          <w:p w:rsidR="00D51DFD" w:rsidRPr="006E1566" w:rsidRDefault="00D51DFD" w:rsidP="006840C1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 xml:space="preserve">2010-2011 </w:t>
            </w:r>
            <w:r w:rsidRPr="006E1566">
              <w:rPr>
                <w:rFonts w:ascii="Comic Sans MS" w:hAnsi="Comic Sans MS"/>
                <w:sz w:val="18"/>
                <w:szCs w:val="20"/>
              </w:rPr>
              <w:t xml:space="preserve">ÖĞRETİM YILI </w:t>
            </w:r>
            <w:r>
              <w:rPr>
                <w:rFonts w:ascii="Comic Sans MS" w:hAnsi="Comic Sans MS"/>
                <w:sz w:val="18"/>
                <w:szCs w:val="20"/>
              </w:rPr>
              <w:t>I</w:t>
            </w:r>
            <w:r w:rsidRPr="006E1566">
              <w:rPr>
                <w:rFonts w:ascii="Comic Sans MS" w:hAnsi="Comic Sans MS"/>
                <w:sz w:val="18"/>
                <w:szCs w:val="20"/>
              </w:rPr>
              <w:t xml:space="preserve"> DÖNEM I</w:t>
            </w:r>
            <w:r>
              <w:rPr>
                <w:rFonts w:ascii="Comic Sans MS" w:hAnsi="Comic Sans MS"/>
                <w:sz w:val="18"/>
                <w:szCs w:val="20"/>
              </w:rPr>
              <w:t>II</w:t>
            </w:r>
            <w:r w:rsidRPr="006E1566">
              <w:rPr>
                <w:rFonts w:ascii="Comic Sans MS" w:hAnsi="Comic Sans MS"/>
                <w:sz w:val="18"/>
                <w:szCs w:val="20"/>
              </w:rPr>
              <w:t>. ORTAK SINAVI</w:t>
            </w:r>
          </w:p>
        </w:tc>
        <w:tc>
          <w:tcPr>
            <w:tcW w:w="979" w:type="pct"/>
            <w:vMerge/>
          </w:tcPr>
          <w:p w:rsidR="00D51DFD" w:rsidRPr="00390B1D" w:rsidRDefault="00D51DFD" w:rsidP="00390B1D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D51DFD" w:rsidRDefault="00D51DFD" w:rsidP="00BC50B8">
      <w:pPr>
        <w:jc w:val="center"/>
        <w:rPr>
          <w:rFonts w:ascii="Comic Sans MS" w:hAnsi="Comic Sans MS"/>
          <w:sz w:val="20"/>
          <w:szCs w:val="20"/>
        </w:rPr>
        <w:sectPr w:rsidR="00D51DFD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Arial"/>
          <w:sz w:val="16"/>
          <w:szCs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style="position:absolute;left:0;text-align:left;margin-left:194.7pt;margin-top:2.95pt;width:70.45pt;height:79.5pt;z-index:-251663360;visibility:visible" wrapcoords="-230 0 -230 21396 21600 21396 21600 0 -230 0">
            <v:imagedata r:id="rId7" o:title="" croptop="3983f" blacklevel="1966f"/>
            <w10:wrap type="tight"/>
          </v:shape>
        </w:pict>
      </w:r>
      <w:r w:rsidRPr="001D3793">
        <w:rPr>
          <w:rFonts w:ascii="Comic Sans MS" w:hAnsi="Comic Sans MS" w:cs="Tunga"/>
          <w:b/>
          <w:sz w:val="20"/>
          <w:szCs w:val="16"/>
        </w:rPr>
        <w:t xml:space="preserve">1-) </w:t>
      </w:r>
      <w:r w:rsidRPr="00CD6C86">
        <w:rPr>
          <w:rFonts w:ascii="Comic Sans MS" w:hAnsi="Comic Sans MS" w:cs="Arial"/>
          <w:b/>
          <w:sz w:val="16"/>
          <w:szCs w:val="16"/>
        </w:rPr>
        <w:t>Bir ülkenin Dünya üzerindeki yerini aşağıdakilerden hangisi en kesin biçimi ile belirler?</w:t>
      </w:r>
    </w:p>
    <w:p w:rsidR="00D51DFD" w:rsidRPr="00CD6C86" w:rsidRDefault="00D51DFD" w:rsidP="00CD6C86">
      <w:pPr>
        <w:tabs>
          <w:tab w:val="num" w:pos="180"/>
          <w:tab w:val="left" w:pos="360"/>
        </w:tabs>
        <w:ind w:firstLine="170"/>
        <w:rPr>
          <w:rFonts w:ascii="Comic Sans MS" w:hAnsi="Comic Sans MS" w:cs="Arial"/>
          <w:sz w:val="16"/>
          <w:szCs w:val="16"/>
        </w:rPr>
      </w:pPr>
      <w:r w:rsidRPr="000C6D92">
        <w:rPr>
          <w:rFonts w:ascii="Comic Sans MS" w:hAnsi="Comic Sans MS" w:cs="Arial"/>
          <w:b/>
          <w:sz w:val="16"/>
          <w:szCs w:val="16"/>
        </w:rPr>
        <w:t>A)</w:t>
      </w:r>
      <w:r w:rsidRPr="00CD6C86">
        <w:rPr>
          <w:rFonts w:ascii="Comic Sans MS" w:hAnsi="Comic Sans MS" w:cs="Arial"/>
          <w:sz w:val="16"/>
          <w:szCs w:val="16"/>
        </w:rPr>
        <w:t xml:space="preserve"> Hangi kıtada bulunduğu</w:t>
      </w:r>
    </w:p>
    <w:p w:rsidR="00D51DFD" w:rsidRPr="00CD6C86" w:rsidRDefault="00D51DFD" w:rsidP="00CD6C86">
      <w:pPr>
        <w:tabs>
          <w:tab w:val="num" w:pos="180"/>
          <w:tab w:val="left" w:pos="360"/>
        </w:tabs>
        <w:ind w:firstLine="170"/>
        <w:rPr>
          <w:rFonts w:ascii="Comic Sans MS" w:hAnsi="Comic Sans MS" w:cs="Arial"/>
          <w:sz w:val="16"/>
          <w:szCs w:val="16"/>
        </w:rPr>
      </w:pPr>
      <w:r w:rsidRPr="000C6D92">
        <w:rPr>
          <w:rFonts w:ascii="Comic Sans MS" w:hAnsi="Comic Sans MS" w:cs="Arial"/>
          <w:b/>
          <w:sz w:val="16"/>
          <w:szCs w:val="16"/>
        </w:rPr>
        <w:t>B)</w:t>
      </w:r>
      <w:r w:rsidRPr="00CD6C86">
        <w:rPr>
          <w:rFonts w:ascii="Comic Sans MS" w:hAnsi="Comic Sans MS" w:cs="Arial"/>
          <w:sz w:val="16"/>
          <w:szCs w:val="16"/>
        </w:rPr>
        <w:t xml:space="preserve"> Hangi paralel ve meridyende olduğu</w:t>
      </w:r>
    </w:p>
    <w:p w:rsidR="00D51DFD" w:rsidRPr="00CD6C86" w:rsidRDefault="00D51DFD" w:rsidP="00CD6C86">
      <w:pPr>
        <w:tabs>
          <w:tab w:val="num" w:pos="180"/>
          <w:tab w:val="left" w:pos="360"/>
        </w:tabs>
        <w:ind w:firstLine="170"/>
        <w:rPr>
          <w:rFonts w:ascii="Comic Sans MS" w:hAnsi="Comic Sans MS" w:cs="Arial"/>
          <w:sz w:val="16"/>
          <w:szCs w:val="16"/>
        </w:rPr>
      </w:pPr>
      <w:r w:rsidRPr="000C6D92">
        <w:rPr>
          <w:rFonts w:ascii="Comic Sans MS" w:hAnsi="Comic Sans MS" w:cs="Arial"/>
          <w:b/>
          <w:sz w:val="16"/>
          <w:szCs w:val="16"/>
        </w:rPr>
        <w:t>C)</w:t>
      </w:r>
      <w:r w:rsidRPr="00CD6C86">
        <w:rPr>
          <w:rFonts w:ascii="Comic Sans MS" w:hAnsi="Comic Sans MS" w:cs="Arial"/>
          <w:sz w:val="16"/>
          <w:szCs w:val="16"/>
        </w:rPr>
        <w:t xml:space="preserve"> Denizlere ve boğazlara göre durumu</w:t>
      </w:r>
    </w:p>
    <w:p w:rsidR="00D51DFD" w:rsidRPr="00CD6C86" w:rsidRDefault="00D51DFD" w:rsidP="00CD6C86">
      <w:pPr>
        <w:tabs>
          <w:tab w:val="num" w:pos="180"/>
          <w:tab w:val="left" w:pos="360"/>
        </w:tabs>
        <w:ind w:firstLine="170"/>
        <w:rPr>
          <w:rFonts w:ascii="Comic Sans MS" w:hAnsi="Comic Sans MS" w:cs="Arial"/>
          <w:sz w:val="16"/>
          <w:szCs w:val="16"/>
        </w:rPr>
      </w:pPr>
      <w:r w:rsidRPr="000C6D92">
        <w:rPr>
          <w:rFonts w:ascii="Comic Sans MS" w:hAnsi="Comic Sans MS" w:cs="Arial"/>
          <w:b/>
          <w:sz w:val="16"/>
          <w:szCs w:val="16"/>
        </w:rPr>
        <w:t xml:space="preserve">D) </w:t>
      </w:r>
      <w:r w:rsidRPr="00CD6C86">
        <w:rPr>
          <w:rFonts w:ascii="Comic Sans MS" w:hAnsi="Comic Sans MS" w:cs="Arial"/>
          <w:sz w:val="16"/>
          <w:szCs w:val="16"/>
        </w:rPr>
        <w:t>Hangi Yarımkürede yer aldığı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>2-)</w:t>
      </w:r>
      <w:r w:rsidRPr="001D3793">
        <w:rPr>
          <w:rFonts w:ascii="Comic Sans MS" w:hAnsi="Comic Sans MS"/>
          <w:sz w:val="20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Türkiye 36° - 42° Kuzey Paralelleri ile 26° - 45° Doğu Meridyenleri arasında kalır.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Buna göre Türkiye;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>1. Greenwich’in batısında yer alır.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>2. Kuzey yarım kürede bulunur.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>3. Ekvatorun güneyindedir.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>4. Orta Kuşakta yer alır.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 xml:space="preserve">yargılarından hangisi ya da hangileri doğru </w:t>
      </w:r>
      <w:r w:rsidRPr="00CD6C86">
        <w:rPr>
          <w:rFonts w:ascii="Comic Sans MS" w:hAnsi="Comic Sans MS"/>
          <w:b/>
          <w:sz w:val="16"/>
          <w:szCs w:val="16"/>
          <w:u w:val="single"/>
        </w:rPr>
        <w:t>değildir?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Yalnız 1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2, 4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 xml:space="preserve"> 1, 3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2, 3 </w:t>
      </w: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Arial,Bold"/>
          <w:bCs/>
          <w:sz w:val="16"/>
          <w:szCs w:val="16"/>
        </w:rPr>
      </w:pPr>
      <w:r>
        <w:rPr>
          <w:noProof/>
        </w:rPr>
        <w:pict>
          <v:group id="_x0000_s1027" style="position:absolute;left:0;text-align:left;margin-left:42.15pt;margin-top:6pt;width:181.6pt;height:82.2pt;z-index:251650048" coordorigin="6526,1989" coordsize="4231,2187">
            <v:group id="_x0000_s1028" style="position:absolute;left:6526;top:1989;width:3930;height:2142" coordorigin="4132,1739" coordsize="3636,1977">
              <v:shape id="_x0000_s1029" style="position:absolute;left:4241;top:1760;width:598;height:673;mso-position-horizontal:absolute;mso-position-vertical:absolute" coordsize="20000,20000" path="m15247,r-412,l14615,209r,183l14423,392r,391l14203,783r,392l14011,1175r,2559l13791,3916r,392l13599,4517r,1749l13791,6475r,392l14011,7050r,208l14203,7441r,209l14423,7833r192,209l14615,8616r220,209l14835,9008r192,209l15027,9399r220,l15247,9608r193,l15440,9791r219,l15852,10000r219,l16071,10183r193,209l16484,10574r192,209l16896,10966r,209l17088,11358r,209l17308,11567r,182l18324,11749r412,209l19560,11958r,183l19780,12141r,209l19973,12533r,391l19780,12924r,209l19560,13316r,392l19368,13708r,391l19148,14099r,209l18956,14308r,183l18736,14700r,183l18544,14883r,208l17720,15091r,-208l17500,14883r,-183l17308,14700r,-209l15659,14491r,-183l15440,14308r-193,-209l15027,14099r-412,-391l12775,13708r,208l12555,14099r-192,l12363,14308r-220,l12143,14491r-192,209l11951,14883r-220,l11538,15091r-219,183l11126,15483r,183l10907,15666r-193,209l10495,15875r-193,182l9670,16057r-192,209l8654,16266r-220,183l8242,16449r,209l8022,16658r,183l7830,17050r,182l7610,17232r-192,209l7418,17624r-413,l7005,17833r-631,l6181,18016r-824,l5357,18225r-220,l4945,18407r,209l4725,18616r,183l4533,18799r,209l4313,19008r-412,391l3709,19399r,183l3297,19582r,209l2885,19791r-220,183l1016,19974r,-183l1429,19399r219,l1648,19191r412,l2060,19008r193,l2253,18799r220,l2473,18616r192,-209l2885,18407r,-182l3077,18225r,-209l3297,17833r192,-209l3709,17624r,-183l3901,17441r220,-209l4533,17232r,-182l4725,17050r,-392l4121,16658r-220,-209l412,16449r-220,209l,16658,,15483r192,-209l192,15091r220,l412,14883r192,l604,14700r220,-209l824,13525r192,l1236,13316r193,l1648,13133r412,l2060,12924r193,l2253,12742r220,l2473,12533r192,-183l2665,12141r220,-183l2885,10966r192,l3077,10783r220,l3489,10574r412,l4121,10392r,-209l4313,10183r,-392l4533,9399r,-3707l4725,5692r,-209l4945,5483r,-183l5137,5300r220,-209l5769,5091r412,-182l7830,4909r192,182l8654,5091r192,209l9258,5300r220,183l9670,5483r,209l10082,5692r220,183l10495,5875r,209l11126,6084r193,182l13187,6266e" filled="f" strokeweight="1.15pt">
                <v:stroke startarrowwidth="narrow" startarrowlength="short" endarrowwidth="narrow" endarrowlength="short"/>
                <v:path arrowok="t"/>
              </v:shape>
              <v:shape id="_x0000_s1030" style="position:absolute;left:4280;top:1976;width:3438;height:1661" coordsize="20000,20000" path="m3483,2602r67,180l3550,2856r-72,l3478,2940r-38,74l3440,3173r-33,85l3407,3490r33,l3478,3575r72,l3550,3649r72,l3622,3733r71,l3693,3808r177,l3942,3892r215,l4157,3966r71,l4228,4051r39,l4267,4209r-72,74l3908,4283r-38,85l3583,4368r-33,74l3335,4442r,85l3225,4527r,74l3120,4601r,84l3010,4685r-33,74l2938,4759r,159l2905,4918r,85l2938,5003r,74l2977,5077r,243l2938,5320r,74l2762,5394r,-159l2723,5161r-33,l2690,5077r-253,l2403,5161r-38,l2332,5235r-39,l2293,5320r-71,l2188,5394r-143,l2045,4918r33,l2078,4844r39,-85l2117,4442r-72,l2007,4368r-72,l1902,4442r-72,85l1758,4601r-38,84l1720,4759r-33,l1687,4844r-39,l1648,5320r-33,l1615,5394r-38,l1577,5320r-34,l1543,5161r-38,l1505,5077r-645,l827,5161r-39,74l755,5320r,74l717,5394r,159l683,5553r,84l645,5711r-33,l612,5796r-39,l573,5870r-33,85l502,6029r-34,l468,6113r-38,74l397,6272r-39,l358,6346r-71,l287,6430r-72,l182,6504r-39,l143,6589r-33,l110,6663r-38,l72,6748r-34,l38,6906r-38,l,7541r38,74l110,7615r,85l143,7700r,74l358,7774r39,-74l430,7615r,-74l502,7541r38,-85l573,7456r,85l612,7615r,793l683,8493r34,l717,8567r38,l788,8652r39,l827,8810r33,l860,9445r38,l898,9519r-253,l645,9603r-33,l612,10153r33,l645,10238r72,74l932,10397r38,74l1003,10471r,84l1042,10555r,74l1075,10629r,476l1042,11105r,85l540,11190r,-85l502,11105r,-74l468,10947r,-159l430,10714r,-243l397,10397r,-159l358,10238r,-159l143,10079r-33,74l72,10153r,85l38,10238r,635l72,10873r,74l143,10947r39,84l215,11031r,74l253,11105r-143,l110,11190r-38,74l72,12057r253,l325,11983r33,l358,11824r39,l397,11666r105,l502,11581r38,l540,11740r33,84l612,11824r,159l645,11983r,159l683,12142r34,74l1003,12216r,560l970,12776r,159l932,13009r-34,l898,13094r-38,l860,13168r-33,84l788,13326r-33,85l755,13570r33,74l898,13644r34,84l932,13887r38,l970,14120r33,84l1042,14204r33,74l1147,14278r,85l1218,14363r,74l1257,14521r,392l1218,14997r-33,l1147,15071r-144,l970,14997r-215,l755,15389r33,l788,15473r110,l932,15547r468,l1400,15473r392,l1792,15547r38,l1830,15632r33,l1863,15791r-33,l1830,15865r-110,l1687,15949r-72,l1577,16023r-105,l1433,16108r-215,l1218,16023r-215,l970,16108r-110,l827,16023r-110,l683,16108r-38,74l612,16267r,74l827,16341r33,-74l1257,16267r33,74l1472,16341r,158l1505,16584r,158l1543,16816r34,l1577,16901r38,l1615,16975r33,85l1648,17134r182,l1863,17060r39,l1935,16975r,-159l1973,16816r,-74l2007,16742r110,-243l2150,16499r38,-74l2293,16425r,-84l2365,16341r,84l2403,16425r,74l2437,16584r,74l2475,16658r,84l2652,16742r38,-84l2723,16658r,158l2762,16975r33,85l2795,17292r38,85l2833,17536r34,l2867,17610r38,l2905,17694r72,635l3048,18488r,74l3082,18562r,84l3120,18720r33,l3153,18805r574,l3765,18720r72,l3837,18646r71,l3942,18562r38,-74l4013,18403r39,l4157,18170r38,l4228,18086r,-74l4267,18012r33,-85l4300,17853r38,l4338,17768r34,l4372,17694r38,l4410,17536r33,-85l4443,17292r39,l4482,17218r33,-84l4515,17060r38,-85l4553,16816r34,-158l4587,16584r38,l4625,16499r105,l4730,16425r287,l5017,16499r71,l5088,16584r39,l5160,16658r72,84l5270,16816r33,85l5342,16901r33,74l5413,16975r72,85l5590,17060r,74l5805,17134r,84l5843,17292r34,85l5948,17451r72,85l6058,17610r34,l6092,17694r38,l6130,17768r33,85l6202,17853r105,233l6345,18086r33,84l6417,18244r,85l6450,18329r38,74l6522,18403r,85l6665,18488r,74l6737,18562r71,84l6847,18646r71,74l6990,18720r72,85l7133,18805r34,74l7238,18879r39,85l7850,18964r,-85l7883,18879r72,-74l7993,18720r72,l8098,18646r72,-84l8170,18488r38,l8242,18403r38,-74l8313,18244r,-74l8352,18170r33,-84l8423,18012r,-85l8457,17853r38,l8495,17768r33,l8495,17768r,-74l8528,17694r,-84l8567,17536r33,l8600,17451r38,l8638,17377r34,l8672,17292r38,l8743,17218r72,l8853,17134r502,l9388,17218r39,l9460,17292r,85l9532,17377r,74l9570,17536r,74l9642,17610r33,84l9890,17694r38,-84l9962,17610r,-74l10000,17451r,-74l10033,17377r110,-243l10177,17134r,-74l10248,16975r,-74l10287,16901r,-85l10320,16816r38,-74l10392,16742r71,-158l10573,16584r72,158l10645,16816r33,85l10678,17377r-143,317l10502,17694r-39,74l10430,17853r-38,l10392,17927r-34,85l10320,18086r-33,l10287,18170r-39,l10215,18244r-38,l10177,18329r-34,l10143,18403r-38,85l10105,18964r38,74l10143,19122r34,74l10177,19281r38,l10215,19355r33,l10248,19757r39,74l10287,19915r33,l10320,19989r182,l10502,19915r33,-84l10573,19757r,-85l10607,19672r38,-74l10678,19513r,-74l10717,19439r,-84l10750,19355r,-74l10788,19281r,-85l10822,19196r,-158l10860,18964r,-85l10932,18720r248,l11180,18646r38,l11252,18562r,-74l11290,18403r,-74l11323,18329r,-476l11290,17768r-72,-74l11180,17694r,-317l11147,17377r,-635l11323,16742r,74l11362,16816r33,85l11433,16975r72,85l11577,17218r71,l11682,17292r71,85l11753,17451r39,l11792,17218r33,74l11863,17292r34,85l12327,17377r,-85l12365,17292r,-74l12398,17218r,-84l12437,17134r33,-74l12508,17060r34,-85l12580,16975r,-74l12613,16901r39,-85l12757,16816r,-74l13010,16742r72,74l13115,16816r182,402l13330,17218r,74l13440,17292r33,85l13832,17377r38,-85l14085,17218r72,-84l14228,17134r34,-74l14300,17060r72,-85l14405,16975r38,-74l14515,16901r33,-85l14620,16816r38,-74l14692,16658r38,-74l14802,16584r,-85l14835,16425r38,l14907,16341r38,l14945,16267r72,l15017,16182r71,l15122,16108r72,l15265,15949r38,l15375,15865r34,l15447,15791r33,-85l15518,15706r34,-74l15662,15632r,-85l16163,15547r72,85l16484,15632r71,-85l16593,15547r34,-74l16699,15473r38,-84l16770,15389r38,-74l16842,15230r38,-74l16952,15156r,-85l17023,14913r34,l17095,14839r34,l17129,14754r71,l17200,14680r38,l17238,14595r72,l17310,14521r105,l17415,14595r215,85l17630,14754r38,85l17668,15156r34,l17702,15071r38,l17740,14997r34,l17774,14913r38,l17812,14839r33,l17845,14754r38,l17917,14680r,-85l17955,14595r,-158l17989,14437r,-74l18098,14363r,-85l18562,14278r38,85l18887,14363r33,-85l18958,14278r,-74l18992,14204r,-84l19135,14120r38,-75l19422,14045r38,75l19494,14120r,317l19460,14521r-72,l19388,14595r-109,l19279,14839r71,74l19603,14913r34,-74l19675,14839r34,-85l19780,14754r,-74l19818,14680r34,-85l19890,14595r,-74l19924,14521r,-243l19962,14278r,-233l19924,13961r-34,l19890,13887r34,l19924,13485r-72,-159l19852,13094r72,-159l19924,12850r38,l19962,12776r33,-84l19995,12374r-33,-74l19924,12300r-72,-84l19780,12216r-33,-74l19637,12142r-72,-85l19494,12057r-72,-74l19388,11983r,-635l19422,11348r,-158l19460,11190r34,-85l19494,11031r38,-84l19532,10471r-38,l19494,10397r-34,-85l19460,10238r-72,-159l19350,10079r,-158l19317,9836r,-74l19279,9677r,-74l19245,9603r,-317l19279,9286r,-243l19245,8969r,-85l19207,8884r,-74l19173,8810r,-84l19135,8726r,-159l19102,8493r,-85l19064,8334r,-243l19030,8091r,-635l19102,7456r33,-74l19245,7382r,-158l19279,7224r,-561l19317,6663r33,-74l19388,6589r,-85l19532,6504r,85l19603,6589r34,74l19747,6663r33,85l19747,6663r-38,l19709,6029r-34,l19675,5955r-38,l19603,5870r,-74l19565,5796r,-85l19494,5711r,-74l19460,5637r,-84l19422,5553r-72,-159l19350,5320r-33,l19279,5235r-34,l19245,5161r-468,l18705,5235r-143,l18562,5320r-320,l18242,4125r33,-74l18275,3966r38,-74l18347,3892r,-84l18385,3733r34,l18419,3490r38,-74l18457,3099r-72,-159l18385,2856r-38,l18347,2782r-34,-85l18275,2623r,-85l18242,2464r,-84l18170,2306r-38,-85l18027,2221r-38,-74l17917,2147r,-159l17883,1988r,-84l17845,1904r,-159l17812,1745r,-74l17702,1428r-34,l17668,1354r-38,l17597,1269r-38,l17525,1195r-38,l17415,1111r-33,l17344,1036r-287,l17023,1111r-143,l16842,1195r-320,l16484,1111r-72,l16378,1036r-38,l16340,952r-33,l16269,878r,158l16235,1111r,84l16197,1269r-34,l16092,1428r,84l16054,1512r,74l16020,1671r-38,74l15982,1904r-34,l15948,2062r-71,159l15805,2306r,74l15767,2380r-34,84l15695,2464r-71,159l15590,2623r,74l15518,2697r-71,159l15409,2856r-72,84l15265,2940r-33,74l15160,3014r-38,85l15088,3099r-38,74l14978,3258r-33,l14907,3332r-72,l14835,3416r-72,l14730,3490r-182,l14515,3416r-110,l14372,3332r-39,l14300,3258r-38,l14228,3173r-38,l14157,3099r-430,l13688,3173r-71,l13545,3258r-33,l13473,3332r-71,84l13368,3416r,74l13330,3490r-72,85l13187,3733r-72,75l13043,3892r-33,l12972,3966r-215,l12757,3892r-72,l12652,3808r-39,l12580,3733r-38,l12542,3649r-34,l12470,3575r-33,-85l12365,3416r-38,l12293,3332r-38,l12222,3258r-72,l12112,3332r-72,l12007,3416r-39,74l11897,3490r-72,-158l11753,3258r-33,-85l11682,3173r,-74l11648,3014r,-158l11610,2782r,-159l11538,2623r-33,-85l11395,2538r-33,85l11323,2623r,74l11252,2697r,85l11108,2782r-33,74l10822,2856r,-159l10788,2623r,-85l10750,2464r,-84l10678,2221r,-74l10645,2062r,-158l10607,1830r-72,-85l10535,1671r-33,l10463,1586r-33,l10392,1512r-72,l10320,1428r-287,l10000,1354r-253,l9747,1269r-72,l9675,1195r-72,l9570,1111r-38,l9532,1036r-34,-84l9498,793r-38,-74l9460,561r38,-85l9532,476r,-74l9603,402r,-85l9642,317r33,-74l9675,85r-33,l9642,,9388,r,85l9355,85r,74l9317,159r,158l9283,317r-38,85l9212,561r-39,l9140,635r-72,l9068,719r-2150,l6880,793r-72,l6775,878r-38,l6703,952r-71,l6632,1036r-39,l6450,1354r-33,l6378,1512r-33,l6307,1586r-34,85l6235,1745r-33,85l6163,1904r-33,l6130,1988r-38,l6092,2062r-72,l5987,2147r-144,l5805,2221r-33,l5772,2306r-39,l5733,2380r-33,84l5700,2623r-38,l5662,2782r-34,l5628,2856r-38,l5590,2940r-33,l5557,3014r-1004,l4515,2940r-358,l4123,2856r-573,l3483,2602xe" filled="f" strokeweight="1.15pt">
                <v:stroke startarrowwidth="narrow" startarrowlength="short" endarrowwidth="narrow" endarrowlength="short"/>
                <v:path arrowok="t"/>
              </v:shape>
              <v:shape id="_x0000_s1031" style="position:absolute;left:4194;top:3056;width:93;height:87" coordsize="20000,20000" path="m,19798r10526,l11930,18182r1228,l13158,16768r1403,l14561,15152r3860,-4445l18421,9091,19825,7677r,-4647l18421,1616,10526,,6667,r,3030l5263,3030r,3031l4035,7677r,3030l2632,10707r,1414l1404,12121,,13737r,1415l,19798xe" filled="f" strokeweight="1.15pt">
                <v:stroke startarrowwidth="narrow" startarrowlength="short" endarrowwidth="narrow" endarrowlength="short"/>
                <v:path arrowok="t"/>
              </v:shape>
              <v:shape id="_x0000_s1032" style="position:absolute;left:4329;top:3056;width:69;height:35" coordsize="20000,20000" path="m,7692r1905,l1905,11795r1666,l3571,19487r16191,l19762,4103r-5476,l12619,,5476,,3571,4103r-1666,l,7692xe" filled="f" strokeweight="1.15pt">
                <v:stroke startarrowwidth="narrow" startarrowlength="short" endarrowwidth="narrow" endarrowlength="short"/>
                <v:path arrowok="t"/>
              </v:shape>
              <v:shape id="_x0000_s1033" style="position:absolute;left:4231;top:2655;width:111;height:93" coordsize="20000,20000" path="m1176,r,2830l2206,4151r,2830l3382,6981r,1510l4412,8491r,1320l5588,11321r1030,l6618,15472r1176,1509l7794,18302r1030,l8824,19811r4411,l14412,18302r1029,l15441,16981r3383,-4339l18824,11321,19853,9811r,-5660l18824,4151,17647,2830r-2206,l14412,1321r-2206,l11029,,4412,r,1321l3382,1321r,1509l2206,2830,1176,4151,,4151,1176,xe" filled="f" strokeweight="1.15pt">
                <v:stroke startarrowwidth="narrow" startarrowlength="short" endarrowwidth="narrow" endarrowlength="short"/>
                <v:path arrowok="t"/>
              </v:shape>
              <v:shape id="_x0000_s1034" style="position:absolute;left:4440;top:3452;width:155;height:106" coordsize="20000,20000" path="m,18678r847,l847,19835r3174,l4762,18678r1587,l7937,16198r2433,l11958,14876r1587,l13545,13719r741,l15132,12397r741,l16720,11240r,-1323l17460,9917r,-1157l18307,8760r741,-1322l19048,6281r846,-1322l19894,1322r-846,l18307,,11111,r,1322l10370,1322,8783,2479r-846,l7937,3802,6349,6281r-741,l4762,7438r,1322l4021,8760,3175,9917r,3802l2434,14876r,2479l1587,18678r,1157l,18678xe" filled="f" strokeweight="1.15pt">
                <v:stroke startarrowwidth="narrow" startarrowlength="short" endarrowwidth="narrow" endarrowlength="short"/>
                <v:path arrowok="t"/>
              </v:shape>
              <v:shape id="_x0000_s1035" style="position:absolute;left:5556;top:2734;width:87;height:192" coordsize="20000,20000" path="m12642,11651r,2753l16981,14404r1321,734l19811,15138r,3394l18302,19266r-2830,l14151,19908r-8491,l5660,18532,4151,17890r,-734l2830,17156r,-1376l1321,15138r,-4863l2830,10275r,-1376l4151,8899r,-642l5660,7523r,-4129l4151,3394r,-642l2830,2018r,-642l1321,1376r,-734l,,6981,r,642l8491,642r,1376l9811,2752r1510,642l11321,4771r1321,734l12642,10275r,1376xe" strokeweight="1.15pt">
                <v:stroke startarrowwidth="narrow" startarrowlength="short" endarrowwidth="narrow" endarrowlength="short"/>
                <v:path arrowok="t"/>
              </v:shape>
              <v:shape id="_x0000_s1036" style="position:absolute;left:7244;top:2684;width:247;height:212;mso-position-vertical:absolute" coordsize="20000,20000" path="m1462,19253l,19253,,17427r465,l465,14274r532,-581l1462,13693r,-664l1993,13029r465,-581l3455,12448r,-664l4983,11784r466,-581l5980,11203r997,-664l7442,10539r531,-580l8439,9295r531,-581l9435,8714r532,-664l9967,7469r465,l10963,6805r466,l11429,6224r531,-664l11960,4315r-997,l10963,3734r-531,l11960,3734r465,-663l13422,3071r531,-581l14419,2490r,-664l15415,1826r532,-581l17409,1245r,-664l18405,581,18937,r997,l19934,1245r-532,581l19402,2490,17409,4979r,1245l16412,7469r,581l15947,8050r,664l14950,8714r-531,581l13953,9959r,580l13422,10539r,1245l13953,12448r466,l14950,13029r465,l15415,18672r-465,l14419,19253r-1994,l11960,19917r-1993,l9967,19253r-532,l9435,18672r-2990,l6445,19253r-3987,l1993,18672r-1528,l465,18008r997,1245xe" strokeweight="1.15pt">
                <v:stroke startarrowwidth="narrow" startarrowlength="short" endarrowwidth="narrow" endarrowlength="short"/>
                <v:path arrowok="t"/>
              </v:shape>
              <v:shape id="_x0000_s1037" style="position:absolute;left:7077;top:1739;width:56;height:324" coordsize="20000,20000" path="m,19946r,-813l4348,18320r,-434l6667,17507r2029,-434l8696,11382r2318,-379l11014,10569r2029,-813l17391,9377r,-1247l19710,7751r,-7317l17391,e" filled="f" strokeweight="1.15pt">
                <v:stroke startarrowwidth="narrow" startarrowlength="short" endarrowwidth="narrow" endarrowlength="short"/>
                <v:path arrowok="t"/>
              </v:shape>
              <v:rect id="_x0000_s1038" style="position:absolute;left:4132;top:1752;width:3636;height:1964" filled="f" strokeweight="1.15pt"/>
              <v:oval id="_x0000_s1039" style="position:absolute;left:7249;top:2872;width:13;height:20" fillcolor="black">
                <v:fill color2="black"/>
              </v:oval>
              <v:shape id="_x0000_s1040" style="position:absolute;left:6012;top:3633;width:58;height:61" coordsize="70,70" path="m70,hdc49,31,26,44,,70e" filled="f" strokeweight="1.15pt">
                <v:path arrowok="t"/>
              </v:shape>
              <v:shape id="_x0000_s1041" style="position:absolute;left:7663;top:2508;width:91;height:106" coordsize="110,120" path="m,hdc36,55,40,70,100,90v3,10,10,30,10,30e" filled="f" strokeweight="1.15pt">
                <v:path arrowok="t"/>
              </v:shape>
              <v:shape id="_x0000_s1042" style="position:absolute;left:4142;top:2326;width:98;height:6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0,70" path="m120,hdc101,6,84,15,65,20,52,24,25,30,25,30,13,48,19,70,,70e" filled="f">
                <v:path arrowok="t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left:7816;top:2046;width:1800;height:240" filled="f" stroked="f">
              <v:textbox style="mso-next-textbox:#_x0000_s1043" inset="0,0,0,0">
                <w:txbxContent>
                  <w:p w:rsidR="00D51DFD" w:rsidRPr="002A55A3" w:rsidRDefault="00D51DFD" w:rsidP="00B53113">
                    <w:pPr>
                      <w:rPr>
                        <w:rFonts w:cs="Arial"/>
                        <w:sz w:val="16"/>
                        <w:szCs w:val="16"/>
                      </w:rPr>
                    </w:pPr>
                    <w:r w:rsidRPr="002A55A3">
                      <w:rPr>
                        <w:rFonts w:cs="Arial"/>
                        <w:sz w:val="16"/>
                        <w:szCs w:val="16"/>
                      </w:rPr>
                      <w:t>K A R A D E N İ Z</w:t>
                    </w:r>
                  </w:p>
                </w:txbxContent>
              </v:textbox>
            </v:shape>
            <v:shape id="_x0000_s1044" type="#_x0000_t202" style="position:absolute;left:7081;top:3936;width:1800;height:240" filled="f" stroked="f">
              <v:textbox style="mso-next-textbox:#_x0000_s1044" inset="0,0,0,0">
                <w:txbxContent>
                  <w:p w:rsidR="00D51DFD" w:rsidRPr="002A55A3" w:rsidRDefault="00D51DFD" w:rsidP="00B53113">
                    <w:pPr>
                      <w:rPr>
                        <w:rFonts w:cs="Arial"/>
                        <w:sz w:val="16"/>
                        <w:szCs w:val="16"/>
                      </w:rPr>
                    </w:pPr>
                    <w:r w:rsidRPr="002A55A3">
                      <w:rPr>
                        <w:rFonts w:cs="Arial"/>
                        <w:sz w:val="16"/>
                        <w:szCs w:val="16"/>
                      </w:rPr>
                      <w:t>A K D E N İ Z</w:t>
                    </w:r>
                  </w:p>
                </w:txbxContent>
              </v:textbox>
            </v:shape>
            <v:oval id="_x0000_s1045" style="position:absolute;left:8292;top:3726;width:68;height:68" fillcolor="black" stroked="f">
              <v:textbox inset="0,0,0,0"/>
            </v:oval>
            <v:shape id="_x0000_s1046" type="#_x0000_t202" style="position:absolute;left:8031;top:3524;width:840;height:260" filled="f" stroked="f">
              <v:textbox style="mso-next-textbox:#_x0000_s1046" inset="0,0,0,0">
                <w:txbxContent>
                  <w:p w:rsidR="00D51DFD" w:rsidRPr="002A55A3" w:rsidRDefault="00D51DFD" w:rsidP="00B53113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 w:rsidRPr="002A55A3">
                      <w:rPr>
                        <w:rFonts w:cs="Arial"/>
                        <w:sz w:val="18"/>
                        <w:szCs w:val="18"/>
                      </w:rPr>
                      <w:t>Mersin</w:t>
                    </w:r>
                  </w:p>
                </w:txbxContent>
              </v:textbox>
            </v:shape>
            <v:shape id="_x0000_s1047" type="#_x0000_t202" style="position:absolute;left:8176;top:2376;width:840;height:360" filled="f" stroked="f">
              <v:textbox style="mso-next-textbox:#_x0000_s1047" inset="0,0,0,0">
                <w:txbxContent>
                  <w:p w:rsidR="00D51DFD" w:rsidRPr="002A55A3" w:rsidRDefault="00D51DFD" w:rsidP="00B53113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 w:rsidRPr="002A55A3">
                      <w:rPr>
                        <w:rFonts w:cs="Arial"/>
                        <w:sz w:val="18"/>
                        <w:szCs w:val="18"/>
                      </w:rPr>
                      <w:t>Sinop</w:t>
                    </w:r>
                  </w:p>
                </w:txbxContent>
              </v:textbox>
            </v:shape>
            <v:oval id="_x0000_s1048" style="position:absolute;left:8421;top:2235;width:68;height:68" fillcolor="black" stroked="f">
              <v:textbox inset="0,0,0,0"/>
            </v:oval>
            <v:shape id="_x0000_s1049" style="position:absolute;left:9401;top:3936;width:580;height:119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80,240" path="m,l,240r1080,l1080,e" filled="f">
              <v:path arrowok="t"/>
            </v:shape>
            <v:shape id="_x0000_s1050" type="#_x0000_t202" style="position:absolute;left:9376;top:3741;width:360;height:360" filled="f" stroked="f">
              <v:textbox style="mso-next-textbox:#_x0000_s1050" inset="0,0,0,0">
                <w:txbxContent>
                  <w:p w:rsidR="00D51DFD" w:rsidRPr="002A55A3" w:rsidRDefault="00D51DFD" w:rsidP="00B53113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 w:rsidRPr="002A55A3">
                      <w:rPr>
                        <w:rFonts w:cs="Arial"/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shape>
            <v:shape id="_x0000_s1051" type="#_x0000_t202" style="position:absolute;left:9741;top:3734;width:1016;height:360" filled="f" stroked="f">
              <v:textbox style="mso-next-textbox:#_x0000_s1051" inset="0,0,0,0">
                <w:txbxContent>
                  <w:p w:rsidR="00D51DFD" w:rsidRPr="002A55A3" w:rsidRDefault="00D51DFD" w:rsidP="00B53113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smartTag w:uri="urn:schemas-microsoft-com:office:smarttags" w:element="metricconverter">
                      <w:smartTagPr>
                        <w:attr w:name="ProductID" w:val="200 km"/>
                      </w:smartTagPr>
                      <w:r w:rsidRPr="002A55A3">
                        <w:rPr>
                          <w:rFonts w:cs="Arial"/>
                          <w:sz w:val="18"/>
                          <w:szCs w:val="18"/>
                        </w:rPr>
                        <w:t>200 km</w:t>
                      </w:r>
                    </w:smartTag>
                  </w:p>
                </w:txbxContent>
              </v:textbox>
            </v:shape>
          </v:group>
        </w:pict>
      </w: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Arial,Bold"/>
          <w:bCs/>
          <w:sz w:val="16"/>
          <w:szCs w:val="16"/>
        </w:rPr>
      </w:pP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Arial,Bold"/>
          <w:bCs/>
          <w:sz w:val="16"/>
          <w:szCs w:val="16"/>
        </w:rPr>
      </w:pP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Arial,Bold"/>
          <w:bCs/>
          <w:sz w:val="16"/>
          <w:szCs w:val="16"/>
        </w:rPr>
      </w:pP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Arial,Bold"/>
          <w:bCs/>
          <w:sz w:val="16"/>
          <w:szCs w:val="16"/>
        </w:rPr>
      </w:pP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Arial,Bold"/>
          <w:bCs/>
          <w:sz w:val="16"/>
          <w:szCs w:val="16"/>
        </w:rPr>
      </w:pP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Arial,Bold"/>
          <w:bCs/>
          <w:sz w:val="16"/>
          <w:szCs w:val="16"/>
        </w:rPr>
      </w:pP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Arial,Bold"/>
          <w:bCs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>3-)</w:t>
      </w:r>
      <w:r w:rsidRPr="001D3793">
        <w:rPr>
          <w:rFonts w:ascii="Comic Sans MS" w:hAnsi="Comic Sans MS"/>
          <w:sz w:val="20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Haritadaki il merkezlerinden Mersin’in ortalama sıcaklığı Sinop’tan yüksektir.</w:t>
      </w: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b/>
          <w:bCs/>
          <w:sz w:val="16"/>
          <w:szCs w:val="16"/>
        </w:rPr>
      </w:pPr>
      <w:r w:rsidRPr="00CD6C86">
        <w:rPr>
          <w:rFonts w:ascii="Comic Sans MS" w:hAnsi="Comic Sans MS"/>
          <w:b/>
          <w:bCs/>
          <w:sz w:val="16"/>
          <w:szCs w:val="16"/>
        </w:rPr>
        <w:t>Bu durum Mersin ve Sinop illerinin hangi özelliğinin farklı olmasından kaynaklanmaktadır?</w:t>
      </w: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Bitki örtülerinin</w:t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Ekvator’a yakınlıklarının</w:t>
      </w: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 xml:space="preserve"> Denize göre konumlarının</w:t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Bulundukları yükseltilerin</w:t>
      </w: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  <w:r>
        <w:rPr>
          <w:noProof/>
        </w:rPr>
        <w:pict>
          <v:group id="_x0000_s1052" style="position:absolute;left:0;text-align:left;margin-left:1.25pt;margin-top:5.7pt;width:264.7pt;height:163.4pt;z-index:-251651072" coordorigin="586,8242" coordsize="5294,3268">
            <v:group id="_x0000_s1053" editas="canvas" style="position:absolute;left:586;top:8242;width:5294;height:3268" coordorigin="1721,1979" coordsize="8521,4028" o:regroupid="4">
              <o:lock v:ext="edit" aspectratio="t"/>
              <v:shape id="_x0000_s1054" type="#_x0000_t75" style="position:absolute;left:1721;top:1979;width:8521;height:4028" o:preferrelative="f">
                <v:fill o:detectmouseclick="t"/>
                <v:path o:extrusionok="t" o:connecttype="none"/>
                <o:lock v:ext="edit" text="t"/>
              </v:shape>
              <v:shape id="_x0000_s1055" type="#_x0000_t202" style="position:absolute;left:4454;top:5595;width:2912;height:412">
                <v:shadow on="t" opacity=".5" offset="-6pt,-6pt"/>
                <v:textbox style="mso-next-textbox:#_x0000_s1055" inset=".82233mm,.41128mm,.82233mm,.41128mm">
                  <w:txbxContent>
                    <w:p w:rsidR="00D51DFD" w:rsidRPr="004E7F8F" w:rsidRDefault="00D51DFD" w:rsidP="003B6346">
                      <w:pPr>
                        <w:jc w:val="center"/>
                        <w:rPr>
                          <w:rFonts w:ascii="Book Antiqua" w:hAnsi="Book Antiqua"/>
                          <w:sz w:val="20"/>
                          <w:szCs w:val="20"/>
                        </w:rPr>
                      </w:pPr>
                      <w:r>
                        <w:rPr>
                          <w:rFonts w:ascii="Book Antiqua" w:hAnsi="Book Antiqua"/>
                          <w:sz w:val="20"/>
                          <w:szCs w:val="20"/>
                        </w:rPr>
                        <w:t>Araştırma Yapmak</w:t>
                      </w:r>
                    </w:p>
                  </w:txbxContent>
                </v:textbox>
              </v:shape>
              <v:shape id="_x0000_s1056" type="#_x0000_t202" style="position:absolute;left:1721;top:3663;width:2372;height:780">
                <v:shadow on="t" opacity=".5" offset="-6pt,-6pt"/>
                <v:textbox style="mso-next-textbox:#_x0000_s1056" inset=".82233mm,.41128mm,.82233mm,.41128mm">
                  <w:txbxContent>
                    <w:p w:rsidR="00D51DFD" w:rsidRPr="004E7F8F" w:rsidRDefault="00D51DFD" w:rsidP="003B6346">
                      <w:pPr>
                        <w:jc w:val="center"/>
                        <w:rPr>
                          <w:rFonts w:ascii="Book Antiqua" w:hAnsi="Book Antiqua"/>
                          <w:sz w:val="20"/>
                          <w:szCs w:val="20"/>
                        </w:rPr>
                      </w:pPr>
                      <w:r>
                        <w:rPr>
                          <w:rFonts w:ascii="Book Antiqua" w:hAnsi="Book Antiqua"/>
                          <w:sz w:val="20"/>
                          <w:szCs w:val="20"/>
                        </w:rPr>
                        <w:t>Konuyu sınırlandırmak</w:t>
                      </w:r>
                    </w:p>
                  </w:txbxContent>
                </v:textbox>
              </v:shape>
              <v:shape id="_x0000_s1057" type="#_x0000_t202" style="position:absolute;left:8106;top:3663;width:1584;height:1076">
                <v:shadow on="t" opacity=".5" offset="-6pt,-6pt"/>
                <v:textbox style="mso-next-textbox:#_x0000_s1057" inset=".82233mm,.41128mm,.82233mm,.41128mm">
                  <w:txbxContent>
                    <w:p w:rsidR="00D51DFD" w:rsidRPr="004E7F8F" w:rsidRDefault="00D51DFD" w:rsidP="003B6346">
                      <w:pPr>
                        <w:jc w:val="center"/>
                        <w:rPr>
                          <w:rFonts w:ascii="Book Antiqua" w:hAnsi="Book Antiqua"/>
                          <w:sz w:val="20"/>
                          <w:szCs w:val="20"/>
                        </w:rPr>
                      </w:pPr>
                      <w:r>
                        <w:rPr>
                          <w:rFonts w:ascii="Book Antiqua" w:hAnsi="Book Antiqua"/>
                          <w:sz w:val="20"/>
                          <w:szCs w:val="20"/>
                        </w:rPr>
                        <w:t>Belge Haline getirmek</w:t>
                      </w:r>
                    </w:p>
                  </w:txbxContent>
                </v:textbox>
              </v:shape>
              <v:shape id="_x0000_s1058" type="#_x0000_t202" style="position:absolute;left:1721;top:3234;width:774;height:429" filled="f" stroked="f">
                <v:textbox style="mso-next-textbox:#_x0000_s1058" inset=".82233mm,.41128mm,.82233mm,.41128mm">
                  <w:txbxContent>
                    <w:p w:rsidR="00D51DFD" w:rsidRPr="00852B47" w:rsidRDefault="00D51DFD" w:rsidP="00C04E26">
                      <w:pPr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</w:pPr>
                      <w:r w:rsidRPr="00852B47"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  <w:t>B)</w:t>
                      </w:r>
                    </w:p>
                  </w:txbxContent>
                </v:textbox>
              </v:shape>
              <v:shape id="_x0000_s1059" type="#_x0000_t202" style="position:absolute;left:7599;top:3204;width:607;height:430" filled="f" stroked="f">
                <v:textbox style="mso-next-textbox:#_x0000_s1059" inset=".82233mm,.41128mm,.82233mm,.41128mm">
                  <w:txbxContent>
                    <w:p w:rsidR="00D51DFD" w:rsidRPr="00852B47" w:rsidRDefault="00D51DFD" w:rsidP="00C04E26">
                      <w:pPr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</w:pPr>
                      <w:r w:rsidRPr="00852B47"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  <w:t>D)</w:t>
                      </w:r>
                    </w:p>
                  </w:txbxContent>
                </v:textbox>
              </v:shape>
              <v:shape id="_x0000_s1060" type="#_x0000_t202" style="position:absolute;left:3815;top:5595;width:620;height:412" filled="f" stroked="f">
                <v:textbox style="mso-next-textbox:#_x0000_s1060" inset=".82233mm,.41128mm,.82233mm,.41128mm">
                  <w:txbxContent>
                    <w:p w:rsidR="00D51DFD" w:rsidRPr="00852B47" w:rsidRDefault="00D51DFD" w:rsidP="00C04E26">
                      <w:pPr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</w:pPr>
                      <w:r w:rsidRPr="00852B47"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  <w:t>C)</w:t>
                      </w:r>
                    </w:p>
                  </w:txbxContent>
                </v:textbox>
              </v:shape>
              <v:shapetype id="_x0000_t83" coordsize="21600,21600" o:spt="83" adj="5400,8100,2700,9450" path="m@0@0l@3@0@3@2@1@2,10800,0@4@2@5@2@5@0@8@0@8@3@9@3@9@1,21600,10800@9@4@9@5@8@5@8@8@5@8@5@9@4@9,10800,21600@1@9@3@9@3@8@0@8@0@5@2@5@2@4,,10800@2@1@2@3@0@3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rect" textboxrect="@0,@0,@8,@8"/>
                <v:handles>
                  <v:h position="topLeft,#0" yrange="@2,@1"/>
                  <v:h position="#1,topLeft" xrange="@0,@3"/>
                  <v:h position="#3,#2" xrange="@1,10800" yrange="0,@0"/>
                </v:handles>
              </v:shapetype>
              <v:shape id="_x0000_s1061" type="#_x0000_t83" style="position:absolute;left:3960;top:2599;width:4013;height:2843" adj="3783,,3361,9184" fillcolor="silver">
                <v:fill color2="fill lighten(10)" rotate="t" method="linear sigma" focus="100%" type="gradient"/>
              </v:shape>
              <v:shape id="_x0000_s1062" type="#_x0000_t202" style="position:absolute;left:4707;top:3204;width:2601;height:1646" filled="f" stroked="f">
                <v:textbox style="mso-next-textbox:#_x0000_s1062" inset=".88717mm,.44356mm,.88717mm,.44356mm">
                  <w:txbxContent>
                    <w:p w:rsidR="00D51DFD" w:rsidRPr="004E7F8F" w:rsidRDefault="00D51DFD" w:rsidP="003B634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E7F8F"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  <w:t>Bilimsel</w:t>
                      </w:r>
                      <w:r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  <w:t xml:space="preserve"> bir</w:t>
                      </w:r>
                      <w:r w:rsidRPr="004E7F8F"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  <w:t>araştırmada</w:t>
                      </w:r>
                      <w:r w:rsidRPr="004E7F8F"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  <w:t xml:space="preserve"> son basamak aşağıdakilerden hangisidir?</w:t>
                      </w:r>
                    </w:p>
                  </w:txbxContent>
                </v:textbox>
              </v:shape>
              <v:shape id="_x0000_s1063" type="#_x0000_t202" style="position:absolute;left:3834;top:2053;width:620;height:413" filled="f" stroked="f">
                <v:textbox style="mso-next-textbox:#_x0000_s1063" inset=".82233mm,.41128mm,.82233mm,.41128mm">
                  <w:txbxContent>
                    <w:p w:rsidR="00D51DFD" w:rsidRPr="00852B47" w:rsidRDefault="00D51DFD" w:rsidP="00C04E26">
                      <w:pPr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</w:pPr>
                      <w:r w:rsidRPr="00852B47">
                        <w:rPr>
                          <w:rFonts w:ascii="Book Antiqua" w:hAnsi="Book Antiqua"/>
                          <w:b/>
                          <w:sz w:val="20"/>
                          <w:szCs w:val="20"/>
                        </w:rPr>
                        <w:t>A)</w:t>
                      </w:r>
                    </w:p>
                  </w:txbxContent>
                </v:textbox>
              </v:shape>
            </v:group>
            <v:shape id="_x0000_s1064" type="#_x0000_t202" style="position:absolute;left:2284;top:8302;width:1954;height:443" o:regroupid="4">
              <v:shadow on="t" opacity=".5" offset="-6pt,-6pt"/>
              <v:textbox style="mso-next-textbox:#_x0000_s1064" inset=".82233mm,.41128mm,.82233mm,.41128mm">
                <w:txbxContent>
                  <w:p w:rsidR="00D51DFD" w:rsidRPr="004E7F8F" w:rsidRDefault="00D51DFD" w:rsidP="003B6346">
                    <w:pPr>
                      <w:jc w:val="center"/>
                      <w:rPr>
                        <w:rFonts w:ascii="Book Antiqua" w:hAnsi="Book Antiqua"/>
                        <w:sz w:val="20"/>
                        <w:szCs w:val="20"/>
                      </w:rPr>
                    </w:pPr>
                    <w:r>
                      <w:rPr>
                        <w:rFonts w:ascii="Book Antiqua" w:hAnsi="Book Antiqua"/>
                        <w:sz w:val="20"/>
                        <w:szCs w:val="20"/>
                      </w:rPr>
                      <w:t>Konuyu Belirlemek</w:t>
                    </w:r>
                  </w:p>
                </w:txbxContent>
              </v:textbox>
            </v:shape>
          </v:group>
        </w:pict>
      </w: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1D3793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b/>
          <w:sz w:val="20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>4-)</w:t>
      </w: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Default="00D51DFD" w:rsidP="00CD6C86">
      <w:pPr>
        <w:ind w:firstLine="170"/>
        <w:rPr>
          <w:rFonts w:ascii="Comic Sans MS" w:hAnsi="Comic Sans MS" w:cs="Arial"/>
          <w:b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 w:cs="Arial"/>
          <w:sz w:val="16"/>
          <w:szCs w:val="16"/>
        </w:rPr>
      </w:pPr>
      <w:r w:rsidRPr="001D3793">
        <w:rPr>
          <w:rFonts w:ascii="Comic Sans MS" w:hAnsi="Comic Sans MS" w:cs="Arial"/>
          <w:b/>
          <w:sz w:val="20"/>
          <w:szCs w:val="16"/>
        </w:rPr>
        <w:t>5-)</w:t>
      </w:r>
      <w:r w:rsidRPr="00CD6C86">
        <w:rPr>
          <w:rFonts w:ascii="Comic Sans MS" w:hAnsi="Comic Sans MS" w:cs="Arial"/>
          <w:b/>
          <w:sz w:val="16"/>
          <w:szCs w:val="16"/>
        </w:rPr>
        <w:t>Aşağıdaki yerlerin bir haritası çizilecektir. Çizilen bu haritaların hepsi aynı ölçek ile çizilirse hangisinde ayrıntılar daha rahat görülür?</w:t>
      </w:r>
    </w:p>
    <w:p w:rsidR="00D51DFD" w:rsidRPr="00CD6C86" w:rsidRDefault="00D51DFD" w:rsidP="00CD6C86">
      <w:pPr>
        <w:tabs>
          <w:tab w:val="num" w:pos="180"/>
          <w:tab w:val="left" w:pos="360"/>
        </w:tabs>
        <w:ind w:firstLine="170"/>
        <w:rPr>
          <w:rFonts w:ascii="Comic Sans MS" w:hAnsi="Comic Sans MS" w:cs="Arial"/>
          <w:sz w:val="16"/>
          <w:szCs w:val="16"/>
        </w:rPr>
      </w:pPr>
      <w:r w:rsidRPr="000C6D92">
        <w:rPr>
          <w:rFonts w:ascii="Comic Sans MS" w:hAnsi="Comic Sans MS" w:cs="Arial"/>
          <w:b/>
          <w:sz w:val="16"/>
          <w:szCs w:val="16"/>
        </w:rPr>
        <w:t>A)</w:t>
      </w:r>
      <w:r>
        <w:rPr>
          <w:rFonts w:ascii="Comic Sans MS" w:hAnsi="Comic Sans MS" w:cs="Arial"/>
          <w:sz w:val="16"/>
          <w:szCs w:val="16"/>
        </w:rPr>
        <w:t xml:space="preserve"> Dünya Haritası</w:t>
      </w:r>
      <w:r>
        <w:rPr>
          <w:rFonts w:ascii="Comic Sans MS" w:hAnsi="Comic Sans MS" w:cs="Arial"/>
          <w:sz w:val="16"/>
          <w:szCs w:val="16"/>
        </w:rPr>
        <w:tab/>
      </w:r>
      <w:r>
        <w:rPr>
          <w:rFonts w:ascii="Comic Sans MS" w:hAnsi="Comic Sans MS" w:cs="Arial"/>
          <w:sz w:val="16"/>
          <w:szCs w:val="16"/>
        </w:rPr>
        <w:tab/>
      </w:r>
      <w:r>
        <w:rPr>
          <w:rFonts w:ascii="Comic Sans MS" w:hAnsi="Comic Sans MS" w:cs="Arial"/>
          <w:sz w:val="16"/>
          <w:szCs w:val="16"/>
        </w:rPr>
        <w:tab/>
      </w:r>
      <w:r w:rsidRPr="000C6D92">
        <w:rPr>
          <w:rFonts w:ascii="Comic Sans MS" w:hAnsi="Comic Sans MS" w:cs="Arial"/>
          <w:b/>
          <w:sz w:val="16"/>
          <w:szCs w:val="16"/>
        </w:rPr>
        <w:t>B)</w:t>
      </w:r>
      <w:r w:rsidRPr="00CD6C86">
        <w:rPr>
          <w:rFonts w:ascii="Comic Sans MS" w:hAnsi="Comic Sans MS" w:cs="Arial"/>
          <w:sz w:val="16"/>
          <w:szCs w:val="16"/>
        </w:rPr>
        <w:t xml:space="preserve"> Ege Bölgesi Haritası</w:t>
      </w:r>
      <w:r w:rsidRPr="00CD6C86">
        <w:rPr>
          <w:rFonts w:ascii="Comic Sans MS" w:hAnsi="Comic Sans MS" w:cs="Arial"/>
          <w:sz w:val="16"/>
          <w:szCs w:val="16"/>
        </w:rPr>
        <w:tab/>
      </w:r>
    </w:p>
    <w:p w:rsidR="00D51DFD" w:rsidRPr="00CD6C86" w:rsidRDefault="00D51DFD" w:rsidP="00CD6C86">
      <w:pPr>
        <w:tabs>
          <w:tab w:val="num" w:pos="180"/>
          <w:tab w:val="left" w:pos="360"/>
        </w:tabs>
        <w:ind w:firstLine="170"/>
        <w:rPr>
          <w:rFonts w:ascii="Comic Sans MS" w:hAnsi="Comic Sans MS" w:cs="Arial"/>
          <w:sz w:val="16"/>
          <w:szCs w:val="16"/>
        </w:rPr>
      </w:pPr>
      <w:r w:rsidRPr="000C6D92">
        <w:rPr>
          <w:rFonts w:ascii="Comic Sans MS" w:hAnsi="Comic Sans MS" w:cs="Arial"/>
          <w:b/>
          <w:sz w:val="16"/>
          <w:szCs w:val="16"/>
        </w:rPr>
        <w:t>C)</w:t>
      </w:r>
      <w:r w:rsidRPr="00CD6C86">
        <w:rPr>
          <w:rFonts w:ascii="Comic Sans MS" w:hAnsi="Comic Sans MS" w:cs="Arial"/>
          <w:sz w:val="16"/>
          <w:szCs w:val="16"/>
        </w:rPr>
        <w:t xml:space="preserve"> Türkiye Haritası</w:t>
      </w:r>
      <w:r w:rsidRPr="00CD6C86">
        <w:rPr>
          <w:rFonts w:ascii="Comic Sans MS" w:hAnsi="Comic Sans MS" w:cs="Arial"/>
          <w:sz w:val="16"/>
          <w:szCs w:val="16"/>
        </w:rPr>
        <w:tab/>
      </w:r>
      <w:r w:rsidRPr="00CD6C86">
        <w:rPr>
          <w:rFonts w:ascii="Comic Sans MS" w:hAnsi="Comic Sans MS" w:cs="Arial"/>
          <w:sz w:val="16"/>
          <w:szCs w:val="16"/>
        </w:rPr>
        <w:tab/>
      </w:r>
      <w:r w:rsidRPr="00CD6C86">
        <w:rPr>
          <w:rFonts w:ascii="Comic Sans MS" w:hAnsi="Comic Sans MS" w:cs="Arial"/>
          <w:sz w:val="16"/>
          <w:szCs w:val="16"/>
        </w:rPr>
        <w:tab/>
      </w:r>
      <w:r w:rsidRPr="000C6D92">
        <w:rPr>
          <w:rFonts w:ascii="Comic Sans MS" w:hAnsi="Comic Sans MS" w:cs="Arial"/>
          <w:b/>
          <w:sz w:val="16"/>
          <w:szCs w:val="16"/>
        </w:rPr>
        <w:t>D)</w:t>
      </w:r>
      <w:r>
        <w:rPr>
          <w:rFonts w:ascii="Comic Sans MS" w:hAnsi="Comic Sans MS" w:cs="Arial"/>
          <w:b/>
          <w:sz w:val="16"/>
          <w:szCs w:val="16"/>
        </w:rPr>
        <w:t xml:space="preserve"> </w:t>
      </w:r>
      <w:r w:rsidRPr="00CD6C86">
        <w:rPr>
          <w:rFonts w:ascii="Comic Sans MS" w:hAnsi="Comic Sans MS" w:cs="Arial"/>
          <w:sz w:val="16"/>
          <w:szCs w:val="16"/>
        </w:rPr>
        <w:t>İzmir İl Haritası</w:t>
      </w:r>
    </w:p>
    <w:p w:rsidR="00D51DFD" w:rsidRPr="00CD6C86" w:rsidRDefault="00D51DFD" w:rsidP="00CD6C86">
      <w:pPr>
        <w:tabs>
          <w:tab w:val="num" w:pos="180"/>
          <w:tab w:val="left" w:pos="360"/>
        </w:tabs>
        <w:ind w:firstLine="170"/>
        <w:rPr>
          <w:rFonts w:ascii="Comic Sans MS" w:hAnsi="Comic Sans MS" w:cs="Arial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  <w:u w:val="single"/>
        </w:rPr>
      </w:pPr>
      <w:r w:rsidRPr="001D3793">
        <w:rPr>
          <w:rFonts w:ascii="Comic Sans MS" w:hAnsi="Comic Sans MS"/>
          <w:b/>
          <w:sz w:val="20"/>
          <w:szCs w:val="16"/>
        </w:rPr>
        <w:t xml:space="preserve">6-) </w:t>
      </w:r>
      <w:r w:rsidRPr="00CD6C86">
        <w:rPr>
          <w:rFonts w:ascii="Comic Sans MS" w:hAnsi="Comic Sans MS"/>
          <w:b/>
          <w:sz w:val="16"/>
          <w:szCs w:val="16"/>
        </w:rPr>
        <w:t xml:space="preserve">Aşağıdakilerden hangisi sosyal bilgiler dersinin bireye kazandırdığı vatandaşlık özelliklerinden biri </w:t>
      </w:r>
      <w:r w:rsidRPr="00CD6C86">
        <w:rPr>
          <w:rFonts w:ascii="Comic Sans MS" w:hAnsi="Comic Sans MS"/>
          <w:b/>
          <w:sz w:val="16"/>
          <w:szCs w:val="16"/>
          <w:u w:val="single"/>
        </w:rPr>
        <w:t>olamaz?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Tartışmadan ve sorgulamadan her düşünceyi kabul etmek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Demokratik değerlere sahip çıkmak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 xml:space="preserve"> Haklarını ve sorumluluklarını bilmek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İnsan haklarına saygılı olmak</w:t>
      </w:r>
    </w:p>
    <w:p w:rsidR="00D51DFD" w:rsidRPr="00CD6C86" w:rsidRDefault="00D51DFD" w:rsidP="00CD6C86">
      <w:pPr>
        <w:tabs>
          <w:tab w:val="left" w:pos="360"/>
        </w:tabs>
        <w:ind w:firstLine="170"/>
        <w:rPr>
          <w:rFonts w:ascii="Comic Sans MS" w:hAnsi="Comic Sans MS" w:cs="Tunga"/>
          <w:b/>
          <w:sz w:val="16"/>
          <w:szCs w:val="16"/>
        </w:rPr>
      </w:pPr>
    </w:p>
    <w:p w:rsidR="00D51DFD" w:rsidRPr="00CD6C86" w:rsidRDefault="00D51DFD" w:rsidP="001D3793">
      <w:pPr>
        <w:ind w:firstLine="170"/>
        <w:rPr>
          <w:rFonts w:ascii="Comic Sans MS" w:hAnsi="Comic Sans MS"/>
          <w:b/>
          <w:sz w:val="16"/>
          <w:szCs w:val="16"/>
        </w:rPr>
      </w:pPr>
      <w:r w:rsidRPr="001D3793">
        <w:rPr>
          <w:rFonts w:ascii="Comic Sans MS" w:hAnsi="Comic Sans MS" w:cs="Comic Sans MS"/>
          <w:b/>
          <w:bCs/>
          <w:sz w:val="20"/>
          <w:szCs w:val="16"/>
        </w:rPr>
        <w:t>7-)</w:t>
      </w:r>
      <w:r w:rsidRPr="001D3793">
        <w:rPr>
          <w:rFonts w:ascii="Comic Sans MS" w:hAnsi="Comic Sans MS" w:cs="Comic Sans MS"/>
          <w:sz w:val="20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1665 yılında mikroskobun bulunuşu, birçok hastalığa neden olan bakterilerin görülmesini sağlamıştır.</w:t>
      </w:r>
      <w:r w:rsidRPr="00CD6C86">
        <w:rPr>
          <w:rFonts w:ascii="Comic Sans MS" w:hAnsi="Comic Sans MS"/>
          <w:b/>
          <w:sz w:val="16"/>
          <w:szCs w:val="16"/>
        </w:rPr>
        <w:t xml:space="preserve"> </w:t>
      </w:r>
    </w:p>
    <w:p w:rsidR="00D51DFD" w:rsidRPr="00CD6C86" w:rsidRDefault="00D51DFD" w:rsidP="001D3793">
      <w:pPr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 xml:space="preserve">Bu olay hangi çağda ve yüzyılda gerçekleşmiştir? </w:t>
      </w:r>
    </w:p>
    <w:p w:rsidR="00D51DFD" w:rsidRPr="00CD6C86" w:rsidRDefault="00D51DFD" w:rsidP="001D3793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15.yüzyıl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 xml:space="preserve"> –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İlkçağ</w:t>
      </w:r>
      <w:r w:rsidRPr="00CD6C86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 xml:space="preserve">B) </w:t>
      </w:r>
      <w:r w:rsidRPr="00CD6C86">
        <w:rPr>
          <w:rFonts w:ascii="Comic Sans MS" w:hAnsi="Comic Sans MS"/>
          <w:sz w:val="16"/>
          <w:szCs w:val="16"/>
        </w:rPr>
        <w:t xml:space="preserve">16. yüzyıl 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–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Ortaçağ</w:t>
      </w:r>
    </w:p>
    <w:p w:rsidR="00D51DFD" w:rsidRPr="00CD6C86" w:rsidRDefault="00D51DFD" w:rsidP="001D3793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 xml:space="preserve"> 17.yüzyıl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-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Yeniçağ</w:t>
      </w:r>
      <w:r w:rsidRPr="00CD6C86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18.yüzyıl 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-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Yakınçağ</w:t>
      </w:r>
    </w:p>
    <w:p w:rsidR="00D51DFD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</w:p>
    <w:p w:rsidR="00D51DFD" w:rsidRPr="001D3793" w:rsidRDefault="00D51DFD" w:rsidP="00CD6C86">
      <w:pPr>
        <w:ind w:firstLine="170"/>
        <w:rPr>
          <w:rFonts w:ascii="Comic Sans MS" w:hAnsi="Comic Sans MS"/>
          <w:b/>
          <w:sz w:val="20"/>
          <w:szCs w:val="16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left:0;text-align:left;margin-left:101.65pt;margin-top:2pt;width:18.3pt;height:78.95pt;flip:x y;z-index:251659264" o:connectortype="straight" strokeweight="2.25pt">
            <v:stroke endarrow="block"/>
          </v:shape>
        </w:pict>
      </w:r>
      <w:r>
        <w:rPr>
          <w:noProof/>
        </w:rPr>
        <w:pict>
          <v:shape id="Resim 705" o:spid="_x0000_s1066" type="#_x0000_t75" alt="adsız" style="position:absolute;left:0;text-align:left;margin-left:20.75pt;margin-top:.3pt;width:175.5pt;height:91.6pt;z-index:-251658240;visibility:visible" filled="t" fillcolor="aqua">
            <v:imagedata r:id="rId8" o:title=""/>
          </v:shape>
        </w:pict>
      </w:r>
      <w:r w:rsidRPr="001D3793">
        <w:rPr>
          <w:rFonts w:ascii="Comic Sans MS" w:hAnsi="Comic Sans MS"/>
          <w:b/>
          <w:sz w:val="20"/>
          <w:szCs w:val="16"/>
        </w:rPr>
        <w:t>8-)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>
        <w:rPr>
          <w:noProof/>
        </w:rPr>
        <w:pict>
          <v:shape id="Resim 13" o:spid="_x0000_s1067" type="#_x0000_t75" style="position:absolute;left:0;text-align:left;margin-left:80.6pt;margin-top:6.05pt;width:51.7pt;height:38.15pt;z-index:251660288;visibility:visible">
            <v:imagedata r:id="rId9" o:title=""/>
          </v:shape>
        </w:pic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>Türkiye 36° - 42° Kuzey paralelleri arasında kalır.</w:t>
      </w:r>
      <w:r w:rsidRPr="00CD6C86">
        <w:rPr>
          <w:rFonts w:ascii="Comic Sans MS" w:hAnsi="Comic Sans MS"/>
          <w:b/>
          <w:sz w:val="16"/>
          <w:szCs w:val="16"/>
        </w:rPr>
        <w:t xml:space="preserve"> Türkiye’nin en güneyinden yola çıkan bir uçak, en kuzey ucuna vardığında kaç paralel geçmiş olur? 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6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5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 xml:space="preserve"> 4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3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</w:p>
    <w:p w:rsidR="00D51DFD" w:rsidRPr="00CD6C86" w:rsidRDefault="00D51DFD" w:rsidP="00CD6C86">
      <w:pPr>
        <w:tabs>
          <w:tab w:val="left" w:pos="360"/>
        </w:tabs>
        <w:ind w:firstLine="170"/>
        <w:rPr>
          <w:rFonts w:ascii="Comic Sans MS" w:hAnsi="Comic Sans MS"/>
          <w:sz w:val="16"/>
          <w:szCs w:val="16"/>
        </w:rPr>
      </w:pPr>
      <w:r w:rsidRPr="001D3793">
        <w:rPr>
          <w:rFonts w:ascii="Comic Sans MS" w:hAnsi="Comic Sans MS" w:cs="Tunga"/>
          <w:b/>
          <w:sz w:val="20"/>
          <w:szCs w:val="16"/>
        </w:rPr>
        <w:t>9-)</w:t>
      </w:r>
      <w:r w:rsidRPr="00CD6C86">
        <w:rPr>
          <w:rFonts w:ascii="Comic Sans MS" w:hAnsi="Comic Sans MS" w:cs="Tunga"/>
          <w:b/>
          <w:sz w:val="16"/>
          <w:szCs w:val="16"/>
        </w:rPr>
        <w:tab/>
      </w:r>
      <w:r w:rsidRPr="00CD6C86">
        <w:rPr>
          <w:rFonts w:ascii="Comic Sans MS" w:hAnsi="Comic Sans MS"/>
          <w:b/>
          <w:sz w:val="16"/>
          <w:szCs w:val="16"/>
        </w:rPr>
        <w:t>1</w:t>
      </w:r>
      <w:r w:rsidRPr="00CD6C86">
        <w:rPr>
          <w:rFonts w:ascii="Comic Sans MS" w:hAnsi="Comic Sans MS"/>
          <w:sz w:val="16"/>
          <w:szCs w:val="16"/>
        </w:rPr>
        <w:t>. Dil ve tarih coğrafya fakültesi</w:t>
      </w:r>
    </w:p>
    <w:p w:rsidR="00D51DFD" w:rsidRPr="00CD6C86" w:rsidRDefault="00D51DFD" w:rsidP="00CD6C86">
      <w:pPr>
        <w:tabs>
          <w:tab w:val="left" w:pos="360"/>
        </w:tabs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b/>
          <w:sz w:val="16"/>
          <w:szCs w:val="16"/>
        </w:rPr>
        <w:t>2.</w:t>
      </w:r>
      <w:r w:rsidRPr="00CD6C86">
        <w:rPr>
          <w:rFonts w:ascii="Comic Sans MS" w:hAnsi="Comic Sans MS"/>
          <w:sz w:val="16"/>
          <w:szCs w:val="16"/>
        </w:rPr>
        <w:t xml:space="preserve"> Arkeoloji bölümleri</w:t>
      </w:r>
    </w:p>
    <w:p w:rsidR="00D51DFD" w:rsidRPr="00CD6C86" w:rsidRDefault="00D51DFD" w:rsidP="00CD6C86">
      <w:pPr>
        <w:tabs>
          <w:tab w:val="left" w:pos="360"/>
        </w:tabs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b/>
          <w:sz w:val="16"/>
          <w:szCs w:val="16"/>
        </w:rPr>
        <w:t>3.</w:t>
      </w:r>
      <w:r w:rsidRPr="00CD6C86">
        <w:rPr>
          <w:rFonts w:ascii="Comic Sans MS" w:hAnsi="Comic Sans MS"/>
          <w:sz w:val="16"/>
          <w:szCs w:val="16"/>
        </w:rPr>
        <w:t xml:space="preserve"> Türk Tarih Kurumu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Verilenlerden hangileri sosyal bilimlerin gelişmesi hedefine yönelik açılmıştır?</w:t>
      </w:r>
    </w:p>
    <w:p w:rsidR="00D51DFD" w:rsidRPr="007A58D8" w:rsidRDefault="00D51DFD" w:rsidP="007A58D8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 </w:t>
      </w:r>
      <w:r w:rsidRPr="007A58D8">
        <w:rPr>
          <w:rFonts w:ascii="Comic Sans MS" w:hAnsi="Comic Sans MS"/>
          <w:sz w:val="16"/>
          <w:szCs w:val="16"/>
        </w:rPr>
        <w:t>Yalnız 1</w:t>
      </w:r>
      <w:r w:rsidRPr="007A58D8">
        <w:rPr>
          <w:rFonts w:ascii="Comic Sans MS" w:hAnsi="Comic Sans MS"/>
          <w:sz w:val="16"/>
          <w:szCs w:val="16"/>
        </w:rPr>
        <w:tab/>
      </w:r>
      <w:r w:rsidRPr="007A58D8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B)</w:t>
      </w:r>
      <w:r>
        <w:rPr>
          <w:rFonts w:ascii="Comic Sans MS" w:hAnsi="Comic Sans MS"/>
          <w:sz w:val="16"/>
          <w:szCs w:val="16"/>
        </w:rPr>
        <w:t xml:space="preserve"> </w:t>
      </w:r>
      <w:r w:rsidRPr="007A58D8">
        <w:rPr>
          <w:rFonts w:ascii="Comic Sans MS" w:hAnsi="Comic Sans MS"/>
          <w:sz w:val="16"/>
          <w:szCs w:val="16"/>
        </w:rPr>
        <w:t>1 ve 2</w:t>
      </w:r>
      <w:r w:rsidRPr="007A58D8">
        <w:rPr>
          <w:rFonts w:ascii="Comic Sans MS" w:hAnsi="Comic Sans MS"/>
          <w:sz w:val="16"/>
          <w:szCs w:val="16"/>
        </w:rPr>
        <w:tab/>
      </w:r>
      <w:r w:rsidRPr="007A58D8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C)</w:t>
      </w:r>
      <w:r>
        <w:rPr>
          <w:rFonts w:ascii="Comic Sans MS" w:hAnsi="Comic Sans MS"/>
          <w:sz w:val="16"/>
          <w:szCs w:val="16"/>
        </w:rPr>
        <w:t xml:space="preserve"> </w:t>
      </w:r>
      <w:r w:rsidRPr="007A58D8">
        <w:rPr>
          <w:rFonts w:ascii="Comic Sans MS" w:hAnsi="Comic Sans MS"/>
          <w:sz w:val="16"/>
          <w:szCs w:val="16"/>
        </w:rPr>
        <w:t>2 ve 3</w:t>
      </w:r>
      <w:r w:rsidRPr="007A58D8">
        <w:rPr>
          <w:rFonts w:ascii="Comic Sans MS" w:hAnsi="Comic Sans MS"/>
          <w:sz w:val="16"/>
          <w:szCs w:val="16"/>
        </w:rPr>
        <w:tab/>
      </w:r>
      <w:r w:rsidRPr="007A58D8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7A58D8">
        <w:rPr>
          <w:rFonts w:ascii="Comic Sans MS" w:hAnsi="Comic Sans MS"/>
          <w:sz w:val="16"/>
          <w:szCs w:val="16"/>
        </w:rPr>
        <w:t>1,2 ve 3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68" type="#_x0000_t62" style="position:absolute;left:0;text-align:left;margin-left:-6.25pt;margin-top:9.4pt;width:161.5pt;height:48.35pt;z-index:251651072" adj="8540,11526" strokecolor="#4f81bd" strokeweight="2.5pt">
            <v:shadow color="#868686"/>
            <v:textbox>
              <w:txbxContent>
                <w:p w:rsidR="00D51DFD" w:rsidRPr="00871FC4" w:rsidRDefault="00D51DFD" w:rsidP="00E74246">
                  <w:pPr>
                    <w:tabs>
                      <w:tab w:val="left" w:pos="540"/>
                    </w:tabs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 w:rsidRPr="00871FC4"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 xml:space="preserve">“Türk çocuğu atalarını tanıdıkça, daha büyük işler yapmak için kendinde kuvvet bulacaktır.” </w:t>
                  </w:r>
                </w:p>
                <w:p w:rsidR="00D51DFD" w:rsidRDefault="00D51DFD" w:rsidP="00E74246"/>
              </w:txbxContent>
            </v:textbox>
          </v:shape>
        </w:pict>
      </w:r>
      <w:r>
        <w:rPr>
          <w:noProof/>
        </w:rPr>
        <w:pict>
          <v:shape id="Resim 767" o:spid="_x0000_s1069" type="#_x0000_t75" alt="ATA002" style="position:absolute;left:0;text-align:left;margin-left:-9.4pt;margin-top:9.95pt;width:64.5pt;height:77.25pt;z-index:-251664384;visibility:visible" wrapcoords="-251 0 -251 21390 21600 21390 21600 0 -251 0">
            <v:imagedata r:id="rId10" o:title="" gain="79922f" blacklevel="1966f" grayscale="t"/>
            <w10:wrap type="tight"/>
          </v:shape>
        </w:pic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540"/>
        </w:tabs>
        <w:ind w:firstLine="170"/>
        <w:rPr>
          <w:rFonts w:ascii="Comic Sans MS" w:hAnsi="Comic Sans MS"/>
          <w:color w:val="000000"/>
          <w:sz w:val="16"/>
          <w:szCs w:val="16"/>
        </w:rPr>
      </w:pPr>
      <w:r w:rsidRPr="00CD6C86">
        <w:rPr>
          <w:rFonts w:ascii="Comic Sans MS" w:hAnsi="Comic Sans MS"/>
          <w:color w:val="000000"/>
          <w:sz w:val="16"/>
          <w:szCs w:val="16"/>
        </w:rPr>
        <w:t xml:space="preserve"> </w:t>
      </w:r>
    </w:p>
    <w:p w:rsidR="00D51DFD" w:rsidRPr="00CD6C86" w:rsidRDefault="00D51DFD" w:rsidP="00CD6C86">
      <w:pPr>
        <w:tabs>
          <w:tab w:val="left" w:pos="540"/>
        </w:tabs>
        <w:ind w:firstLine="170"/>
        <w:rPr>
          <w:rFonts w:ascii="Comic Sans MS" w:hAnsi="Comic Sans MS"/>
          <w:color w:val="000000"/>
          <w:sz w:val="16"/>
          <w:szCs w:val="16"/>
        </w:rPr>
      </w:pPr>
    </w:p>
    <w:p w:rsidR="00D51DFD" w:rsidRPr="00CD6C86" w:rsidRDefault="00D51DFD" w:rsidP="00CD6C86">
      <w:pPr>
        <w:tabs>
          <w:tab w:val="left" w:pos="540"/>
        </w:tabs>
        <w:ind w:firstLine="170"/>
        <w:rPr>
          <w:rFonts w:ascii="Comic Sans MS" w:hAnsi="Comic Sans MS"/>
          <w:color w:val="000000"/>
          <w:sz w:val="16"/>
          <w:szCs w:val="16"/>
        </w:rPr>
      </w:pPr>
    </w:p>
    <w:p w:rsidR="00D51DFD" w:rsidRPr="00CD6C86" w:rsidRDefault="00D51DFD" w:rsidP="00CD6C86">
      <w:pPr>
        <w:tabs>
          <w:tab w:val="left" w:pos="540"/>
        </w:tabs>
        <w:ind w:firstLine="170"/>
        <w:rPr>
          <w:rFonts w:ascii="Comic Sans MS" w:hAnsi="Comic Sans MS"/>
          <w:color w:val="000000"/>
          <w:sz w:val="16"/>
          <w:szCs w:val="16"/>
        </w:rPr>
      </w:pPr>
    </w:p>
    <w:p w:rsidR="00D51DFD" w:rsidRPr="00CD6C86" w:rsidRDefault="00D51DFD" w:rsidP="00CD6C86">
      <w:pPr>
        <w:tabs>
          <w:tab w:val="left" w:pos="540"/>
        </w:tabs>
        <w:ind w:firstLine="170"/>
        <w:rPr>
          <w:rFonts w:ascii="Comic Sans MS" w:hAnsi="Comic Sans MS"/>
          <w:b/>
          <w:color w:val="000000"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>10-)</w:t>
      </w:r>
      <w:r w:rsidRPr="001D3793">
        <w:rPr>
          <w:rFonts w:ascii="Comic Sans MS" w:hAnsi="Comic Sans MS"/>
          <w:sz w:val="20"/>
          <w:szCs w:val="16"/>
        </w:rPr>
        <w:t xml:space="preserve"> </w:t>
      </w:r>
      <w:r w:rsidRPr="00CD6C86">
        <w:rPr>
          <w:rFonts w:ascii="Comic Sans MS" w:hAnsi="Comic Sans MS"/>
          <w:b/>
          <w:color w:val="000000"/>
          <w:sz w:val="16"/>
          <w:szCs w:val="16"/>
        </w:rPr>
        <w:t>Atatürk Türk çocuğuna atalarını tanıtmak amacıyla hangi kurumu kurmuştur?</w:t>
      </w:r>
    </w:p>
    <w:p w:rsidR="00D51DFD" w:rsidRPr="00CD6C86" w:rsidRDefault="00D51DFD" w:rsidP="00CD6C86">
      <w:pPr>
        <w:tabs>
          <w:tab w:val="left" w:pos="540"/>
        </w:tabs>
        <w:ind w:firstLine="170"/>
        <w:rPr>
          <w:rFonts w:ascii="Comic Sans MS" w:hAnsi="Comic Sans MS"/>
          <w:color w:val="000000"/>
          <w:sz w:val="16"/>
          <w:szCs w:val="16"/>
        </w:rPr>
      </w:pPr>
      <w:r w:rsidRPr="000C6D92">
        <w:rPr>
          <w:rFonts w:ascii="Comic Sans MS" w:hAnsi="Comic Sans MS"/>
          <w:b/>
          <w:color w:val="000000"/>
          <w:sz w:val="16"/>
          <w:szCs w:val="16"/>
        </w:rPr>
        <w:t>A)</w:t>
      </w:r>
      <w:r w:rsidRPr="00CD6C86">
        <w:rPr>
          <w:rFonts w:ascii="Comic Sans MS" w:hAnsi="Comic Sans MS"/>
          <w:color w:val="000000"/>
          <w:sz w:val="16"/>
          <w:szCs w:val="16"/>
        </w:rPr>
        <w:t xml:space="preserve"> Merkez Bankası</w:t>
      </w:r>
      <w:r w:rsidRPr="00CD6C86">
        <w:rPr>
          <w:rFonts w:ascii="Comic Sans MS" w:hAnsi="Comic Sans MS"/>
          <w:color w:val="000000"/>
          <w:sz w:val="16"/>
          <w:szCs w:val="16"/>
        </w:rPr>
        <w:tab/>
      </w:r>
      <w:r w:rsidRPr="00CD6C86">
        <w:rPr>
          <w:rFonts w:ascii="Comic Sans MS" w:hAnsi="Comic Sans MS"/>
          <w:color w:val="000000"/>
          <w:sz w:val="16"/>
          <w:szCs w:val="16"/>
        </w:rPr>
        <w:tab/>
      </w:r>
      <w:r w:rsidRPr="000C6D92">
        <w:rPr>
          <w:rFonts w:ascii="Comic Sans MS" w:hAnsi="Comic Sans MS"/>
          <w:b/>
          <w:color w:val="000000"/>
          <w:sz w:val="16"/>
          <w:szCs w:val="16"/>
        </w:rPr>
        <w:t>B)</w:t>
      </w:r>
      <w:r w:rsidRPr="00CD6C86">
        <w:rPr>
          <w:rFonts w:ascii="Comic Sans MS" w:hAnsi="Comic Sans MS"/>
          <w:color w:val="000000"/>
          <w:sz w:val="16"/>
          <w:szCs w:val="16"/>
        </w:rPr>
        <w:t xml:space="preserve"> Dil ve Tarih-Coğrafya Fakültesi</w:t>
      </w:r>
    </w:p>
    <w:p w:rsidR="00D51DFD" w:rsidRPr="00CD6C86" w:rsidRDefault="00D51DFD" w:rsidP="00CD6C86">
      <w:pPr>
        <w:tabs>
          <w:tab w:val="left" w:pos="540"/>
        </w:tabs>
        <w:ind w:firstLine="170"/>
        <w:rPr>
          <w:rFonts w:ascii="Comic Sans MS" w:hAnsi="Comic Sans MS"/>
          <w:color w:val="000000"/>
          <w:sz w:val="16"/>
          <w:szCs w:val="16"/>
        </w:rPr>
      </w:pPr>
      <w:r w:rsidRPr="000C6D92">
        <w:rPr>
          <w:rFonts w:ascii="Comic Sans MS" w:hAnsi="Comic Sans MS"/>
          <w:b/>
          <w:color w:val="000000"/>
          <w:sz w:val="16"/>
          <w:szCs w:val="16"/>
        </w:rPr>
        <w:t>C)</w:t>
      </w:r>
      <w:r w:rsidRPr="00CD6C86">
        <w:rPr>
          <w:rFonts w:ascii="Comic Sans MS" w:hAnsi="Comic Sans MS"/>
          <w:color w:val="000000"/>
          <w:sz w:val="16"/>
          <w:szCs w:val="16"/>
        </w:rPr>
        <w:t>Türk Dil Kurumu</w:t>
      </w:r>
      <w:r w:rsidRPr="00CD6C86">
        <w:rPr>
          <w:rFonts w:ascii="Comic Sans MS" w:hAnsi="Comic Sans MS"/>
          <w:color w:val="000000"/>
          <w:sz w:val="16"/>
          <w:szCs w:val="16"/>
        </w:rPr>
        <w:tab/>
      </w:r>
      <w:r w:rsidRPr="00CD6C86">
        <w:rPr>
          <w:rFonts w:ascii="Comic Sans MS" w:hAnsi="Comic Sans MS"/>
          <w:color w:val="000000"/>
          <w:sz w:val="16"/>
          <w:szCs w:val="16"/>
        </w:rPr>
        <w:tab/>
      </w:r>
      <w:r w:rsidRPr="000C6D92">
        <w:rPr>
          <w:rFonts w:ascii="Comic Sans MS" w:hAnsi="Comic Sans MS"/>
          <w:b/>
          <w:color w:val="000000"/>
          <w:sz w:val="16"/>
          <w:szCs w:val="16"/>
        </w:rPr>
        <w:t>D)</w:t>
      </w:r>
      <w:r w:rsidRPr="00CD6C86">
        <w:rPr>
          <w:rFonts w:ascii="Comic Sans MS" w:hAnsi="Comic Sans MS"/>
          <w:color w:val="000000"/>
          <w:sz w:val="16"/>
          <w:szCs w:val="16"/>
        </w:rPr>
        <w:t xml:space="preserve"> Türk Tarih Kurumu.</w:t>
      </w:r>
    </w:p>
    <w:p w:rsidR="00D51DFD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 xml:space="preserve">11-) </w:t>
      </w:r>
      <w:r w:rsidRPr="00CD6C86">
        <w:rPr>
          <w:rFonts w:ascii="Comic Sans MS" w:hAnsi="Comic Sans MS"/>
          <w:sz w:val="16"/>
          <w:szCs w:val="16"/>
        </w:rPr>
        <w:t>John tatil için Afrika’nın güneyine gitmiştir. Tatil boyunca neredeyse hiç yağmur yağmadığını gözlemlemiştir. Burada gündüzlerin çok sıcak, gecelerin ise çok soğuk olduğunu görmüştür.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Bu bilgi doğrultusunda John’un gittiği bölgenin iklimi aşağıdakilerden hangisidir?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 xml:space="preserve">A) </w:t>
      </w:r>
      <w:r w:rsidRPr="00CD6C86">
        <w:rPr>
          <w:rFonts w:ascii="Comic Sans MS" w:hAnsi="Comic Sans MS"/>
          <w:sz w:val="16"/>
          <w:szCs w:val="16"/>
        </w:rPr>
        <w:t>Muson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Çöl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Kutup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Ekvatoral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1D3793">
      <w:pPr>
        <w:autoSpaceDE w:val="0"/>
        <w:autoSpaceDN w:val="0"/>
        <w:adjustRightInd w:val="0"/>
        <w:ind w:firstLine="170"/>
        <w:rPr>
          <w:rFonts w:ascii="Comic Sans MS" w:hAnsi="Comic Sans MS" w:cs="Comic Sans MS"/>
          <w:b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 xml:space="preserve">12-) </w:t>
      </w:r>
      <w:r w:rsidRPr="00CD6C86">
        <w:rPr>
          <w:rFonts w:ascii="Comic Sans MS" w:hAnsi="Comic Sans MS" w:cs="Comic Sans MS"/>
          <w:sz w:val="16"/>
          <w:szCs w:val="16"/>
        </w:rPr>
        <w:t xml:space="preserve">Tarihçiler, tarih öncesini devirlere ayırarak incelerler. “Yontma Taş Devri, Cilalı Taş Devri ve Maden Devri” sınıflaması bunlardan biridir. </w:t>
      </w:r>
      <w:r>
        <w:rPr>
          <w:rFonts w:ascii="Comic Sans MS" w:hAnsi="Comic Sans MS" w:cs="Comic Sans MS"/>
          <w:sz w:val="16"/>
          <w:szCs w:val="16"/>
        </w:rPr>
        <w:tab/>
      </w:r>
      <w:r>
        <w:rPr>
          <w:rFonts w:ascii="Comic Sans MS" w:hAnsi="Comic Sans MS" w:cs="Comic Sans MS"/>
          <w:sz w:val="16"/>
          <w:szCs w:val="16"/>
        </w:rPr>
        <w:tab/>
      </w:r>
      <w:r w:rsidRPr="00CD6C86">
        <w:rPr>
          <w:rFonts w:ascii="Comic Sans MS" w:hAnsi="Comic Sans MS" w:cs="Comic Sans MS"/>
          <w:b/>
          <w:sz w:val="16"/>
          <w:szCs w:val="16"/>
        </w:rPr>
        <w:t xml:space="preserve">Tarihçiler bu sınıflamayı, aşağıdakilerden hangisini </w:t>
      </w:r>
      <w:r w:rsidRPr="00CD6C86">
        <w:rPr>
          <w:rFonts w:ascii="Comic Sans MS" w:hAnsi="Comic Sans MS" w:cs="Comic Sans MS"/>
          <w:b/>
          <w:bCs/>
          <w:sz w:val="16"/>
          <w:szCs w:val="16"/>
          <w:u w:val="single"/>
        </w:rPr>
        <w:t>temel alarak</w:t>
      </w:r>
      <w:r w:rsidRPr="00CD6C86">
        <w:rPr>
          <w:rFonts w:ascii="Comic Sans MS" w:hAnsi="Comic Sans MS" w:cs="Comic Sans MS"/>
          <w:b/>
          <w:sz w:val="16"/>
          <w:szCs w:val="16"/>
        </w:rPr>
        <w:t xml:space="preserve"> yapmışlardır?</w:t>
      </w:r>
    </w:p>
    <w:p w:rsidR="00D51DFD" w:rsidRPr="00CD6C86" w:rsidRDefault="00D51DFD" w:rsidP="001D3793">
      <w:pPr>
        <w:autoSpaceDE w:val="0"/>
        <w:autoSpaceDN w:val="0"/>
        <w:adjustRightInd w:val="0"/>
        <w:ind w:firstLine="170"/>
        <w:rPr>
          <w:rFonts w:ascii="Comic Sans MS" w:hAnsi="Comic Sans MS" w:cs="Comic Sans MS"/>
          <w:sz w:val="16"/>
          <w:szCs w:val="16"/>
        </w:rPr>
      </w:pPr>
      <w:r w:rsidRPr="000C6D92">
        <w:rPr>
          <w:rFonts w:ascii="Comic Sans MS" w:hAnsi="Comic Sans MS" w:cs="Comic Sans MS"/>
          <w:b/>
          <w:sz w:val="16"/>
          <w:szCs w:val="16"/>
        </w:rPr>
        <w:t>A)</w:t>
      </w:r>
      <w:r w:rsidRPr="00CD6C86">
        <w:rPr>
          <w:rFonts w:ascii="Comic Sans MS" w:hAnsi="Comic Sans MS" w:cs="Comic Sans MS"/>
          <w:sz w:val="16"/>
          <w:szCs w:val="16"/>
        </w:rPr>
        <w:t xml:space="preserve"> Toplumdaki yönetim biçimlerini</w:t>
      </w:r>
    </w:p>
    <w:p w:rsidR="00D51DFD" w:rsidRPr="00CD6C86" w:rsidRDefault="00D51DFD" w:rsidP="001D3793">
      <w:pPr>
        <w:autoSpaceDE w:val="0"/>
        <w:autoSpaceDN w:val="0"/>
        <w:adjustRightInd w:val="0"/>
        <w:ind w:firstLine="170"/>
        <w:rPr>
          <w:rFonts w:ascii="Comic Sans MS" w:hAnsi="Comic Sans MS" w:cs="Comic Sans MS"/>
          <w:sz w:val="16"/>
          <w:szCs w:val="16"/>
        </w:rPr>
      </w:pPr>
      <w:r w:rsidRPr="000C6D92">
        <w:rPr>
          <w:rFonts w:ascii="Comic Sans MS" w:hAnsi="Comic Sans MS" w:cs="Comic Sans MS"/>
          <w:b/>
          <w:sz w:val="16"/>
          <w:szCs w:val="16"/>
        </w:rPr>
        <w:t>B)</w:t>
      </w:r>
      <w:r w:rsidRPr="00CD6C86">
        <w:rPr>
          <w:rFonts w:ascii="Comic Sans MS" w:hAnsi="Comic Sans MS" w:cs="Comic Sans MS"/>
          <w:sz w:val="16"/>
          <w:szCs w:val="16"/>
        </w:rPr>
        <w:t xml:space="preserve"> Kullanılan araç gerecin cinsini</w:t>
      </w:r>
    </w:p>
    <w:p w:rsidR="00D51DFD" w:rsidRPr="00CD6C86" w:rsidRDefault="00D51DFD" w:rsidP="001D3793">
      <w:pPr>
        <w:autoSpaceDE w:val="0"/>
        <w:autoSpaceDN w:val="0"/>
        <w:adjustRightInd w:val="0"/>
        <w:ind w:firstLine="170"/>
        <w:rPr>
          <w:rFonts w:ascii="Comic Sans MS" w:hAnsi="Comic Sans MS" w:cs="Comic Sans MS"/>
          <w:b/>
          <w:bCs/>
          <w:sz w:val="16"/>
          <w:szCs w:val="16"/>
        </w:rPr>
      </w:pPr>
      <w:r w:rsidRPr="000C6D92">
        <w:rPr>
          <w:rFonts w:ascii="Comic Sans MS" w:hAnsi="Comic Sans MS" w:cs="Comic Sans MS"/>
          <w:b/>
          <w:sz w:val="16"/>
          <w:szCs w:val="16"/>
        </w:rPr>
        <w:t xml:space="preserve">C) </w:t>
      </w:r>
      <w:r w:rsidRPr="00CD6C86">
        <w:rPr>
          <w:rFonts w:ascii="Comic Sans MS" w:hAnsi="Comic Sans MS" w:cs="Comic Sans MS"/>
          <w:sz w:val="16"/>
          <w:szCs w:val="16"/>
        </w:rPr>
        <w:t>İnsanlar arası ilişkilerin türünü</w:t>
      </w:r>
    </w:p>
    <w:p w:rsidR="00D51DFD" w:rsidRPr="00CD6C86" w:rsidRDefault="00D51DFD" w:rsidP="001D3793">
      <w:pPr>
        <w:ind w:firstLine="170"/>
        <w:rPr>
          <w:rFonts w:ascii="Comic Sans MS" w:hAnsi="Comic Sans MS" w:cs="Comic Sans MS"/>
          <w:sz w:val="16"/>
          <w:szCs w:val="16"/>
        </w:rPr>
      </w:pPr>
      <w:r w:rsidRPr="000C6D92">
        <w:rPr>
          <w:rFonts w:ascii="Comic Sans MS" w:hAnsi="Comic Sans MS" w:cs="Comic Sans MS"/>
          <w:b/>
          <w:sz w:val="16"/>
          <w:szCs w:val="16"/>
        </w:rPr>
        <w:t>D)</w:t>
      </w:r>
      <w:r w:rsidRPr="00CD6C86">
        <w:rPr>
          <w:rFonts w:ascii="Comic Sans MS" w:hAnsi="Comic Sans MS" w:cs="Comic Sans MS"/>
          <w:sz w:val="16"/>
          <w:szCs w:val="16"/>
        </w:rPr>
        <w:t xml:space="preserve"> Yaşanılan bölgenin özelliklerini</w:t>
      </w:r>
    </w:p>
    <w:p w:rsidR="00D51DFD" w:rsidRPr="00CD6C86" w:rsidRDefault="00D51DFD" w:rsidP="001D3793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>13-)</w:t>
      </w:r>
      <w:r w:rsidRPr="001D3793">
        <w:rPr>
          <w:rFonts w:ascii="Comic Sans MS" w:hAnsi="Comic Sans MS"/>
          <w:sz w:val="20"/>
          <w:szCs w:val="16"/>
        </w:rPr>
        <w:t xml:space="preserve"> </w:t>
      </w:r>
      <w:r w:rsidRPr="00CD6C86">
        <w:rPr>
          <w:rFonts w:ascii="Comic Sans MS" w:hAnsi="Comic Sans MS"/>
          <w:b/>
          <w:sz w:val="16"/>
          <w:szCs w:val="16"/>
        </w:rPr>
        <w:t>1.</w:t>
      </w:r>
      <w:r w:rsidRPr="00CD6C86">
        <w:rPr>
          <w:rFonts w:ascii="Comic Sans MS" w:hAnsi="Comic Sans MS"/>
          <w:sz w:val="16"/>
          <w:szCs w:val="16"/>
        </w:rPr>
        <w:t>Kendilerine has motifleri olan yün halı ve motifler dokumaları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2.</w:t>
      </w:r>
      <w:r w:rsidRPr="00CD6C86">
        <w:rPr>
          <w:rFonts w:ascii="Comic Sans MS" w:hAnsi="Comic Sans MS"/>
          <w:sz w:val="16"/>
          <w:szCs w:val="16"/>
        </w:rPr>
        <w:t xml:space="preserve"> Tarımla ilgili çok sert hukuk kuralları koymaları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3.</w:t>
      </w:r>
      <w:r w:rsidRPr="00CD6C86">
        <w:rPr>
          <w:rFonts w:ascii="Comic Sans MS" w:hAnsi="Comic Sans MS"/>
          <w:sz w:val="16"/>
          <w:szCs w:val="16"/>
        </w:rPr>
        <w:t xml:space="preserve"> Kayaları oyarak kral mezarları yapmaları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Yukarıda verilenlerden hangileri, Friglerin tarımın yanı sıra hayvancılıkla da uğraştıklarına kanıt gösterilebilir?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Yalnız I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Yalnız 2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 xml:space="preserve"> 1 ve 3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2 ve 3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>
        <w:rPr>
          <w:noProof/>
        </w:rPr>
        <w:pict>
          <v:shape id="Resim 12" o:spid="_x0000_s1070" type="#_x0000_t75" style="position:absolute;left:0;text-align:left;margin-left:196.75pt;margin-top:5.7pt;width:52.65pt;height:61.8pt;z-index:251654144;visibility:visible">
            <v:imagedata r:id="rId11" o:title=""/>
          </v:shape>
        </w:pict>
      </w:r>
      <w:r>
        <w:rPr>
          <w:noProof/>
        </w:rPr>
        <w:pict>
          <v:shape id="_x0000_s1071" type="#_x0000_t62" style="position:absolute;left:0;text-align:left;margin-left:7.65pt;margin-top:6.75pt;width:172.45pt;height:65pt;z-index:251656192" adj="25646,4320" fillcolor="#f2dbdb" strokeweight="1pt">
            <v:fill color2="#205867" rotate="t"/>
            <v:shadow on="t" type="perspective" color="#b6dde8" opacity=".5" origin=",.5" offset="0,0" matrix=",-56756f,,.5"/>
            <v:textbox>
              <w:txbxContent>
                <w:p w:rsidR="00D51DFD" w:rsidRPr="00A071D7" w:rsidRDefault="00D51DFD" w:rsidP="00A071D7">
                  <w:pPr>
                    <w:rPr>
                      <w:rFonts w:ascii="Lucida Sans Unicode" w:hAnsi="Lucida Sans Unicode" w:cs="Lucida Sans Unicode"/>
                    </w:rPr>
                  </w:pPr>
                  <w:r w:rsidRPr="00A071D7">
                    <w:rPr>
                      <w:rFonts w:ascii="Lucida Sans Unicode" w:hAnsi="Lucida Sans Unicode" w:cs="Lucida Sans Unicode"/>
                      <w:sz w:val="14"/>
                      <w:szCs w:val="18"/>
                    </w:rPr>
                    <w:t>Bir dondurma reklamında “1 dondurma alana diğeri bedava” sloganını duyunca bakkala gittim ve dondurma aldım. Bedava bir tane daha isteyince bakkal böyle bir uygulamanın olmadığını söyledi.</w:t>
                  </w:r>
                </w:p>
              </w:txbxContent>
            </v:textbox>
          </v:shape>
        </w:pict>
      </w:r>
    </w:p>
    <w:p w:rsidR="00D51DFD" w:rsidRPr="00CD6C86" w:rsidRDefault="00D51DFD" w:rsidP="00CD6C86">
      <w:pPr>
        <w:ind w:firstLine="170"/>
        <w:rPr>
          <w:rFonts w:ascii="Comic Sans MS" w:hAnsi="Comic Sans MS" w:cs="Comic Sans MS"/>
          <w:b/>
          <w:bCs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 w:cs="Comic Sans MS"/>
          <w:b/>
          <w:bCs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 w:cs="Comic Sans MS"/>
          <w:b/>
          <w:bCs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 w:cs="Comic Sans MS"/>
          <w:b/>
          <w:bCs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 w:cs="Comic Sans MS"/>
          <w:b/>
          <w:bCs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 w:cs="Comic Sans MS"/>
          <w:b/>
          <w:bCs/>
          <w:sz w:val="16"/>
          <w:szCs w:val="16"/>
        </w:rPr>
      </w:pPr>
    </w:p>
    <w:p w:rsidR="00D51DFD" w:rsidRPr="00893361" w:rsidRDefault="00D51DFD" w:rsidP="00CD6C86">
      <w:pPr>
        <w:ind w:firstLine="170"/>
        <w:rPr>
          <w:rFonts w:ascii="Comic Sans MS" w:hAnsi="Comic Sans MS"/>
          <w:b/>
          <w:sz w:val="16"/>
          <w:szCs w:val="16"/>
          <w:u w:val="single"/>
        </w:rPr>
      </w:pPr>
      <w:r w:rsidRPr="001D3793">
        <w:rPr>
          <w:rFonts w:ascii="Comic Sans MS" w:hAnsi="Comic Sans MS"/>
          <w:b/>
          <w:sz w:val="20"/>
          <w:szCs w:val="16"/>
        </w:rPr>
        <w:t xml:space="preserve">14-) </w:t>
      </w:r>
      <w:r w:rsidRPr="00CD6C86">
        <w:rPr>
          <w:rFonts w:ascii="Comic Sans MS" w:hAnsi="Comic Sans MS"/>
          <w:b/>
          <w:sz w:val="16"/>
          <w:szCs w:val="16"/>
        </w:rPr>
        <w:t xml:space="preserve">Yasal hakkımı aramak için aşağıdaki kurumlardan hangisine </w:t>
      </w:r>
      <w:r w:rsidRPr="00893361">
        <w:rPr>
          <w:rFonts w:ascii="Comic Sans MS" w:hAnsi="Comic Sans MS"/>
          <w:b/>
          <w:sz w:val="16"/>
          <w:szCs w:val="16"/>
          <w:u w:val="single"/>
        </w:rPr>
        <w:t>başvuramam?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Reklam Kuruluna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Tüketici Hakları Merkezine</w:t>
      </w:r>
    </w:p>
    <w:p w:rsidR="00D51DFD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 xml:space="preserve"> Bakkallar Derneğine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Tüketici Mahkemelerine</w:t>
      </w:r>
      <w:r w:rsidRPr="00CD6C86">
        <w:rPr>
          <w:rFonts w:ascii="Comic Sans MS" w:hAnsi="Comic Sans MS"/>
          <w:sz w:val="16"/>
          <w:szCs w:val="16"/>
        </w:rPr>
        <w:tab/>
      </w:r>
    </w:p>
    <w:p w:rsidR="00D51DFD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Default="00D51DFD" w:rsidP="007A58D8">
      <w:pPr>
        <w:ind w:firstLine="170"/>
        <w:rPr>
          <w:rFonts w:ascii="Comic Sans MS" w:hAnsi="Comic Sans MS"/>
          <w:b/>
          <w:sz w:val="16"/>
          <w:szCs w:val="16"/>
        </w:rPr>
      </w:pPr>
    </w:p>
    <w:p w:rsidR="00D51DFD" w:rsidRDefault="00D51DFD" w:rsidP="007A58D8">
      <w:pPr>
        <w:ind w:firstLine="170"/>
        <w:rPr>
          <w:rFonts w:ascii="Comic Sans MS" w:hAnsi="Comic Sans MS"/>
          <w:b/>
          <w:sz w:val="16"/>
          <w:szCs w:val="16"/>
        </w:rPr>
      </w:pPr>
    </w:p>
    <w:p w:rsidR="00D51DFD" w:rsidRPr="00CD6C86" w:rsidRDefault="00D51DFD" w:rsidP="007A58D8">
      <w:pPr>
        <w:ind w:firstLine="170"/>
        <w:rPr>
          <w:rFonts w:ascii="Comic Sans MS" w:hAnsi="Comic Sans MS"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>15-)</w:t>
      </w:r>
      <w:r w:rsidRPr="001D3793">
        <w:rPr>
          <w:rFonts w:ascii="Comic Sans MS" w:hAnsi="Comic Sans MS"/>
          <w:sz w:val="20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İlkçağ Anadolu uygarlıklarından Urartulara ait bir yerleşim merkezinde su bentleri ve kanallarına rastlanmıştır.</w:t>
      </w:r>
    </w:p>
    <w:p w:rsidR="00D51DFD" w:rsidRPr="007A58D8" w:rsidRDefault="00D51DFD" w:rsidP="007A58D8">
      <w:pPr>
        <w:ind w:firstLine="170"/>
        <w:rPr>
          <w:rFonts w:ascii="Comic Sans MS" w:hAnsi="Comic Sans MS"/>
          <w:b/>
          <w:sz w:val="16"/>
          <w:szCs w:val="16"/>
        </w:rPr>
      </w:pPr>
      <w:r w:rsidRPr="007A58D8">
        <w:rPr>
          <w:rFonts w:ascii="Comic Sans MS" w:hAnsi="Comic Sans MS"/>
          <w:b/>
          <w:sz w:val="16"/>
          <w:szCs w:val="16"/>
        </w:rPr>
        <w:t>Kazıda elde edilen bulgularla</w:t>
      </w:r>
      <w:r>
        <w:rPr>
          <w:rFonts w:ascii="Comic Sans MS" w:hAnsi="Comic Sans MS"/>
          <w:b/>
          <w:sz w:val="16"/>
          <w:szCs w:val="16"/>
        </w:rPr>
        <w:t>,</w:t>
      </w:r>
      <w:r w:rsidRPr="007A58D8">
        <w:rPr>
          <w:rFonts w:ascii="Comic Sans MS" w:hAnsi="Comic Sans MS"/>
          <w:b/>
          <w:sz w:val="16"/>
          <w:szCs w:val="16"/>
        </w:rPr>
        <w:t xml:space="preserve"> aşağıda verilenlerden hangisi </w:t>
      </w:r>
      <w:r>
        <w:rPr>
          <w:rFonts w:ascii="Comic Sans MS" w:hAnsi="Comic Sans MS"/>
          <w:b/>
          <w:sz w:val="16"/>
          <w:szCs w:val="16"/>
        </w:rPr>
        <w:t xml:space="preserve">arasında </w:t>
      </w:r>
      <w:r w:rsidRPr="007A58D8">
        <w:rPr>
          <w:rFonts w:ascii="Comic Sans MS" w:hAnsi="Comic Sans MS"/>
          <w:b/>
          <w:sz w:val="16"/>
          <w:szCs w:val="16"/>
        </w:rPr>
        <w:t>daha anlamlı bir ilişki kurulabilir?</w:t>
      </w:r>
    </w:p>
    <w:p w:rsidR="00D51DFD" w:rsidRDefault="00D51DFD" w:rsidP="007A58D8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 xml:space="preserve">Oymacılık </w:t>
      </w:r>
      <w:r w:rsidRPr="00CD6C86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 xml:space="preserve">B) </w:t>
      </w:r>
      <w:r w:rsidRPr="00CD6C86">
        <w:rPr>
          <w:rFonts w:ascii="Comic Sans MS" w:hAnsi="Comic Sans MS"/>
          <w:sz w:val="16"/>
          <w:szCs w:val="16"/>
        </w:rPr>
        <w:t>Ticaret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</w:p>
    <w:p w:rsidR="00D51DFD" w:rsidRPr="00CD6C86" w:rsidRDefault="00D51DFD" w:rsidP="007A58D8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C)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Madencilik</w:t>
      </w:r>
      <w:r w:rsidRPr="00CD6C86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Tarım</w:t>
      </w:r>
    </w:p>
    <w:p w:rsidR="00D51DFD" w:rsidRDefault="00D51DFD" w:rsidP="00CD6C86">
      <w:pPr>
        <w:widowControl w:val="0"/>
        <w:autoSpaceDE w:val="0"/>
        <w:autoSpaceDN w:val="0"/>
        <w:adjustRightInd w:val="0"/>
        <w:ind w:firstLine="170"/>
        <w:rPr>
          <w:rFonts w:ascii="Comic Sans MS" w:hAnsi="Comic Sans MS"/>
          <w:b/>
          <w:sz w:val="16"/>
          <w:szCs w:val="16"/>
        </w:rPr>
      </w:pPr>
    </w:p>
    <w:p w:rsidR="00D51DFD" w:rsidRPr="00CD6C86" w:rsidRDefault="00D51DFD" w:rsidP="00CD6C86">
      <w:pPr>
        <w:widowControl w:val="0"/>
        <w:autoSpaceDE w:val="0"/>
        <w:autoSpaceDN w:val="0"/>
        <w:adjustRightInd w:val="0"/>
        <w:ind w:firstLine="170"/>
        <w:rPr>
          <w:rFonts w:ascii="Comic Sans MS" w:hAnsi="Comic Sans MS"/>
          <w:sz w:val="16"/>
          <w:szCs w:val="16"/>
        </w:rPr>
      </w:pPr>
      <w:r>
        <w:rPr>
          <w:noProof/>
        </w:rPr>
        <w:pict>
          <v:shape id="Resim 839" o:spid="_x0000_s1072" type="#_x0000_t75" alt="anado kopya" style="position:absolute;left:0;text-align:left;margin-left:157.95pt;margin-top:1.5pt;width:113.25pt;height:87.75pt;z-index:-251661312;visibility:visible" wrapcoords="-143 0 -143 21415 21600 21415 21600 0 -143 0">
            <v:imagedata r:id="rId12" o:title=""/>
            <w10:wrap type="tight"/>
          </v:shape>
        </w:pict>
      </w:r>
      <w:r w:rsidRPr="001D3793">
        <w:rPr>
          <w:rFonts w:ascii="Comic Sans MS" w:hAnsi="Comic Sans MS"/>
          <w:b/>
          <w:sz w:val="20"/>
          <w:szCs w:val="16"/>
        </w:rPr>
        <w:t xml:space="preserve">16-) </w:t>
      </w:r>
      <w:r w:rsidRPr="00CD6C86">
        <w:rPr>
          <w:rFonts w:ascii="Comic Sans MS" w:hAnsi="Comic Sans MS"/>
          <w:sz w:val="16"/>
          <w:szCs w:val="16"/>
        </w:rPr>
        <w:t>İlk Çağ'lardan itibaren Anadolu önemli bir yerleşim merkezi olmuş ve birçok medeniyet kurulmuştur.</w:t>
      </w:r>
    </w:p>
    <w:p w:rsidR="00D51DFD" w:rsidRPr="00CD6C86" w:rsidRDefault="00D51DFD" w:rsidP="007A58D8">
      <w:pPr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Bu durumun oluşmasında Anadolu'nun,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7A58D8">
        <w:rPr>
          <w:rFonts w:ascii="Comic Sans MS" w:hAnsi="Comic Sans MS"/>
          <w:b/>
          <w:sz w:val="16"/>
          <w:szCs w:val="16"/>
        </w:rPr>
        <w:t>1.</w:t>
      </w:r>
      <w:r w:rsidRPr="00CD6C86">
        <w:rPr>
          <w:rFonts w:ascii="Comic Sans MS" w:hAnsi="Comic Sans MS"/>
          <w:sz w:val="16"/>
          <w:szCs w:val="16"/>
        </w:rPr>
        <w:t xml:space="preserve"> Topraklarının verimli olması,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7A58D8">
        <w:rPr>
          <w:rFonts w:ascii="Comic Sans MS" w:hAnsi="Comic Sans MS"/>
          <w:b/>
          <w:sz w:val="16"/>
          <w:szCs w:val="16"/>
        </w:rPr>
        <w:t>2.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 xml:space="preserve"> Önemli göç ve ticaret yolları üzerinde bulun</w:t>
      </w:r>
      <w:r w:rsidRPr="00CD6C86">
        <w:rPr>
          <w:rFonts w:ascii="Comic Sans MS" w:hAnsi="Comic Sans MS"/>
          <w:sz w:val="16"/>
          <w:szCs w:val="16"/>
        </w:rPr>
        <w:softHyphen/>
        <w:t>ması,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7A58D8">
        <w:rPr>
          <w:rFonts w:ascii="Comic Sans MS" w:hAnsi="Comic Sans MS"/>
          <w:b/>
          <w:sz w:val="16"/>
          <w:szCs w:val="16"/>
        </w:rPr>
        <w:t>3.</w:t>
      </w:r>
      <w:r w:rsidRPr="00CD6C86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İkliminin ve yaşam şartlarının elverişli olması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özelliklerinden hangilerinin etkili olduğu savunulabilir?</w:t>
      </w:r>
    </w:p>
    <w:p w:rsidR="00D51DFD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>1</w:t>
      </w:r>
      <w:r w:rsidRPr="00CD6C86">
        <w:rPr>
          <w:rFonts w:ascii="Comic Sans MS" w:hAnsi="Comic Sans MS"/>
          <w:sz w:val="16"/>
          <w:szCs w:val="16"/>
        </w:rPr>
        <w:t xml:space="preserve"> ve </w:t>
      </w:r>
      <w:r>
        <w:rPr>
          <w:rFonts w:ascii="Comic Sans MS" w:hAnsi="Comic Sans MS"/>
          <w:sz w:val="16"/>
          <w:szCs w:val="16"/>
        </w:rPr>
        <w:t>2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  <w:t xml:space="preserve">     </w:t>
      </w:r>
      <w:r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>2</w:t>
      </w:r>
      <w:r w:rsidRPr="00CD6C86">
        <w:rPr>
          <w:rFonts w:ascii="Comic Sans MS" w:hAnsi="Comic Sans MS"/>
          <w:sz w:val="16"/>
          <w:szCs w:val="16"/>
        </w:rPr>
        <w:t xml:space="preserve"> ve </w:t>
      </w:r>
      <w:r>
        <w:rPr>
          <w:rFonts w:ascii="Comic Sans MS" w:hAnsi="Comic Sans MS"/>
          <w:sz w:val="16"/>
          <w:szCs w:val="16"/>
        </w:rPr>
        <w:t>3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ab/>
        <w:t>C)</w:t>
      </w:r>
      <w:r w:rsidRPr="00CD6C86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>1</w:t>
      </w:r>
      <w:r w:rsidRPr="00CD6C86">
        <w:rPr>
          <w:rFonts w:ascii="Comic Sans MS" w:hAnsi="Comic Sans MS"/>
          <w:sz w:val="16"/>
          <w:szCs w:val="16"/>
        </w:rPr>
        <w:t xml:space="preserve"> ve </w:t>
      </w:r>
      <w:r>
        <w:rPr>
          <w:rFonts w:ascii="Comic Sans MS" w:hAnsi="Comic Sans MS"/>
          <w:sz w:val="16"/>
          <w:szCs w:val="16"/>
        </w:rPr>
        <w:t>3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0C6D92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>1</w:t>
      </w:r>
      <w:r w:rsidRPr="00CD6C86">
        <w:rPr>
          <w:rFonts w:ascii="Comic Sans MS" w:hAnsi="Comic Sans MS"/>
          <w:sz w:val="16"/>
          <w:szCs w:val="16"/>
        </w:rPr>
        <w:t xml:space="preserve">, </w:t>
      </w:r>
      <w:r>
        <w:rPr>
          <w:rFonts w:ascii="Comic Sans MS" w:hAnsi="Comic Sans MS"/>
          <w:sz w:val="16"/>
          <w:szCs w:val="16"/>
        </w:rPr>
        <w:t>2</w:t>
      </w:r>
      <w:r w:rsidRPr="00CD6C86">
        <w:rPr>
          <w:rFonts w:ascii="Comic Sans MS" w:hAnsi="Comic Sans MS"/>
          <w:sz w:val="16"/>
          <w:szCs w:val="16"/>
        </w:rPr>
        <w:t xml:space="preserve"> ve </w:t>
      </w:r>
      <w:r>
        <w:rPr>
          <w:rFonts w:ascii="Comic Sans MS" w:hAnsi="Comic Sans MS"/>
          <w:sz w:val="16"/>
          <w:szCs w:val="16"/>
        </w:rPr>
        <w:t>3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>
        <w:rPr>
          <w:noProof/>
        </w:rPr>
        <w:pict>
          <v:shape id="Resim 3" o:spid="_x0000_s1073" type="#_x0000_t75" style="position:absolute;left:0;text-align:left;margin-left:166.55pt;margin-top:2.05pt;width:100.05pt;height:74.1pt;z-index:-251659264;visibility:visible" wrapcoords="-162 0 -162 21382 21600 21382 21600 0 -162 0">
            <v:imagedata r:id="rId13" o:title=""/>
            <w10:wrap type="tight"/>
          </v:shape>
        </w:pict>
      </w:r>
      <w:r w:rsidRPr="001D3793">
        <w:rPr>
          <w:rFonts w:ascii="Comic Sans MS" w:hAnsi="Comic Sans MS"/>
          <w:b/>
          <w:sz w:val="20"/>
          <w:szCs w:val="16"/>
        </w:rPr>
        <w:t xml:space="preserve">17-) </w:t>
      </w:r>
      <w:r w:rsidRPr="00CD6C86">
        <w:rPr>
          <w:rFonts w:ascii="Comic Sans MS" w:hAnsi="Comic Sans MS"/>
          <w:sz w:val="16"/>
          <w:szCs w:val="16"/>
        </w:rPr>
        <w:t>Hitit kralları önemli olayları “anal” denilen yıllıklara yazdırmışlardır. Önemli tarihi belge niteliği taşıyan analların tarafsız bir anlayış ile yazılmasına oldukça dikkat edilmiştir.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Aşağıdakilerden hangisi Hititlerde tarafsız bir tarih anlayışının kanıtıdır?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>Tanrılara hesap verme korkusundan dolayı zaferler kadar yenilgilerin de yıllıklara yazıldığı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>Yıllıkların çivi yazısı ile yazılması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>Yazıyı Asurlu tüccarlardan öğrenmiş olmaları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>Yıllıkların kralların yaptıkları işler hakkında bilgi vermeleri</w:t>
      </w:r>
    </w:p>
    <w:p w:rsidR="00D51DFD" w:rsidRPr="00CD6C86" w:rsidRDefault="00D51DFD" w:rsidP="00CD6C86">
      <w:pPr>
        <w:ind w:firstLine="170"/>
        <w:rPr>
          <w:rFonts w:ascii="Comic Sans MS" w:hAnsi="Comic Sans MS" w:cs="Comic Sans MS"/>
          <w:sz w:val="16"/>
          <w:szCs w:val="16"/>
        </w:rPr>
      </w:pPr>
    </w:p>
    <w:p w:rsidR="00D51DFD" w:rsidRDefault="00D51DFD" w:rsidP="007A58D8">
      <w:pPr>
        <w:autoSpaceDE w:val="0"/>
        <w:autoSpaceDN w:val="0"/>
        <w:adjustRightInd w:val="0"/>
        <w:ind w:left="170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1D3793">
        <w:rPr>
          <w:rFonts w:ascii="Comic Sans MS" w:hAnsi="Comic Sans MS" w:cs="Comic Sans MS"/>
          <w:b/>
          <w:bCs/>
          <w:color w:val="000000"/>
          <w:sz w:val="20"/>
          <w:szCs w:val="16"/>
        </w:rPr>
        <w:t xml:space="preserve">18-) </w:t>
      </w:r>
      <w:r w:rsidRPr="00CD6C86">
        <w:rPr>
          <w:rFonts w:ascii="Comic Sans MS" w:hAnsi="Comic Sans MS" w:cs="Comic Sans MS"/>
          <w:b/>
          <w:bCs/>
          <w:color w:val="000000"/>
          <w:sz w:val="16"/>
          <w:szCs w:val="16"/>
        </w:rPr>
        <w:t>İlk Çağ'da,</w:t>
      </w:r>
    </w:p>
    <w:p w:rsidR="00D51DFD" w:rsidRPr="007A58D8" w:rsidRDefault="00D51DFD" w:rsidP="007A58D8">
      <w:pPr>
        <w:pStyle w:val="ListParagraph"/>
        <w:numPr>
          <w:ilvl w:val="0"/>
          <w:numId w:val="47"/>
        </w:numPr>
        <w:autoSpaceDE w:val="0"/>
        <w:autoSpaceDN w:val="0"/>
        <w:adjustRightInd w:val="0"/>
        <w:rPr>
          <w:rFonts w:ascii="Comic Sans MS" w:hAnsi="Comic Sans MS" w:cs="Comic Sans MS"/>
          <w:color w:val="000000"/>
          <w:sz w:val="16"/>
          <w:szCs w:val="16"/>
        </w:rPr>
      </w:pPr>
      <w:r w:rsidRPr="007A58D8">
        <w:rPr>
          <w:rFonts w:ascii="Comic Sans MS" w:hAnsi="Comic Sans MS" w:cs="Comic Sans MS"/>
          <w:color w:val="000000"/>
          <w:sz w:val="16"/>
          <w:szCs w:val="16"/>
        </w:rPr>
        <w:t>Fenikeliler ve Yunanlılar, bulundukları coğrafya tarıma uygun olmadığı için denizcilikle uğraşmışlar ve değişik yerlerde koloniler kurmuşlardır.</w:t>
      </w:r>
    </w:p>
    <w:p w:rsidR="00D51DFD" w:rsidRPr="007A58D8" w:rsidRDefault="00D51DFD" w:rsidP="007A58D8">
      <w:pPr>
        <w:pStyle w:val="ListParagraph"/>
        <w:numPr>
          <w:ilvl w:val="0"/>
          <w:numId w:val="47"/>
        </w:numPr>
        <w:autoSpaceDE w:val="0"/>
        <w:autoSpaceDN w:val="0"/>
        <w:adjustRightInd w:val="0"/>
        <w:rPr>
          <w:rFonts w:ascii="Comic Sans MS" w:hAnsi="Comic Sans MS" w:cs="Comic Sans MS"/>
          <w:color w:val="000000"/>
          <w:sz w:val="16"/>
          <w:szCs w:val="16"/>
        </w:rPr>
      </w:pPr>
      <w:r w:rsidRPr="007A58D8">
        <w:rPr>
          <w:rFonts w:ascii="Comic Sans MS" w:hAnsi="Comic Sans MS" w:cs="Comic Sans MS"/>
          <w:color w:val="000000"/>
          <w:sz w:val="16"/>
          <w:szCs w:val="16"/>
        </w:rPr>
        <w:t>Hititler ve Frigler ise verimli Anadolu topraklarında tarım üretimine önem vermişlerdir.</w:t>
      </w: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Comic Sans MS"/>
          <w:color w:val="000000"/>
          <w:sz w:val="16"/>
          <w:szCs w:val="16"/>
        </w:rPr>
      </w:pPr>
      <w:r w:rsidRPr="00CD6C86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Bu iki duruma bakarak aşağıdaki yargılardan hangisine 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ab/>
      </w:r>
      <w:r w:rsidRPr="00CD6C86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ulaşılabilir? </w:t>
      </w: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Comic Sans MS"/>
          <w:color w:val="000000"/>
          <w:sz w:val="16"/>
          <w:szCs w:val="16"/>
        </w:rPr>
      </w:pPr>
      <w:r w:rsidRPr="000C6D92">
        <w:rPr>
          <w:rFonts w:ascii="Comic Sans MS" w:hAnsi="Comic Sans MS" w:cs="Comic Sans MS"/>
          <w:b/>
          <w:color w:val="000000"/>
          <w:sz w:val="16"/>
          <w:szCs w:val="16"/>
        </w:rPr>
        <w:t>A)</w:t>
      </w:r>
      <w:r w:rsidRPr="00CD6C86"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 w:rsidRPr="00CD6C86">
        <w:rPr>
          <w:rFonts w:ascii="Comic Sans MS" w:hAnsi="Comic Sans MS" w:cs="Comic Sans MS"/>
          <w:color w:val="000000"/>
          <w:sz w:val="16"/>
          <w:szCs w:val="16"/>
        </w:rPr>
        <w:t xml:space="preserve">Uygarlıkların ekonomik uğraşları kültürlerini etkilemiştir. </w:t>
      </w: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Comic Sans MS"/>
          <w:color w:val="000000"/>
          <w:sz w:val="16"/>
          <w:szCs w:val="16"/>
        </w:rPr>
      </w:pPr>
      <w:r w:rsidRPr="000C6D92">
        <w:rPr>
          <w:rFonts w:ascii="Comic Sans MS" w:hAnsi="Comic Sans MS" w:cs="Comic Sans MS"/>
          <w:b/>
          <w:color w:val="000000"/>
          <w:sz w:val="16"/>
          <w:szCs w:val="16"/>
        </w:rPr>
        <w:t>B)</w:t>
      </w:r>
      <w:r w:rsidRPr="00CD6C86">
        <w:rPr>
          <w:rFonts w:ascii="Comic Sans MS" w:hAnsi="Comic Sans MS" w:cs="Comic Sans MS"/>
          <w:color w:val="000000"/>
          <w:sz w:val="16"/>
          <w:szCs w:val="16"/>
        </w:rPr>
        <w:t xml:space="preserve"> Ticaretle uğraşan toplumlar siyasi birliklerini daha kolay sağlamıştır. </w:t>
      </w: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Comic Sans MS"/>
          <w:color w:val="000000"/>
          <w:sz w:val="16"/>
          <w:szCs w:val="16"/>
        </w:rPr>
      </w:pPr>
      <w:r w:rsidRPr="000C6D92">
        <w:rPr>
          <w:rFonts w:ascii="Comic Sans MS" w:hAnsi="Comic Sans MS" w:cs="Comic Sans MS"/>
          <w:b/>
          <w:color w:val="000000"/>
          <w:sz w:val="16"/>
          <w:szCs w:val="16"/>
        </w:rPr>
        <w:t>C)</w:t>
      </w:r>
      <w:r w:rsidRPr="00CD6C86"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 w:rsidRPr="00CD6C86">
        <w:rPr>
          <w:rFonts w:ascii="Comic Sans MS" w:hAnsi="Comic Sans MS" w:cs="Comic Sans MS"/>
          <w:color w:val="000000"/>
          <w:sz w:val="16"/>
          <w:szCs w:val="16"/>
        </w:rPr>
        <w:t xml:space="preserve">Coğrafi özellikler geçim kaynakları üzerinde etkili olmuştur. </w:t>
      </w:r>
    </w:p>
    <w:p w:rsidR="00D51DFD" w:rsidRPr="00CD6C86" w:rsidRDefault="00D51DFD" w:rsidP="00CD6C86">
      <w:pPr>
        <w:autoSpaceDE w:val="0"/>
        <w:autoSpaceDN w:val="0"/>
        <w:adjustRightInd w:val="0"/>
        <w:ind w:firstLine="170"/>
        <w:rPr>
          <w:rFonts w:ascii="Comic Sans MS" w:hAnsi="Comic Sans MS" w:cs="Comic Sans MS"/>
          <w:color w:val="000000"/>
          <w:sz w:val="16"/>
          <w:szCs w:val="16"/>
        </w:rPr>
      </w:pPr>
      <w:r w:rsidRPr="000C6D92">
        <w:rPr>
          <w:rFonts w:ascii="Comic Sans MS" w:hAnsi="Comic Sans MS" w:cs="Comic Sans MS"/>
          <w:b/>
          <w:color w:val="000000"/>
          <w:sz w:val="16"/>
          <w:szCs w:val="16"/>
        </w:rPr>
        <w:t>D)</w:t>
      </w:r>
      <w:r w:rsidRPr="00CD6C86"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 w:rsidRPr="00CD6C86">
        <w:rPr>
          <w:rFonts w:ascii="Comic Sans MS" w:hAnsi="Comic Sans MS" w:cs="Comic Sans MS"/>
          <w:color w:val="000000"/>
          <w:sz w:val="16"/>
          <w:szCs w:val="16"/>
        </w:rPr>
        <w:t xml:space="preserve">Hititler ve Frigler ticari faaliyetlerde bulunmamışlardır. 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>19-)</w:t>
      </w:r>
      <w:r w:rsidRPr="001D3793">
        <w:rPr>
          <w:rFonts w:ascii="Comic Sans MS" w:hAnsi="Comic Sans MS"/>
          <w:sz w:val="20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Hititlerde yönetim işlerinde krala yardımcı olan Pankuş Meclisinin yetkileri çok fazlaydı. Bu meclis, gerektiğinde kral ve kraliçeyi yargılayıp onlar hakkında hüküm verebilirdi.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Buna göre</w:t>
      </w:r>
      <w:r w:rsidRPr="00CD6C86">
        <w:rPr>
          <w:rFonts w:ascii="Comic Sans MS" w:hAnsi="Comic Sans MS"/>
          <w:sz w:val="16"/>
          <w:szCs w:val="16"/>
        </w:rPr>
        <w:tab/>
        <w:t>1. Kralın yetkileri sınırsızdır.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  <w:t>2. Kral ve kraliçe denetim altındadır.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  <w:t>3. Pankuş üyelerini kral seçer.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yargılarından hangilerine ulaşılabilir?</w:t>
      </w:r>
    </w:p>
    <w:p w:rsidR="00D51DFD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1 ve 2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Yalnız 2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 xml:space="preserve"> 1 ve 3</w:t>
      </w:r>
      <w:r w:rsidRPr="00CD6C86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2 ve 3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Default="00D51DFD" w:rsidP="001D3793">
      <w:pPr>
        <w:shd w:val="clear" w:color="auto" w:fill="FFFFFF"/>
        <w:ind w:firstLine="170"/>
        <w:rPr>
          <w:rFonts w:ascii="Comic Sans MS" w:hAnsi="Comic Sans MS" w:cs="Comic Sans MS"/>
          <w:b/>
          <w:bCs/>
          <w:color w:val="000000"/>
          <w:spacing w:val="1"/>
          <w:sz w:val="16"/>
          <w:szCs w:val="16"/>
        </w:rPr>
      </w:pPr>
      <w:r w:rsidRPr="001D3793">
        <w:rPr>
          <w:rFonts w:ascii="Comic Sans MS" w:hAnsi="Comic Sans MS" w:cs="Comic Sans MS"/>
          <w:b/>
          <w:bCs/>
          <w:color w:val="000000"/>
          <w:spacing w:val="1"/>
          <w:sz w:val="20"/>
          <w:szCs w:val="16"/>
        </w:rPr>
        <w:t>20-)</w:t>
      </w:r>
      <w:r w:rsidRPr="001D3793">
        <w:rPr>
          <w:rFonts w:ascii="Comic Sans MS" w:hAnsi="Comic Sans MS" w:cs="Comic Sans MS"/>
          <w:color w:val="000000"/>
          <w:spacing w:val="1"/>
          <w:sz w:val="20"/>
          <w:szCs w:val="16"/>
        </w:rPr>
        <w:t xml:space="preserve"> </w:t>
      </w:r>
      <w:r w:rsidRPr="00CD6C86">
        <w:rPr>
          <w:rFonts w:ascii="Comic Sans MS" w:hAnsi="Comic Sans MS" w:cs="Comic Sans MS"/>
          <w:color w:val="000000"/>
          <w:spacing w:val="1"/>
          <w:sz w:val="16"/>
          <w:szCs w:val="16"/>
        </w:rPr>
        <w:t>Anadolu’da kurulan ilk medeniyetlere bakıldığında Hititler Kızılırmak havzasına kurulurken Frigler Sakarya Nehri kenarına kurulmuştur. Lidya medeniyeti ise Ege kıyılarında Büyük Menderes ve Gediz Nehri’ni yerleşim alanı olarak seçmişlerdir.</w:t>
      </w:r>
      <w:r w:rsidRPr="00CD6C86">
        <w:rPr>
          <w:rFonts w:ascii="Comic Sans MS" w:hAnsi="Comic Sans MS" w:cs="Comic Sans MS"/>
          <w:b/>
          <w:bCs/>
          <w:color w:val="000000"/>
          <w:spacing w:val="1"/>
          <w:sz w:val="16"/>
          <w:szCs w:val="16"/>
        </w:rPr>
        <w:tab/>
      </w:r>
    </w:p>
    <w:p w:rsidR="00D51DFD" w:rsidRPr="00CD6C86" w:rsidRDefault="00D51DFD" w:rsidP="001D3793">
      <w:pPr>
        <w:shd w:val="clear" w:color="auto" w:fill="FFFFFF"/>
        <w:ind w:firstLine="170"/>
        <w:rPr>
          <w:rFonts w:ascii="Comic Sans MS" w:hAnsi="Comic Sans MS" w:cs="Comic Sans MS"/>
          <w:b/>
          <w:bCs/>
          <w:color w:val="000000"/>
          <w:spacing w:val="1"/>
          <w:sz w:val="16"/>
          <w:szCs w:val="16"/>
        </w:rPr>
      </w:pPr>
      <w:r w:rsidRPr="00CD6C86">
        <w:rPr>
          <w:rFonts w:ascii="Comic Sans MS" w:hAnsi="Comic Sans MS" w:cs="Comic Sans MS"/>
          <w:b/>
          <w:bCs/>
          <w:color w:val="000000"/>
          <w:spacing w:val="1"/>
          <w:sz w:val="16"/>
          <w:szCs w:val="16"/>
        </w:rPr>
        <w:t>Anadolu’da kurulan medeniyetlerin bu bölgeleri yerleşim alanı olarak tercih etmelerinin nedeni aşağıdakilerden hangisi olabilir?</w:t>
      </w:r>
    </w:p>
    <w:p w:rsidR="00D51DFD" w:rsidRPr="00CD6C86" w:rsidRDefault="00D51DFD" w:rsidP="001D3793">
      <w:pPr>
        <w:shd w:val="clear" w:color="auto" w:fill="FFFFFF"/>
        <w:ind w:firstLine="170"/>
        <w:rPr>
          <w:rFonts w:ascii="Comic Sans MS" w:hAnsi="Comic Sans MS" w:cs="Comic Sans MS"/>
          <w:color w:val="000000"/>
          <w:spacing w:val="1"/>
          <w:sz w:val="16"/>
          <w:szCs w:val="16"/>
        </w:rPr>
      </w:pPr>
      <w:r w:rsidRPr="00893361">
        <w:rPr>
          <w:rFonts w:ascii="Comic Sans MS" w:hAnsi="Comic Sans MS" w:cs="Comic Sans MS"/>
          <w:b/>
          <w:color w:val="000000"/>
          <w:spacing w:val="1"/>
          <w:sz w:val="16"/>
          <w:szCs w:val="16"/>
        </w:rPr>
        <w:t>A)</w:t>
      </w:r>
      <w:r w:rsidRPr="00CD6C86">
        <w:rPr>
          <w:rFonts w:ascii="Comic Sans MS" w:hAnsi="Comic Sans MS" w:cs="Comic Sans MS"/>
          <w:color w:val="000000"/>
          <w:spacing w:val="1"/>
          <w:sz w:val="16"/>
          <w:szCs w:val="16"/>
        </w:rPr>
        <w:t xml:space="preserve"> Maden yatakları bakımından zengin olması</w:t>
      </w:r>
    </w:p>
    <w:p w:rsidR="00D51DFD" w:rsidRPr="00CD6C86" w:rsidRDefault="00D51DFD" w:rsidP="001D3793">
      <w:pPr>
        <w:shd w:val="clear" w:color="auto" w:fill="FFFFFF"/>
        <w:ind w:firstLine="170"/>
        <w:rPr>
          <w:rFonts w:ascii="Comic Sans MS" w:hAnsi="Comic Sans MS" w:cs="Comic Sans MS"/>
          <w:color w:val="000000"/>
          <w:spacing w:val="1"/>
          <w:sz w:val="16"/>
          <w:szCs w:val="16"/>
        </w:rPr>
      </w:pPr>
      <w:r w:rsidRPr="00893361">
        <w:rPr>
          <w:rFonts w:ascii="Comic Sans MS" w:hAnsi="Comic Sans MS" w:cs="Comic Sans MS"/>
          <w:b/>
          <w:color w:val="000000"/>
          <w:spacing w:val="1"/>
          <w:sz w:val="16"/>
          <w:szCs w:val="16"/>
        </w:rPr>
        <w:t>B)</w:t>
      </w:r>
      <w:r w:rsidRPr="00CD6C86">
        <w:rPr>
          <w:rFonts w:ascii="Comic Sans MS" w:hAnsi="Comic Sans MS" w:cs="Comic Sans MS"/>
          <w:color w:val="000000"/>
          <w:spacing w:val="1"/>
          <w:sz w:val="16"/>
          <w:szCs w:val="16"/>
        </w:rPr>
        <w:t xml:space="preserve"> Verimli topraklara ve su kaynaklarına yakın olması</w:t>
      </w:r>
    </w:p>
    <w:p w:rsidR="00D51DFD" w:rsidRPr="00CD6C86" w:rsidRDefault="00D51DFD" w:rsidP="001D3793">
      <w:pPr>
        <w:shd w:val="clear" w:color="auto" w:fill="FFFFFF"/>
        <w:ind w:firstLine="170"/>
        <w:rPr>
          <w:rFonts w:ascii="Comic Sans MS" w:hAnsi="Comic Sans MS" w:cs="Comic Sans MS"/>
          <w:color w:val="000000"/>
          <w:spacing w:val="1"/>
          <w:sz w:val="16"/>
          <w:szCs w:val="16"/>
        </w:rPr>
      </w:pPr>
      <w:r w:rsidRPr="00893361">
        <w:rPr>
          <w:rFonts w:ascii="Comic Sans MS" w:hAnsi="Comic Sans MS" w:cs="Comic Sans MS"/>
          <w:b/>
          <w:color w:val="000000"/>
          <w:spacing w:val="1"/>
          <w:sz w:val="16"/>
          <w:szCs w:val="16"/>
        </w:rPr>
        <w:t>C)</w:t>
      </w:r>
      <w:r w:rsidRPr="00CD6C86">
        <w:rPr>
          <w:rFonts w:ascii="Comic Sans MS" w:hAnsi="Comic Sans MS" w:cs="Comic Sans MS"/>
          <w:color w:val="000000"/>
          <w:spacing w:val="1"/>
          <w:sz w:val="16"/>
          <w:szCs w:val="16"/>
        </w:rPr>
        <w:t xml:space="preserve"> Av hayvanları ve beslenme yerlerine yakın olması</w:t>
      </w:r>
    </w:p>
    <w:p w:rsidR="00D51DFD" w:rsidRPr="00CD6C86" w:rsidRDefault="00D51DFD" w:rsidP="001D3793">
      <w:pPr>
        <w:shd w:val="clear" w:color="auto" w:fill="FFFFFF"/>
        <w:ind w:firstLine="170"/>
        <w:rPr>
          <w:rFonts w:ascii="Comic Sans MS" w:hAnsi="Comic Sans MS" w:cs="Comic Sans MS"/>
          <w:color w:val="000000"/>
          <w:spacing w:val="1"/>
          <w:sz w:val="16"/>
          <w:szCs w:val="16"/>
        </w:rPr>
      </w:pPr>
      <w:r w:rsidRPr="00893361">
        <w:rPr>
          <w:rFonts w:ascii="Comic Sans MS" w:hAnsi="Comic Sans MS" w:cs="Comic Sans MS"/>
          <w:b/>
          <w:color w:val="000000"/>
          <w:spacing w:val="1"/>
          <w:sz w:val="16"/>
          <w:szCs w:val="16"/>
        </w:rPr>
        <w:t>D)</w:t>
      </w:r>
      <w:r w:rsidRPr="00CD6C86">
        <w:rPr>
          <w:rFonts w:ascii="Comic Sans MS" w:hAnsi="Comic Sans MS" w:cs="Comic Sans MS"/>
          <w:color w:val="000000"/>
          <w:spacing w:val="1"/>
          <w:sz w:val="16"/>
          <w:szCs w:val="16"/>
        </w:rPr>
        <w:t xml:space="preserve"> Yükseltinin fazla olması</w:t>
      </w:r>
    </w:p>
    <w:p w:rsidR="00D51DFD" w:rsidRDefault="00D51DFD" w:rsidP="007A58D8">
      <w:pPr>
        <w:ind w:firstLine="170"/>
        <w:rPr>
          <w:rFonts w:ascii="Comic Sans MS" w:hAnsi="Comic Sans MS"/>
          <w:b/>
          <w:sz w:val="20"/>
          <w:szCs w:val="16"/>
        </w:rPr>
      </w:pPr>
    </w:p>
    <w:p w:rsidR="00D51DFD" w:rsidRDefault="00D51DFD" w:rsidP="007A58D8">
      <w:pPr>
        <w:ind w:firstLine="170"/>
        <w:rPr>
          <w:rFonts w:ascii="Comic Sans MS" w:hAnsi="Comic Sans MS"/>
          <w:b/>
          <w:sz w:val="20"/>
          <w:szCs w:val="16"/>
        </w:rPr>
      </w:pPr>
    </w:p>
    <w:p w:rsidR="00D51DFD" w:rsidRDefault="00D51DFD" w:rsidP="007A58D8">
      <w:pPr>
        <w:ind w:firstLine="170"/>
        <w:rPr>
          <w:rFonts w:ascii="Comic Sans MS" w:hAnsi="Comic Sans MS"/>
          <w:b/>
          <w:sz w:val="20"/>
          <w:szCs w:val="16"/>
        </w:rPr>
      </w:pPr>
    </w:p>
    <w:p w:rsidR="00D51DFD" w:rsidRDefault="00D51DFD" w:rsidP="007A58D8">
      <w:pPr>
        <w:ind w:firstLine="170"/>
        <w:rPr>
          <w:rFonts w:ascii="Comic Sans MS" w:hAnsi="Comic Sans MS"/>
          <w:b/>
          <w:sz w:val="20"/>
          <w:szCs w:val="16"/>
        </w:rPr>
      </w:pPr>
    </w:p>
    <w:p w:rsidR="00D51DFD" w:rsidRPr="001D3793" w:rsidRDefault="00D51DFD" w:rsidP="007A58D8">
      <w:pPr>
        <w:ind w:firstLine="170"/>
        <w:rPr>
          <w:rFonts w:ascii="Comic Sans MS" w:hAnsi="Comic Sans MS"/>
          <w:b/>
          <w:sz w:val="20"/>
          <w:szCs w:val="16"/>
        </w:rPr>
      </w:pPr>
      <w:r>
        <w:rPr>
          <w:noProof/>
        </w:rPr>
        <w:pict>
          <v:group id="_x0000_s1074" style="position:absolute;left:0;text-align:left;margin-left:37.15pt;margin-top:.75pt;width:206.85pt;height:109.45pt;z-index:251664384" coordorigin="6680,812" coordsize="4137,2189">
            <v:rect id="_x0000_s1075" style="position:absolute;left:6680;top:1994;width:1128;height:365" strokecolor="#4f81bd" strokeweight="2.5pt">
              <v:fill rotate="t"/>
              <v:shadow color="#868686"/>
              <v:textbox>
                <w:txbxContent>
                  <w:p w:rsidR="00D51DFD" w:rsidRPr="009E6988" w:rsidRDefault="00D51DFD" w:rsidP="007A58D8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Urartular</w:t>
                    </w:r>
                  </w:p>
                </w:txbxContent>
              </v:textbox>
            </v:rect>
            <v:rect id="_x0000_s1076" style="position:absolute;left:6680;top:1468;width:1128;height:365" strokecolor="#4f81bd" strokeweight="2.5pt">
              <v:fill rotate="t"/>
              <v:shadow color="#868686"/>
              <v:textbox>
                <w:txbxContent>
                  <w:p w:rsidR="00D51DFD" w:rsidRPr="009E6988" w:rsidRDefault="00D51DFD" w:rsidP="007A58D8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Frigler</w:t>
                    </w:r>
                  </w:p>
                </w:txbxContent>
              </v:textbox>
            </v:rect>
            <v:rect id="_x0000_s1077" style="position:absolute;left:6680;top:898;width:1128;height:365" strokecolor="#4f81bd" strokeweight="2.5pt">
              <v:fill rotate="t"/>
              <v:shadow color="#868686"/>
              <v:textbox style="mso-next-textbox:#_x0000_s1077">
                <w:txbxContent>
                  <w:p w:rsidR="00D51DFD" w:rsidRPr="009E6988" w:rsidRDefault="00D51DFD" w:rsidP="007A58D8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Lidyalılar</w:t>
                    </w:r>
                  </w:p>
                </w:txbxContent>
              </v:textbox>
            </v:rect>
            <v:rect id="_x0000_s1078" style="position:absolute;left:6680;top:2575;width:1128;height:365" strokecolor="#4f81bd" strokeweight="2.5pt">
              <v:fill rotate="t"/>
              <v:shadow color="#868686"/>
              <v:textbox>
                <w:txbxContent>
                  <w:p w:rsidR="00D51DFD" w:rsidRPr="009E6988" w:rsidRDefault="00D51DFD" w:rsidP="007A58D8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Hititler</w:t>
                    </w:r>
                  </w:p>
                </w:txbxContent>
              </v:textbox>
            </v:rect>
            <v:rect id="_x0000_s1079" style="position:absolute;left:8134;top:812;width:2683;height:545" strokecolor="#c0504d" strokeweight="2.5pt">
              <v:fill rotate="t"/>
              <v:shadow color="#868686"/>
              <v:textbox style="mso-next-textbox:#_x0000_s1079">
                <w:txbxContent>
                  <w:p w:rsidR="00D51DFD" w:rsidRPr="009E6988" w:rsidRDefault="00D51DFD" w:rsidP="007A58D8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Kral Yolu’nu inşa ederek ticareti geliştirmişlerdir.</w:t>
                    </w:r>
                  </w:p>
                </w:txbxContent>
              </v:textbox>
            </v:rect>
            <v:rect id="_x0000_s1080" style="position:absolute;left:8134;top:1357;width:2683;height:548" strokecolor="#c0504d" strokeweight="2.5pt">
              <v:fill rotate="t"/>
              <v:shadow color="#868686"/>
              <v:textbox style="mso-next-textbox:#_x0000_s1080">
                <w:txbxContent>
                  <w:p w:rsidR="00D51DFD" w:rsidRPr="009E6988" w:rsidRDefault="00D51DFD" w:rsidP="007A58D8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Tarımı geliştirmek için kanunlar çıkarmışlardır.</w:t>
                    </w:r>
                  </w:p>
                </w:txbxContent>
              </v:textbox>
            </v:rect>
            <v:rect id="_x0000_s1081" style="position:absolute;left:8134;top:1905;width:2683;height:548" strokecolor="#c0504d" strokeweight="2.5pt">
              <v:fill rotate="t"/>
              <v:shadow color="#868686"/>
              <v:textbox>
                <w:txbxContent>
                  <w:p w:rsidR="00D51DFD" w:rsidRPr="009E6988" w:rsidRDefault="00D51DFD" w:rsidP="007A58D8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En önemli tanrıları bereket tanrısı olan Kibele’dir.</w:t>
                    </w:r>
                  </w:p>
                </w:txbxContent>
              </v:textbox>
            </v:rect>
            <v:rect id="_x0000_s1082" style="position:absolute;left:8134;top:2453;width:2683;height:548" strokecolor="#c0504d" strokeweight="2.5pt">
              <v:fill rotate="t"/>
              <v:shadow color="#868686"/>
              <v:textbox>
                <w:txbxContent>
                  <w:p w:rsidR="00D51DFD" w:rsidRPr="009E6988" w:rsidRDefault="00D51DFD" w:rsidP="007A58D8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Kralla birlikte kraliçe de yönetimde söz sahibidir.</w:t>
                    </w:r>
                  </w:p>
                </w:txbxContent>
              </v:textbox>
            </v:rect>
            <v:shape id="_x0000_s1083" type="#_x0000_t32" style="position:absolute;left:7808;top:1081;width:258;height:0" o:connectortype="straight">
              <v:stroke endarrow="block"/>
            </v:shape>
            <v:shape id="_x0000_s1084" type="#_x0000_t32" style="position:absolute;left:7790;top:2166;width:258;height:0" o:connectortype="straight">
              <v:stroke endarrow="block"/>
            </v:shape>
            <v:shape id="_x0000_s1085" type="#_x0000_t32" style="position:absolute;left:7808;top:1661;width:258;height:0" o:connectortype="straight">
              <v:stroke endarrow="block"/>
            </v:shape>
            <v:shape id="_x0000_s1086" type="#_x0000_t32" style="position:absolute;left:7808;top:2768;width:258;height:0" o:connectortype="straight">
              <v:stroke endarrow="block"/>
            </v:shape>
          </v:group>
        </w:pict>
      </w:r>
      <w:r w:rsidRPr="001D3793">
        <w:rPr>
          <w:rFonts w:ascii="Comic Sans MS" w:hAnsi="Comic Sans MS"/>
          <w:b/>
          <w:sz w:val="20"/>
          <w:szCs w:val="16"/>
        </w:rPr>
        <w:t>2</w:t>
      </w:r>
      <w:r>
        <w:rPr>
          <w:rFonts w:ascii="Comic Sans MS" w:hAnsi="Comic Sans MS"/>
          <w:b/>
          <w:sz w:val="20"/>
          <w:szCs w:val="16"/>
        </w:rPr>
        <w:t>1</w:t>
      </w:r>
      <w:r w:rsidRPr="001D3793">
        <w:rPr>
          <w:rFonts w:ascii="Comic Sans MS" w:hAnsi="Comic Sans MS"/>
          <w:b/>
          <w:sz w:val="20"/>
          <w:szCs w:val="16"/>
        </w:rPr>
        <w:t>-)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Yukarıda Anadolu uygarlıkları ile ilgili verilen eşleştirme tablosundaki bilgilerin hangisi doğru değildir?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Frigler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Lidyalılar</w:t>
      </w:r>
    </w:p>
    <w:p w:rsidR="00D51DFD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893361">
        <w:rPr>
          <w:rFonts w:ascii="Comic Sans MS" w:hAnsi="Comic Sans MS"/>
          <w:b/>
          <w:sz w:val="16"/>
          <w:szCs w:val="16"/>
        </w:rPr>
        <w:tab/>
        <w:t>C)</w:t>
      </w:r>
      <w:r w:rsidRPr="00CD6C86">
        <w:rPr>
          <w:rFonts w:ascii="Comic Sans MS" w:hAnsi="Comic Sans MS"/>
          <w:sz w:val="16"/>
          <w:szCs w:val="16"/>
        </w:rPr>
        <w:t xml:space="preserve"> Urartular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Hititler</w:t>
      </w:r>
    </w:p>
    <w:p w:rsidR="00D51DFD" w:rsidRDefault="00D51DFD" w:rsidP="000C6D92">
      <w:pPr>
        <w:ind w:firstLine="170"/>
        <w:rPr>
          <w:rFonts w:ascii="Comic Sans MS" w:hAnsi="Comic Sans MS"/>
          <w:b/>
          <w:sz w:val="16"/>
          <w:szCs w:val="16"/>
        </w:rPr>
      </w:pPr>
    </w:p>
    <w:p w:rsidR="00D51DFD" w:rsidRPr="00CD6C86" w:rsidRDefault="00D51DFD" w:rsidP="000C6D92">
      <w:pPr>
        <w:ind w:firstLine="170"/>
        <w:rPr>
          <w:rFonts w:ascii="Comic Sans MS" w:hAnsi="Comic Sans MS"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>22-)</w:t>
      </w:r>
      <w:r w:rsidRPr="001D3793">
        <w:rPr>
          <w:rFonts w:ascii="Comic Sans MS" w:hAnsi="Comic Sans MS"/>
          <w:sz w:val="20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>*Doğu Batı ticaretinde söz sahibidirler</w:t>
      </w:r>
      <w:r>
        <w:rPr>
          <w:rFonts w:ascii="Comic Sans MS" w:hAnsi="Comic Sans MS"/>
          <w:sz w:val="16"/>
          <w:szCs w:val="16"/>
        </w:rPr>
        <w:t>.</w:t>
      </w:r>
    </w:p>
    <w:p w:rsidR="00D51DFD" w:rsidRPr="00CD6C86" w:rsidRDefault="00D51DFD" w:rsidP="000C6D92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>*Ticarette takas usulüne son vermişlerdir.</w:t>
      </w:r>
    </w:p>
    <w:p w:rsidR="00D51DFD" w:rsidRPr="00CD6C86" w:rsidRDefault="00D51DFD" w:rsidP="000C6D92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>* Batı Anadolu’da yaşamışlardır.</w:t>
      </w:r>
    </w:p>
    <w:p w:rsidR="00D51DFD" w:rsidRPr="000C6D92" w:rsidRDefault="00D51DFD" w:rsidP="000C6D92">
      <w:pPr>
        <w:ind w:firstLine="170"/>
        <w:rPr>
          <w:rFonts w:ascii="Comic Sans MS" w:hAnsi="Comic Sans MS"/>
          <w:b/>
          <w:sz w:val="16"/>
          <w:szCs w:val="16"/>
        </w:rPr>
      </w:pPr>
      <w:r w:rsidRPr="000C6D92">
        <w:rPr>
          <w:rFonts w:ascii="Comic Sans MS" w:hAnsi="Comic Sans MS"/>
          <w:b/>
          <w:sz w:val="16"/>
          <w:szCs w:val="16"/>
        </w:rPr>
        <w:t>Yukarıda özellikleri verilen uygarlık aşağıdakilerden hangisidir?</w:t>
      </w:r>
    </w:p>
    <w:p w:rsidR="00D51DFD" w:rsidRPr="00CD6C86" w:rsidRDefault="00D51DFD" w:rsidP="000C6D92">
      <w:pPr>
        <w:ind w:firstLine="170"/>
        <w:rPr>
          <w:rFonts w:ascii="Comic Sans MS" w:hAnsi="Comic Sans MS"/>
          <w:sz w:val="16"/>
          <w:szCs w:val="16"/>
        </w:rPr>
      </w:pPr>
      <w:r w:rsidRPr="00CD6C86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Lidyalılar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Hititler</w:t>
      </w:r>
    </w:p>
    <w:p w:rsidR="00D51DFD" w:rsidRDefault="00D51DFD" w:rsidP="000C6D92">
      <w:pPr>
        <w:ind w:firstLine="170"/>
        <w:rPr>
          <w:rFonts w:ascii="Comic Sans MS" w:hAnsi="Comic Sans MS"/>
          <w:sz w:val="16"/>
          <w:szCs w:val="16"/>
        </w:rPr>
      </w:pPr>
      <w:r w:rsidRPr="00893361">
        <w:rPr>
          <w:rFonts w:ascii="Comic Sans MS" w:hAnsi="Comic Sans MS"/>
          <w:b/>
          <w:sz w:val="16"/>
          <w:szCs w:val="16"/>
        </w:rPr>
        <w:tab/>
        <w:t>C)</w:t>
      </w:r>
      <w:r w:rsidRPr="00CD6C86">
        <w:rPr>
          <w:rFonts w:ascii="Comic Sans MS" w:hAnsi="Comic Sans MS"/>
          <w:sz w:val="16"/>
          <w:szCs w:val="16"/>
        </w:rPr>
        <w:t xml:space="preserve"> Urartular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Frigler</w:t>
      </w:r>
    </w:p>
    <w:p w:rsidR="00D51DFD" w:rsidRDefault="00D51DFD" w:rsidP="000C6D92">
      <w:pPr>
        <w:ind w:firstLine="170"/>
        <w:rPr>
          <w:rFonts w:ascii="Comic Sans MS" w:hAnsi="Comic Sans MS"/>
          <w:b/>
          <w:sz w:val="16"/>
          <w:szCs w:val="16"/>
        </w:rPr>
      </w:pPr>
    </w:p>
    <w:p w:rsidR="00D51DFD" w:rsidRPr="001D3793" w:rsidRDefault="00D51DFD" w:rsidP="00CD6C86">
      <w:pPr>
        <w:ind w:firstLine="170"/>
        <w:rPr>
          <w:rFonts w:ascii="Comic Sans MS" w:hAnsi="Comic Sans MS"/>
          <w:sz w:val="20"/>
          <w:szCs w:val="16"/>
        </w:rPr>
      </w:pPr>
      <w:r>
        <w:rPr>
          <w:noProof/>
        </w:rPr>
        <w:pict>
          <v:shape id="Resim 2" o:spid="_x0000_s1087" type="#_x0000_t75" style="position:absolute;left:0;text-align:left;margin-left:41.05pt;margin-top:-4.5pt;width:208.3pt;height:122.25pt;z-index:-251655168;visibility:visible" wrapcoords="-78 0 -78 21467 21600 21467 21600 0 -78 0">
            <v:imagedata r:id="rId14" o:title="" gain="1.5625" blacklevel="-7864f"/>
            <w10:wrap type="tight"/>
          </v:shape>
        </w:pict>
      </w:r>
      <w:r w:rsidRPr="001D3793">
        <w:rPr>
          <w:rFonts w:ascii="Comic Sans MS" w:hAnsi="Comic Sans MS"/>
          <w:b/>
          <w:sz w:val="20"/>
          <w:szCs w:val="16"/>
        </w:rPr>
        <w:t>23-)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>Yukarıda bir bölgenin aylara göre yağış ve sıcaklık grafiği verilmiştir. Bu grafiğe göre aşağıdaki yargılardan hangisine ulaşılamaz?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893361">
        <w:rPr>
          <w:rFonts w:ascii="Comic Sans MS" w:hAnsi="Comic Sans MS"/>
          <w:b/>
          <w:sz w:val="16"/>
          <w:szCs w:val="16"/>
        </w:rPr>
        <w:t>A)</w:t>
      </w:r>
      <w:r w:rsidRPr="00CD6C86">
        <w:rPr>
          <w:rFonts w:ascii="Comic Sans MS" w:hAnsi="Comic Sans MS"/>
          <w:sz w:val="16"/>
          <w:szCs w:val="16"/>
        </w:rPr>
        <w:t xml:space="preserve"> Yıl boyunca sıcaklıklar 10°C nin altına düşmez.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893361">
        <w:rPr>
          <w:rFonts w:ascii="Comic Sans MS" w:hAnsi="Comic Sans MS"/>
          <w:b/>
          <w:sz w:val="16"/>
          <w:szCs w:val="16"/>
        </w:rPr>
        <w:t>B)</w:t>
      </w:r>
      <w:r w:rsidRPr="00CD6C86">
        <w:rPr>
          <w:rFonts w:ascii="Comic Sans MS" w:hAnsi="Comic Sans MS"/>
          <w:sz w:val="16"/>
          <w:szCs w:val="16"/>
        </w:rPr>
        <w:t xml:space="preserve"> Yaz aylarında yağış miktarı azalırken sıcaklık miktarı artmaktadır.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893361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 xml:space="preserve"> Kış aylarında çoğunlukla kar yağışı görülmektedir.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  <w:r w:rsidRPr="00893361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Doğal bitki örtüsü makidir.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0C6D92" w:rsidRDefault="00D51DFD" w:rsidP="000C6D92">
      <w:pPr>
        <w:ind w:firstLine="170"/>
        <w:rPr>
          <w:rFonts w:ascii="Comic Sans MS" w:hAnsi="Comic Sans MS"/>
          <w:b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>24-)</w:t>
      </w:r>
      <w:r w:rsidRPr="001D3793">
        <w:rPr>
          <w:rFonts w:ascii="Comic Sans MS" w:hAnsi="Comic Sans MS"/>
          <w:sz w:val="20"/>
          <w:szCs w:val="16"/>
        </w:rPr>
        <w:t xml:space="preserve"> </w:t>
      </w:r>
      <w:r w:rsidRPr="000C6D92">
        <w:rPr>
          <w:rFonts w:ascii="Comic Sans MS" w:hAnsi="Comic Sans MS"/>
          <w:b/>
          <w:sz w:val="16"/>
          <w:szCs w:val="16"/>
        </w:rPr>
        <w:t xml:space="preserve">1/500.000 ölçekli bir haritada Bornova </w:t>
      </w:r>
      <w:r>
        <w:rPr>
          <w:rFonts w:ascii="Comic Sans MS" w:hAnsi="Comic Sans MS"/>
          <w:b/>
          <w:sz w:val="16"/>
          <w:szCs w:val="16"/>
        </w:rPr>
        <w:t xml:space="preserve">- </w:t>
      </w:r>
      <w:r w:rsidRPr="000C6D92">
        <w:rPr>
          <w:rFonts w:ascii="Comic Sans MS" w:hAnsi="Comic Sans MS"/>
          <w:b/>
          <w:sz w:val="16"/>
          <w:szCs w:val="16"/>
        </w:rPr>
        <w:t>Konak arası uzaklık 2 cm ölçülmüştür. Bu iki yer arası gerçekte kaç km’dir?</w:t>
      </w:r>
    </w:p>
    <w:p w:rsidR="00D51DFD" w:rsidRPr="00893361" w:rsidRDefault="00D51DFD" w:rsidP="00893361">
      <w:pPr>
        <w:ind w:firstLine="170"/>
        <w:rPr>
          <w:rFonts w:ascii="Comic Sans MS" w:hAnsi="Comic Sans MS"/>
          <w:sz w:val="16"/>
          <w:szCs w:val="16"/>
        </w:rPr>
      </w:pPr>
      <w:r w:rsidRPr="00893361">
        <w:rPr>
          <w:rFonts w:ascii="Comic Sans MS" w:hAnsi="Comic Sans MS"/>
          <w:b/>
          <w:sz w:val="16"/>
          <w:szCs w:val="16"/>
        </w:rPr>
        <w:tab/>
        <w:t>A</w:t>
      </w:r>
      <w:r>
        <w:rPr>
          <w:rFonts w:ascii="Comic Sans MS" w:hAnsi="Comic Sans MS"/>
          <w:sz w:val="16"/>
          <w:szCs w:val="16"/>
        </w:rPr>
        <w:t xml:space="preserve">) </w:t>
      </w:r>
      <w:r w:rsidRPr="00893361">
        <w:rPr>
          <w:rFonts w:ascii="Comic Sans MS" w:hAnsi="Comic Sans MS"/>
          <w:sz w:val="16"/>
          <w:szCs w:val="16"/>
        </w:rPr>
        <w:t>5</w:t>
      </w:r>
      <w:r w:rsidRPr="00893361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B)</w:t>
      </w:r>
      <w:r>
        <w:rPr>
          <w:rFonts w:ascii="Comic Sans MS" w:hAnsi="Comic Sans MS"/>
          <w:sz w:val="16"/>
          <w:szCs w:val="16"/>
        </w:rPr>
        <w:t xml:space="preserve"> </w:t>
      </w:r>
      <w:r w:rsidRPr="00893361">
        <w:rPr>
          <w:rFonts w:ascii="Comic Sans MS" w:hAnsi="Comic Sans MS"/>
          <w:sz w:val="16"/>
          <w:szCs w:val="16"/>
        </w:rPr>
        <w:t>10</w:t>
      </w:r>
      <w:r w:rsidRPr="00893361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 xml:space="preserve">C) </w:t>
      </w:r>
      <w:r w:rsidRPr="00893361">
        <w:rPr>
          <w:rFonts w:ascii="Comic Sans MS" w:hAnsi="Comic Sans MS"/>
          <w:sz w:val="16"/>
          <w:szCs w:val="16"/>
        </w:rPr>
        <w:t>15</w:t>
      </w:r>
      <w:r w:rsidRPr="00893361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D)</w:t>
      </w:r>
      <w:r>
        <w:rPr>
          <w:rFonts w:ascii="Comic Sans MS" w:hAnsi="Comic Sans MS"/>
          <w:sz w:val="16"/>
          <w:szCs w:val="16"/>
        </w:rPr>
        <w:t xml:space="preserve"> </w:t>
      </w:r>
      <w:r w:rsidRPr="00893361">
        <w:rPr>
          <w:rFonts w:ascii="Comic Sans MS" w:hAnsi="Comic Sans MS"/>
          <w:sz w:val="16"/>
          <w:szCs w:val="16"/>
        </w:rPr>
        <w:t>20</w:t>
      </w:r>
    </w:p>
    <w:p w:rsidR="00D51DFD" w:rsidRPr="00CD6C86" w:rsidRDefault="00D51DFD" w:rsidP="00CD6C86">
      <w:pPr>
        <w:ind w:firstLine="170"/>
        <w:rPr>
          <w:rFonts w:ascii="Comic Sans MS" w:hAnsi="Comic Sans MS"/>
          <w:b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  <w:r>
        <w:rPr>
          <w:noProof/>
        </w:rPr>
        <w:pict>
          <v:shape id="Resim 1" o:spid="_x0000_s1088" type="#_x0000_t75" alt="türkiye1" style="position:absolute;left:0;text-align:left;margin-left:28.2pt;margin-top:3.2pt;width:2in;height:79.2pt;z-index:251662336;visibility:visible" stroked="t" strokeweight=".5pt">
            <v:imagedata r:id="rId15" o:title=""/>
          </v:shape>
        </w:pict>
      </w: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89" type="#_x0000_t13" style="position:absolute;left:0;text-align:left;margin-left:60.95pt;margin-top:4.4pt;width:67.25pt;height:7.15pt;z-index:251663360" fillcolor="black" stroked="f">
            <v:fill rotate="t"/>
          </v:shape>
        </w:pict>
      </w: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1559"/>
          <w:tab w:val="left" w:pos="2693"/>
          <w:tab w:val="left" w:pos="3827"/>
        </w:tabs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tabs>
          <w:tab w:val="left" w:pos="360"/>
        </w:tabs>
        <w:ind w:firstLine="170"/>
        <w:rPr>
          <w:rFonts w:ascii="Comic Sans MS" w:hAnsi="Comic Sans MS"/>
          <w:sz w:val="16"/>
          <w:szCs w:val="16"/>
        </w:rPr>
      </w:pPr>
      <w:r w:rsidRPr="001D3793">
        <w:rPr>
          <w:rFonts w:ascii="Comic Sans MS" w:hAnsi="Comic Sans MS"/>
          <w:b/>
          <w:sz w:val="20"/>
          <w:szCs w:val="16"/>
        </w:rPr>
        <w:t>25-)</w:t>
      </w:r>
      <w:r w:rsidRPr="001D3793">
        <w:rPr>
          <w:rFonts w:ascii="Comic Sans MS" w:hAnsi="Comic Sans MS"/>
          <w:sz w:val="20"/>
          <w:szCs w:val="16"/>
        </w:rPr>
        <w:t xml:space="preserve"> </w:t>
      </w:r>
      <w:r w:rsidRPr="00CD6C86">
        <w:rPr>
          <w:rFonts w:ascii="Comic Sans MS" w:hAnsi="Comic Sans MS"/>
          <w:sz w:val="16"/>
          <w:szCs w:val="16"/>
        </w:rPr>
        <w:t xml:space="preserve">Yukarıdaki Türkiye haritasındaki ok istikametinde giden bir insan sıcaklığın gittikçe azaldığını hissetmektedir. </w:t>
      </w:r>
    </w:p>
    <w:p w:rsidR="00D51DFD" w:rsidRPr="00CD6C86" w:rsidRDefault="00D51DFD" w:rsidP="00CD6C86">
      <w:pPr>
        <w:tabs>
          <w:tab w:val="left" w:pos="360"/>
        </w:tabs>
        <w:ind w:firstLine="170"/>
        <w:rPr>
          <w:rFonts w:ascii="Comic Sans MS" w:hAnsi="Comic Sans MS"/>
          <w:b/>
          <w:sz w:val="16"/>
          <w:szCs w:val="16"/>
        </w:rPr>
      </w:pPr>
      <w:r w:rsidRPr="00CD6C86">
        <w:rPr>
          <w:rFonts w:ascii="Comic Sans MS" w:hAnsi="Comic Sans MS"/>
          <w:b/>
          <w:sz w:val="16"/>
          <w:szCs w:val="16"/>
        </w:rPr>
        <w:t xml:space="preserve">Bu durumun </w:t>
      </w:r>
      <w:r w:rsidRPr="00CD6C86">
        <w:rPr>
          <w:rFonts w:ascii="Comic Sans MS" w:hAnsi="Comic Sans MS"/>
          <w:b/>
          <w:sz w:val="16"/>
          <w:szCs w:val="16"/>
          <w:u w:val="single"/>
        </w:rPr>
        <w:t>temel nedeni</w:t>
      </w:r>
      <w:r w:rsidRPr="00CD6C86">
        <w:rPr>
          <w:rFonts w:ascii="Comic Sans MS" w:hAnsi="Comic Sans MS"/>
          <w:b/>
          <w:sz w:val="16"/>
          <w:szCs w:val="16"/>
        </w:rPr>
        <w:t xml:space="preserve"> aşağıdakilerden hangisidir?</w:t>
      </w:r>
    </w:p>
    <w:p w:rsidR="00D51DFD" w:rsidRPr="00CD6C86" w:rsidRDefault="00D51DFD" w:rsidP="00CD6C86">
      <w:pPr>
        <w:tabs>
          <w:tab w:val="left" w:pos="360"/>
        </w:tabs>
        <w:ind w:firstLine="170"/>
        <w:rPr>
          <w:rFonts w:ascii="Comic Sans MS" w:hAnsi="Comic Sans MS"/>
          <w:bCs/>
          <w:iCs/>
          <w:sz w:val="16"/>
          <w:szCs w:val="16"/>
        </w:rPr>
      </w:pPr>
      <w:r w:rsidRPr="00893361">
        <w:rPr>
          <w:rFonts w:ascii="Comic Sans MS" w:hAnsi="Comic Sans MS"/>
          <w:b/>
          <w:sz w:val="16"/>
          <w:szCs w:val="16"/>
        </w:rPr>
        <w:t xml:space="preserve">A) </w:t>
      </w:r>
      <w:r w:rsidRPr="00CD6C86">
        <w:rPr>
          <w:rFonts w:ascii="Comic Sans MS" w:hAnsi="Comic Sans MS"/>
          <w:sz w:val="16"/>
          <w:szCs w:val="16"/>
        </w:rPr>
        <w:t>Enlemin değişmesi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bCs/>
          <w:iCs/>
          <w:sz w:val="16"/>
          <w:szCs w:val="16"/>
        </w:rPr>
        <w:t>B)</w:t>
      </w:r>
      <w:r w:rsidRPr="00CD6C86">
        <w:rPr>
          <w:rFonts w:ascii="Comic Sans MS" w:hAnsi="Comic Sans MS"/>
          <w:bCs/>
          <w:iCs/>
          <w:sz w:val="16"/>
          <w:szCs w:val="16"/>
        </w:rPr>
        <w:t xml:space="preserve"> Yükseltinin artması        </w:t>
      </w:r>
    </w:p>
    <w:p w:rsidR="00D51DFD" w:rsidRPr="00CD6C86" w:rsidRDefault="00D51DFD" w:rsidP="00CD6C86">
      <w:pPr>
        <w:tabs>
          <w:tab w:val="left" w:pos="360"/>
        </w:tabs>
        <w:ind w:firstLine="170"/>
        <w:rPr>
          <w:rFonts w:ascii="Comic Sans MS" w:hAnsi="Comic Sans MS"/>
          <w:sz w:val="16"/>
          <w:szCs w:val="16"/>
        </w:rPr>
      </w:pPr>
      <w:r w:rsidRPr="00893361">
        <w:rPr>
          <w:rFonts w:ascii="Comic Sans MS" w:hAnsi="Comic Sans MS"/>
          <w:b/>
          <w:sz w:val="16"/>
          <w:szCs w:val="16"/>
        </w:rPr>
        <w:t>C)</w:t>
      </w:r>
      <w:r w:rsidRPr="00CD6C86">
        <w:rPr>
          <w:rFonts w:ascii="Comic Sans MS" w:hAnsi="Comic Sans MS"/>
          <w:sz w:val="16"/>
          <w:szCs w:val="16"/>
        </w:rPr>
        <w:t xml:space="preserve"> Rüzgar yönü</w:t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 w:rsidRPr="00CD6C86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893361">
        <w:rPr>
          <w:rFonts w:ascii="Comic Sans MS" w:hAnsi="Comic Sans MS"/>
          <w:b/>
          <w:sz w:val="16"/>
          <w:szCs w:val="16"/>
        </w:rPr>
        <w:t>D)</w:t>
      </w:r>
      <w:r w:rsidRPr="00CD6C86">
        <w:rPr>
          <w:rFonts w:ascii="Comic Sans MS" w:hAnsi="Comic Sans MS"/>
          <w:sz w:val="16"/>
          <w:szCs w:val="16"/>
        </w:rPr>
        <w:t xml:space="preserve"> Bitki örtüsünün değişmesi</w:t>
      </w: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CD6C86" w:rsidRDefault="00D51DFD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D51DFD" w:rsidRPr="001D3793" w:rsidRDefault="00D51DFD" w:rsidP="001D3793">
      <w:pPr>
        <w:ind w:firstLine="170"/>
        <w:jc w:val="center"/>
        <w:rPr>
          <w:rFonts w:ascii="Monotype Corsiva" w:hAnsi="Monotype Corsiva"/>
          <w:b/>
          <w:sz w:val="20"/>
          <w:szCs w:val="16"/>
        </w:rPr>
      </w:pPr>
      <w:r>
        <w:rPr>
          <w:rFonts w:ascii="Monotype Corsiva" w:hAnsi="Monotype Corsiva"/>
          <w:b/>
          <w:sz w:val="20"/>
          <w:szCs w:val="16"/>
        </w:rPr>
        <w:tab/>
      </w:r>
      <w:r>
        <w:rPr>
          <w:rFonts w:ascii="Monotype Corsiva" w:hAnsi="Monotype Corsiva"/>
          <w:b/>
          <w:sz w:val="20"/>
          <w:szCs w:val="16"/>
        </w:rPr>
        <w:tab/>
      </w:r>
      <w:r>
        <w:rPr>
          <w:rFonts w:ascii="Monotype Corsiva" w:hAnsi="Monotype Corsiva"/>
          <w:b/>
          <w:sz w:val="20"/>
          <w:szCs w:val="16"/>
        </w:rPr>
        <w:tab/>
      </w:r>
      <w:r w:rsidRPr="001D3793">
        <w:rPr>
          <w:rFonts w:ascii="Monotype Corsiva" w:hAnsi="Monotype Corsiva"/>
          <w:b/>
          <w:sz w:val="20"/>
          <w:szCs w:val="16"/>
        </w:rPr>
        <w:t>Ayşen COŞKUN</w:t>
      </w:r>
      <w:r w:rsidRPr="001D3793">
        <w:rPr>
          <w:rFonts w:ascii="Monotype Corsiva" w:hAnsi="Monotype Corsiva"/>
          <w:b/>
          <w:sz w:val="20"/>
          <w:szCs w:val="16"/>
        </w:rPr>
        <w:tab/>
      </w:r>
      <w:r w:rsidRPr="001D3793">
        <w:rPr>
          <w:rFonts w:ascii="Monotype Corsiva" w:hAnsi="Monotype Corsiva"/>
          <w:b/>
          <w:sz w:val="20"/>
          <w:szCs w:val="16"/>
        </w:rPr>
        <w:tab/>
      </w:r>
      <w:r>
        <w:rPr>
          <w:rFonts w:ascii="Monotype Corsiva" w:hAnsi="Monotype Corsiva"/>
          <w:b/>
          <w:sz w:val="20"/>
          <w:szCs w:val="16"/>
        </w:rPr>
        <w:tab/>
      </w:r>
      <w:r>
        <w:rPr>
          <w:rFonts w:ascii="Monotype Corsiva" w:hAnsi="Monotype Corsiva"/>
          <w:b/>
          <w:sz w:val="20"/>
          <w:szCs w:val="16"/>
        </w:rPr>
        <w:tab/>
      </w:r>
      <w:r w:rsidRPr="001D3793">
        <w:rPr>
          <w:rFonts w:ascii="Monotype Corsiva" w:hAnsi="Monotype Corsiva"/>
          <w:b/>
          <w:sz w:val="20"/>
          <w:szCs w:val="16"/>
        </w:rPr>
        <w:t xml:space="preserve">Ebru </w:t>
      </w:r>
      <w:r>
        <w:rPr>
          <w:rFonts w:ascii="Monotype Corsiva" w:hAnsi="Monotype Corsiva"/>
          <w:b/>
          <w:sz w:val="20"/>
          <w:szCs w:val="16"/>
        </w:rPr>
        <w:t>METİN</w:t>
      </w:r>
    </w:p>
    <w:p w:rsidR="00D51DFD" w:rsidRPr="001D3793" w:rsidRDefault="00D51DFD" w:rsidP="001D3793">
      <w:pPr>
        <w:spacing w:line="220" w:lineRule="exact"/>
        <w:ind w:firstLine="227"/>
        <w:jc w:val="center"/>
        <w:rPr>
          <w:rFonts w:ascii="Monotype Corsiva" w:hAnsi="Monotype Corsiva"/>
          <w:b/>
          <w:sz w:val="22"/>
          <w:szCs w:val="18"/>
        </w:rPr>
      </w:pPr>
      <w:r>
        <w:rPr>
          <w:rFonts w:ascii="Monotype Corsiva" w:hAnsi="Monotype Corsiva"/>
          <w:b/>
          <w:sz w:val="22"/>
          <w:szCs w:val="18"/>
        </w:rPr>
        <w:tab/>
      </w:r>
      <w:r>
        <w:rPr>
          <w:rFonts w:ascii="Monotype Corsiva" w:hAnsi="Monotype Corsiva"/>
          <w:b/>
          <w:sz w:val="22"/>
          <w:szCs w:val="18"/>
        </w:rPr>
        <w:tab/>
      </w:r>
      <w:r>
        <w:rPr>
          <w:rFonts w:ascii="Monotype Corsiva" w:hAnsi="Monotype Corsiva"/>
          <w:b/>
          <w:sz w:val="22"/>
          <w:szCs w:val="18"/>
        </w:rPr>
        <w:tab/>
      </w:r>
      <w:r>
        <w:rPr>
          <w:rFonts w:ascii="Monotype Corsiva" w:hAnsi="Monotype Corsiva"/>
          <w:b/>
          <w:sz w:val="22"/>
          <w:szCs w:val="18"/>
        </w:rPr>
        <w:tab/>
      </w:r>
      <w:r w:rsidRPr="001D3793">
        <w:rPr>
          <w:rFonts w:ascii="Monotype Corsiva" w:hAnsi="Monotype Corsiva"/>
          <w:b/>
          <w:sz w:val="22"/>
          <w:szCs w:val="18"/>
        </w:rPr>
        <w:t>Sosyal Bilgiler Öğretmeni</w:t>
      </w:r>
    </w:p>
    <w:p w:rsidR="00D51DFD" w:rsidRPr="001D3793" w:rsidRDefault="00D51DFD" w:rsidP="001D3793">
      <w:pPr>
        <w:spacing w:line="220" w:lineRule="exact"/>
        <w:ind w:firstLine="227"/>
        <w:jc w:val="center"/>
        <w:rPr>
          <w:rFonts w:ascii="Monotype Corsiva" w:hAnsi="Monotype Corsiva"/>
          <w:b/>
          <w:sz w:val="28"/>
          <w:szCs w:val="18"/>
        </w:rPr>
      </w:pPr>
    </w:p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</w:pPr>
    </w:p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</w:pPr>
    </w:p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</w:pPr>
    </w:p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</w:pPr>
    </w:p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</w:pPr>
    </w:p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  <w:sectPr w:rsidR="00D51DFD" w:rsidSect="009C10CF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</w:p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</w:pPr>
    </w:p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</w:pPr>
    </w:p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</w:pPr>
    </w:p>
    <w:p w:rsidR="00D51DFD" w:rsidRDefault="00D51DFD" w:rsidP="006A1C42">
      <w:pPr>
        <w:ind w:left="540" w:hanging="360"/>
        <w:jc w:val="center"/>
        <w:rPr>
          <w:b/>
          <w:bCs/>
          <w:color w:val="000000"/>
          <w:sz w:val="32"/>
          <w:szCs w:val="32"/>
        </w:rPr>
      </w:pPr>
      <w:r>
        <w:rPr>
          <w:rFonts w:ascii="Comic Sans MS" w:hAnsi="Comic Sans MS"/>
          <w:b/>
          <w:sz w:val="22"/>
          <w:szCs w:val="22"/>
        </w:rPr>
        <w:t>SOSYAL BİLGİLER 6.SINIF</w:t>
      </w:r>
      <w:r>
        <w:rPr>
          <w:b/>
          <w:bCs/>
          <w:color w:val="000000"/>
          <w:sz w:val="32"/>
          <w:szCs w:val="32"/>
        </w:rPr>
        <w:t xml:space="preserve"> </w:t>
      </w:r>
    </w:p>
    <w:p w:rsidR="00D51DFD" w:rsidRDefault="00D51DFD" w:rsidP="006A1C42">
      <w:pPr>
        <w:ind w:left="540" w:hanging="36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32"/>
          <w:szCs w:val="32"/>
        </w:rPr>
        <w:t>(4 OCAK 2010)</w:t>
      </w:r>
    </w:p>
    <w:p w:rsidR="00D51DFD" w:rsidRDefault="00D51DFD" w:rsidP="006A1C42">
      <w:pPr>
        <w:ind w:left="540" w:hanging="36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BU DOSYADAKİ SORULARIN DOĞRU YANITLARI AŞAĞIDADIR.SORU SAYISI: 25</w:t>
      </w:r>
    </w:p>
    <w:tbl>
      <w:tblPr>
        <w:tblW w:w="10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6"/>
        <w:gridCol w:w="1980"/>
        <w:gridCol w:w="7560"/>
      </w:tblGrid>
      <w:tr w:rsidR="00D51DFD" w:rsidRPr="00390B1D" w:rsidTr="006A1C42">
        <w:tc>
          <w:tcPr>
            <w:tcW w:w="2946" w:type="dxa"/>
            <w:gridSpan w:val="2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rPr>
                <w:color w:val="000000"/>
                <w:sz w:val="36"/>
                <w:szCs w:val="36"/>
              </w:rPr>
            </w:pPr>
            <w:r w:rsidRPr="00390B1D">
              <w:rPr>
                <w:b/>
                <w:bCs/>
                <w:color w:val="000000"/>
                <w:sz w:val="36"/>
                <w:szCs w:val="36"/>
              </w:rPr>
              <w:t xml:space="preserve">Doğru Yanıtlar Tablosu         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540" w:hanging="360"/>
              <w:rPr>
                <w:b/>
                <w:bCs/>
                <w:color w:val="000000"/>
              </w:rPr>
            </w:pPr>
            <w:r w:rsidRPr="00390B1D">
              <w:rPr>
                <w:b/>
                <w:bCs/>
                <w:color w:val="000000"/>
                <w:sz w:val="22"/>
                <w:szCs w:val="22"/>
              </w:rPr>
              <w:t>Sorunun İçeriği ve Özü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 xml:space="preserve">1- 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Matematik Konum-Bilgi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2-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Türkiye’nin Matematik Konumu -Çıkarımda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3-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Türkiye İklim Değişimi-Bilgi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4-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Bilimsel Araştırma Basamakları-Bilgi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5-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Harita ve Ölçek-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6-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Sosyal Bilgiler Dersinin faydaları-Çıkarımda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7-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Çağ-Yüzyıl - Bilgi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8-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Paraleller- Hesap Yapma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9-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Atatürk ve Sosyal Bilimler- Bilgi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10-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Atatürk ve Sosyal Bilimler- Bilgi 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 xml:space="preserve">11- 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Dünya İklimleri-Sonuca Varma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12-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Geçmişten Günümüze Yerleşme-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13-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İlkçağ Anadolu Uygarlıkları(Frigler)-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14-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Tüketici Hakları -Bilgi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15-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İlkçağ Anadolu Uygarlıkları(Urartular)-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16-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İlkçağda Anadolu-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17-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İlkçağ Anadolu Uygarlıkları(Hititler)-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18-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İlkçağ Uygarlıkları-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19-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İlkçağ Anadolu Uygarlıkları(Hititler)-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20-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İlkçağ Uygarlıkları-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21-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İlkçağ Uygarlıkları-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22-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İlkçağ Anadolu Uygarlıkları(Lidyalılar)- Çıkarımda Bulunma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23-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Dört Mevsim Türkiye - Grafik Yorumlama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24-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D51DFD" w:rsidRPr="00390B1D" w:rsidRDefault="00D51DFD" w:rsidP="00F65235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Harita ve Ölçek-Gerçek Uzunluk Hesaplama </w:t>
            </w:r>
          </w:p>
        </w:tc>
      </w:tr>
      <w:tr w:rsidR="00D51DFD" w:rsidRPr="00390B1D" w:rsidTr="006A1C42">
        <w:tc>
          <w:tcPr>
            <w:tcW w:w="966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25-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D51DFD" w:rsidRPr="00390B1D" w:rsidRDefault="00D51DFD" w:rsidP="006A1C42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Dört Mevsim Türkiye - Bilgi</w:t>
            </w:r>
          </w:p>
        </w:tc>
      </w:tr>
    </w:tbl>
    <w:p w:rsidR="00D51DFD" w:rsidRDefault="00D51DFD" w:rsidP="006A1C42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SORULARI HAZIRLAYANLAR</w:t>
      </w:r>
      <w:r>
        <w:rPr>
          <w:color w:val="000000"/>
          <w:sz w:val="22"/>
          <w:szCs w:val="22"/>
        </w:rPr>
        <w:t>.</w:t>
      </w:r>
    </w:p>
    <w:tbl>
      <w:tblPr>
        <w:tblW w:w="5220" w:type="dxa"/>
        <w:tblInd w:w="28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951"/>
        <w:gridCol w:w="4269"/>
      </w:tblGrid>
      <w:tr w:rsidR="00D51DFD" w:rsidRPr="00390B1D" w:rsidTr="00F65235">
        <w:tc>
          <w:tcPr>
            <w:tcW w:w="951" w:type="dxa"/>
            <w:shd w:val="clear" w:color="auto" w:fill="FFFF99"/>
            <w:vAlign w:val="center"/>
          </w:tcPr>
          <w:p w:rsidR="00D51DFD" w:rsidRPr="00390B1D" w:rsidRDefault="00D51DFD" w:rsidP="00F65235">
            <w:pPr>
              <w:ind w:left="146" w:hanging="224"/>
              <w:rPr>
                <w:color w:val="000000"/>
                <w:sz w:val="28"/>
                <w:szCs w:val="28"/>
              </w:rPr>
            </w:pPr>
            <w:r w:rsidRPr="00390B1D">
              <w:rPr>
                <w:b/>
                <w:color w:val="000000"/>
                <w:sz w:val="28"/>
                <w:szCs w:val="28"/>
              </w:rPr>
              <w:t>SIRA</w:t>
            </w:r>
          </w:p>
        </w:tc>
        <w:tc>
          <w:tcPr>
            <w:tcW w:w="4269" w:type="dxa"/>
            <w:shd w:val="clear" w:color="auto" w:fill="FFFF99"/>
            <w:vAlign w:val="center"/>
          </w:tcPr>
          <w:p w:rsidR="00D51DFD" w:rsidRPr="00390B1D" w:rsidRDefault="00D51DFD" w:rsidP="00F65235">
            <w:pPr>
              <w:ind w:left="162" w:hanging="246"/>
              <w:rPr>
                <w:color w:val="000000"/>
                <w:sz w:val="28"/>
                <w:szCs w:val="28"/>
              </w:rPr>
            </w:pPr>
            <w:r w:rsidRPr="00390B1D">
              <w:rPr>
                <w:b/>
                <w:bCs/>
                <w:color w:val="000000"/>
                <w:sz w:val="28"/>
                <w:szCs w:val="28"/>
              </w:rPr>
              <w:t>ADI SOYADI</w:t>
            </w:r>
          </w:p>
        </w:tc>
      </w:tr>
      <w:tr w:rsidR="00D51DFD" w:rsidRPr="00390B1D" w:rsidTr="00F65235">
        <w:tc>
          <w:tcPr>
            <w:tcW w:w="951" w:type="dxa"/>
            <w:shd w:val="clear" w:color="auto" w:fill="CCFFCC"/>
            <w:vAlign w:val="center"/>
          </w:tcPr>
          <w:p w:rsidR="00D51DFD" w:rsidRPr="00390B1D" w:rsidRDefault="00D51DFD" w:rsidP="00F65235">
            <w:pPr>
              <w:ind w:left="146" w:hanging="224"/>
              <w:jc w:val="center"/>
              <w:rPr>
                <w:b/>
                <w:color w:val="000000"/>
                <w:sz w:val="28"/>
                <w:szCs w:val="28"/>
              </w:rPr>
            </w:pPr>
            <w:r w:rsidRPr="00390B1D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4269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rPr>
                <w:b/>
                <w:bCs/>
                <w:color w:val="000000"/>
                <w:sz w:val="28"/>
                <w:szCs w:val="28"/>
              </w:rPr>
            </w:pPr>
            <w:r w:rsidRPr="00390B1D">
              <w:rPr>
                <w:b/>
                <w:bCs/>
                <w:color w:val="000000"/>
                <w:sz w:val="28"/>
                <w:szCs w:val="28"/>
              </w:rPr>
              <w:t xml:space="preserve"> Ayşen Coşkun</w:t>
            </w:r>
          </w:p>
        </w:tc>
      </w:tr>
      <w:tr w:rsidR="00D51DFD" w:rsidRPr="00390B1D" w:rsidTr="00F65235">
        <w:tc>
          <w:tcPr>
            <w:tcW w:w="951" w:type="dxa"/>
            <w:shd w:val="clear" w:color="auto" w:fill="CCFFCC"/>
            <w:vAlign w:val="center"/>
          </w:tcPr>
          <w:p w:rsidR="00D51DFD" w:rsidRPr="00390B1D" w:rsidRDefault="00D51DFD" w:rsidP="00F65235">
            <w:pPr>
              <w:ind w:left="146" w:hanging="224"/>
              <w:jc w:val="center"/>
              <w:rPr>
                <w:b/>
                <w:color w:val="000000"/>
                <w:sz w:val="28"/>
                <w:szCs w:val="28"/>
              </w:rPr>
            </w:pPr>
            <w:r w:rsidRPr="00390B1D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4269" w:type="dxa"/>
            <w:shd w:val="clear" w:color="auto" w:fill="CCFFFF"/>
            <w:vAlign w:val="center"/>
          </w:tcPr>
          <w:p w:rsidR="00D51DFD" w:rsidRPr="00390B1D" w:rsidRDefault="00D51DFD" w:rsidP="00F65235">
            <w:pPr>
              <w:ind w:left="162" w:hanging="246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Ebru Metin</w:t>
            </w:r>
          </w:p>
        </w:tc>
      </w:tr>
    </w:tbl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</w:pPr>
    </w:p>
    <w:p w:rsidR="00D51DFD" w:rsidRDefault="00D51DFD" w:rsidP="000E1BD6">
      <w:pPr>
        <w:rPr>
          <w:color w:val="C0C0C0"/>
          <w:sz w:val="16"/>
          <w:szCs w:val="16"/>
        </w:rPr>
      </w:pPr>
      <w:hyperlink r:id="rId16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  <w:r>
        <w:rPr>
          <w:color w:val="C0C0C0"/>
          <w:sz w:val="16"/>
          <w:szCs w:val="16"/>
        </w:rPr>
        <w:t xml:space="preserve"> </w:t>
      </w:r>
    </w:p>
    <w:p w:rsidR="00D51DFD" w:rsidRDefault="00D51DFD" w:rsidP="005F11D1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</w:pPr>
    </w:p>
    <w:sectPr w:rsidR="00D51DFD" w:rsidSect="006A1C42">
      <w:type w:val="continuous"/>
      <w:pgSz w:w="11906" w:h="16838" w:code="9"/>
      <w:pgMar w:top="360" w:right="499" w:bottom="142" w:left="56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DFD" w:rsidRDefault="00D51DFD">
      <w:r>
        <w:separator/>
      </w:r>
    </w:p>
  </w:endnote>
  <w:endnote w:type="continuationSeparator" w:id="0">
    <w:p w:rsidR="00D51DFD" w:rsidRDefault="00D51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DFD" w:rsidRDefault="00D51DFD">
      <w:r>
        <w:separator/>
      </w:r>
    </w:p>
  </w:footnote>
  <w:footnote w:type="continuationSeparator" w:id="0">
    <w:p w:rsidR="00D51DFD" w:rsidRDefault="00D51D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4D3606F"/>
    <w:multiLevelType w:val="hybridMultilevel"/>
    <w:tmpl w:val="7822A667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8D933057"/>
    <w:multiLevelType w:val="hybridMultilevel"/>
    <w:tmpl w:val="FB2CE2F6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9BDF4349"/>
    <w:multiLevelType w:val="hybridMultilevel"/>
    <w:tmpl w:val="4F9A19F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A32BD567"/>
    <w:multiLevelType w:val="hybridMultilevel"/>
    <w:tmpl w:val="B5E6AF1F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AAE9EF59"/>
    <w:multiLevelType w:val="hybridMultilevel"/>
    <w:tmpl w:val="E91C5A66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AD90B5C3"/>
    <w:multiLevelType w:val="hybridMultilevel"/>
    <w:tmpl w:val="CD8789E2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B660C17F"/>
    <w:multiLevelType w:val="hybridMultilevel"/>
    <w:tmpl w:val="194C2002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B6BCF809"/>
    <w:multiLevelType w:val="hybridMultilevel"/>
    <w:tmpl w:val="6563D5FF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B7FE5D1C"/>
    <w:multiLevelType w:val="hybridMultilevel"/>
    <w:tmpl w:val="8A7B56B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D3E4E7E5"/>
    <w:multiLevelType w:val="hybridMultilevel"/>
    <w:tmpl w:val="FF382ABC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>
    <w:nsid w:val="E243F03D"/>
    <w:multiLevelType w:val="hybridMultilevel"/>
    <w:tmpl w:val="A5BFC2E7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>
    <w:nsid w:val="FE44424A"/>
    <w:multiLevelType w:val="hybridMultilevel"/>
    <w:tmpl w:val="212AABC7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0030C505"/>
    <w:multiLevelType w:val="hybridMultilevel"/>
    <w:tmpl w:val="0751ADC0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02B46B3A"/>
    <w:multiLevelType w:val="hybridMultilevel"/>
    <w:tmpl w:val="D1A8C40A"/>
    <w:lvl w:ilvl="0" w:tplc="84AC3C76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  <w:rPr>
        <w:rFonts w:cs="Times New Roman"/>
      </w:rPr>
    </w:lvl>
  </w:abstractNum>
  <w:abstractNum w:abstractNumId="14">
    <w:nsid w:val="07907B14"/>
    <w:multiLevelType w:val="hybridMultilevel"/>
    <w:tmpl w:val="BEC428B4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>
    <w:nsid w:val="0F52788A"/>
    <w:multiLevelType w:val="hybridMultilevel"/>
    <w:tmpl w:val="1CD80DF2"/>
    <w:lvl w:ilvl="0" w:tplc="6F14EDDC">
      <w:start w:val="1"/>
      <w:numFmt w:val="decimal"/>
      <w:lvlText w:val="%1 -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</w:rPr>
    </w:lvl>
    <w:lvl w:ilvl="2" w:tplc="D0A8750C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 w:tplc="E222CAD0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1145508"/>
    <w:multiLevelType w:val="hybridMultilevel"/>
    <w:tmpl w:val="1B308A00"/>
    <w:lvl w:ilvl="0" w:tplc="817621D2">
      <w:start w:val="1"/>
      <w:numFmt w:val="upperRoman"/>
      <w:lvlText w:val="%1."/>
      <w:lvlJc w:val="left"/>
      <w:pPr>
        <w:ind w:left="94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17">
    <w:nsid w:val="13902B3C"/>
    <w:multiLevelType w:val="hybridMultilevel"/>
    <w:tmpl w:val="2708E7C8"/>
    <w:lvl w:ilvl="0" w:tplc="6A26C564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  <w:rPr>
        <w:rFonts w:cs="Times New Roman"/>
      </w:rPr>
    </w:lvl>
  </w:abstractNum>
  <w:abstractNum w:abstractNumId="18">
    <w:nsid w:val="141512A2"/>
    <w:multiLevelType w:val="hybridMultilevel"/>
    <w:tmpl w:val="5A06354A"/>
    <w:lvl w:ilvl="0" w:tplc="5DFADA9E">
      <w:start w:val="1"/>
      <w:numFmt w:val="upperLetter"/>
      <w:lvlText w:val="%1)"/>
      <w:lvlJc w:val="left"/>
      <w:pPr>
        <w:ind w:left="58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  <w:rPr>
        <w:rFonts w:cs="Times New Roman"/>
      </w:rPr>
    </w:lvl>
  </w:abstractNum>
  <w:abstractNum w:abstractNumId="19">
    <w:nsid w:val="1518FFD8"/>
    <w:multiLevelType w:val="hybridMultilevel"/>
    <w:tmpl w:val="AD417B6B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>
    <w:nsid w:val="18C1574A"/>
    <w:multiLevelType w:val="hybridMultilevel"/>
    <w:tmpl w:val="C04A7AFE"/>
    <w:lvl w:ilvl="0" w:tplc="093242E6">
      <w:start w:val="1"/>
      <w:numFmt w:val="upperRoman"/>
      <w:lvlText w:val="%1."/>
      <w:lvlJc w:val="right"/>
      <w:pPr>
        <w:tabs>
          <w:tab w:val="num" w:pos="947"/>
        </w:tabs>
        <w:ind w:left="947" w:hanging="18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  <w:rPr>
        <w:rFonts w:cs="Times New Roman"/>
      </w:rPr>
    </w:lvl>
  </w:abstractNum>
  <w:abstractNum w:abstractNumId="21">
    <w:nsid w:val="18E11A2A"/>
    <w:multiLevelType w:val="hybridMultilevel"/>
    <w:tmpl w:val="E5B0328C"/>
    <w:lvl w:ilvl="0" w:tplc="BAC47F2E">
      <w:start w:val="1"/>
      <w:numFmt w:val="upperRoman"/>
      <w:lvlText w:val="%1."/>
      <w:lvlJc w:val="left"/>
      <w:pPr>
        <w:ind w:left="94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22">
    <w:nsid w:val="19AF8BFC"/>
    <w:multiLevelType w:val="hybridMultilevel"/>
    <w:tmpl w:val="C5369F74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3">
    <w:nsid w:val="1CD82E86"/>
    <w:multiLevelType w:val="hybridMultilevel"/>
    <w:tmpl w:val="565C8B6A"/>
    <w:lvl w:ilvl="0" w:tplc="BAC47F2E">
      <w:start w:val="1"/>
      <w:numFmt w:val="upperRoman"/>
      <w:lvlText w:val="%1."/>
      <w:lvlJc w:val="left"/>
      <w:pPr>
        <w:ind w:left="180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4">
    <w:nsid w:val="2B4A6F22"/>
    <w:multiLevelType w:val="hybridMultilevel"/>
    <w:tmpl w:val="40823CE2"/>
    <w:lvl w:ilvl="0" w:tplc="041F000D">
      <w:start w:val="1"/>
      <w:numFmt w:val="bullet"/>
      <w:lvlText w:val=""/>
      <w:lvlJc w:val="left"/>
      <w:pPr>
        <w:ind w:left="5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5">
    <w:nsid w:val="3218CFFC"/>
    <w:multiLevelType w:val="hybridMultilevel"/>
    <w:tmpl w:val="84DBEDCF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6">
    <w:nsid w:val="321B00F4"/>
    <w:multiLevelType w:val="hybridMultilevel"/>
    <w:tmpl w:val="CD8789E2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7">
    <w:nsid w:val="35346453"/>
    <w:multiLevelType w:val="hybridMultilevel"/>
    <w:tmpl w:val="9CA9809D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8">
    <w:nsid w:val="37310DEA"/>
    <w:multiLevelType w:val="hybridMultilevel"/>
    <w:tmpl w:val="C726B680"/>
    <w:lvl w:ilvl="0" w:tplc="2EF6E0CE">
      <w:start w:val="1"/>
      <w:numFmt w:val="bullet"/>
      <w:lvlText w:val="–"/>
      <w:lvlJc w:val="left"/>
      <w:pPr>
        <w:ind w:left="53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9">
    <w:nsid w:val="3E180C5A"/>
    <w:multiLevelType w:val="hybridMultilevel"/>
    <w:tmpl w:val="D869B36B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>
    <w:nsid w:val="41571B9F"/>
    <w:multiLevelType w:val="hybridMultilevel"/>
    <w:tmpl w:val="1EEE9F9F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1">
    <w:nsid w:val="435028D4"/>
    <w:multiLevelType w:val="hybridMultilevel"/>
    <w:tmpl w:val="9C7EE9D7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>
    <w:nsid w:val="45FC141C"/>
    <w:multiLevelType w:val="hybridMultilevel"/>
    <w:tmpl w:val="1AA47DEE"/>
    <w:lvl w:ilvl="0" w:tplc="CA8CDED4">
      <w:start w:val="1"/>
      <w:numFmt w:val="upperLetter"/>
      <w:lvlText w:val="%1)"/>
      <w:lvlJc w:val="left"/>
      <w:pPr>
        <w:ind w:left="71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70" w:hanging="180"/>
      </w:pPr>
      <w:rPr>
        <w:rFonts w:cs="Times New Roman"/>
      </w:rPr>
    </w:lvl>
  </w:abstractNum>
  <w:abstractNum w:abstractNumId="33">
    <w:nsid w:val="46254670"/>
    <w:multiLevelType w:val="hybridMultilevel"/>
    <w:tmpl w:val="032609E4"/>
    <w:lvl w:ilvl="0" w:tplc="5A003BF2">
      <w:start w:val="1"/>
      <w:numFmt w:val="upperLetter"/>
      <w:lvlText w:val="%1)"/>
      <w:lvlJc w:val="left"/>
      <w:pPr>
        <w:tabs>
          <w:tab w:val="num" w:pos="587"/>
        </w:tabs>
        <w:ind w:left="58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7"/>
        </w:tabs>
        <w:ind w:left="130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27"/>
        </w:tabs>
        <w:ind w:left="202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47"/>
        </w:tabs>
        <w:ind w:left="274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67"/>
        </w:tabs>
        <w:ind w:left="346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87"/>
        </w:tabs>
        <w:ind w:left="418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07"/>
        </w:tabs>
        <w:ind w:left="490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27"/>
        </w:tabs>
        <w:ind w:left="562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47"/>
        </w:tabs>
        <w:ind w:left="6347" w:hanging="180"/>
      </w:pPr>
      <w:rPr>
        <w:rFonts w:cs="Times New Roman"/>
      </w:rPr>
    </w:lvl>
  </w:abstractNum>
  <w:abstractNum w:abstractNumId="34">
    <w:nsid w:val="465D2B2C"/>
    <w:multiLevelType w:val="hybridMultilevel"/>
    <w:tmpl w:val="D68A009A"/>
    <w:lvl w:ilvl="0" w:tplc="40FA1B7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Simplified Arabic" w:hint="cs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49D41131"/>
    <w:multiLevelType w:val="hybridMultilevel"/>
    <w:tmpl w:val="E662EAE8"/>
    <w:lvl w:ilvl="0" w:tplc="F022FC5C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  <w:rPr>
        <w:rFonts w:cs="Times New Roman"/>
      </w:rPr>
    </w:lvl>
  </w:abstractNum>
  <w:abstractNum w:abstractNumId="36">
    <w:nsid w:val="4B610F10"/>
    <w:multiLevelType w:val="hybridMultilevel"/>
    <w:tmpl w:val="61AC898E"/>
    <w:lvl w:ilvl="0" w:tplc="E1BECB6C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  <w:rPr>
        <w:rFonts w:cs="Times New Roman"/>
      </w:rPr>
    </w:lvl>
  </w:abstractNum>
  <w:abstractNum w:abstractNumId="37">
    <w:nsid w:val="4CF46AFD"/>
    <w:multiLevelType w:val="hybridMultilevel"/>
    <w:tmpl w:val="B1E4F180"/>
    <w:lvl w:ilvl="0" w:tplc="041F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4D02C9C6"/>
    <w:multiLevelType w:val="hybridMultilevel"/>
    <w:tmpl w:val="3755CA56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9">
    <w:nsid w:val="4ED6325D"/>
    <w:multiLevelType w:val="hybridMultilevel"/>
    <w:tmpl w:val="04DE2208"/>
    <w:lvl w:ilvl="0" w:tplc="ECC29052">
      <w:numFmt w:val="bullet"/>
      <w:lvlText w:val="–"/>
      <w:lvlJc w:val="left"/>
      <w:pPr>
        <w:ind w:left="53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0">
    <w:nsid w:val="53F408F1"/>
    <w:multiLevelType w:val="hybridMultilevel"/>
    <w:tmpl w:val="55550CD0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1">
    <w:nsid w:val="5BAE33C0"/>
    <w:multiLevelType w:val="hybridMultilevel"/>
    <w:tmpl w:val="59E809F8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61611D5C"/>
    <w:multiLevelType w:val="hybridMultilevel"/>
    <w:tmpl w:val="D7B60DD8"/>
    <w:lvl w:ilvl="0" w:tplc="B1DA7CF8">
      <w:start w:val="1"/>
      <w:numFmt w:val="upperLetter"/>
      <w:lvlText w:val="%1)"/>
      <w:lvlJc w:val="left"/>
      <w:pPr>
        <w:ind w:left="5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43">
    <w:nsid w:val="6292586A"/>
    <w:multiLevelType w:val="hybridMultilevel"/>
    <w:tmpl w:val="3EFA53AC"/>
    <w:lvl w:ilvl="0" w:tplc="041F000D">
      <w:start w:val="1"/>
      <w:numFmt w:val="bullet"/>
      <w:lvlText w:val=""/>
      <w:lvlJc w:val="left"/>
      <w:pPr>
        <w:ind w:left="94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4">
    <w:nsid w:val="652228C9"/>
    <w:multiLevelType w:val="hybridMultilevel"/>
    <w:tmpl w:val="17EE29DF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5">
    <w:nsid w:val="6C539D2D"/>
    <w:multiLevelType w:val="hybridMultilevel"/>
    <w:tmpl w:val="B4FA20B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6">
    <w:nsid w:val="737A4D11"/>
    <w:multiLevelType w:val="hybridMultilevel"/>
    <w:tmpl w:val="B8E484BA"/>
    <w:lvl w:ilvl="0" w:tplc="817621D2">
      <w:start w:val="1"/>
      <w:numFmt w:val="upperRoman"/>
      <w:lvlText w:val="%1."/>
      <w:lvlJc w:val="left"/>
      <w:pPr>
        <w:ind w:left="94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47">
    <w:nsid w:val="7FE30C42"/>
    <w:multiLevelType w:val="hybridMultilevel"/>
    <w:tmpl w:val="8F84434A"/>
    <w:lvl w:ilvl="0" w:tplc="126AB8AE">
      <w:start w:val="1"/>
      <w:numFmt w:val="upperRoman"/>
      <w:lvlText w:val="%1."/>
      <w:lvlJc w:val="left"/>
      <w:pPr>
        <w:ind w:left="227" w:hanging="227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49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1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3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5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7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09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1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33" w:hanging="180"/>
      </w:pPr>
      <w:rPr>
        <w:rFonts w:cs="Times New Roman"/>
      </w:rPr>
    </w:lvl>
  </w:abstractNum>
  <w:num w:numId="1">
    <w:abstractNumId w:val="13"/>
  </w:num>
  <w:num w:numId="2">
    <w:abstractNumId w:val="35"/>
  </w:num>
  <w:num w:numId="3">
    <w:abstractNumId w:val="17"/>
  </w:num>
  <w:num w:numId="4">
    <w:abstractNumId w:val="36"/>
  </w:num>
  <w:num w:numId="5">
    <w:abstractNumId w:val="23"/>
  </w:num>
  <w:num w:numId="6">
    <w:abstractNumId w:val="43"/>
  </w:num>
  <w:num w:numId="7">
    <w:abstractNumId w:val="27"/>
  </w:num>
  <w:num w:numId="8">
    <w:abstractNumId w:val="9"/>
  </w:num>
  <w:num w:numId="9">
    <w:abstractNumId w:val="8"/>
  </w:num>
  <w:num w:numId="10">
    <w:abstractNumId w:val="7"/>
  </w:num>
  <w:num w:numId="11">
    <w:abstractNumId w:val="41"/>
  </w:num>
  <w:num w:numId="12">
    <w:abstractNumId w:val="30"/>
  </w:num>
  <w:num w:numId="13">
    <w:abstractNumId w:val="38"/>
  </w:num>
  <w:num w:numId="14">
    <w:abstractNumId w:val="37"/>
  </w:num>
  <w:num w:numId="15">
    <w:abstractNumId w:val="31"/>
  </w:num>
  <w:num w:numId="16">
    <w:abstractNumId w:val="2"/>
  </w:num>
  <w:num w:numId="17">
    <w:abstractNumId w:val="0"/>
  </w:num>
  <w:num w:numId="18">
    <w:abstractNumId w:val="40"/>
  </w:num>
  <w:num w:numId="19">
    <w:abstractNumId w:val="29"/>
  </w:num>
  <w:num w:numId="20">
    <w:abstractNumId w:val="11"/>
  </w:num>
  <w:num w:numId="21">
    <w:abstractNumId w:val="45"/>
  </w:num>
  <w:num w:numId="22">
    <w:abstractNumId w:val="12"/>
  </w:num>
  <w:num w:numId="23">
    <w:abstractNumId w:val="14"/>
  </w:num>
  <w:num w:numId="24">
    <w:abstractNumId w:val="25"/>
  </w:num>
  <w:num w:numId="25">
    <w:abstractNumId w:val="3"/>
  </w:num>
  <w:num w:numId="26">
    <w:abstractNumId w:val="44"/>
  </w:num>
  <w:num w:numId="27">
    <w:abstractNumId w:val="22"/>
  </w:num>
  <w:num w:numId="28">
    <w:abstractNumId w:val="6"/>
  </w:num>
  <w:num w:numId="29">
    <w:abstractNumId w:val="10"/>
  </w:num>
  <w:num w:numId="30">
    <w:abstractNumId w:val="5"/>
  </w:num>
  <w:num w:numId="31">
    <w:abstractNumId w:val="4"/>
  </w:num>
  <w:num w:numId="32">
    <w:abstractNumId w:val="1"/>
  </w:num>
  <w:num w:numId="33">
    <w:abstractNumId w:val="19"/>
  </w:num>
  <w:num w:numId="34">
    <w:abstractNumId w:val="34"/>
  </w:num>
  <w:num w:numId="35">
    <w:abstractNumId w:val="33"/>
  </w:num>
  <w:num w:numId="36">
    <w:abstractNumId w:val="20"/>
  </w:num>
  <w:num w:numId="37">
    <w:abstractNumId w:val="16"/>
  </w:num>
  <w:num w:numId="38">
    <w:abstractNumId w:val="47"/>
  </w:num>
  <w:num w:numId="39">
    <w:abstractNumId w:val="46"/>
  </w:num>
  <w:num w:numId="40">
    <w:abstractNumId w:val="21"/>
  </w:num>
  <w:num w:numId="41">
    <w:abstractNumId w:val="26"/>
  </w:num>
  <w:num w:numId="42">
    <w:abstractNumId w:val="15"/>
  </w:num>
  <w:num w:numId="43">
    <w:abstractNumId w:val="18"/>
  </w:num>
  <w:num w:numId="44">
    <w:abstractNumId w:val="42"/>
  </w:num>
  <w:num w:numId="45">
    <w:abstractNumId w:val="28"/>
  </w:num>
  <w:num w:numId="46">
    <w:abstractNumId w:val="39"/>
  </w:num>
  <w:num w:numId="47">
    <w:abstractNumId w:val="24"/>
  </w:num>
  <w:num w:numId="48">
    <w:abstractNumId w:val="32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34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33B4"/>
    <w:rsid w:val="0000087C"/>
    <w:rsid w:val="00001038"/>
    <w:rsid w:val="00007248"/>
    <w:rsid w:val="000125F3"/>
    <w:rsid w:val="000238D1"/>
    <w:rsid w:val="00024963"/>
    <w:rsid w:val="00027DEC"/>
    <w:rsid w:val="00034C0D"/>
    <w:rsid w:val="0003667D"/>
    <w:rsid w:val="00053D50"/>
    <w:rsid w:val="000629CE"/>
    <w:rsid w:val="00062D5F"/>
    <w:rsid w:val="00063BA0"/>
    <w:rsid w:val="00063D6F"/>
    <w:rsid w:val="00064BD7"/>
    <w:rsid w:val="00066D07"/>
    <w:rsid w:val="00075959"/>
    <w:rsid w:val="00080AC0"/>
    <w:rsid w:val="00082D34"/>
    <w:rsid w:val="00084900"/>
    <w:rsid w:val="000925E0"/>
    <w:rsid w:val="00096265"/>
    <w:rsid w:val="00097ECC"/>
    <w:rsid w:val="000A0B68"/>
    <w:rsid w:val="000A12FB"/>
    <w:rsid w:val="000A3AB4"/>
    <w:rsid w:val="000A3B59"/>
    <w:rsid w:val="000B01B3"/>
    <w:rsid w:val="000B6128"/>
    <w:rsid w:val="000C4A70"/>
    <w:rsid w:val="000C6D92"/>
    <w:rsid w:val="000C7C58"/>
    <w:rsid w:val="000D2884"/>
    <w:rsid w:val="000D3E2D"/>
    <w:rsid w:val="000E1BD6"/>
    <w:rsid w:val="000E47A2"/>
    <w:rsid w:val="000E5D8C"/>
    <w:rsid w:val="000E62A3"/>
    <w:rsid w:val="000E70F6"/>
    <w:rsid w:val="000F1FE9"/>
    <w:rsid w:val="000F4DD3"/>
    <w:rsid w:val="000F6784"/>
    <w:rsid w:val="001028CC"/>
    <w:rsid w:val="00104378"/>
    <w:rsid w:val="00104692"/>
    <w:rsid w:val="00110D77"/>
    <w:rsid w:val="00114815"/>
    <w:rsid w:val="001163BA"/>
    <w:rsid w:val="00117172"/>
    <w:rsid w:val="001218A5"/>
    <w:rsid w:val="00126F36"/>
    <w:rsid w:val="00127C87"/>
    <w:rsid w:val="00131794"/>
    <w:rsid w:val="001320F9"/>
    <w:rsid w:val="001438AA"/>
    <w:rsid w:val="001442DF"/>
    <w:rsid w:val="00147F86"/>
    <w:rsid w:val="00154ECE"/>
    <w:rsid w:val="001550F9"/>
    <w:rsid w:val="0016164C"/>
    <w:rsid w:val="00161668"/>
    <w:rsid w:val="00163A69"/>
    <w:rsid w:val="001710BC"/>
    <w:rsid w:val="00171731"/>
    <w:rsid w:val="0017616C"/>
    <w:rsid w:val="00180C99"/>
    <w:rsid w:val="0018155E"/>
    <w:rsid w:val="00183762"/>
    <w:rsid w:val="001844CC"/>
    <w:rsid w:val="00184517"/>
    <w:rsid w:val="001865C3"/>
    <w:rsid w:val="00195EE9"/>
    <w:rsid w:val="001A0909"/>
    <w:rsid w:val="001A1C89"/>
    <w:rsid w:val="001A27FF"/>
    <w:rsid w:val="001A379A"/>
    <w:rsid w:val="001A572C"/>
    <w:rsid w:val="001A5DDD"/>
    <w:rsid w:val="001B08A1"/>
    <w:rsid w:val="001B200D"/>
    <w:rsid w:val="001B4D5A"/>
    <w:rsid w:val="001C6114"/>
    <w:rsid w:val="001D3793"/>
    <w:rsid w:val="001D6BA0"/>
    <w:rsid w:val="001D711D"/>
    <w:rsid w:val="001E17A1"/>
    <w:rsid w:val="001E1990"/>
    <w:rsid w:val="001E403D"/>
    <w:rsid w:val="001E407E"/>
    <w:rsid w:val="001F2AD7"/>
    <w:rsid w:val="001F44A0"/>
    <w:rsid w:val="001F500A"/>
    <w:rsid w:val="001F771E"/>
    <w:rsid w:val="00202B5A"/>
    <w:rsid w:val="002042D6"/>
    <w:rsid w:val="0020435B"/>
    <w:rsid w:val="002066FB"/>
    <w:rsid w:val="00207B1A"/>
    <w:rsid w:val="00215E19"/>
    <w:rsid w:val="00220D83"/>
    <w:rsid w:val="00225893"/>
    <w:rsid w:val="002268DC"/>
    <w:rsid w:val="0022701A"/>
    <w:rsid w:val="00227DA2"/>
    <w:rsid w:val="002301DA"/>
    <w:rsid w:val="0023302E"/>
    <w:rsid w:val="0023443D"/>
    <w:rsid w:val="00237C04"/>
    <w:rsid w:val="00254992"/>
    <w:rsid w:val="00254AC3"/>
    <w:rsid w:val="00254C51"/>
    <w:rsid w:val="002579FE"/>
    <w:rsid w:val="00257A9C"/>
    <w:rsid w:val="00262FA8"/>
    <w:rsid w:val="00263410"/>
    <w:rsid w:val="002677DC"/>
    <w:rsid w:val="00270B02"/>
    <w:rsid w:val="002767EB"/>
    <w:rsid w:val="00281FDF"/>
    <w:rsid w:val="002911BF"/>
    <w:rsid w:val="00292392"/>
    <w:rsid w:val="002A073C"/>
    <w:rsid w:val="002A0AF9"/>
    <w:rsid w:val="002A32BF"/>
    <w:rsid w:val="002A55A3"/>
    <w:rsid w:val="002A64BA"/>
    <w:rsid w:val="002B122B"/>
    <w:rsid w:val="002B1FA4"/>
    <w:rsid w:val="002B3372"/>
    <w:rsid w:val="002B5EBA"/>
    <w:rsid w:val="002C028B"/>
    <w:rsid w:val="002C2020"/>
    <w:rsid w:val="002C49DE"/>
    <w:rsid w:val="002C66B6"/>
    <w:rsid w:val="002D1081"/>
    <w:rsid w:val="002D3CA3"/>
    <w:rsid w:val="002D49C0"/>
    <w:rsid w:val="002E583E"/>
    <w:rsid w:val="002E5B81"/>
    <w:rsid w:val="002E714B"/>
    <w:rsid w:val="002F1FF0"/>
    <w:rsid w:val="002F2B13"/>
    <w:rsid w:val="002F50DC"/>
    <w:rsid w:val="003027B0"/>
    <w:rsid w:val="00305453"/>
    <w:rsid w:val="0031184A"/>
    <w:rsid w:val="00311FAD"/>
    <w:rsid w:val="0031345C"/>
    <w:rsid w:val="00316E17"/>
    <w:rsid w:val="003234E2"/>
    <w:rsid w:val="00324C25"/>
    <w:rsid w:val="00326DCE"/>
    <w:rsid w:val="00331DA9"/>
    <w:rsid w:val="003332D5"/>
    <w:rsid w:val="00333AA1"/>
    <w:rsid w:val="00334BF6"/>
    <w:rsid w:val="00334F0C"/>
    <w:rsid w:val="00337DC6"/>
    <w:rsid w:val="00347330"/>
    <w:rsid w:val="00356FEA"/>
    <w:rsid w:val="00357096"/>
    <w:rsid w:val="00360F27"/>
    <w:rsid w:val="00362929"/>
    <w:rsid w:val="0036343B"/>
    <w:rsid w:val="00364A08"/>
    <w:rsid w:val="003651EC"/>
    <w:rsid w:val="00365905"/>
    <w:rsid w:val="00367DE7"/>
    <w:rsid w:val="003707BC"/>
    <w:rsid w:val="00374E91"/>
    <w:rsid w:val="00375ECD"/>
    <w:rsid w:val="003812C8"/>
    <w:rsid w:val="00390B1D"/>
    <w:rsid w:val="00391B10"/>
    <w:rsid w:val="003921DE"/>
    <w:rsid w:val="003A733D"/>
    <w:rsid w:val="003B2213"/>
    <w:rsid w:val="003B33B4"/>
    <w:rsid w:val="003B3903"/>
    <w:rsid w:val="003B56BF"/>
    <w:rsid w:val="003B6346"/>
    <w:rsid w:val="003C1DA1"/>
    <w:rsid w:val="003C4947"/>
    <w:rsid w:val="003C62FC"/>
    <w:rsid w:val="003D4395"/>
    <w:rsid w:val="003D6575"/>
    <w:rsid w:val="003E145C"/>
    <w:rsid w:val="003E6D1B"/>
    <w:rsid w:val="003F0436"/>
    <w:rsid w:val="003F2E6B"/>
    <w:rsid w:val="003F2FC5"/>
    <w:rsid w:val="00402039"/>
    <w:rsid w:val="004168B5"/>
    <w:rsid w:val="00420FD0"/>
    <w:rsid w:val="00425AE1"/>
    <w:rsid w:val="00432CD1"/>
    <w:rsid w:val="00435155"/>
    <w:rsid w:val="00435223"/>
    <w:rsid w:val="004402C6"/>
    <w:rsid w:val="00442306"/>
    <w:rsid w:val="00442A95"/>
    <w:rsid w:val="004455B3"/>
    <w:rsid w:val="00447833"/>
    <w:rsid w:val="00451356"/>
    <w:rsid w:val="00456D75"/>
    <w:rsid w:val="004636D8"/>
    <w:rsid w:val="00474124"/>
    <w:rsid w:val="00480C2B"/>
    <w:rsid w:val="00480F3F"/>
    <w:rsid w:val="00482BE4"/>
    <w:rsid w:val="00487E4E"/>
    <w:rsid w:val="00492A38"/>
    <w:rsid w:val="00493398"/>
    <w:rsid w:val="004A51E1"/>
    <w:rsid w:val="004B188A"/>
    <w:rsid w:val="004C0D8C"/>
    <w:rsid w:val="004C1126"/>
    <w:rsid w:val="004C3DBF"/>
    <w:rsid w:val="004C4CF3"/>
    <w:rsid w:val="004D5468"/>
    <w:rsid w:val="004E7F8F"/>
    <w:rsid w:val="004F00A4"/>
    <w:rsid w:val="004F0A55"/>
    <w:rsid w:val="004F15B6"/>
    <w:rsid w:val="004F42BD"/>
    <w:rsid w:val="00513FE4"/>
    <w:rsid w:val="00517552"/>
    <w:rsid w:val="005236AA"/>
    <w:rsid w:val="0052534A"/>
    <w:rsid w:val="005279BC"/>
    <w:rsid w:val="005345BA"/>
    <w:rsid w:val="005408B7"/>
    <w:rsid w:val="0054448D"/>
    <w:rsid w:val="00547886"/>
    <w:rsid w:val="005515A1"/>
    <w:rsid w:val="00555EE8"/>
    <w:rsid w:val="00555F56"/>
    <w:rsid w:val="00556AAF"/>
    <w:rsid w:val="00556EF0"/>
    <w:rsid w:val="005570D2"/>
    <w:rsid w:val="00560775"/>
    <w:rsid w:val="00565DBD"/>
    <w:rsid w:val="00567980"/>
    <w:rsid w:val="00570D81"/>
    <w:rsid w:val="00570FEF"/>
    <w:rsid w:val="00574EA4"/>
    <w:rsid w:val="005750E1"/>
    <w:rsid w:val="0058620B"/>
    <w:rsid w:val="005867B9"/>
    <w:rsid w:val="005902CD"/>
    <w:rsid w:val="005935F0"/>
    <w:rsid w:val="0059463E"/>
    <w:rsid w:val="005962BD"/>
    <w:rsid w:val="00597475"/>
    <w:rsid w:val="005A1CDD"/>
    <w:rsid w:val="005A4605"/>
    <w:rsid w:val="005B08B9"/>
    <w:rsid w:val="005B2B7F"/>
    <w:rsid w:val="005B377B"/>
    <w:rsid w:val="005C388C"/>
    <w:rsid w:val="005C3C2C"/>
    <w:rsid w:val="005C3C7F"/>
    <w:rsid w:val="005C4A0A"/>
    <w:rsid w:val="005D057D"/>
    <w:rsid w:val="005D240A"/>
    <w:rsid w:val="005D4135"/>
    <w:rsid w:val="005E02D0"/>
    <w:rsid w:val="005E030B"/>
    <w:rsid w:val="005E1D6E"/>
    <w:rsid w:val="005F0E6B"/>
    <w:rsid w:val="005F11D1"/>
    <w:rsid w:val="005F19F9"/>
    <w:rsid w:val="005F24FF"/>
    <w:rsid w:val="005F5188"/>
    <w:rsid w:val="0060157F"/>
    <w:rsid w:val="00602044"/>
    <w:rsid w:val="00602D67"/>
    <w:rsid w:val="00604702"/>
    <w:rsid w:val="00605210"/>
    <w:rsid w:val="00606DCB"/>
    <w:rsid w:val="006130BC"/>
    <w:rsid w:val="00613E4C"/>
    <w:rsid w:val="00614E22"/>
    <w:rsid w:val="0062126F"/>
    <w:rsid w:val="00621E7E"/>
    <w:rsid w:val="006221C9"/>
    <w:rsid w:val="0062220C"/>
    <w:rsid w:val="00625677"/>
    <w:rsid w:val="006373D4"/>
    <w:rsid w:val="0064366B"/>
    <w:rsid w:val="00643DCC"/>
    <w:rsid w:val="00647CAF"/>
    <w:rsid w:val="00652378"/>
    <w:rsid w:val="006524E5"/>
    <w:rsid w:val="006533C5"/>
    <w:rsid w:val="00653BC8"/>
    <w:rsid w:val="00654066"/>
    <w:rsid w:val="00655193"/>
    <w:rsid w:val="00656CF0"/>
    <w:rsid w:val="00657753"/>
    <w:rsid w:val="006644D6"/>
    <w:rsid w:val="006656BB"/>
    <w:rsid w:val="00666709"/>
    <w:rsid w:val="006728B9"/>
    <w:rsid w:val="00676E4C"/>
    <w:rsid w:val="00677642"/>
    <w:rsid w:val="0068119B"/>
    <w:rsid w:val="006840C1"/>
    <w:rsid w:val="00684154"/>
    <w:rsid w:val="00694326"/>
    <w:rsid w:val="00694662"/>
    <w:rsid w:val="006A1C42"/>
    <w:rsid w:val="006A6A80"/>
    <w:rsid w:val="006A7624"/>
    <w:rsid w:val="006B2D28"/>
    <w:rsid w:val="006B426D"/>
    <w:rsid w:val="006C07BE"/>
    <w:rsid w:val="006C3D36"/>
    <w:rsid w:val="006D0E64"/>
    <w:rsid w:val="006D3110"/>
    <w:rsid w:val="006D53D3"/>
    <w:rsid w:val="006D5641"/>
    <w:rsid w:val="006D6CC4"/>
    <w:rsid w:val="006E08ED"/>
    <w:rsid w:val="006E1566"/>
    <w:rsid w:val="006E617B"/>
    <w:rsid w:val="006F4479"/>
    <w:rsid w:val="006F5499"/>
    <w:rsid w:val="006F6ACB"/>
    <w:rsid w:val="0071333D"/>
    <w:rsid w:val="0071740E"/>
    <w:rsid w:val="00723050"/>
    <w:rsid w:val="0072441A"/>
    <w:rsid w:val="00725D46"/>
    <w:rsid w:val="00733FF4"/>
    <w:rsid w:val="0073599A"/>
    <w:rsid w:val="00737265"/>
    <w:rsid w:val="007377ED"/>
    <w:rsid w:val="00740DD6"/>
    <w:rsid w:val="007420BA"/>
    <w:rsid w:val="007472DC"/>
    <w:rsid w:val="00755745"/>
    <w:rsid w:val="00756F8D"/>
    <w:rsid w:val="00765EE1"/>
    <w:rsid w:val="00770482"/>
    <w:rsid w:val="00771C54"/>
    <w:rsid w:val="00780DF6"/>
    <w:rsid w:val="00783BCE"/>
    <w:rsid w:val="00786ECE"/>
    <w:rsid w:val="007909E7"/>
    <w:rsid w:val="00791705"/>
    <w:rsid w:val="007A58D8"/>
    <w:rsid w:val="007B172F"/>
    <w:rsid w:val="007B5154"/>
    <w:rsid w:val="007B560F"/>
    <w:rsid w:val="007B6E72"/>
    <w:rsid w:val="007B7BCD"/>
    <w:rsid w:val="007C0033"/>
    <w:rsid w:val="007C5BBA"/>
    <w:rsid w:val="007D5CD9"/>
    <w:rsid w:val="007D5EFF"/>
    <w:rsid w:val="007E0FCC"/>
    <w:rsid w:val="007E326C"/>
    <w:rsid w:val="007E492F"/>
    <w:rsid w:val="007E647A"/>
    <w:rsid w:val="00804EFA"/>
    <w:rsid w:val="00810D79"/>
    <w:rsid w:val="00813365"/>
    <w:rsid w:val="00815A5D"/>
    <w:rsid w:val="00816A13"/>
    <w:rsid w:val="0082263D"/>
    <w:rsid w:val="008238F8"/>
    <w:rsid w:val="008244EB"/>
    <w:rsid w:val="00824CA5"/>
    <w:rsid w:val="008306C9"/>
    <w:rsid w:val="0084034B"/>
    <w:rsid w:val="00842B1C"/>
    <w:rsid w:val="00852B47"/>
    <w:rsid w:val="0085562C"/>
    <w:rsid w:val="0086238D"/>
    <w:rsid w:val="00864A9A"/>
    <w:rsid w:val="00871FC4"/>
    <w:rsid w:val="008729C3"/>
    <w:rsid w:val="00873B2C"/>
    <w:rsid w:val="00876FEC"/>
    <w:rsid w:val="00884029"/>
    <w:rsid w:val="00884BDF"/>
    <w:rsid w:val="0089133E"/>
    <w:rsid w:val="008918E0"/>
    <w:rsid w:val="0089261D"/>
    <w:rsid w:val="00893361"/>
    <w:rsid w:val="00895F8B"/>
    <w:rsid w:val="008A1B81"/>
    <w:rsid w:val="008A4A0D"/>
    <w:rsid w:val="008A6294"/>
    <w:rsid w:val="008B395C"/>
    <w:rsid w:val="008B57A6"/>
    <w:rsid w:val="008B5999"/>
    <w:rsid w:val="008C20FD"/>
    <w:rsid w:val="008C40CF"/>
    <w:rsid w:val="008C5178"/>
    <w:rsid w:val="008C54C5"/>
    <w:rsid w:val="008C6A8E"/>
    <w:rsid w:val="008D5A02"/>
    <w:rsid w:val="008E16D9"/>
    <w:rsid w:val="008E3FD1"/>
    <w:rsid w:val="008E4739"/>
    <w:rsid w:val="008E4E6D"/>
    <w:rsid w:val="008E5334"/>
    <w:rsid w:val="008E63A4"/>
    <w:rsid w:val="008E75A8"/>
    <w:rsid w:val="008F1FA1"/>
    <w:rsid w:val="008F3509"/>
    <w:rsid w:val="00901089"/>
    <w:rsid w:val="0090336E"/>
    <w:rsid w:val="00906B8A"/>
    <w:rsid w:val="00913899"/>
    <w:rsid w:val="009154FD"/>
    <w:rsid w:val="00917155"/>
    <w:rsid w:val="0092435B"/>
    <w:rsid w:val="009524D6"/>
    <w:rsid w:val="00955DEF"/>
    <w:rsid w:val="009571D5"/>
    <w:rsid w:val="00960BE0"/>
    <w:rsid w:val="00966BC8"/>
    <w:rsid w:val="00975B93"/>
    <w:rsid w:val="0097620C"/>
    <w:rsid w:val="00976491"/>
    <w:rsid w:val="00980108"/>
    <w:rsid w:val="009846B4"/>
    <w:rsid w:val="0098653B"/>
    <w:rsid w:val="00987934"/>
    <w:rsid w:val="009A0AC6"/>
    <w:rsid w:val="009A37E4"/>
    <w:rsid w:val="009A3E58"/>
    <w:rsid w:val="009B599C"/>
    <w:rsid w:val="009C0845"/>
    <w:rsid w:val="009C10CF"/>
    <w:rsid w:val="009C3A46"/>
    <w:rsid w:val="009D072D"/>
    <w:rsid w:val="009D1839"/>
    <w:rsid w:val="009D19AB"/>
    <w:rsid w:val="009D2F60"/>
    <w:rsid w:val="009D4030"/>
    <w:rsid w:val="009E1983"/>
    <w:rsid w:val="009E3B46"/>
    <w:rsid w:val="009E6988"/>
    <w:rsid w:val="009F56E9"/>
    <w:rsid w:val="009F6982"/>
    <w:rsid w:val="009F7E73"/>
    <w:rsid w:val="00A0019F"/>
    <w:rsid w:val="00A00F65"/>
    <w:rsid w:val="00A02201"/>
    <w:rsid w:val="00A071D7"/>
    <w:rsid w:val="00A10BB2"/>
    <w:rsid w:val="00A12CA1"/>
    <w:rsid w:val="00A14175"/>
    <w:rsid w:val="00A22E50"/>
    <w:rsid w:val="00A22FEB"/>
    <w:rsid w:val="00A3046A"/>
    <w:rsid w:val="00A31200"/>
    <w:rsid w:val="00A31C3D"/>
    <w:rsid w:val="00A44B57"/>
    <w:rsid w:val="00A47805"/>
    <w:rsid w:val="00A50211"/>
    <w:rsid w:val="00A55382"/>
    <w:rsid w:val="00A60337"/>
    <w:rsid w:val="00A73C2E"/>
    <w:rsid w:val="00A753DF"/>
    <w:rsid w:val="00A75912"/>
    <w:rsid w:val="00A76A1B"/>
    <w:rsid w:val="00A86A2C"/>
    <w:rsid w:val="00AA0D43"/>
    <w:rsid w:val="00AA44D0"/>
    <w:rsid w:val="00AA470F"/>
    <w:rsid w:val="00AA4A86"/>
    <w:rsid w:val="00AA4CC4"/>
    <w:rsid w:val="00AA7164"/>
    <w:rsid w:val="00AB0AD4"/>
    <w:rsid w:val="00AB1AFA"/>
    <w:rsid w:val="00AB301F"/>
    <w:rsid w:val="00AB4006"/>
    <w:rsid w:val="00AB4081"/>
    <w:rsid w:val="00AB61A1"/>
    <w:rsid w:val="00AB76BC"/>
    <w:rsid w:val="00AC0053"/>
    <w:rsid w:val="00AC5C2B"/>
    <w:rsid w:val="00AC7C39"/>
    <w:rsid w:val="00AD3EA6"/>
    <w:rsid w:val="00AD66FC"/>
    <w:rsid w:val="00AD77E1"/>
    <w:rsid w:val="00AE1B48"/>
    <w:rsid w:val="00AE24B9"/>
    <w:rsid w:val="00AE49A0"/>
    <w:rsid w:val="00AE6731"/>
    <w:rsid w:val="00AF2AEC"/>
    <w:rsid w:val="00B00D3B"/>
    <w:rsid w:val="00B0104E"/>
    <w:rsid w:val="00B03AC9"/>
    <w:rsid w:val="00B07C87"/>
    <w:rsid w:val="00B07DA7"/>
    <w:rsid w:val="00B105FD"/>
    <w:rsid w:val="00B13B3F"/>
    <w:rsid w:val="00B1603E"/>
    <w:rsid w:val="00B160AA"/>
    <w:rsid w:val="00B16864"/>
    <w:rsid w:val="00B242A5"/>
    <w:rsid w:val="00B30EA2"/>
    <w:rsid w:val="00B32A39"/>
    <w:rsid w:val="00B33AB7"/>
    <w:rsid w:val="00B34AC2"/>
    <w:rsid w:val="00B36A26"/>
    <w:rsid w:val="00B3784F"/>
    <w:rsid w:val="00B37EB6"/>
    <w:rsid w:val="00B4077B"/>
    <w:rsid w:val="00B410C7"/>
    <w:rsid w:val="00B53113"/>
    <w:rsid w:val="00B561C1"/>
    <w:rsid w:val="00B607C9"/>
    <w:rsid w:val="00B61235"/>
    <w:rsid w:val="00B6375C"/>
    <w:rsid w:val="00B700CF"/>
    <w:rsid w:val="00B7749E"/>
    <w:rsid w:val="00B844DA"/>
    <w:rsid w:val="00B858D9"/>
    <w:rsid w:val="00B8710B"/>
    <w:rsid w:val="00B91DAD"/>
    <w:rsid w:val="00B93219"/>
    <w:rsid w:val="00B9727C"/>
    <w:rsid w:val="00BA478E"/>
    <w:rsid w:val="00BA67A9"/>
    <w:rsid w:val="00BA7CAC"/>
    <w:rsid w:val="00BB337F"/>
    <w:rsid w:val="00BB3C80"/>
    <w:rsid w:val="00BB551B"/>
    <w:rsid w:val="00BB7AD1"/>
    <w:rsid w:val="00BC23C3"/>
    <w:rsid w:val="00BC41B8"/>
    <w:rsid w:val="00BC50B8"/>
    <w:rsid w:val="00BD5C03"/>
    <w:rsid w:val="00BE5DED"/>
    <w:rsid w:val="00BF1481"/>
    <w:rsid w:val="00BF25B4"/>
    <w:rsid w:val="00BF2A9A"/>
    <w:rsid w:val="00BF333D"/>
    <w:rsid w:val="00BF51A9"/>
    <w:rsid w:val="00BF6FFD"/>
    <w:rsid w:val="00BF702F"/>
    <w:rsid w:val="00BF78B7"/>
    <w:rsid w:val="00C008E7"/>
    <w:rsid w:val="00C02EB3"/>
    <w:rsid w:val="00C04703"/>
    <w:rsid w:val="00C04DFB"/>
    <w:rsid w:val="00C04E26"/>
    <w:rsid w:val="00C05E14"/>
    <w:rsid w:val="00C11CCB"/>
    <w:rsid w:val="00C134B5"/>
    <w:rsid w:val="00C20690"/>
    <w:rsid w:val="00C2383C"/>
    <w:rsid w:val="00C23D34"/>
    <w:rsid w:val="00C25A20"/>
    <w:rsid w:val="00C30522"/>
    <w:rsid w:val="00C310A8"/>
    <w:rsid w:val="00C31A5A"/>
    <w:rsid w:val="00C3514C"/>
    <w:rsid w:val="00C456C3"/>
    <w:rsid w:val="00C526AF"/>
    <w:rsid w:val="00C5393D"/>
    <w:rsid w:val="00C56643"/>
    <w:rsid w:val="00C7091E"/>
    <w:rsid w:val="00C7214A"/>
    <w:rsid w:val="00C73707"/>
    <w:rsid w:val="00C73B6E"/>
    <w:rsid w:val="00C828D0"/>
    <w:rsid w:val="00C83B89"/>
    <w:rsid w:val="00C8524D"/>
    <w:rsid w:val="00C91D42"/>
    <w:rsid w:val="00C93EE3"/>
    <w:rsid w:val="00C94F12"/>
    <w:rsid w:val="00CA3800"/>
    <w:rsid w:val="00CA793B"/>
    <w:rsid w:val="00CB0D6B"/>
    <w:rsid w:val="00CB0E9D"/>
    <w:rsid w:val="00CB3351"/>
    <w:rsid w:val="00CB35F3"/>
    <w:rsid w:val="00CB6C83"/>
    <w:rsid w:val="00CB7685"/>
    <w:rsid w:val="00CC1D2E"/>
    <w:rsid w:val="00CC1EDD"/>
    <w:rsid w:val="00CC2476"/>
    <w:rsid w:val="00CC25CB"/>
    <w:rsid w:val="00CC342D"/>
    <w:rsid w:val="00CC7809"/>
    <w:rsid w:val="00CD29F7"/>
    <w:rsid w:val="00CD2C53"/>
    <w:rsid w:val="00CD5B77"/>
    <w:rsid w:val="00CD6C86"/>
    <w:rsid w:val="00CE2D3B"/>
    <w:rsid w:val="00CE2F9D"/>
    <w:rsid w:val="00CE315D"/>
    <w:rsid w:val="00CE5BC1"/>
    <w:rsid w:val="00CF07A0"/>
    <w:rsid w:val="00D0002C"/>
    <w:rsid w:val="00D01E09"/>
    <w:rsid w:val="00D043E2"/>
    <w:rsid w:val="00D04927"/>
    <w:rsid w:val="00D0668D"/>
    <w:rsid w:val="00D21B3E"/>
    <w:rsid w:val="00D27C43"/>
    <w:rsid w:val="00D3107B"/>
    <w:rsid w:val="00D318CE"/>
    <w:rsid w:val="00D37709"/>
    <w:rsid w:val="00D41049"/>
    <w:rsid w:val="00D43ACD"/>
    <w:rsid w:val="00D45254"/>
    <w:rsid w:val="00D46CAC"/>
    <w:rsid w:val="00D4753B"/>
    <w:rsid w:val="00D51DFD"/>
    <w:rsid w:val="00D52DA4"/>
    <w:rsid w:val="00D53162"/>
    <w:rsid w:val="00D610E3"/>
    <w:rsid w:val="00D70F72"/>
    <w:rsid w:val="00D74921"/>
    <w:rsid w:val="00D81B75"/>
    <w:rsid w:val="00D842BA"/>
    <w:rsid w:val="00D877C0"/>
    <w:rsid w:val="00D87C3D"/>
    <w:rsid w:val="00D95C7F"/>
    <w:rsid w:val="00DA1A85"/>
    <w:rsid w:val="00DA2FE6"/>
    <w:rsid w:val="00DA3EAF"/>
    <w:rsid w:val="00DB4285"/>
    <w:rsid w:val="00DB7E80"/>
    <w:rsid w:val="00DC1229"/>
    <w:rsid w:val="00DC128F"/>
    <w:rsid w:val="00DC39BB"/>
    <w:rsid w:val="00DC7F51"/>
    <w:rsid w:val="00DD0CC1"/>
    <w:rsid w:val="00DD1E2A"/>
    <w:rsid w:val="00DD3A6C"/>
    <w:rsid w:val="00DD739E"/>
    <w:rsid w:val="00DE08B5"/>
    <w:rsid w:val="00DE0D5B"/>
    <w:rsid w:val="00DE4044"/>
    <w:rsid w:val="00DE52CC"/>
    <w:rsid w:val="00DE57D5"/>
    <w:rsid w:val="00DE607D"/>
    <w:rsid w:val="00DF2698"/>
    <w:rsid w:val="00DF28C9"/>
    <w:rsid w:val="00DF79F4"/>
    <w:rsid w:val="00DF7B5F"/>
    <w:rsid w:val="00E007CB"/>
    <w:rsid w:val="00E0338D"/>
    <w:rsid w:val="00E06FA7"/>
    <w:rsid w:val="00E11663"/>
    <w:rsid w:val="00E11FBE"/>
    <w:rsid w:val="00E1313C"/>
    <w:rsid w:val="00E1694F"/>
    <w:rsid w:val="00E1796E"/>
    <w:rsid w:val="00E20894"/>
    <w:rsid w:val="00E215B1"/>
    <w:rsid w:val="00E22363"/>
    <w:rsid w:val="00E25181"/>
    <w:rsid w:val="00E272AB"/>
    <w:rsid w:val="00E27B68"/>
    <w:rsid w:val="00E33006"/>
    <w:rsid w:val="00E37CCF"/>
    <w:rsid w:val="00E422B5"/>
    <w:rsid w:val="00E4231B"/>
    <w:rsid w:val="00E4388F"/>
    <w:rsid w:val="00E43AF4"/>
    <w:rsid w:val="00E43C7D"/>
    <w:rsid w:val="00E43D06"/>
    <w:rsid w:val="00E46CDD"/>
    <w:rsid w:val="00E578F9"/>
    <w:rsid w:val="00E64A1F"/>
    <w:rsid w:val="00E74246"/>
    <w:rsid w:val="00E7758E"/>
    <w:rsid w:val="00E800B3"/>
    <w:rsid w:val="00E80F3E"/>
    <w:rsid w:val="00E875F5"/>
    <w:rsid w:val="00E949EF"/>
    <w:rsid w:val="00E94B4E"/>
    <w:rsid w:val="00E962E0"/>
    <w:rsid w:val="00EA1F7A"/>
    <w:rsid w:val="00EA6463"/>
    <w:rsid w:val="00EB0CF7"/>
    <w:rsid w:val="00EB10CD"/>
    <w:rsid w:val="00EB4CDE"/>
    <w:rsid w:val="00EB6775"/>
    <w:rsid w:val="00EC044B"/>
    <w:rsid w:val="00EC1E74"/>
    <w:rsid w:val="00EC4728"/>
    <w:rsid w:val="00ED0E78"/>
    <w:rsid w:val="00EE2260"/>
    <w:rsid w:val="00EE66E8"/>
    <w:rsid w:val="00EE6DDD"/>
    <w:rsid w:val="00EF2B73"/>
    <w:rsid w:val="00F030DD"/>
    <w:rsid w:val="00F03543"/>
    <w:rsid w:val="00F05E28"/>
    <w:rsid w:val="00F122C1"/>
    <w:rsid w:val="00F12F22"/>
    <w:rsid w:val="00F15411"/>
    <w:rsid w:val="00F20329"/>
    <w:rsid w:val="00F229D7"/>
    <w:rsid w:val="00F249F0"/>
    <w:rsid w:val="00F26958"/>
    <w:rsid w:val="00F32FBF"/>
    <w:rsid w:val="00F42284"/>
    <w:rsid w:val="00F46A73"/>
    <w:rsid w:val="00F551DF"/>
    <w:rsid w:val="00F578A5"/>
    <w:rsid w:val="00F65235"/>
    <w:rsid w:val="00F65F11"/>
    <w:rsid w:val="00F81F1E"/>
    <w:rsid w:val="00FA76BA"/>
    <w:rsid w:val="00FB77CE"/>
    <w:rsid w:val="00FC4208"/>
    <w:rsid w:val="00FC4D3B"/>
    <w:rsid w:val="00FD3088"/>
    <w:rsid w:val="00FE040B"/>
    <w:rsid w:val="00FE1BB2"/>
    <w:rsid w:val="00FE44D0"/>
    <w:rsid w:val="00FF4797"/>
    <w:rsid w:val="00FF6AE0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91034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leGrid">
    <w:name w:val="Table Grid"/>
    <w:basedOn w:val="TableNormal"/>
    <w:uiPriority w:val="99"/>
    <w:rsid w:val="00C73B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DC39BB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9154FD"/>
    <w:rPr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91034"/>
    <w:rPr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91034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034"/>
    <w:rPr>
      <w:sz w:val="0"/>
      <w:szCs w:val="0"/>
    </w:rPr>
  </w:style>
  <w:style w:type="paragraph" w:styleId="Caption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DefaultParagraphFont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uiPriority w:val="99"/>
    <w:rsid w:val="00C310A8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iPriority w:val="99"/>
    <w:rsid w:val="005E02D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5E02D0"/>
    <w:rPr>
      <w:rFonts w:cs="Times New Roman"/>
      <w:sz w:val="24"/>
      <w:szCs w:val="24"/>
    </w:rPr>
  </w:style>
  <w:style w:type="paragraph" w:styleId="NoSpacing">
    <w:name w:val="No Spacing"/>
    <w:uiPriority w:val="99"/>
    <w:qFormat/>
    <w:rsid w:val="005F5188"/>
    <w:rPr>
      <w:rFonts w:ascii="Calibri" w:hAnsi="Calibri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ColorfulGrid-Accent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MediumGrid1-Accent5">
    <w:name w:val="Medium Grid 1 Accent 5"/>
    <w:basedOn w:val="TableNormal"/>
    <w:uiPriority w:val="99"/>
    <w:rsid w:val="002A073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DefaultParagraphFont"/>
    <w:link w:val="Stil1"/>
    <w:uiPriority w:val="99"/>
    <w:locked/>
    <w:rsid w:val="00AB1AFA"/>
    <w:rPr>
      <w:rFonts w:ascii="Comic Sans MS" w:hAnsi="Comic Sans MS" w:cs="Times New Roman"/>
      <w:sz w:val="18"/>
      <w:szCs w:val="18"/>
      <w:lang w:val="tr-TR" w:eastAsia="tr-TR" w:bidi="ar-SA"/>
    </w:rPr>
  </w:style>
  <w:style w:type="table" w:styleId="ColorfulGrid-Accent6">
    <w:name w:val="Colorful Grid Accent 6"/>
    <w:basedOn w:val="TableNormal"/>
    <w:uiPriority w:val="99"/>
    <w:rsid w:val="00EA1F7A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character" w:styleId="Hyperlink">
    <w:name w:val="Hyperlink"/>
    <w:basedOn w:val="DefaultParagraphFont"/>
    <w:uiPriority w:val="99"/>
    <w:rsid w:val="000E1BD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02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2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2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02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02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02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002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02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2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2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2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0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02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2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2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02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2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023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2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2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302</TotalTime>
  <Pages>3</Pages>
  <Words>1360</Words>
  <Characters>7754</Characters>
  <Application>Microsoft Office Outlook</Application>
  <DocSecurity>0</DocSecurity>
  <Lines>0</Lines>
  <Paragraphs>0</Paragraphs>
  <ScaleCrop>false</ScaleCrop>
  <Company>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(A)</dc:title>
  <dc:subject/>
  <dc:creator>escort</dc:creator>
  <cp:keywords>www.sorubak.com</cp:keywords>
  <dc:description/>
  <cp:lastModifiedBy>edanur</cp:lastModifiedBy>
  <cp:revision>15</cp:revision>
  <cp:lastPrinted>2009-12-31T12:44:00Z</cp:lastPrinted>
  <dcterms:created xsi:type="dcterms:W3CDTF">2009-12-30T22:21:00Z</dcterms:created>
  <dcterms:modified xsi:type="dcterms:W3CDTF">2010-12-27T21:17:00Z</dcterms:modified>
</cp:coreProperties>
</file>