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5E30" w:rsidRDefault="00D65E30" w:rsidP="00327E2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19.6pt;margin-top:-2.25pt;width:63pt;height:63pt;z-index:-251644416" o:allowoverlap="f">
            <v:imagedata r:id="rId5" o:title=""/>
          </v:shape>
        </w:pict>
      </w:r>
    </w:p>
    <w:p w:rsidR="00D65E30" w:rsidRDefault="00D65E30" w:rsidP="00327E2E">
      <w:pPr>
        <w:ind w:left="-285" w:right="-561"/>
        <w:rPr>
          <w:sz w:val="22"/>
          <w:szCs w:val="22"/>
        </w:rPr>
      </w:pPr>
      <w:r>
        <w:rPr>
          <w:noProof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27" type="#_x0000_t71" style="position:absolute;left:0;text-align:left;margin-left:396.15pt;margin-top:-18pt;width:133.95pt;height:54pt;z-index:251643392">
            <v:textbox style="mso-next-textbox:#_x0000_s1027">
              <w:txbxContent>
                <w:p w:rsidR="00D65E30" w:rsidRPr="003C50CB" w:rsidRDefault="00D65E30" w:rsidP="00327E2E"/>
              </w:txbxContent>
            </v:textbox>
          </v:shape>
        </w:pict>
      </w:r>
      <w:r>
        <w:rPr>
          <w:sz w:val="22"/>
          <w:szCs w:val="22"/>
        </w:rPr>
        <w:t>Adı Soyadı:                                                                                                             Aldığın Puan :</w:t>
      </w:r>
    </w:p>
    <w:p w:rsidR="00D65E30" w:rsidRDefault="00D65E30" w:rsidP="00327E2E">
      <w:pPr>
        <w:ind w:left="-285" w:right="-561"/>
        <w:rPr>
          <w:sz w:val="22"/>
          <w:szCs w:val="22"/>
        </w:rPr>
      </w:pPr>
      <w:r>
        <w:rPr>
          <w:sz w:val="22"/>
          <w:szCs w:val="22"/>
        </w:rPr>
        <w:t>Numarası:</w:t>
      </w:r>
    </w:p>
    <w:p w:rsidR="00D65E30" w:rsidRPr="00147821" w:rsidRDefault="00D65E30" w:rsidP="00327E2E">
      <w:pPr>
        <w:ind w:left="-285" w:right="-561"/>
        <w:rPr>
          <w:sz w:val="22"/>
          <w:szCs w:val="22"/>
        </w:rPr>
      </w:pPr>
      <w:r>
        <w:rPr>
          <w:sz w:val="22"/>
          <w:szCs w:val="22"/>
        </w:rPr>
        <w:t xml:space="preserve">Sınıfı:   6/ C                                                             </w:t>
      </w:r>
    </w:p>
    <w:p w:rsidR="00D65E30" w:rsidRDefault="00D65E30" w:rsidP="00327E2E">
      <w:pPr>
        <w:ind w:left="-285" w:right="-561"/>
        <w:rPr>
          <w:sz w:val="22"/>
          <w:szCs w:val="22"/>
        </w:rPr>
      </w:pPr>
    </w:p>
    <w:p w:rsidR="00D65E30" w:rsidRDefault="00D65E30" w:rsidP="00327E2E">
      <w:pPr>
        <w:jc w:val="center"/>
        <w:rPr>
          <w:b/>
          <w:bCs/>
          <w:sz w:val="22"/>
          <w:szCs w:val="22"/>
        </w:rPr>
      </w:pPr>
    </w:p>
    <w:p w:rsidR="00D65E30" w:rsidRPr="003C50CB" w:rsidRDefault="00D65E30" w:rsidP="00327E2E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2010-2011</w:t>
      </w:r>
      <w:r w:rsidRPr="003C50CB">
        <w:rPr>
          <w:b/>
          <w:bCs/>
          <w:sz w:val="22"/>
          <w:szCs w:val="22"/>
        </w:rPr>
        <w:t xml:space="preserve"> EĞİTİM-ÖĞRETİM YILI DURUGÖ</w:t>
      </w:r>
      <w:r>
        <w:rPr>
          <w:b/>
          <w:bCs/>
          <w:sz w:val="22"/>
          <w:szCs w:val="22"/>
        </w:rPr>
        <w:t>L  İLKÖĞRETİM OKULU 6.  SINIF MATEMATİK DERSİ   1</w:t>
      </w:r>
      <w:r w:rsidRPr="003C50CB">
        <w:rPr>
          <w:b/>
          <w:bCs/>
          <w:sz w:val="22"/>
          <w:szCs w:val="22"/>
        </w:rPr>
        <w:t xml:space="preserve">.DÖNEM </w:t>
      </w:r>
      <w:r>
        <w:rPr>
          <w:b/>
          <w:bCs/>
          <w:sz w:val="22"/>
          <w:szCs w:val="22"/>
        </w:rPr>
        <w:t xml:space="preserve">2. SINAV   </w:t>
      </w:r>
      <w:r w:rsidRPr="003C50CB">
        <w:rPr>
          <w:b/>
          <w:bCs/>
          <w:sz w:val="22"/>
          <w:szCs w:val="22"/>
        </w:rPr>
        <w:t>SORULARI.</w:t>
      </w:r>
    </w:p>
    <w:tbl>
      <w:tblPr>
        <w:tblW w:w="0" w:type="auto"/>
        <w:tblInd w:w="-106" w:type="dxa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thinThickThinSmallGap" w:sz="24" w:space="0" w:color="auto"/>
          <w:insideV w:val="thinThickThinSmallGap" w:sz="24" w:space="0" w:color="auto"/>
        </w:tblBorders>
        <w:tblLayout w:type="fixed"/>
        <w:tblLook w:val="01E0"/>
      </w:tblPr>
      <w:tblGrid>
        <w:gridCol w:w="5401"/>
        <w:gridCol w:w="5337"/>
      </w:tblGrid>
      <w:tr w:rsidR="00D65E30">
        <w:trPr>
          <w:trHeight w:val="989"/>
        </w:trPr>
        <w:tc>
          <w:tcPr>
            <w:tcW w:w="5401" w:type="dxa"/>
          </w:tcPr>
          <w:p w:rsidR="00D65E30" w:rsidRDefault="00D65E30">
            <w:r>
              <w:rPr>
                <w:noProof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28" type="#_x0000_t136" style="position:absolute;margin-left:6pt;margin-top:8.65pt;width:7.2pt;height:18.25pt;z-index:251653632" fillcolor="#36f">
                  <v:shadow color="#868686"/>
                  <v:textpath style="font-family:&quot;Arial Black&quot;;v-text-kern:t" trim="t" fitpath="t" string="1&#10;"/>
                </v:shape>
              </w:pict>
            </w:r>
            <w:r>
              <w:t xml:space="preserve">   </w:t>
            </w:r>
          </w:p>
          <w:p w:rsidR="00D65E30" w:rsidRDefault="00D65E30">
            <w:r>
              <w:rPr>
                <w:noProof/>
              </w:rPr>
              <w:pict>
                <v:shape id="_x0000_s1029" type="#_x0000_t75" style="position:absolute;margin-left:36.1pt;margin-top:-.55pt;width:190.1pt;height:133.6pt;z-index:251668992">
                  <v:imagedata r:id="rId6" o:title=""/>
                </v:shape>
              </w:pict>
            </w:r>
            <w:r>
              <w:rPr>
                <w:noProof/>
              </w:rPr>
              <w:pict>
                <v:shape id="_x0000_s1030" type="#_x0000_t75" style="position:absolute;margin-left:199.25pt;margin-top:4.55pt;width:58.9pt;height:27.05pt;z-index:251670016">
                  <v:imagedata r:id="rId7" o:title=""/>
                </v:shape>
              </w:pict>
            </w:r>
            <w:r>
              <w:t xml:space="preserve">*                 </w:t>
            </w:r>
          </w:p>
          <w:p w:rsidR="00D65E30" w:rsidRDefault="00D65E30"/>
          <w:p w:rsidR="00D65E30" w:rsidRDefault="00D65E30"/>
          <w:p w:rsidR="00D65E30" w:rsidRPr="004503DE" w:rsidRDefault="00D65E30" w:rsidP="004503DE"/>
          <w:p w:rsidR="00D65E30" w:rsidRPr="004503DE" w:rsidRDefault="00D65E30" w:rsidP="004503DE"/>
          <w:p w:rsidR="00D65E30" w:rsidRPr="004503DE" w:rsidRDefault="00D65E30" w:rsidP="004503DE"/>
          <w:p w:rsidR="00D65E30" w:rsidRDefault="00D65E30" w:rsidP="004503DE"/>
          <w:p w:rsidR="00D65E30" w:rsidRDefault="00D65E30" w:rsidP="00290B74">
            <w:pPr>
              <w:jc w:val="right"/>
            </w:pPr>
          </w:p>
          <w:p w:rsidR="00D65E30" w:rsidRDefault="00D65E30" w:rsidP="00290B74">
            <w:pPr>
              <w:tabs>
                <w:tab w:val="left" w:pos="223"/>
              </w:tabs>
            </w:pPr>
            <w:r>
              <w:tab/>
            </w:r>
          </w:p>
          <w:p w:rsidR="00D65E30" w:rsidRDefault="00D65E30" w:rsidP="00290B74">
            <w:pPr>
              <w:tabs>
                <w:tab w:val="left" w:pos="223"/>
              </w:tabs>
            </w:pPr>
            <w:r>
              <w:t xml:space="preserve"> </w:t>
            </w:r>
          </w:p>
          <w:p w:rsidR="00D65E30" w:rsidRDefault="00D65E30" w:rsidP="00290B74">
            <w:pPr>
              <w:tabs>
                <w:tab w:val="left" w:pos="223"/>
              </w:tabs>
            </w:pPr>
          </w:p>
          <w:p w:rsidR="00D65E30" w:rsidRPr="00575CFE" w:rsidRDefault="00D65E30" w:rsidP="00290B74">
            <w:pPr>
              <w:tabs>
                <w:tab w:val="left" w:pos="223"/>
              </w:tabs>
              <w:rPr>
                <w:b/>
                <w:bCs/>
              </w:rPr>
            </w:pPr>
            <w:r w:rsidRPr="00575CFE">
              <w:rPr>
                <w:b/>
                <w:bCs/>
              </w:rPr>
              <w:t>Şekil üstünde tarayarak  gösterin</w:t>
            </w:r>
            <w:r>
              <w:rPr>
                <w:b/>
                <w:bCs/>
              </w:rPr>
              <w:t>.   DİKKAT!!!</w:t>
            </w:r>
          </w:p>
        </w:tc>
        <w:tc>
          <w:tcPr>
            <w:tcW w:w="5337" w:type="dxa"/>
          </w:tcPr>
          <w:p w:rsidR="00D65E30" w:rsidRPr="00F810A5" w:rsidRDefault="00D65E30" w:rsidP="00F810A5">
            <w:r>
              <w:rPr>
                <w:noProof/>
              </w:rPr>
              <w:pict>
                <v:shape id="_x0000_s1031" type="#_x0000_t136" style="position:absolute;margin-left:5.95pt;margin-top:8.65pt;width:7.2pt;height:18.25pt;z-index:251651584;mso-position-horizontal-relative:text;mso-position-vertical-relative:text" fillcolor="#36f">
                  <v:shadow color="#868686"/>
                  <v:textpath style="font-family:&quot;Arial Black&quot;;v-text-kern:t" trim="t" fitpath="t" string="2"/>
                </v:shape>
              </w:pict>
            </w: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  <w:r w:rsidRPr="00290B7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      </w:t>
            </w:r>
            <w:r w:rsidRPr="00290B7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90B74">
              <w:rPr>
                <w:rFonts w:ascii="Arial Black" w:hAnsi="Arial Black" w:cs="Arial Black"/>
                <w:sz w:val="18"/>
                <w:szCs w:val="18"/>
              </w:rPr>
              <w:t>Öğretmen sınıftaki öğrencilere günde kaç soru çözüyorsunuz diye sormuş ve aşağıdaki cevapları almıştır.</w:t>
            </w: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  <w:r w:rsidRPr="00290B74">
              <w:rPr>
                <w:rFonts w:ascii="Arial Black" w:hAnsi="Arial Black" w:cs="Arial Black"/>
                <w:sz w:val="18"/>
                <w:szCs w:val="18"/>
              </w:rPr>
              <w:t xml:space="preserve">             20, 30, 40, 35, 24, 50, 25, 55, 26 </w:t>
            </w:r>
            <w:r>
              <w:rPr>
                <w:rFonts w:ascii="Arial Black" w:hAnsi="Arial Black" w:cs="Arial Black"/>
                <w:sz w:val="18"/>
                <w:szCs w:val="18"/>
              </w:rPr>
              <w:t>,</w:t>
            </w:r>
            <w:r w:rsidRPr="00290B74">
              <w:rPr>
                <w:rFonts w:ascii="Arial Black" w:hAnsi="Arial Black" w:cs="Arial Black"/>
                <w:sz w:val="18"/>
                <w:szCs w:val="18"/>
              </w:rPr>
              <w:t xml:space="preserve">3 5  </w:t>
            </w: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  <w:r w:rsidRPr="00290B74">
              <w:rPr>
                <w:rFonts w:ascii="Arial Black" w:hAnsi="Arial Black" w:cs="Arial Black"/>
                <w:sz w:val="18"/>
                <w:szCs w:val="18"/>
              </w:rPr>
              <w:t xml:space="preserve">   a)Bu verilerin açıklığını bulunuz.</w:t>
            </w: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</w:p>
          <w:p w:rsidR="00D65E30" w:rsidRPr="00290B74" w:rsidRDefault="00D65E30" w:rsidP="00B40115">
            <w:pPr>
              <w:rPr>
                <w:rFonts w:ascii="Arial Black" w:hAnsi="Arial Black" w:cs="Arial Black"/>
                <w:sz w:val="18"/>
                <w:szCs w:val="18"/>
              </w:rPr>
            </w:pPr>
          </w:p>
          <w:p w:rsidR="00D65E30" w:rsidRPr="00290B74" w:rsidRDefault="00D65E30" w:rsidP="00B40115">
            <w:pPr>
              <w:rPr>
                <w:rFonts w:ascii="Arial" w:hAnsi="Arial" w:cs="Arial"/>
                <w:sz w:val="20"/>
                <w:szCs w:val="20"/>
              </w:rPr>
            </w:pPr>
            <w:r w:rsidRPr="00290B74">
              <w:rPr>
                <w:rFonts w:ascii="Arial Black" w:hAnsi="Arial Black" w:cs="Arial Black"/>
                <w:sz w:val="18"/>
                <w:szCs w:val="18"/>
              </w:rPr>
              <w:t xml:space="preserve">   b) Sınıftaki öğrencilerin günde ortalama kaç soru çözdüklerini bulunuz</w:t>
            </w:r>
            <w:r w:rsidRPr="00290B74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D65E30" w:rsidRDefault="00D65E30" w:rsidP="00F810A5"/>
          <w:p w:rsidR="00D65E30" w:rsidRDefault="00D65E30" w:rsidP="00F810A5"/>
          <w:p w:rsidR="00D65E30" w:rsidRPr="00F810A5" w:rsidRDefault="00D65E30" w:rsidP="00F810A5"/>
        </w:tc>
      </w:tr>
      <w:tr w:rsidR="00D65E30">
        <w:trPr>
          <w:trHeight w:val="931"/>
        </w:trPr>
        <w:tc>
          <w:tcPr>
            <w:tcW w:w="5401" w:type="dxa"/>
          </w:tcPr>
          <w:p w:rsidR="00D65E30" w:rsidRPr="00290B74" w:rsidRDefault="00D65E30" w:rsidP="00F810A5">
            <w:pPr>
              <w:rPr>
                <w:sz w:val="22"/>
                <w:szCs w:val="22"/>
                <w:lang w:val="de-DE"/>
              </w:rPr>
            </w:pPr>
            <w:r>
              <w:rPr>
                <w:noProof/>
              </w:rPr>
              <w:pict>
                <v:shape id="_x0000_s1032" type="#_x0000_t136" style="position:absolute;margin-left:12pt;margin-top:3.25pt;width:7.2pt;height:18.25pt;z-index:251656704;mso-position-horizontal-relative:text;mso-position-vertical-relative:text" fillcolor="#36f">
                  <v:shadow color="#868686"/>
                  <v:textpath style="font-family:&quot;Arial Black&quot;;v-text-kern:t" trim="t" fitpath="t" string="3"/>
                </v:shape>
              </w:pict>
            </w:r>
            <w:r>
              <w:t xml:space="preserve">          </w:t>
            </w:r>
          </w:p>
          <w:tbl>
            <w:tblPr>
              <w:tblpPr w:leftFromText="141" w:rightFromText="141" w:vertAnchor="text" w:horzAnchor="margin" w:tblpY="-192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043"/>
              <w:gridCol w:w="588"/>
              <w:gridCol w:w="589"/>
              <w:gridCol w:w="591"/>
              <w:gridCol w:w="591"/>
              <w:gridCol w:w="590"/>
              <w:gridCol w:w="591"/>
              <w:gridCol w:w="592"/>
            </w:tblGrid>
            <w:tr w:rsidR="00D65E30">
              <w:trPr>
                <w:cantSplit/>
                <w:trHeight w:val="986"/>
              </w:trPr>
              <w:tc>
                <w:tcPr>
                  <w:tcW w:w="10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B260EC">
                  <w:pPr>
                    <w:rPr>
                      <w:b/>
                      <w:bCs/>
                    </w:rPr>
                  </w:pPr>
                </w:p>
                <w:p w:rsidR="00D65E30" w:rsidRPr="003D1F1E" w:rsidRDefault="00D65E30" w:rsidP="00B260EC">
                  <w:pPr>
                    <w:rPr>
                      <w:b/>
                      <w:bCs/>
                    </w:rPr>
                  </w:pPr>
                </w:p>
                <w:p w:rsidR="00D65E30" w:rsidRPr="003D1F1E" w:rsidRDefault="00D65E30" w:rsidP="00B260EC">
                  <w:pPr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Günler</w:t>
                  </w:r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Pazartesi</w:t>
                  </w:r>
                </w:p>
              </w:tc>
              <w:tc>
                <w:tcPr>
                  <w:tcW w:w="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salı</w:t>
                  </w:r>
                </w:p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çarşamba</w:t>
                  </w: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perşembe</w:t>
                  </w:r>
                </w:p>
              </w:tc>
              <w:tc>
                <w:tcPr>
                  <w:tcW w:w="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cuma</w:t>
                  </w: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cumartesi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textDirection w:val="btLr"/>
                </w:tcPr>
                <w:p w:rsidR="00D65E30" w:rsidRPr="003604A7" w:rsidRDefault="00D65E30" w:rsidP="003604A7">
                  <w:pPr>
                    <w:ind w:left="113" w:right="113"/>
                    <w:rPr>
                      <w:sz w:val="18"/>
                      <w:szCs w:val="18"/>
                    </w:rPr>
                  </w:pPr>
                  <w:r w:rsidRPr="003604A7">
                    <w:rPr>
                      <w:sz w:val="18"/>
                      <w:szCs w:val="18"/>
                    </w:rPr>
                    <w:t>pazar</w:t>
                  </w:r>
                </w:p>
              </w:tc>
            </w:tr>
            <w:tr w:rsidR="00D65E30">
              <w:tc>
                <w:tcPr>
                  <w:tcW w:w="10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B260EC">
                  <w:pPr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 xml:space="preserve">Sıcaklık </w:t>
                  </w:r>
                </w:p>
              </w:tc>
              <w:tc>
                <w:tcPr>
                  <w:tcW w:w="5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  <w:vertAlign w:val="superscript"/>
                    </w:rPr>
                  </w:pPr>
                  <w:r w:rsidRPr="003D1F1E">
                    <w:rPr>
                      <w:b/>
                      <w:bCs/>
                    </w:rPr>
                    <w:t>5</w:t>
                  </w:r>
                  <w:r>
                    <w:rPr>
                      <w:b/>
                      <w:bCs/>
                    </w:rPr>
                    <w:t xml:space="preserve"> C</w:t>
                  </w:r>
                </w:p>
              </w:tc>
              <w:tc>
                <w:tcPr>
                  <w:tcW w:w="58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5</w:t>
                  </w: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14</w:t>
                  </w:r>
                  <w:r>
                    <w:rPr>
                      <w:b/>
                      <w:bCs/>
                    </w:rPr>
                    <w:t xml:space="preserve">     </w:t>
                  </w: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10</w:t>
                  </w:r>
                </w:p>
              </w:tc>
              <w:tc>
                <w:tcPr>
                  <w:tcW w:w="59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6</w:t>
                  </w:r>
                </w:p>
              </w:tc>
              <w:tc>
                <w:tcPr>
                  <w:tcW w:w="59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9</w:t>
                  </w:r>
                </w:p>
              </w:tc>
              <w:tc>
                <w:tcPr>
                  <w:tcW w:w="5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Pr="003D1F1E" w:rsidRDefault="00D65E30" w:rsidP="00792548">
                  <w:pPr>
                    <w:jc w:val="both"/>
                    <w:rPr>
                      <w:b/>
                      <w:bCs/>
                    </w:rPr>
                  </w:pPr>
                  <w:r w:rsidRPr="003D1F1E">
                    <w:rPr>
                      <w:b/>
                      <w:bCs/>
                    </w:rPr>
                    <w:t>12</w:t>
                  </w:r>
                </w:p>
              </w:tc>
            </w:tr>
            <w:tr w:rsidR="00D65E30">
              <w:tc>
                <w:tcPr>
                  <w:tcW w:w="5175" w:type="dxa"/>
                  <w:gridSpan w:val="8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D65E30" w:rsidRDefault="00D65E30" w:rsidP="00B260EC">
                  <w:r>
                    <w:t>Tabloya  göre  uygun grafiği çiziniz.</w:t>
                  </w:r>
                </w:p>
              </w:tc>
            </w:tr>
          </w:tbl>
          <w:p w:rsidR="00D65E30" w:rsidRPr="00290B74" w:rsidRDefault="00D65E30" w:rsidP="00F810A5">
            <w:pPr>
              <w:rPr>
                <w:sz w:val="22"/>
                <w:szCs w:val="22"/>
                <w:lang w:val="de-DE"/>
              </w:rPr>
            </w:pPr>
            <w:r>
              <w:rPr>
                <w:noProof/>
              </w:rPr>
              <w:pict>
                <v:shape id="_x0000_s1033" style="position:absolute;margin-left:29.95pt;margin-top:2.1pt;width:222.85pt;height:134.8pt;z-index:251663872;mso-position-horizontal-relative:text;mso-position-vertical-relative:text" coordsize="4080,2696" path="m,l,2696r4080,e" filled="f" strokeweight="1.5pt">
                  <v:stroke startarrow="open" endarrow="open"/>
                  <v:path arrowok="t"/>
                </v:shape>
              </w:pict>
            </w:r>
          </w:p>
          <w:p w:rsidR="00D65E30" w:rsidRPr="00290B74" w:rsidRDefault="00D65E30" w:rsidP="00F810A5">
            <w:pPr>
              <w:rPr>
                <w:sz w:val="22"/>
                <w:szCs w:val="22"/>
                <w:lang w:val="de-DE"/>
              </w:rPr>
            </w:pP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>
            <w:r>
              <w:t xml:space="preserve">              </w:t>
            </w:r>
          </w:p>
          <w:p w:rsidR="00D65E30" w:rsidRDefault="00D65E30"/>
          <w:p w:rsidR="00D65E30" w:rsidRDefault="00D65E30"/>
          <w:p w:rsidR="00D65E30" w:rsidRDefault="00D65E30"/>
          <w:p w:rsidR="00D65E30" w:rsidRPr="009920DF" w:rsidRDefault="00D65E30"/>
        </w:tc>
        <w:tc>
          <w:tcPr>
            <w:tcW w:w="5337" w:type="dxa"/>
          </w:tcPr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  <w:r>
              <w:rPr>
                <w:noProof/>
              </w:rPr>
              <w:pict>
                <v:shape id="_x0000_s1034" type="#_x0000_t136" style="position:absolute;margin-left:3.6pt;margin-top:12.05pt;width:7.2pt;height:18.25pt;z-index:251647488;mso-position-horizontal-relative:text;mso-position-vertical-relative:text" fillcolor="#36f">
                  <v:shadow color="#868686"/>
                  <v:textpath style="font-family:&quot;Arial Black&quot;;v-text-kern:t" trim="t" fitpath="t" string="4"/>
                </v:shape>
              </w:pict>
            </w:r>
            <w:r w:rsidRPr="00290B74">
              <w:rPr>
                <w:b/>
                <w:bCs/>
                <w:sz w:val="22"/>
                <w:szCs w:val="22"/>
              </w:rPr>
              <w:t xml:space="preserve">     </w:t>
            </w:r>
          </w:p>
          <w:p w:rsidR="00D65E30" w:rsidRPr="00290B74" w:rsidRDefault="00D65E30" w:rsidP="00290B74">
            <w:pPr>
              <w:ind w:firstLine="708"/>
              <w:rPr>
                <w:rFonts w:ascii="Arial Black" w:hAnsi="Arial Black" w:cs="Arial Black"/>
                <w:sz w:val="22"/>
                <w:szCs w:val="22"/>
              </w:rPr>
            </w:pPr>
            <w:r w:rsidRPr="00290B74">
              <w:rPr>
                <w:rFonts w:ascii="Arial Black" w:hAnsi="Arial Black" w:cs="Arial Black"/>
                <w:sz w:val="22"/>
                <w:szCs w:val="22"/>
              </w:rPr>
              <w:t xml:space="preserve">-7 ,+5, -2, , -12, 0, +1,-1  </w:t>
            </w:r>
            <w:r w:rsidRPr="00290B74">
              <w:rPr>
                <w:rFonts w:ascii="Arial Black" w:hAnsi="Arial Black" w:cs="Arial Black"/>
                <w:position w:val="-16"/>
                <w:sz w:val="22"/>
                <w:szCs w:val="22"/>
              </w:rPr>
              <w:object w:dxaOrig="580" w:dyaOrig="480">
                <v:shape id="_x0000_i1025" type="#_x0000_t75" style="width:29.25pt;height:24pt" o:ole="">
                  <v:imagedata r:id="rId8" o:title=""/>
                </v:shape>
                <o:OLEObject Type="Embed" ProgID="Equation.3" ShapeID="_x0000_i1025" DrawAspect="Content" ObjectID="_1354127629" r:id="rId9"/>
              </w:object>
            </w:r>
            <w:r w:rsidRPr="00290B74">
              <w:rPr>
                <w:rFonts w:ascii="Arial Black" w:hAnsi="Arial Black" w:cs="Arial Black"/>
                <w:sz w:val="22"/>
                <w:szCs w:val="22"/>
              </w:rPr>
              <w:t xml:space="preserve"> sayılarını büyükten küçüğe doğru sıralayınız</w:t>
            </w: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       </w:t>
            </w: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  <w:r>
              <w:rPr>
                <w:noProof/>
              </w:rPr>
              <w:pict>
                <v:shape id="_x0000_s1035" type="#_x0000_t75" style="position:absolute;margin-left:208.4pt;margin-top:7.55pt;width:36pt;height:109.15pt;z-index:251657728">
                  <v:imagedata r:id="rId10" o:title=""/>
                </v:shape>
              </w:pict>
            </w: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6F1022">
            <w:pPr>
              <w:rPr>
                <w:b/>
                <w:bCs/>
                <w:sz w:val="22"/>
                <w:szCs w:val="22"/>
              </w:rPr>
            </w:pPr>
          </w:p>
        </w:tc>
      </w:tr>
      <w:tr w:rsidR="00D65E30">
        <w:trPr>
          <w:trHeight w:val="989"/>
        </w:trPr>
        <w:tc>
          <w:tcPr>
            <w:tcW w:w="5401" w:type="dxa"/>
          </w:tcPr>
          <w:p w:rsidR="00D65E30" w:rsidRPr="00337E64" w:rsidRDefault="00D65E30" w:rsidP="00F63C89">
            <w:r>
              <w:rPr>
                <w:noProof/>
              </w:rPr>
              <w:pict>
                <v:shape id="_x0000_s1036" type="#_x0000_t75" style="position:absolute;margin-left:19.2pt;margin-top:4.75pt;width:185.6pt;height:114.2pt;z-index:251654656;mso-position-horizontal-relative:text;mso-position-vertical-relative:text">
                  <v:imagedata r:id="rId11" o:title=""/>
                </v:shape>
              </w:pict>
            </w:r>
            <w:r>
              <w:rPr>
                <w:noProof/>
              </w:rPr>
              <w:pict>
                <v:shape id="_x0000_s1037" type="#_x0000_t136" style="position:absolute;margin-left:6.15pt;margin-top:4.75pt;width:7.2pt;height:18.25pt;z-index:251646464;mso-position-horizontal-relative:text;mso-position-vertical-relative:text" fillcolor="#36f">
                  <v:shadow color="#868686"/>
                  <v:textpath style="font-family:&quot;Arial Black&quot;;v-text-kern:t" trim="t" fitpath="t" string="5"/>
                </v:shape>
              </w:pict>
            </w:r>
            <w:r>
              <w:t xml:space="preserve"> </w:t>
            </w:r>
            <w:r w:rsidRPr="00337E64">
              <w:t xml:space="preserve"> </w:t>
            </w:r>
          </w:p>
          <w:p w:rsidR="00D65E30" w:rsidRDefault="00D65E30" w:rsidP="00290B74">
            <w:pPr>
              <w:tabs>
                <w:tab w:val="left" w:pos="4011"/>
              </w:tabs>
            </w:pPr>
            <w:r>
              <w:tab/>
            </w: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Pr="00337E64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  <w:r>
              <w:t>Aşağıdakilerden hangisi ABC nin iç bölgesindedir?</w:t>
            </w: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Default="00D65E30" w:rsidP="00290B74">
            <w:pPr>
              <w:tabs>
                <w:tab w:val="left" w:pos="4011"/>
              </w:tabs>
            </w:pPr>
            <w:r>
              <w:rPr>
                <w:noProof/>
              </w:rPr>
              <w:pict>
                <v:shape id="_x0000_s1038" type="#_x0000_t75" style="position:absolute;margin-left:13.2pt;margin-top:-.65pt;width:233.85pt;height:22.3pt;z-index:251655680">
                  <v:imagedata r:id="rId12" o:title=""/>
                </v:shape>
              </w:pict>
            </w:r>
          </w:p>
          <w:p w:rsidR="00D65E30" w:rsidRDefault="00D65E30" w:rsidP="00290B74">
            <w:pPr>
              <w:tabs>
                <w:tab w:val="left" w:pos="4011"/>
              </w:tabs>
            </w:pPr>
          </w:p>
          <w:p w:rsidR="00D65E30" w:rsidRPr="00F63C89" w:rsidRDefault="00D65E30" w:rsidP="00290B74">
            <w:pPr>
              <w:tabs>
                <w:tab w:val="left" w:pos="4011"/>
              </w:tabs>
            </w:pPr>
          </w:p>
        </w:tc>
        <w:tc>
          <w:tcPr>
            <w:tcW w:w="5337" w:type="dxa"/>
          </w:tcPr>
          <w:p w:rsidR="00D65E30" w:rsidRDefault="00D65E30" w:rsidP="00290B74">
            <w:pPr>
              <w:ind w:firstLine="708"/>
            </w:pPr>
            <w:r>
              <w:rPr>
                <w:noProof/>
              </w:rPr>
              <w:pict>
                <v:shape id="_x0000_s1039" type="#_x0000_t136" style="position:absolute;left:0;text-align:left;margin-left:6.15pt;margin-top:8.15pt;width:7.2pt;height:18.25pt;z-index:251644416;mso-position-horizontal-relative:text;mso-position-vertical-relative:text" fillcolor="#36f">
                  <v:shadow color="#868686"/>
                  <v:textpath style="font-family:&quot;Arial Black&quot;;v-text-kern:t" trim="t" fitpath="t" string="6"/>
                </v:shape>
              </w:pic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          Aşağıda verilen ifadeler doğruysa, parantez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 içine “D”, yanlışsa “Y” yazınız. 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(       )   </w:t>
            </w:r>
            <w:r>
              <w:rPr>
                <w:b/>
                <w:bCs/>
                <w:sz w:val="22"/>
                <w:szCs w:val="22"/>
              </w:rPr>
              <w:t>Bütünler  iki açının toplamı 90</w:t>
            </w:r>
            <w:r>
              <w:rPr>
                <w:b/>
                <w:bCs/>
                <w:sz w:val="20"/>
                <w:szCs w:val="20"/>
                <w:vertAlign w:val="superscript"/>
              </w:rPr>
              <w:t>0</w:t>
            </w:r>
            <w:r>
              <w:rPr>
                <w:b/>
                <w:bCs/>
                <w:sz w:val="20"/>
                <w:szCs w:val="20"/>
              </w:rPr>
              <w:t>’ dir.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(       ) </w:t>
            </w:r>
            <w:r>
              <w:rPr>
                <w:b/>
                <w:bCs/>
                <w:sz w:val="22"/>
                <w:szCs w:val="22"/>
              </w:rPr>
              <w:t xml:space="preserve"> Sıfır (0) bir  tamsayı (Z) değildir.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>(        ) Bir apartmanın -3. katı, -4. katından daha aşağıdadır.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 xml:space="preserve">(       ) </w:t>
            </w:r>
            <w:r w:rsidRPr="00290B74">
              <w:rPr>
                <w:b/>
                <w:bCs/>
                <w:position w:val="-14"/>
              </w:rPr>
              <w:object w:dxaOrig="420" w:dyaOrig="400">
                <v:shape id="_x0000_i1026" type="#_x0000_t75" style="width:21.75pt;height:20.25pt" o:ole="">
                  <v:imagedata r:id="rId13" o:title=""/>
                </v:shape>
                <o:OLEObject Type="Embed" ProgID="Equation.3" ShapeID="_x0000_i1026" DrawAspect="Content" ObjectID="_1354127630" r:id="rId14"/>
              </w:object>
            </w:r>
            <w:r w:rsidRPr="00290B74">
              <w:rPr>
                <w:b/>
                <w:bCs/>
                <w:sz w:val="22"/>
                <w:szCs w:val="22"/>
              </w:rPr>
              <w:t>sayısı +2’den büyüktür.</w:t>
            </w:r>
          </w:p>
          <w:p w:rsidR="00D65E30" w:rsidRPr="00290B74" w:rsidRDefault="00D65E30" w:rsidP="00290B74">
            <w:pPr>
              <w:pStyle w:val="ListParagraph"/>
              <w:ind w:left="0"/>
              <w:rPr>
                <w:b/>
                <w:bCs/>
                <w:sz w:val="22"/>
                <w:szCs w:val="22"/>
              </w:rPr>
            </w:pPr>
          </w:p>
          <w:p w:rsidR="00D65E30" w:rsidRPr="00290B74" w:rsidRDefault="00D65E30" w:rsidP="00290B74">
            <w:pPr>
              <w:pStyle w:val="ListParagraph"/>
              <w:spacing w:after="240"/>
              <w:ind w:left="0"/>
              <w:rPr>
                <w:b/>
                <w:bCs/>
                <w:sz w:val="22"/>
                <w:szCs w:val="22"/>
              </w:rPr>
            </w:pPr>
            <w:r w:rsidRPr="00290B74">
              <w:rPr>
                <w:b/>
                <w:bCs/>
                <w:sz w:val="22"/>
                <w:szCs w:val="22"/>
              </w:rPr>
              <w:t>(       ) İki basamaklı en büyük negatif sayı -99 dur..</w:t>
            </w:r>
          </w:p>
          <w:p w:rsidR="00D65E30" w:rsidRPr="006F71ED" w:rsidRDefault="00D65E30" w:rsidP="00290B74">
            <w:pPr>
              <w:ind w:firstLine="708"/>
            </w:pPr>
          </w:p>
        </w:tc>
      </w:tr>
      <w:tr w:rsidR="00D65E30">
        <w:trPr>
          <w:trHeight w:val="931"/>
        </w:trPr>
        <w:tc>
          <w:tcPr>
            <w:tcW w:w="5401" w:type="dxa"/>
          </w:tcPr>
          <w:p w:rsidR="00D65E30" w:rsidRDefault="00D65E30">
            <w:r>
              <w:rPr>
                <w:noProof/>
              </w:rPr>
              <w:pict>
                <v:shape id="_x0000_s1040" type="#_x0000_t75" style="position:absolute;margin-left:-4.45pt;margin-top:3.05pt;width:139.4pt;height:146.05pt;z-index:251664896;mso-position-horizontal-relative:text;mso-position-vertical-relative:text">
                  <v:imagedata r:id="rId15" o:title="" croptop="37592f" cropbottom="12417f" cropleft="37048f" cropright="1544f" gain="109227f" blacklevel="-6554f" grayscale="t"/>
                </v:shape>
              </w:pict>
            </w:r>
            <w:r>
              <w:rPr>
                <w:noProof/>
              </w:rPr>
              <w:pict>
                <v:shape id="_x0000_s1041" type="#_x0000_t136" style="position:absolute;margin-left:.15pt;margin-top:3.05pt;width:7.2pt;height:18.25pt;z-index:251666944;mso-position-horizontal-relative:text;mso-position-vertical-relative:text" fillcolor="#36f">
                  <v:shadow color="#868686"/>
                  <v:textpath style="font-family:&quot;Arial Black&quot;;v-text-kern:t" trim="t" fitpath="t" string="7"/>
                </v:shape>
              </w:pict>
            </w:r>
            <w:r>
              <w:t xml:space="preserve">  +                   </w:t>
            </w:r>
          </w:p>
          <w:p w:rsidR="00D65E30" w:rsidRPr="00337E64" w:rsidRDefault="00D65E30" w:rsidP="00290B74">
            <w:pPr>
              <w:ind w:firstLine="708"/>
            </w:pP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>
            <w:r>
              <w:rPr>
                <w:noProof/>
              </w:rPr>
              <w:pict>
                <v:shape id="_x0000_s1042" type="#_x0000_t75" style="position:absolute;margin-left:-4.45pt;margin-top:11.1pt;width:2in;height:79.25pt;z-index:251665920">
                  <v:imagedata r:id="rId15" o:title="" croptop="53521f" cropbottom="3459f" cropleft="37048f" cropright="1544f" gain="109227f" blacklevel="-6554f" grayscale="t"/>
                </v:shape>
              </w:pict>
            </w: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Pr="009920DF" w:rsidRDefault="00D65E30"/>
        </w:tc>
        <w:tc>
          <w:tcPr>
            <w:tcW w:w="5337" w:type="dxa"/>
          </w:tcPr>
          <w:p w:rsidR="00D65E30" w:rsidRDefault="00D65E30">
            <w:r>
              <w:rPr>
                <w:noProof/>
              </w:rPr>
              <w:pict>
                <v:shape id="_x0000_s1043" type="#_x0000_t75" style="position:absolute;margin-left:-2.4pt;margin-top:3.05pt;width:186.25pt;height:116.4pt;z-index:251652608;mso-position-horizontal-relative:text;mso-position-vertical-relative:text">
                  <v:imagedata r:id="rId16" o:title="" cropbottom="31472f" cropleft="4115f" cropright="3366f" gain="10" blacklevel="-13762f" grayscale="t"/>
                </v:shape>
              </w:pict>
            </w:r>
            <w:r>
              <w:rPr>
                <w:noProof/>
              </w:rPr>
              <w:pict>
                <v:shape id="_x0000_s1044" type="#_x0000_t136" style="position:absolute;margin-left:3.6pt;margin-top:3.05pt;width:7.2pt;height:18.25pt;z-index:251658752;mso-position-horizontal-relative:text;mso-position-vertical-relative:text" fillcolor="#36f">
                  <v:shadow color="#868686"/>
                  <v:textpath style="font-family:&quot;Arial Black&quot;;v-text-kern:t" trim="t" fitpath="t" string="8"/>
                </v:shape>
              </w:pict>
            </w:r>
            <w:r>
              <w:t xml:space="preserve">     </w:t>
            </w:r>
          </w:p>
          <w:p w:rsidR="00D65E30" w:rsidRPr="00290B74" w:rsidRDefault="00D65E30">
            <w:pPr>
              <w:rPr>
                <w:rFonts w:ascii="Arial Black" w:hAnsi="Arial Black" w:cs="Arial Black"/>
                <w:sz w:val="18"/>
                <w:szCs w:val="18"/>
              </w:rPr>
            </w:pPr>
            <w:r w:rsidRPr="00290B74">
              <w:rPr>
                <w:rFonts w:ascii="Arial" w:hAnsi="Arial" w:cs="Arial"/>
              </w:rPr>
              <w:t xml:space="preserve">       </w:t>
            </w: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Pr="00290B74" w:rsidRDefault="00D65E30" w:rsidP="00B86FE5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t xml:space="preserve"> </w:t>
            </w:r>
            <w:r w:rsidRPr="00290B74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Şekil bir fabrikanın kar-zarar durumunu göstermektedir.Bu 4 aylık sürede  </w:t>
            </w:r>
            <w:r w:rsidRPr="00290B74">
              <w:rPr>
                <w:rFonts w:ascii="Calibri" w:hAnsi="Calibri" w:cs="Calibri"/>
                <w:b/>
                <w:bCs/>
                <w:sz w:val="22"/>
                <w:szCs w:val="22"/>
              </w:rPr>
              <w:t>fabrikanın</w:t>
            </w:r>
            <w:r w:rsidRPr="00290B74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kar-zarar durumu nedir?</w:t>
            </w:r>
          </w:p>
        </w:tc>
      </w:tr>
      <w:tr w:rsidR="00D65E30">
        <w:trPr>
          <w:trHeight w:val="931"/>
        </w:trPr>
        <w:tc>
          <w:tcPr>
            <w:tcW w:w="5401" w:type="dxa"/>
          </w:tcPr>
          <w:p w:rsidR="00D65E30" w:rsidRDefault="00D65E30">
            <w:r>
              <w:rPr>
                <w:noProof/>
              </w:rPr>
              <w:pict>
                <v:shape id="_x0000_s1045" type="#_x0000_t75" style="position:absolute;margin-left:27.4pt;margin-top:7.6pt;width:229pt;height:77.75pt;z-index:251662848;mso-position-horizontal-relative:text;mso-position-vertical-relative:text">
                  <v:imagedata r:id="rId17" o:title="" cropbottom="12124f" gain="142470f" blacklevel="-11141f"/>
                </v:shape>
              </w:pict>
            </w:r>
            <w:r>
              <w:rPr>
                <w:noProof/>
              </w:rPr>
              <w:pict>
                <v:shape id="_x0000_s1046" type="#_x0000_t136" style="position:absolute;margin-left:12.15pt;margin-top:4.75pt;width:7.2pt;height:18.25pt;z-index:251660800;mso-position-horizontal-relative:text;mso-position-vertical-relative:text" fillcolor="#36f">
                  <v:shadow color="#868686"/>
                  <v:textpath style="font-family:&quot;Arial Black&quot;;v-text-kern:t" trim="t" fitpath="t" string="9"/>
                </v:shape>
              </w:pict>
            </w:r>
            <w:r>
              <w:t xml:space="preserve">         </w:t>
            </w:r>
            <w:r w:rsidRPr="00290B74">
              <w:rPr>
                <w:b/>
                <w:bCs/>
              </w:rPr>
              <w:t xml:space="preserve"> </w:t>
            </w:r>
          </w:p>
          <w:p w:rsidR="00D65E30" w:rsidRDefault="00D65E30" w:rsidP="00B638F0">
            <w:r>
              <w:t xml:space="preserve">     </w:t>
            </w:r>
          </w:p>
          <w:p w:rsidR="00D65E30" w:rsidRDefault="00D65E30" w:rsidP="00B638F0"/>
          <w:p w:rsidR="00D65E30" w:rsidRDefault="00D65E30" w:rsidP="00B638F0"/>
          <w:p w:rsidR="00D65E30" w:rsidRDefault="00D65E30" w:rsidP="00B638F0"/>
          <w:p w:rsidR="00D65E30" w:rsidRDefault="00D65E30" w:rsidP="00B638F0"/>
          <w:p w:rsidR="00D65E30" w:rsidRDefault="00D65E30" w:rsidP="00B638F0"/>
          <w:p w:rsidR="00D65E30" w:rsidRDefault="00D65E30" w:rsidP="00B638F0"/>
          <w:p w:rsidR="00D65E30" w:rsidRPr="00FB495A" w:rsidRDefault="00D65E30" w:rsidP="00B638F0"/>
        </w:tc>
        <w:tc>
          <w:tcPr>
            <w:tcW w:w="5337" w:type="dxa"/>
          </w:tcPr>
          <w:p w:rsidR="00D65E30" w:rsidRDefault="00D65E30">
            <w:r>
              <w:rPr>
                <w:noProof/>
              </w:rPr>
              <w:pict>
                <v:shape id="_x0000_s1047" type="#_x0000_t75" style="position:absolute;margin-left:16.8pt;margin-top:11.9pt;width:200.25pt;height:101.6pt;z-index:251661824;mso-position-horizontal-relative:text;mso-position-vertical-relative:text">
                  <v:imagedata r:id="rId18" o:title=""/>
                </v:shape>
              </w:pict>
            </w:r>
            <w:r>
              <w:rPr>
                <w:noProof/>
              </w:rPr>
              <w:pict>
                <v:shape id="_x0000_s1048" type="#_x0000_t136" style="position:absolute;margin-left:3.15pt;margin-top:7.6pt;width:13.65pt;height:18pt;z-index:251645440;mso-position-horizontal-relative:text;mso-position-vertical-relative:text" fillcolor="#36f">
                  <v:shadow color="#868686"/>
                  <v:textpath style="font-family:&quot;Arial Black&quot;;v-text-kern:t" trim="t" fitpath="t" string="10"/>
                </v:shape>
              </w:pict>
            </w:r>
            <w:r>
              <w:t xml:space="preserve">       </w:t>
            </w:r>
          </w:p>
          <w:p w:rsidR="00D65E30" w:rsidRPr="0004228C" w:rsidRDefault="00D65E30" w:rsidP="00290B74">
            <w:pPr>
              <w:ind w:firstLine="708"/>
            </w:pPr>
          </w:p>
          <w:p w:rsidR="00D65E30" w:rsidRDefault="00D65E30">
            <w:r>
              <w:rPr>
                <w:noProof/>
              </w:rPr>
              <w:pict>
                <v:shape id="_x0000_s1049" type="#_x0000_t75" style="position:absolute;margin-left:203.55pt;margin-top:9.2pt;width:42pt;height:81pt;z-index:251667968">
                  <v:imagedata r:id="rId19" o:title=""/>
                </v:shape>
              </w:pict>
            </w: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Pr="00FB495A" w:rsidRDefault="00D65E30"/>
        </w:tc>
      </w:tr>
      <w:tr w:rsidR="00D65E30">
        <w:trPr>
          <w:trHeight w:val="989"/>
        </w:trPr>
        <w:tc>
          <w:tcPr>
            <w:tcW w:w="5401" w:type="dxa"/>
          </w:tcPr>
          <w:p w:rsidR="00D65E30" w:rsidRDefault="00D65E30">
            <w:r>
              <w:rPr>
                <w:noProof/>
              </w:rPr>
              <w:pict>
                <v:shape id="_x0000_s1050" type="#_x0000_t75" style="position:absolute;margin-left:19.35pt;margin-top:12.05pt;width:221.45pt;height:149.6pt;z-index:251659776;mso-position-horizontal-relative:text;mso-position-vertical-relative:text">
                  <v:imagedata r:id="rId20" o:title="" croptop="1057f" cropbottom="48142f" cropleft="36624f" cropright="3415f"/>
                </v:shape>
              </w:pict>
            </w:r>
            <w:r>
              <w:rPr>
                <w:noProof/>
              </w:rPr>
              <w:pict>
                <v:shape id="_x0000_s1051" type="#_x0000_t136" style="position:absolute;margin-left:6pt;margin-top:12.05pt;width:12.6pt;height:17.95pt;z-index:251648512;mso-position-horizontal-relative:text;mso-position-vertical-relative:text" fillcolor="#36f">
                  <v:shadow color="#868686"/>
                  <v:textpath style="font-family:&quot;Arial Black&quot;;v-text-kern:t" trim="t" fitpath="t" string="11"/>
                </v:shape>
              </w:pict>
            </w:r>
            <w:r>
              <w:t xml:space="preserve">        </w:t>
            </w:r>
          </w:p>
          <w:p w:rsidR="00D65E30" w:rsidRPr="008B5F94" w:rsidRDefault="00D65E30"/>
          <w:p w:rsidR="00D65E30" w:rsidRDefault="00D65E30" w:rsidP="00290B74">
            <w:pPr>
              <w:tabs>
                <w:tab w:val="left" w:pos="2074"/>
              </w:tabs>
            </w:pPr>
            <w:r>
              <w:tab/>
            </w:r>
          </w:p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Default="00D65E30"/>
          <w:p w:rsidR="00D65E30" w:rsidRPr="00FB495A" w:rsidRDefault="00D65E30"/>
        </w:tc>
        <w:tc>
          <w:tcPr>
            <w:tcW w:w="5337" w:type="dxa"/>
          </w:tcPr>
          <w:p w:rsidR="00D65E30" w:rsidRPr="00290B74" w:rsidRDefault="00D65E30" w:rsidP="00424BF5">
            <w:pPr>
              <w:rPr>
                <w:b/>
                <w:bCs/>
                <w:sz w:val="20"/>
                <w:szCs w:val="20"/>
              </w:rPr>
            </w:pPr>
            <w:r>
              <w:t xml:space="preserve">                    </w:t>
            </w:r>
          </w:p>
          <w:p w:rsidR="00D65E30" w:rsidRDefault="00D65E30">
            <w:r>
              <w:rPr>
                <w:noProof/>
              </w:rPr>
              <w:pict>
                <v:shape id="Resim 1" o:spid="_x0000_s1052" type="#_x0000_t75" style="position:absolute;margin-left:.1pt;margin-top:.05pt;width:252.75pt;height:161.75pt;z-index:251671040;visibility:visible">
                  <v:imagedata r:id="rId21" o:title=""/>
                </v:shape>
              </w:pict>
            </w:r>
          </w:p>
          <w:p w:rsidR="00D65E30" w:rsidRPr="00FA0A90" w:rsidRDefault="00D65E30" w:rsidP="00FA0A90"/>
          <w:p w:rsidR="00D65E30" w:rsidRPr="00FA0A90" w:rsidRDefault="00D65E30" w:rsidP="00FA0A90"/>
          <w:p w:rsidR="00D65E30" w:rsidRPr="00FA0A90" w:rsidRDefault="00D65E30" w:rsidP="00FA0A90"/>
          <w:p w:rsidR="00D65E30" w:rsidRPr="00FA0A90" w:rsidRDefault="00D65E30" w:rsidP="00FA0A90"/>
          <w:p w:rsidR="00D65E30" w:rsidRPr="00FA0A90" w:rsidRDefault="00D65E30" w:rsidP="00FA0A90"/>
          <w:p w:rsidR="00D65E30" w:rsidRPr="00FA0A90" w:rsidRDefault="00D65E30" w:rsidP="00FA0A90"/>
          <w:p w:rsidR="00D65E30" w:rsidRPr="00FA0A90" w:rsidRDefault="00D65E30" w:rsidP="00FA0A90"/>
          <w:p w:rsidR="00D65E30" w:rsidRDefault="00D65E30" w:rsidP="00FA0A90"/>
          <w:p w:rsidR="00D65E30" w:rsidRPr="00FA0A90" w:rsidRDefault="00D65E30" w:rsidP="00FA0A90"/>
        </w:tc>
      </w:tr>
      <w:tr w:rsidR="00D65E30">
        <w:trPr>
          <w:trHeight w:val="931"/>
        </w:trPr>
        <w:tc>
          <w:tcPr>
            <w:tcW w:w="5401" w:type="dxa"/>
          </w:tcPr>
          <w:p w:rsidR="00D65E30" w:rsidRDefault="00D65E30" w:rsidP="00B04748">
            <w:pPr>
              <w:rPr>
                <w:noProof/>
              </w:rPr>
            </w:pPr>
            <w:r w:rsidRPr="00290B74">
              <w:rPr>
                <w:rFonts w:ascii="Arial Black" w:hAnsi="Arial Black" w:cs="Arial Black"/>
                <w:noProof/>
              </w:rPr>
              <w:t>Sınav Hakkındaki Görüşleriniz:</w:t>
            </w:r>
          </w:p>
          <w:p w:rsidR="00D65E30" w:rsidRPr="00290B74" w:rsidRDefault="00D65E30" w:rsidP="00B04748">
            <w:pPr>
              <w:rPr>
                <w:b/>
                <w:bCs/>
              </w:rPr>
            </w:pPr>
            <w:r>
              <w:rPr>
                <w:noProof/>
              </w:rPr>
              <w:pict>
                <v:rect id="_x0000_s1053" style="position:absolute;margin-left:39.65pt;margin-top:6.5pt;width:18pt;height:9pt;z-index:251650560" stroked="f"/>
              </w:pict>
            </w:r>
          </w:p>
          <w:p w:rsidR="00D65E30" w:rsidRDefault="00D65E30" w:rsidP="00290B74">
            <w:pPr>
              <w:tabs>
                <w:tab w:val="left" w:pos="885"/>
                <w:tab w:val="left" w:pos="1110"/>
              </w:tabs>
            </w:pPr>
            <w:r>
              <w:tab/>
            </w:r>
            <w:r>
              <w:tab/>
            </w:r>
          </w:p>
          <w:p w:rsidR="00D65E30" w:rsidRPr="00BE3731" w:rsidRDefault="00D65E30" w:rsidP="00B04748"/>
          <w:p w:rsidR="00D65E30" w:rsidRPr="00BE3731" w:rsidRDefault="00D65E30" w:rsidP="00B04748"/>
          <w:p w:rsidR="00D65E30" w:rsidRPr="00BE3731" w:rsidRDefault="00D65E30" w:rsidP="00B04748"/>
          <w:p w:rsidR="00D65E30" w:rsidRDefault="00D65E30" w:rsidP="00B04748"/>
          <w:p w:rsidR="00D65E30" w:rsidRPr="00BE3731" w:rsidRDefault="00D65E30" w:rsidP="00290B74">
            <w:pPr>
              <w:tabs>
                <w:tab w:val="left" w:pos="3105"/>
                <w:tab w:val="left" w:pos="3855"/>
              </w:tabs>
            </w:pPr>
            <w:r>
              <w:tab/>
            </w:r>
            <w:r w:rsidRPr="00290B74">
              <w:rPr>
                <w:rFonts w:ascii="Arial Black" w:hAnsi="Arial Black" w:cs="Arial Black"/>
                <w:noProof/>
              </w:rPr>
              <w:t>TEŞEKKÜRLER.</w:t>
            </w:r>
          </w:p>
        </w:tc>
        <w:tc>
          <w:tcPr>
            <w:tcW w:w="5337" w:type="dxa"/>
          </w:tcPr>
          <w:p w:rsidR="00D65E30" w:rsidRDefault="00D65E30" w:rsidP="00B04748">
            <w:pPr>
              <w:rPr>
                <w:noProof/>
              </w:rPr>
            </w:pPr>
            <w:r>
              <w:rPr>
                <w:rFonts w:ascii="Cambria" w:hAnsi="Cambria" w:cs="Cambria"/>
                <w:sz w:val="22"/>
                <w:szCs w:val="22"/>
              </w:rPr>
              <w:tab/>
            </w:r>
            <w:hyperlink r:id="rId22" w:history="1">
              <w:r>
                <w:rPr>
                  <w:rStyle w:val="Hyperlink"/>
                  <w:rFonts w:ascii="Cambria" w:hAnsi="Cambria" w:cs="Cambria"/>
                  <w:color w:val="C0C0C0"/>
                  <w:sz w:val="16"/>
                  <w:szCs w:val="16"/>
                </w:rPr>
                <w:t>www.sorubak.com</w:t>
              </w:r>
            </w:hyperlink>
            <w:r>
              <w:rPr>
                <w:noProof/>
              </w:rPr>
              <w:pict>
                <v:shape id="_x0000_s1054" type="#_x0000_t75" style="position:absolute;margin-left:131.95pt;margin-top:10.45pt;width:102pt;height:72.75pt;z-index:251649536;mso-position-horizontal-relative:text;mso-position-vertical-relative:text">
                  <v:imagedata r:id="rId23" o:title=""/>
                  <o:lock v:ext="edit" cropping="t"/>
                </v:shape>
              </w:pict>
            </w:r>
          </w:p>
          <w:p w:rsidR="00D65E30" w:rsidRDefault="00D65E30" w:rsidP="00B04748">
            <w:pPr>
              <w:rPr>
                <w:noProof/>
              </w:rPr>
            </w:pPr>
          </w:p>
          <w:p w:rsidR="00D65E30" w:rsidRDefault="00D65E30" w:rsidP="00B04748">
            <w:pPr>
              <w:rPr>
                <w:noProof/>
              </w:rPr>
            </w:pPr>
            <w:r w:rsidRPr="00290B74">
              <w:rPr>
                <w:rFonts w:ascii="Arial Black" w:hAnsi="Arial Black" w:cs="Arial Black"/>
                <w:noProof/>
              </w:rPr>
              <w:t xml:space="preserve">                                    </w:t>
            </w:r>
          </w:p>
          <w:p w:rsidR="00D65E30" w:rsidRDefault="00D65E30" w:rsidP="00B04748">
            <w:pPr>
              <w:rPr>
                <w:noProof/>
              </w:rPr>
            </w:pPr>
          </w:p>
          <w:p w:rsidR="00D65E30" w:rsidRPr="002B61D2" w:rsidRDefault="00D65E30" w:rsidP="00B04748">
            <w:pPr>
              <w:rPr>
                <w:noProof/>
              </w:rPr>
            </w:pPr>
          </w:p>
          <w:p w:rsidR="00D65E30" w:rsidRPr="00290B74" w:rsidRDefault="00D65E30" w:rsidP="00B04748">
            <w:pP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</w:pPr>
            <w:r w:rsidRPr="00290B74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     </w:t>
            </w:r>
          </w:p>
          <w:p w:rsidR="00D65E30" w:rsidRDefault="00D65E30" w:rsidP="00B04748">
            <w:pPr>
              <w:rPr>
                <w:noProof/>
              </w:rPr>
            </w:pPr>
            <w:r w:rsidRPr="00290B74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       GÖKHAN ZAFER</w:t>
            </w:r>
          </w:p>
          <w:p w:rsidR="00D65E30" w:rsidRDefault="00D65E30" w:rsidP="00B04748">
            <w:pPr>
              <w:rPr>
                <w:noProof/>
              </w:rPr>
            </w:pPr>
            <w:r w:rsidRPr="00290B74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              Matematik  Ögretmeni</w:t>
            </w:r>
          </w:p>
          <w:p w:rsidR="00D65E30" w:rsidRDefault="00D65E30" w:rsidP="00B04748">
            <w:pPr>
              <w:rPr>
                <w:noProof/>
              </w:rPr>
            </w:pPr>
          </w:p>
        </w:tc>
      </w:tr>
    </w:tbl>
    <w:p w:rsidR="00D65E30" w:rsidRDefault="00D65E30" w:rsidP="00B04748">
      <w:pPr>
        <w:rPr>
          <w:rFonts w:ascii="Arial Black" w:hAnsi="Arial Black" w:cs="Arial Black"/>
          <w:sz w:val="18"/>
          <w:szCs w:val="18"/>
        </w:rPr>
      </w:pPr>
      <w:r w:rsidRPr="00C345B6">
        <w:rPr>
          <w:rFonts w:ascii="Arial Black" w:hAnsi="Arial Black" w:cs="Arial Black"/>
          <w:sz w:val="18"/>
          <w:szCs w:val="18"/>
        </w:rPr>
        <w:t xml:space="preserve">NOT: </w:t>
      </w:r>
      <w:r>
        <w:rPr>
          <w:rFonts w:ascii="Arial Black" w:hAnsi="Arial Black" w:cs="Arial Black"/>
          <w:sz w:val="18"/>
          <w:szCs w:val="18"/>
        </w:rPr>
        <w:t xml:space="preserve">11 sorudan  seçeceğiniz 10 sorunun her biri  10 puan  değerindedir.  Şıklı  sorularda 2 şıkta işaretleme  yaptığınızda  sorunuz  geçersiz sayılacaktır.  Yapmadığınız  soruların  üzerine  büyük harfle   </w:t>
      </w:r>
      <w:r w:rsidRPr="000F55AD">
        <w:rPr>
          <w:rFonts w:ascii="Arial Black" w:hAnsi="Arial Black" w:cs="Arial Black"/>
          <w:sz w:val="22"/>
          <w:szCs w:val="22"/>
          <w:u w:val="single"/>
        </w:rPr>
        <w:t xml:space="preserve">JOKER </w:t>
      </w:r>
      <w:r w:rsidRPr="000F55AD">
        <w:rPr>
          <w:rFonts w:ascii="Arial Black" w:hAnsi="Arial Black" w:cs="Arial Black"/>
          <w:sz w:val="22"/>
          <w:szCs w:val="22"/>
        </w:rPr>
        <w:t xml:space="preserve"> </w:t>
      </w:r>
      <w:r>
        <w:rPr>
          <w:rFonts w:ascii="Arial Black" w:hAnsi="Arial Black" w:cs="Arial Black"/>
          <w:sz w:val="18"/>
          <w:szCs w:val="18"/>
        </w:rPr>
        <w:t>yazınız.</w:t>
      </w:r>
      <w:r>
        <w:rPr>
          <w:rFonts w:ascii="Arial Black" w:hAnsi="Arial Black" w:cs="Arial Black"/>
          <w:sz w:val="18"/>
          <w:szCs w:val="18"/>
        </w:rPr>
        <w:tab/>
        <w:t>BAŞARILAR…</w:t>
      </w:r>
    </w:p>
    <w:p w:rsidR="00D65E30" w:rsidRDefault="00D65E30"/>
    <w:sectPr w:rsidR="00D65E30" w:rsidSect="00451C24">
      <w:pgSz w:w="11906" w:h="16838" w:code="9"/>
      <w:pgMar w:top="567" w:right="567" w:bottom="567" w:left="567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34B9F"/>
    <w:multiLevelType w:val="hybridMultilevel"/>
    <w:tmpl w:val="76B0CB84"/>
    <w:lvl w:ilvl="0" w:tplc="ADC2628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embedSystemFonts/>
  <w:defaultTabStop w:val="708"/>
  <w:hyphenationZone w:val="425"/>
  <w:doNotHyphenateCaps/>
  <w:drawingGridHorizontalSpacing w:val="120"/>
  <w:displayHorizontalDrawingGridEvery w:val="2"/>
  <w:displayVertic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27E2E"/>
    <w:rsid w:val="00024C33"/>
    <w:rsid w:val="00026B78"/>
    <w:rsid w:val="0004228C"/>
    <w:rsid w:val="00075965"/>
    <w:rsid w:val="000948E7"/>
    <w:rsid w:val="000B3404"/>
    <w:rsid w:val="000D564D"/>
    <w:rsid w:val="000F55AD"/>
    <w:rsid w:val="00102A36"/>
    <w:rsid w:val="00147821"/>
    <w:rsid w:val="001B2DCE"/>
    <w:rsid w:val="001E4695"/>
    <w:rsid w:val="001E5DF8"/>
    <w:rsid w:val="0025458A"/>
    <w:rsid w:val="00254A90"/>
    <w:rsid w:val="00290B74"/>
    <w:rsid w:val="002B61D2"/>
    <w:rsid w:val="002E26DB"/>
    <w:rsid w:val="002F6ECB"/>
    <w:rsid w:val="003007FC"/>
    <w:rsid w:val="00314A85"/>
    <w:rsid w:val="00327E2E"/>
    <w:rsid w:val="00337E64"/>
    <w:rsid w:val="00345FDF"/>
    <w:rsid w:val="003604A7"/>
    <w:rsid w:val="00374C7A"/>
    <w:rsid w:val="00391890"/>
    <w:rsid w:val="003A350D"/>
    <w:rsid w:val="003C50CB"/>
    <w:rsid w:val="003D1F1E"/>
    <w:rsid w:val="003F3D1C"/>
    <w:rsid w:val="00424BF5"/>
    <w:rsid w:val="0043050F"/>
    <w:rsid w:val="004503DE"/>
    <w:rsid w:val="00451C24"/>
    <w:rsid w:val="00486C4E"/>
    <w:rsid w:val="0049017F"/>
    <w:rsid w:val="004F33CC"/>
    <w:rsid w:val="00513D38"/>
    <w:rsid w:val="005370D8"/>
    <w:rsid w:val="00575CFE"/>
    <w:rsid w:val="005D172C"/>
    <w:rsid w:val="005E50CA"/>
    <w:rsid w:val="005F0699"/>
    <w:rsid w:val="00684E0C"/>
    <w:rsid w:val="006A2816"/>
    <w:rsid w:val="006A3C5F"/>
    <w:rsid w:val="006C1D3A"/>
    <w:rsid w:val="006C2D6A"/>
    <w:rsid w:val="006F039C"/>
    <w:rsid w:val="006F1022"/>
    <w:rsid w:val="006F1677"/>
    <w:rsid w:val="006F71ED"/>
    <w:rsid w:val="00716C12"/>
    <w:rsid w:val="007360B6"/>
    <w:rsid w:val="00752BAB"/>
    <w:rsid w:val="00783C88"/>
    <w:rsid w:val="00792548"/>
    <w:rsid w:val="007C2304"/>
    <w:rsid w:val="00837466"/>
    <w:rsid w:val="00857EF4"/>
    <w:rsid w:val="00884007"/>
    <w:rsid w:val="008842FC"/>
    <w:rsid w:val="008A0961"/>
    <w:rsid w:val="008B5F94"/>
    <w:rsid w:val="008E42EE"/>
    <w:rsid w:val="008E48C7"/>
    <w:rsid w:val="009920DF"/>
    <w:rsid w:val="009D28E5"/>
    <w:rsid w:val="00A008A1"/>
    <w:rsid w:val="00A36888"/>
    <w:rsid w:val="00A84783"/>
    <w:rsid w:val="00AB0A8A"/>
    <w:rsid w:val="00AD1E2E"/>
    <w:rsid w:val="00B01EE9"/>
    <w:rsid w:val="00B04748"/>
    <w:rsid w:val="00B260EC"/>
    <w:rsid w:val="00B3388B"/>
    <w:rsid w:val="00B40115"/>
    <w:rsid w:val="00B61D12"/>
    <w:rsid w:val="00B638F0"/>
    <w:rsid w:val="00B86FE5"/>
    <w:rsid w:val="00BE3731"/>
    <w:rsid w:val="00C1611D"/>
    <w:rsid w:val="00C25992"/>
    <w:rsid w:val="00C345B6"/>
    <w:rsid w:val="00C57D87"/>
    <w:rsid w:val="00D574A1"/>
    <w:rsid w:val="00D65E30"/>
    <w:rsid w:val="00D719AC"/>
    <w:rsid w:val="00DA77B5"/>
    <w:rsid w:val="00E80EEA"/>
    <w:rsid w:val="00ED2C0E"/>
    <w:rsid w:val="00F03D3A"/>
    <w:rsid w:val="00F63C89"/>
    <w:rsid w:val="00F810A5"/>
    <w:rsid w:val="00FA0A90"/>
    <w:rsid w:val="00FB49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7E2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424BF5"/>
    <w:pPr>
      <w:keepNext/>
      <w:outlineLvl w:val="0"/>
    </w:pPr>
    <w:rPr>
      <w:b/>
      <w:bCs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54537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table" w:styleId="TableGrid">
    <w:name w:val="Table Grid"/>
    <w:basedOn w:val="TableNormal"/>
    <w:uiPriority w:val="99"/>
    <w:rsid w:val="009920DF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B638F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4537"/>
    <w:rPr>
      <w:sz w:val="0"/>
      <w:szCs w:val="0"/>
    </w:rPr>
  </w:style>
  <w:style w:type="paragraph" w:styleId="BodyText">
    <w:name w:val="Body Text"/>
    <w:basedOn w:val="Normal"/>
    <w:link w:val="BodyTextChar"/>
    <w:uiPriority w:val="99"/>
    <w:rsid w:val="00424BF5"/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E54537"/>
    <w:rPr>
      <w:sz w:val="24"/>
      <w:szCs w:val="24"/>
    </w:rPr>
  </w:style>
  <w:style w:type="paragraph" w:styleId="Caption">
    <w:name w:val="caption"/>
    <w:basedOn w:val="Normal"/>
    <w:next w:val="Normal"/>
    <w:uiPriority w:val="99"/>
    <w:qFormat/>
    <w:rsid w:val="00424BF5"/>
    <w:rPr>
      <w:b/>
      <w:bCs/>
    </w:rPr>
  </w:style>
  <w:style w:type="paragraph" w:styleId="ListParagraph">
    <w:name w:val="List Paragraph"/>
    <w:basedOn w:val="Normal"/>
    <w:uiPriority w:val="99"/>
    <w:qFormat/>
    <w:rsid w:val="00A84783"/>
    <w:pPr>
      <w:ind w:left="720"/>
    </w:pPr>
  </w:style>
  <w:style w:type="character" w:styleId="Hyperlink">
    <w:name w:val="Hyperlink"/>
    <w:basedOn w:val="DefaultParagraphFont"/>
    <w:uiPriority w:val="99"/>
    <w:rsid w:val="001E5DF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8.w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9.emf"/><Relationship Id="rId23" Type="http://schemas.openxmlformats.org/officeDocument/2006/relationships/image" Target="media/image16.gif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211</TotalTime>
  <Pages>2</Pages>
  <Words>332</Words>
  <Characters>1898</Characters>
  <Application>Microsoft Office Outlook</Application>
  <DocSecurity>0</DocSecurity>
  <Lines>0</Lines>
  <Paragraphs>0</Paragraphs>
  <ScaleCrop>false</ScaleCrop>
  <Company>Blaster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PERFECT XP PC1</dc:creator>
  <cp:keywords/>
  <dc:description/>
  <cp:lastModifiedBy>edanur</cp:lastModifiedBy>
  <cp:revision>11</cp:revision>
  <cp:lastPrinted>2010-12-09T22:26:00Z</cp:lastPrinted>
  <dcterms:created xsi:type="dcterms:W3CDTF">2010-12-07T21:47:00Z</dcterms:created>
  <dcterms:modified xsi:type="dcterms:W3CDTF">2010-12-17T19:47:00Z</dcterms:modified>
</cp:coreProperties>
</file>