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C8C" w:rsidRPr="00FF17AD" w:rsidRDefault="00141C8C" w:rsidP="002B1E30">
      <w:pPr>
        <w:rPr>
          <w:b/>
          <w:bCs/>
          <w:noProof/>
          <w:sz w:val="22"/>
          <w:szCs w:val="22"/>
        </w:rPr>
      </w:pP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Question1.(</w:t>
      </w:r>
      <w:r w:rsidRPr="00FF17A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10 points)</w: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TÜRKÇE ANLAMLARINI YAZINIZ.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16"/>
        <w:gridCol w:w="1316"/>
        <w:gridCol w:w="1329"/>
        <w:gridCol w:w="1316"/>
        <w:gridCol w:w="1316"/>
        <w:gridCol w:w="1316"/>
        <w:gridCol w:w="1316"/>
      </w:tblGrid>
      <w:tr w:rsidR="00141C8C">
        <w:tc>
          <w:tcPr>
            <w:tcW w:w="1316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TURKEY</w:t>
            </w:r>
          </w:p>
        </w:tc>
        <w:tc>
          <w:tcPr>
            <w:tcW w:w="1316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ENGLAND</w:t>
            </w:r>
          </w:p>
        </w:tc>
        <w:tc>
          <w:tcPr>
            <w:tcW w:w="1329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GERMANY</w:t>
            </w:r>
          </w:p>
        </w:tc>
        <w:tc>
          <w:tcPr>
            <w:tcW w:w="1316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SPAİN</w:t>
            </w:r>
          </w:p>
        </w:tc>
        <w:tc>
          <w:tcPr>
            <w:tcW w:w="1316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ITALY</w:t>
            </w:r>
          </w:p>
        </w:tc>
        <w:tc>
          <w:tcPr>
            <w:tcW w:w="1316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USA</w:t>
            </w:r>
          </w:p>
        </w:tc>
        <w:tc>
          <w:tcPr>
            <w:tcW w:w="1316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CHINA</w:t>
            </w:r>
          </w:p>
        </w:tc>
      </w:tr>
      <w:tr w:rsidR="00141C8C">
        <w:tc>
          <w:tcPr>
            <w:tcW w:w="1316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TÜRKİYE</w:t>
            </w:r>
          </w:p>
        </w:tc>
        <w:tc>
          <w:tcPr>
            <w:tcW w:w="1316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</w:p>
        </w:tc>
        <w:tc>
          <w:tcPr>
            <w:tcW w:w="1329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</w:p>
        </w:tc>
      </w:tr>
    </w:tbl>
    <w:p w:rsidR="00141C8C" w:rsidRPr="00FF17AD" w:rsidRDefault="00141C8C" w:rsidP="00E45D09">
      <w:pPr>
        <w:rPr>
          <w:b/>
          <w:bCs/>
          <w:noProof/>
          <w:sz w:val="22"/>
          <w:szCs w:val="22"/>
        </w:rPr>
      </w:pP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Question</w: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2</w:t>
      </w: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.(</w:t>
      </w:r>
      <w:r w:rsidRPr="00FF17A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10 points)</w: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 xml:space="preserve"> MİLLET ADLARINI YAZINIZ.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16"/>
        <w:gridCol w:w="1316"/>
        <w:gridCol w:w="1329"/>
        <w:gridCol w:w="1316"/>
        <w:gridCol w:w="1316"/>
        <w:gridCol w:w="1316"/>
        <w:gridCol w:w="1316"/>
      </w:tblGrid>
      <w:tr w:rsidR="00141C8C">
        <w:tc>
          <w:tcPr>
            <w:tcW w:w="1316" w:type="dxa"/>
          </w:tcPr>
          <w:p w:rsidR="00141C8C" w:rsidRPr="00530CD8" w:rsidRDefault="00141C8C" w:rsidP="007D247F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FRANCE</w:t>
            </w:r>
          </w:p>
        </w:tc>
        <w:tc>
          <w:tcPr>
            <w:tcW w:w="1316" w:type="dxa"/>
          </w:tcPr>
          <w:p w:rsidR="00141C8C" w:rsidRPr="00530CD8" w:rsidRDefault="00141C8C" w:rsidP="007D247F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ENGLAND</w:t>
            </w:r>
          </w:p>
        </w:tc>
        <w:tc>
          <w:tcPr>
            <w:tcW w:w="1329" w:type="dxa"/>
          </w:tcPr>
          <w:p w:rsidR="00141C8C" w:rsidRPr="00530CD8" w:rsidRDefault="00141C8C" w:rsidP="007D247F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GERMANY</w:t>
            </w:r>
          </w:p>
        </w:tc>
        <w:tc>
          <w:tcPr>
            <w:tcW w:w="1316" w:type="dxa"/>
          </w:tcPr>
          <w:p w:rsidR="00141C8C" w:rsidRPr="00530CD8" w:rsidRDefault="00141C8C" w:rsidP="007D247F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SPAİN</w:t>
            </w:r>
          </w:p>
        </w:tc>
        <w:tc>
          <w:tcPr>
            <w:tcW w:w="1316" w:type="dxa"/>
          </w:tcPr>
          <w:p w:rsidR="00141C8C" w:rsidRPr="00530CD8" w:rsidRDefault="00141C8C" w:rsidP="007D247F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ITALY</w:t>
            </w:r>
          </w:p>
        </w:tc>
        <w:tc>
          <w:tcPr>
            <w:tcW w:w="1316" w:type="dxa"/>
          </w:tcPr>
          <w:p w:rsidR="00141C8C" w:rsidRPr="00530CD8" w:rsidRDefault="00141C8C" w:rsidP="007D247F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USA</w:t>
            </w:r>
          </w:p>
        </w:tc>
        <w:tc>
          <w:tcPr>
            <w:tcW w:w="1316" w:type="dxa"/>
          </w:tcPr>
          <w:p w:rsidR="00141C8C" w:rsidRPr="00530CD8" w:rsidRDefault="00141C8C" w:rsidP="007D247F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CHINA</w:t>
            </w:r>
          </w:p>
        </w:tc>
      </w:tr>
      <w:tr w:rsidR="00141C8C">
        <w:tc>
          <w:tcPr>
            <w:tcW w:w="1316" w:type="dxa"/>
          </w:tcPr>
          <w:p w:rsidR="00141C8C" w:rsidRPr="00530CD8" w:rsidRDefault="00141C8C" w:rsidP="007D247F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FRENCH</w:t>
            </w:r>
          </w:p>
        </w:tc>
        <w:tc>
          <w:tcPr>
            <w:tcW w:w="1316" w:type="dxa"/>
          </w:tcPr>
          <w:p w:rsidR="00141C8C" w:rsidRPr="00530CD8" w:rsidRDefault="00141C8C" w:rsidP="007D247F">
            <w:pPr>
              <w:rPr>
                <w:sz w:val="22"/>
                <w:szCs w:val="22"/>
              </w:rPr>
            </w:pPr>
          </w:p>
        </w:tc>
        <w:tc>
          <w:tcPr>
            <w:tcW w:w="1329" w:type="dxa"/>
          </w:tcPr>
          <w:p w:rsidR="00141C8C" w:rsidRPr="00530CD8" w:rsidRDefault="00141C8C" w:rsidP="007D247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141C8C" w:rsidRPr="00530CD8" w:rsidRDefault="00141C8C" w:rsidP="007D247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141C8C" w:rsidRPr="00530CD8" w:rsidRDefault="00141C8C" w:rsidP="007D247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141C8C" w:rsidRPr="00530CD8" w:rsidRDefault="00141C8C" w:rsidP="007D247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141C8C" w:rsidRPr="00530CD8" w:rsidRDefault="00141C8C" w:rsidP="007D247F">
            <w:pPr>
              <w:rPr>
                <w:sz w:val="22"/>
                <w:szCs w:val="22"/>
              </w:rPr>
            </w:pPr>
          </w:p>
        </w:tc>
      </w:tr>
    </w:tbl>
    <w:p w:rsidR="00141C8C" w:rsidRDefault="00141C8C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Question</w: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3</w:t>
      </w: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.(</w:t>
      </w:r>
      <w:r w:rsidRPr="00FF17A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10 points)</w: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CEVAPLAYINIZ</w:t>
      </w:r>
    </w:p>
    <w:p w:rsidR="00141C8C" w:rsidRDefault="00141C8C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329.35pt;margin-top:7.6pt;width:162.7pt;height:79.5pt;z-index:251656704">
            <v:textbox>
              <w:txbxContent>
                <w:p w:rsidR="00141C8C" w:rsidRDefault="00141C8C">
                  <w:r>
                    <w:t>1.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63" style="position:absolute;margin-left:73.15pt;margin-top:7.6pt;width:2in;height:63.6pt;z-index:251655680">
            <v:textbox>
              <w:txbxContent>
                <w:p w:rsidR="00141C8C" w:rsidRDefault="00141C8C">
                  <w:r>
                    <w:t>1.WHERE ARE YOU FROM?</w:t>
                  </w:r>
                </w:p>
              </w:txbxContent>
            </v:textbox>
          </v:shape>
        </w:pict>
      </w:r>
    </w:p>
    <w:p w:rsidR="00141C8C" w:rsidRDefault="00141C8C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</w:p>
    <w:p w:rsidR="00141C8C" w:rsidRDefault="00141C8C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</w:p>
    <w:p w:rsidR="00141C8C" w:rsidRDefault="00141C8C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</w:p>
    <w:p w:rsidR="00141C8C" w:rsidRDefault="00141C8C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</w:p>
    <w:p w:rsidR="00141C8C" w:rsidRDefault="00141C8C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</w:p>
    <w:p w:rsidR="00141C8C" w:rsidRDefault="00141C8C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  <w:r>
        <w:rPr>
          <w:noProof/>
        </w:rPr>
        <w:pict>
          <v:shape id="_x0000_s1028" type="#_x0000_t63" style="position:absolute;margin-left:341.35pt;margin-top:29pt;width:162.7pt;height:79.5pt;z-index:251658752" adj="-4613,1019">
            <v:textbox>
              <w:txbxContent>
                <w:p w:rsidR="00141C8C" w:rsidRDefault="00141C8C" w:rsidP="00986247">
                  <w:r>
                    <w:t>2.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63" style="position:absolute;margin-left:82.5pt;margin-top:5.65pt;width:128.1pt;height:50.45pt;z-index:251657728">
            <v:textbox>
              <w:txbxContent>
                <w:p w:rsidR="00141C8C" w:rsidRDefault="00141C8C">
                  <w:r>
                    <w:t>2.</w:t>
                  </w:r>
                  <w:r w:rsidRPr="00986247">
                    <w:t xml:space="preserve"> </w:t>
                  </w:r>
                  <w:r>
                    <w:t>ARE YOU TURKISH?</w:t>
                  </w:r>
                </w:p>
              </w:txbxContent>
            </v:textbox>
          </v:shape>
        </w:pict>
      </w:r>
      <w:r w:rsidRPr="00530CD8">
        <w:rPr>
          <w:rFonts w:ascii="Arial" w:hAnsi="Arial" w:cs="Arial"/>
          <w:b/>
          <w:bCs/>
          <w:noProof/>
          <w:color w:val="000000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76.5pt;height:111.75pt;visibility:visible">
            <v:imagedata r:id="rId6" o:title=""/>
          </v:shape>
        </w:pict>
      </w:r>
      <w:r>
        <w:rPr>
          <w:rFonts w:ascii="Arial" w:hAnsi="Arial" w:cs="Arial"/>
          <w:b/>
          <w:bCs/>
          <w:noProof/>
          <w:color w:val="000000"/>
          <w:sz w:val="22"/>
          <w:szCs w:val="22"/>
        </w:rPr>
        <w:t xml:space="preserve">                                                    </w:t>
      </w:r>
      <w:r w:rsidRPr="00530CD8">
        <w:rPr>
          <w:rFonts w:ascii="Arial" w:hAnsi="Arial" w:cs="Arial"/>
          <w:b/>
          <w:bCs/>
          <w:noProof/>
          <w:color w:val="000000"/>
          <w:sz w:val="22"/>
          <w:szCs w:val="22"/>
        </w:rPr>
        <w:pict>
          <v:shape id="Resim 2" o:spid="_x0000_i1026" type="#_x0000_t75" style="width:78.75pt;height:108.75pt;visibility:visible">
            <v:imagedata r:id="rId7" o:title=""/>
          </v:shape>
        </w:pict>
      </w:r>
    </w:p>
    <w:p w:rsidR="00141C8C" w:rsidRDefault="00141C8C" w:rsidP="00491E36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Question</w: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4</w:t>
      </w: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.(</w:t>
      </w:r>
      <w:r w:rsidRPr="00FF17A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10 points)</w:t>
      </w:r>
    </w:p>
    <w:p w:rsidR="00141C8C" w:rsidRDefault="00141C8C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03"/>
        <w:gridCol w:w="2303"/>
        <w:gridCol w:w="2303"/>
        <w:gridCol w:w="2303"/>
      </w:tblGrid>
      <w:tr w:rsidR="00141C8C"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İNGİLİZCE</w:t>
            </w:r>
          </w:p>
        </w:tc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TÜRKÇE</w:t>
            </w:r>
          </w:p>
        </w:tc>
        <w:tc>
          <w:tcPr>
            <w:tcW w:w="2303" w:type="dxa"/>
          </w:tcPr>
          <w:p w:rsidR="00141C8C" w:rsidRPr="00530CD8" w:rsidRDefault="00141C8C" w:rsidP="007D247F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İNGİLİZCE</w:t>
            </w:r>
          </w:p>
        </w:tc>
        <w:tc>
          <w:tcPr>
            <w:tcW w:w="2303" w:type="dxa"/>
          </w:tcPr>
          <w:p w:rsidR="00141C8C" w:rsidRPr="00530CD8" w:rsidRDefault="00141C8C" w:rsidP="007D247F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TÜRKÇE</w:t>
            </w:r>
          </w:p>
        </w:tc>
      </w:tr>
      <w:tr w:rsidR="00141C8C"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STAND UP</w:t>
            </w:r>
          </w:p>
        </w:tc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AYAĞA KALK</w:t>
            </w:r>
          </w:p>
        </w:tc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GO OUT</w:t>
            </w:r>
          </w:p>
        </w:tc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</w:p>
        </w:tc>
      </w:tr>
      <w:tr w:rsidR="00141C8C"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SIT DOWN</w:t>
            </w:r>
          </w:p>
        </w:tc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CLEAN</w:t>
            </w:r>
          </w:p>
        </w:tc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</w:p>
        </w:tc>
      </w:tr>
      <w:tr w:rsidR="00141C8C"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OPON THE DOOR</w:t>
            </w:r>
          </w:p>
        </w:tc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STOP</w:t>
            </w:r>
          </w:p>
        </w:tc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</w:p>
        </w:tc>
      </w:tr>
      <w:tr w:rsidR="00141C8C"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COME İN</w:t>
            </w:r>
          </w:p>
        </w:tc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BRING YOUR BOOK</w:t>
            </w:r>
          </w:p>
        </w:tc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</w:p>
        </w:tc>
      </w:tr>
      <w:tr w:rsidR="00141C8C"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CLEAN</w:t>
            </w:r>
          </w:p>
        </w:tc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CLOSE WINDOW</w:t>
            </w:r>
          </w:p>
        </w:tc>
        <w:tc>
          <w:tcPr>
            <w:tcW w:w="2303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</w:p>
        </w:tc>
      </w:tr>
    </w:tbl>
    <w:p w:rsidR="00141C8C" w:rsidRDefault="00141C8C" w:rsidP="00986247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Question</w: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5</w:t>
      </w: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.(</w:t>
      </w:r>
      <w:r w:rsidRPr="00FF17A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2</w:t>
      </w: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0 points)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20"/>
        <w:gridCol w:w="2320"/>
        <w:gridCol w:w="2320"/>
        <w:gridCol w:w="2321"/>
      </w:tblGrid>
      <w:tr w:rsidR="00141C8C">
        <w:trPr>
          <w:trHeight w:val="299"/>
        </w:trPr>
        <w:tc>
          <w:tcPr>
            <w:tcW w:w="2320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6+7=</w:t>
            </w:r>
            <w:r w:rsidRPr="00530CD8">
              <w:rPr>
                <w:rFonts w:ascii="Arial" w:hAnsi="Arial" w:cs="Arial"/>
                <w:color w:val="000000"/>
                <w:sz w:val="45"/>
                <w:szCs w:val="45"/>
              </w:rPr>
              <w:t xml:space="preserve"> </w:t>
            </w:r>
            <w:r w:rsidRPr="00530CD8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>FIFTEEN</w:t>
            </w:r>
          </w:p>
        </w:tc>
        <w:tc>
          <w:tcPr>
            <w:tcW w:w="2320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45-21=</w:t>
            </w:r>
          </w:p>
        </w:tc>
        <w:tc>
          <w:tcPr>
            <w:tcW w:w="2320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6X2=</w:t>
            </w:r>
          </w:p>
        </w:tc>
        <w:tc>
          <w:tcPr>
            <w:tcW w:w="2321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12/4=</w:t>
            </w:r>
          </w:p>
        </w:tc>
      </w:tr>
      <w:tr w:rsidR="00141C8C">
        <w:trPr>
          <w:trHeight w:val="277"/>
        </w:trPr>
        <w:tc>
          <w:tcPr>
            <w:tcW w:w="2320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12+5=</w:t>
            </w:r>
          </w:p>
        </w:tc>
        <w:tc>
          <w:tcPr>
            <w:tcW w:w="2320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96-13=</w:t>
            </w:r>
          </w:p>
        </w:tc>
        <w:tc>
          <w:tcPr>
            <w:tcW w:w="2320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7X9=</w:t>
            </w:r>
          </w:p>
        </w:tc>
        <w:tc>
          <w:tcPr>
            <w:tcW w:w="2321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45/3=</w:t>
            </w:r>
          </w:p>
        </w:tc>
      </w:tr>
      <w:tr w:rsidR="00141C8C">
        <w:trPr>
          <w:trHeight w:val="277"/>
        </w:trPr>
        <w:tc>
          <w:tcPr>
            <w:tcW w:w="2320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19+6=</w:t>
            </w:r>
          </w:p>
        </w:tc>
        <w:tc>
          <w:tcPr>
            <w:tcW w:w="2320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75-44=</w:t>
            </w:r>
          </w:p>
        </w:tc>
        <w:tc>
          <w:tcPr>
            <w:tcW w:w="2320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10X9=</w:t>
            </w:r>
          </w:p>
        </w:tc>
        <w:tc>
          <w:tcPr>
            <w:tcW w:w="2321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90/3=</w:t>
            </w:r>
          </w:p>
        </w:tc>
      </w:tr>
      <w:tr w:rsidR="00141C8C">
        <w:trPr>
          <w:trHeight w:val="277"/>
        </w:trPr>
        <w:tc>
          <w:tcPr>
            <w:tcW w:w="2320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7+9=</w:t>
            </w:r>
          </w:p>
        </w:tc>
        <w:tc>
          <w:tcPr>
            <w:tcW w:w="2320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68-45</w:t>
            </w:r>
          </w:p>
        </w:tc>
        <w:tc>
          <w:tcPr>
            <w:tcW w:w="2320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8X7=</w:t>
            </w:r>
          </w:p>
        </w:tc>
        <w:tc>
          <w:tcPr>
            <w:tcW w:w="2321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80/2=</w:t>
            </w:r>
          </w:p>
        </w:tc>
      </w:tr>
      <w:tr w:rsidR="00141C8C">
        <w:trPr>
          <w:trHeight w:val="299"/>
        </w:trPr>
        <w:tc>
          <w:tcPr>
            <w:tcW w:w="2320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20+55=</w:t>
            </w:r>
          </w:p>
        </w:tc>
        <w:tc>
          <w:tcPr>
            <w:tcW w:w="2320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55-54=</w:t>
            </w:r>
          </w:p>
        </w:tc>
        <w:tc>
          <w:tcPr>
            <w:tcW w:w="2320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6X8=</w:t>
            </w:r>
          </w:p>
        </w:tc>
        <w:tc>
          <w:tcPr>
            <w:tcW w:w="2321" w:type="dxa"/>
          </w:tcPr>
          <w:p w:rsidR="00141C8C" w:rsidRPr="00530CD8" w:rsidRDefault="00141C8C">
            <w:pPr>
              <w:rPr>
                <w:sz w:val="22"/>
                <w:szCs w:val="22"/>
              </w:rPr>
            </w:pPr>
            <w:r w:rsidRPr="00530CD8">
              <w:rPr>
                <w:sz w:val="22"/>
                <w:szCs w:val="22"/>
              </w:rPr>
              <w:t>100/4=</w:t>
            </w:r>
          </w:p>
        </w:tc>
      </w:tr>
    </w:tbl>
    <w:p w:rsidR="00141C8C" w:rsidRDefault="00141C8C" w:rsidP="00404261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Question</w: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6</w:t>
      </w: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.(</w:t>
      </w:r>
      <w:r w:rsidRPr="00FF17A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10 points)</w:t>
      </w:r>
      <w:r w:rsidRPr="00F1406D">
        <w:rPr>
          <w:rFonts w:ascii="Arial" w:hAnsi="Arial" w:cs="Arial"/>
          <w:color w:val="000000"/>
          <w:sz w:val="45"/>
          <w:szCs w:val="45"/>
        </w:rPr>
        <w:t xml:space="preserve"> </w:t>
      </w:r>
      <w:r w:rsidRPr="00F1406D">
        <w:rPr>
          <w:rStyle w:val="apple-style-span"/>
          <w:rFonts w:ascii="Arial" w:hAnsi="Arial" w:cs="Arial"/>
          <w:color w:val="000000"/>
        </w:rPr>
        <w:t>Write directions</w:t>
      </w:r>
    </w:p>
    <w:p w:rsidR="00141C8C" w:rsidRDefault="00141C8C" w:rsidP="00F1406D">
      <w:pPr>
        <w:jc w:val="center"/>
      </w:pPr>
      <w:r w:rsidRPr="006455EA">
        <w:rPr>
          <w:noProof/>
        </w:rPr>
        <w:pict>
          <v:shape id="Resim 3" o:spid="_x0000_i1027" type="#_x0000_t75" style="width:158.25pt;height:178.5pt;visibility:visible">
            <v:imagedata r:id="rId8" o:title=""/>
          </v:shape>
        </w:pict>
      </w:r>
    </w:p>
    <w:p w:rsidR="00141C8C" w:rsidRDefault="00141C8C" w:rsidP="00F1406D">
      <w:pPr>
        <w:jc w:val="center"/>
      </w:pPr>
    </w:p>
    <w:p w:rsidR="00141C8C" w:rsidRDefault="00141C8C" w:rsidP="00F1406D">
      <w:pPr>
        <w:jc w:val="center"/>
      </w:pPr>
    </w:p>
    <w:p w:rsidR="00141C8C" w:rsidRDefault="00141C8C" w:rsidP="00003138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Question</w: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7</w:t>
      </w: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.(</w:t>
      </w:r>
      <w:r w:rsidRPr="00FF17A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5</w:t>
      </w: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 xml:space="preserve"> points)</w:t>
      </w:r>
      <w:r w:rsidRPr="00117C80">
        <w:rPr>
          <w:rFonts w:ascii="Arial" w:hAnsi="Arial" w:cs="Arial"/>
          <w:color w:val="000000"/>
          <w:sz w:val="45"/>
          <w:szCs w:val="45"/>
        </w:rPr>
        <w:t xml:space="preserve"> </w:t>
      </w:r>
      <w:r w:rsidRPr="00117C80">
        <w:rPr>
          <w:rStyle w:val="apple-style-span"/>
          <w:rFonts w:ascii="Arial" w:hAnsi="Arial" w:cs="Arial"/>
          <w:color w:val="000000"/>
        </w:rPr>
        <w:t>Match</w:t>
      </w:r>
    </w:p>
    <w:p w:rsidR="00141C8C" w:rsidRDefault="00141C8C" w:rsidP="00003138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</w:p>
    <w:p w:rsidR="00141C8C" w:rsidRDefault="00141C8C" w:rsidP="00003138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9.2pt;margin-top:5.6pt;width:212.25pt;height:11.2pt;z-index:251659776" o:connectortype="straight">
            <v:stroke endarrow="block"/>
          </v:shape>
        </w:pic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CITY</w: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  <w:t>AĞRI DAĞI</w:t>
      </w:r>
    </w:p>
    <w:p w:rsidR="00141C8C" w:rsidRDefault="00141C8C" w:rsidP="00003138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REGION</w: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  <w:t>SIVAS</w:t>
      </w:r>
    </w:p>
    <w:p w:rsidR="00141C8C" w:rsidRDefault="00141C8C" w:rsidP="00003138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FOREST</w: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  <w:t>TUZ GÖLÜ</w:t>
      </w:r>
    </w:p>
    <w:p w:rsidR="00141C8C" w:rsidRDefault="00141C8C" w:rsidP="00003138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RIVER</w: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  <w:t>BELGRAD ORMANI</w:t>
      </w:r>
    </w:p>
    <w:p w:rsidR="00141C8C" w:rsidRDefault="00141C8C" w:rsidP="00003138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MOUNTAIN</w: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  <w:t>İÇ ANADOLU BÖLGESİ</w:t>
      </w:r>
    </w:p>
    <w:p w:rsidR="00141C8C" w:rsidRDefault="00141C8C" w:rsidP="00003138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LAKE</w: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ab/>
        <w:t>KIZILIRMAK</w:t>
      </w:r>
    </w:p>
    <w:p w:rsidR="00141C8C" w:rsidRDefault="00141C8C" w:rsidP="00003138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Question</w: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8</w:t>
      </w:r>
      <w:r w:rsidRPr="00117C80">
        <w:rPr>
          <w:rFonts w:ascii="Arial" w:hAnsi="Arial" w:cs="Arial"/>
          <w:color w:val="000000"/>
          <w:sz w:val="45"/>
          <w:szCs w:val="45"/>
        </w:rPr>
        <w:t xml:space="preserve"> </w:t>
      </w:r>
      <w:r>
        <w:rPr>
          <w:rFonts w:ascii="Arial" w:hAnsi="Arial" w:cs="Arial"/>
          <w:color w:val="000000"/>
          <w:sz w:val="45"/>
          <w:szCs w:val="45"/>
        </w:rPr>
        <w:t xml:space="preserve"> T</w:t>
      </w:r>
      <w:r w:rsidRPr="00117C80">
        <w:rPr>
          <w:rStyle w:val="apple-style-span"/>
          <w:rFonts w:ascii="Arial" w:hAnsi="Arial" w:cs="Arial"/>
          <w:color w:val="000000"/>
        </w:rPr>
        <w:t xml:space="preserve">TRUE (DOĞRU) </w:t>
      </w:r>
      <w:r w:rsidRPr="00AB713E">
        <w:rPr>
          <w:rStyle w:val="apple-style-span"/>
          <w:rFonts w:ascii="Arial" w:hAnsi="Arial" w:cs="Arial"/>
          <w:color w:val="000000"/>
          <w:sz w:val="44"/>
          <w:szCs w:val="44"/>
        </w:rPr>
        <w:t xml:space="preserve"> F</w:t>
      </w:r>
      <w:r>
        <w:rPr>
          <w:rStyle w:val="apple-style-span"/>
          <w:rFonts w:ascii="Arial" w:hAnsi="Arial" w:cs="Arial"/>
          <w:color w:val="000000"/>
        </w:rPr>
        <w:t xml:space="preserve"> </w:t>
      </w:r>
      <w:r w:rsidRPr="00117C80">
        <w:rPr>
          <w:rStyle w:val="apple-style-span"/>
          <w:rFonts w:ascii="Arial" w:hAnsi="Arial" w:cs="Arial"/>
          <w:color w:val="000000"/>
        </w:rPr>
        <w:t>FALSE(YANLIŞ)</w:t>
      </w:r>
      <w:r w:rsidRPr="00AB713E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(</w:t>
      </w:r>
      <w:r w:rsidRPr="00FF17A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5</w:t>
      </w: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 xml:space="preserve"> points)</w:t>
      </w:r>
    </w:p>
    <w:p w:rsidR="00141C8C" w:rsidRDefault="00141C8C" w:rsidP="00003138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</w:p>
    <w:p w:rsidR="00141C8C" w:rsidRDefault="00141C8C" w:rsidP="00003138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(       )SİNOP IS IN THE NORTH OF TURKEY.</w:t>
      </w:r>
    </w:p>
    <w:p w:rsidR="00141C8C" w:rsidRDefault="00141C8C" w:rsidP="00AB713E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(       )ANTALYA IS IN THE NORTH OF TURKEY.</w:t>
      </w:r>
    </w:p>
    <w:p w:rsidR="00141C8C" w:rsidRDefault="00141C8C" w:rsidP="00AB713E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(       )İZMİR IS IN THE WEST OF TURKEY.</w:t>
      </w:r>
    </w:p>
    <w:p w:rsidR="00141C8C" w:rsidRDefault="00141C8C" w:rsidP="00AB713E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(       )IĞDIR IS IN THE SOUTH OF TURKEY.</w:t>
      </w:r>
    </w:p>
    <w:p w:rsidR="00141C8C" w:rsidRDefault="00141C8C" w:rsidP="00AB713E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(       )ANKARA IS IN THE CENTER OF TURKEY.</w:t>
      </w:r>
    </w:p>
    <w:p w:rsidR="00141C8C" w:rsidRDefault="00141C8C" w:rsidP="00003138">
      <w:pP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</w:pP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Question</w: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9.</w:t>
      </w:r>
      <w:r w:rsidRPr="00293D4F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(</w:t>
      </w:r>
      <w:r w:rsidRPr="00FF17A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20</w:t>
      </w:r>
      <w:r w:rsidRPr="00FF17AD">
        <w:rPr>
          <w:rStyle w:val="apple-style-span"/>
          <w:rFonts w:ascii="Arial" w:hAnsi="Arial" w:cs="Arial"/>
          <w:b/>
          <w:bCs/>
          <w:color w:val="000000"/>
          <w:sz w:val="22"/>
          <w:szCs w:val="22"/>
        </w:rPr>
        <w:t>points)</w:t>
      </w:r>
    </w:p>
    <w:p w:rsidR="00141C8C" w:rsidRDefault="00141C8C" w:rsidP="00003138">
      <w:pPr>
        <w:rPr>
          <w:rFonts w:ascii="Arial" w:hAnsi="Arial" w:cs="Arial"/>
          <w:b/>
          <w:bCs/>
          <w:noProof/>
          <w:color w:val="000000"/>
          <w:sz w:val="22"/>
          <w:szCs w:val="22"/>
        </w:rPr>
      </w:pPr>
      <w:r w:rsidRPr="00530CD8">
        <w:rPr>
          <w:rFonts w:ascii="Arial" w:hAnsi="Arial" w:cs="Arial"/>
          <w:b/>
          <w:bCs/>
          <w:noProof/>
          <w:color w:val="000000"/>
          <w:sz w:val="22"/>
          <w:szCs w:val="22"/>
        </w:rPr>
        <w:pict>
          <v:shape id="Resim 4" o:spid="_x0000_i1028" type="#_x0000_t75" style="width:418.5pt;height:377.25pt;visibility:visible">
            <v:imagedata r:id="rId9" o:title=""/>
          </v:shape>
        </w:pict>
      </w:r>
    </w:p>
    <w:p w:rsidR="00141C8C" w:rsidRDefault="00141C8C" w:rsidP="00F224D5">
      <w:pPr>
        <w:rPr>
          <w:sz w:val="28"/>
          <w:szCs w:val="28"/>
        </w:rPr>
      </w:pPr>
      <w:r>
        <w:rPr>
          <w:color w:val="C0C0C0"/>
          <w:sz w:val="16"/>
          <w:szCs w:val="16"/>
        </w:rPr>
        <w:t xml:space="preserve">Daha Fazlası İçin </w:t>
      </w:r>
      <w:hyperlink r:id="rId10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</w:p>
    <w:p w:rsidR="00141C8C" w:rsidRDefault="00141C8C" w:rsidP="00003138"/>
    <w:sectPr w:rsidR="00141C8C" w:rsidSect="0098708B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C8C" w:rsidRDefault="00141C8C" w:rsidP="002B1E30">
      <w:r>
        <w:separator/>
      </w:r>
    </w:p>
  </w:endnote>
  <w:endnote w:type="continuationSeparator" w:id="0">
    <w:p w:rsidR="00141C8C" w:rsidRDefault="00141C8C" w:rsidP="002B1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C8C" w:rsidRDefault="00141C8C" w:rsidP="002B1E30">
      <w:r>
        <w:separator/>
      </w:r>
    </w:p>
  </w:footnote>
  <w:footnote w:type="continuationSeparator" w:id="0">
    <w:p w:rsidR="00141C8C" w:rsidRDefault="00141C8C" w:rsidP="002B1E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C8C" w:rsidRDefault="00141C8C" w:rsidP="002B1E30">
    <w:pPr>
      <w:pStyle w:val="Header"/>
      <w:jc w:val="center"/>
    </w:pPr>
    <w:r w:rsidRPr="00A71ACC">
      <w:t xml:space="preserve">2010-2011 EĞİTİM ÖĞRETİM YILI KUŞKAYASI İLKÖĞRETİM OKULU </w:t>
    </w:r>
    <w:r>
      <w:t>5</w:t>
    </w:r>
    <w:r w:rsidRPr="00A71ACC">
      <w:t>/</w:t>
    </w:r>
    <w:r>
      <w:t xml:space="preserve">A İNGİLİZCE </w:t>
    </w:r>
    <w:r w:rsidRPr="00A71ACC">
      <w:t>1. DÖNEM 2. YAZILISI</w:t>
    </w:r>
  </w:p>
  <w:p w:rsidR="00141C8C" w:rsidRDefault="00141C8C" w:rsidP="002B1E30">
    <w:pPr>
      <w:pStyle w:val="Header"/>
    </w:pPr>
    <w:r>
      <w:t>NAME,</w:t>
    </w:r>
    <w:r>
      <w:tab/>
      <w:t>DATE</w:t>
    </w:r>
    <w:r>
      <w:tab/>
      <w:t>POİNT:</w:t>
    </w:r>
  </w:p>
  <w:p w:rsidR="00141C8C" w:rsidRDefault="00141C8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1E30"/>
    <w:rsid w:val="00003138"/>
    <w:rsid w:val="00117C80"/>
    <w:rsid w:val="00141C8C"/>
    <w:rsid w:val="001C60BB"/>
    <w:rsid w:val="00293D4F"/>
    <w:rsid w:val="002B1E30"/>
    <w:rsid w:val="00404261"/>
    <w:rsid w:val="00491E36"/>
    <w:rsid w:val="00530CD8"/>
    <w:rsid w:val="006455EA"/>
    <w:rsid w:val="007D247F"/>
    <w:rsid w:val="009521EA"/>
    <w:rsid w:val="00986247"/>
    <w:rsid w:val="0098708B"/>
    <w:rsid w:val="00A71ACC"/>
    <w:rsid w:val="00AB713E"/>
    <w:rsid w:val="00D53C99"/>
    <w:rsid w:val="00E45D09"/>
    <w:rsid w:val="00F1406D"/>
    <w:rsid w:val="00F224D5"/>
    <w:rsid w:val="00FF1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E3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B1E30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B1E30"/>
  </w:style>
  <w:style w:type="paragraph" w:styleId="Footer">
    <w:name w:val="footer"/>
    <w:basedOn w:val="Normal"/>
    <w:link w:val="FooterChar"/>
    <w:uiPriority w:val="99"/>
    <w:semiHidden/>
    <w:rsid w:val="002B1E30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B1E30"/>
  </w:style>
  <w:style w:type="character" w:customStyle="1" w:styleId="apple-style-span">
    <w:name w:val="apple-style-span"/>
    <w:basedOn w:val="DefaultParagraphFont"/>
    <w:uiPriority w:val="99"/>
    <w:rsid w:val="002B1E30"/>
  </w:style>
  <w:style w:type="table" w:styleId="TableGrid">
    <w:name w:val="Table Grid"/>
    <w:basedOn w:val="TableNormal"/>
    <w:uiPriority w:val="99"/>
    <w:rsid w:val="002B1E30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91E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1E36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F224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14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2</Pages>
  <Words>184</Words>
  <Characters>1052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</dc:creator>
  <cp:keywords/>
  <dc:description/>
  <cp:lastModifiedBy>edanur</cp:lastModifiedBy>
  <cp:revision>8</cp:revision>
  <dcterms:created xsi:type="dcterms:W3CDTF">2010-12-09T12:04:00Z</dcterms:created>
  <dcterms:modified xsi:type="dcterms:W3CDTF">2010-12-17T17:57:00Z</dcterms:modified>
</cp:coreProperties>
</file>