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54" w:rsidRDefault="00592654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yasin.png" style="position:absolute;margin-left:-21.65pt;margin-top:7.95pt;width:509.95pt;height:721.95pt;z-index:251658240;visibility:visible">
            <v:imagedata r:id="rId6" o:title=""/>
          </v:shape>
        </w:pict>
      </w:r>
    </w:p>
    <w:sectPr w:rsidR="00592654" w:rsidSect="008E74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54" w:rsidRDefault="00592654">
      <w:r>
        <w:separator/>
      </w:r>
    </w:p>
  </w:endnote>
  <w:endnote w:type="continuationSeparator" w:id="0">
    <w:p w:rsidR="00592654" w:rsidRDefault="00592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54" w:rsidRDefault="00592654">
      <w:r>
        <w:separator/>
      </w:r>
    </w:p>
  </w:footnote>
  <w:footnote w:type="continuationSeparator" w:id="0">
    <w:p w:rsidR="00592654" w:rsidRDefault="00592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54" w:rsidRDefault="00592654" w:rsidP="00644A49">
    <w:pPr>
      <w:tabs>
        <w:tab w:val="left" w:pos="2055"/>
        <w:tab w:val="center" w:pos="5130"/>
      </w:tabs>
      <w:jc w:val="right"/>
      <w:rPr>
        <w:lang w:val="en-US"/>
      </w:rPr>
    </w:pPr>
    <w:hyperlink r:id="rId1" w:history="1">
      <w:r>
        <w:rPr>
          <w:rStyle w:val="Hyperlink"/>
          <w:lang w:val="en-US"/>
        </w:rPr>
        <w:t>www.sorubak.com</w:t>
      </w:r>
    </w:hyperlink>
    <w:r>
      <w:rPr>
        <w:lang w:val="en-US"/>
      </w:rPr>
      <w:t xml:space="preserve"> </w:t>
    </w:r>
  </w:p>
  <w:p w:rsidR="00592654" w:rsidRDefault="005926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6C9"/>
    <w:rsid w:val="00592654"/>
    <w:rsid w:val="00644A49"/>
    <w:rsid w:val="00760B21"/>
    <w:rsid w:val="008E7490"/>
    <w:rsid w:val="00903F06"/>
    <w:rsid w:val="00F576C9"/>
    <w:rsid w:val="00FC3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4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5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6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44A4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61F9"/>
    <w:rPr>
      <w:lang w:eastAsia="en-US"/>
    </w:rPr>
  </w:style>
  <w:style w:type="paragraph" w:styleId="Footer">
    <w:name w:val="footer"/>
    <w:basedOn w:val="Normal"/>
    <w:link w:val="FooterChar"/>
    <w:uiPriority w:val="99"/>
    <w:rsid w:val="00644A4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61F9"/>
    <w:rPr>
      <w:lang w:eastAsia="en-US"/>
    </w:rPr>
  </w:style>
  <w:style w:type="character" w:styleId="Hyperlink">
    <w:name w:val="Hyperlink"/>
    <w:basedOn w:val="DefaultParagraphFont"/>
    <w:uiPriority w:val="99"/>
    <w:rsid w:val="00644A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32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0</Words>
  <Characters>1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2</cp:revision>
  <dcterms:created xsi:type="dcterms:W3CDTF">2009-12-06T18:29:00Z</dcterms:created>
  <dcterms:modified xsi:type="dcterms:W3CDTF">2010-11-05T20:48:00Z</dcterms:modified>
</cp:coreProperties>
</file>