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E7" w:rsidRPr="00D36F83" w:rsidRDefault="00D234E7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>Adı Soyadı      :</w:t>
      </w:r>
    </w:p>
    <w:p w:rsidR="00D234E7" w:rsidRPr="00D36F83" w:rsidRDefault="00D234E7" w:rsidP="00343E9F">
      <w:pPr>
        <w:rPr>
          <w:sz w:val="22"/>
          <w:szCs w:val="22"/>
        </w:rPr>
      </w:pPr>
      <w:r w:rsidRPr="00D36F83">
        <w:rPr>
          <w:sz w:val="22"/>
          <w:szCs w:val="22"/>
        </w:rPr>
        <w:t>Sınıf ve No      :</w:t>
      </w:r>
    </w:p>
    <w:p w:rsidR="00D234E7" w:rsidRPr="00D36F83" w:rsidRDefault="00D234E7" w:rsidP="00343E9F">
      <w:pPr>
        <w:jc w:val="center"/>
        <w:rPr>
          <w:sz w:val="22"/>
          <w:szCs w:val="22"/>
        </w:rPr>
      </w:pPr>
    </w:p>
    <w:p w:rsidR="00D234E7" w:rsidRPr="00D36F83" w:rsidRDefault="00D234E7" w:rsidP="00343E9F">
      <w:pPr>
        <w:jc w:val="center"/>
        <w:rPr>
          <w:sz w:val="22"/>
          <w:szCs w:val="22"/>
        </w:rPr>
      </w:pPr>
    </w:p>
    <w:p w:rsidR="00D234E7" w:rsidRPr="00D36F83" w:rsidRDefault="00D234E7" w:rsidP="00343E9F">
      <w:pPr>
        <w:jc w:val="center"/>
        <w:rPr>
          <w:sz w:val="22"/>
          <w:szCs w:val="22"/>
        </w:rPr>
      </w:pPr>
      <w:r>
        <w:rPr>
          <w:sz w:val="22"/>
          <w:szCs w:val="22"/>
        </w:rPr>
        <w:t>2010-2011</w:t>
      </w:r>
      <w:r w:rsidRPr="00D36F83">
        <w:rPr>
          <w:sz w:val="22"/>
          <w:szCs w:val="22"/>
        </w:rPr>
        <w:t xml:space="preserve"> Eğitim Öğretim Yılı</w:t>
      </w:r>
      <w:r>
        <w:rPr>
          <w:sz w:val="22"/>
          <w:szCs w:val="22"/>
        </w:rPr>
        <w:t xml:space="preserve"> 4-5 / A Sınıfı Trafik Güvenliği</w:t>
      </w:r>
      <w:r w:rsidRPr="00D36F83">
        <w:rPr>
          <w:sz w:val="22"/>
          <w:szCs w:val="22"/>
        </w:rPr>
        <w:t xml:space="preserve"> Dersi 1. Yazılı Soruları</w:t>
      </w:r>
    </w:p>
    <w:p w:rsidR="00D234E7" w:rsidRDefault="00D234E7" w:rsidP="00343E9F">
      <w:pPr>
        <w:pStyle w:val="NoSpacing"/>
        <w:jc w:val="center"/>
        <w:rPr>
          <w:sz w:val="24"/>
          <w:szCs w:val="24"/>
        </w:rPr>
      </w:pPr>
    </w:p>
    <w:p w:rsidR="00D234E7" w:rsidRDefault="00D234E7" w:rsidP="00343E9F">
      <w:pPr>
        <w:pStyle w:val="NoSpacing"/>
        <w:rPr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1. Taşıtların ve yayaların kavşaklardan geçişini düzenleyen ışık sistemine ne ad verilir?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T</w:t>
      </w:r>
      <w:r w:rsidRPr="00343E9F">
        <w:rPr>
          <w:rFonts w:ascii="Times New Roman" w:hAnsi="Times New Roman"/>
          <w:sz w:val="24"/>
          <w:szCs w:val="24"/>
        </w:rPr>
        <w:t>rafik ışıkları   B. Trafik işaretleri       C. Yaya kaldırımı     D. Kaldırım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2. Aşağıdaki levhalardan hangisi “yaya giremez” anlamını taşır?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                    B.                      C.                         D.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</w:t>
      </w:r>
      <w:r w:rsidRPr="00FE3DF0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alt="http://www.trafikkurallari.com/Park_Etmek_Yasaktir.gif" style="width:40.5pt;height:40.5pt;visibility:visible">
            <v:imagedata r:id="rId4" o:title=""/>
          </v:shape>
        </w:pict>
      </w:r>
      <w:r w:rsidRPr="00343E9F">
        <w:rPr>
          <w:rFonts w:ascii="Times New Roman" w:hAnsi="Times New Roman"/>
          <w:sz w:val="24"/>
          <w:szCs w:val="24"/>
        </w:rPr>
        <w:t xml:space="preserve">         </w:t>
      </w:r>
      <w:r w:rsidRPr="00FE3DF0">
        <w:rPr>
          <w:rFonts w:ascii="Times New Roman" w:hAnsi="Times New Roman"/>
          <w:noProof/>
          <w:sz w:val="24"/>
          <w:szCs w:val="24"/>
          <w:lang w:eastAsia="tr-TR"/>
        </w:rPr>
        <w:pict>
          <v:shape id="Resim 29" o:spid="_x0000_i1026" type="#_x0000_t75" alt="http://www.trafikkurallari.com/images/TrafikTanzim_MotosikletDisindaMotorluTasitTrafigineKapaliyol.gif" style="width:45pt;height:43.5pt;visibility:visible">
            <v:imagedata r:id="rId5" o:title=""/>
          </v:shape>
        </w:pict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FE3DF0">
        <w:rPr>
          <w:rFonts w:ascii="Times New Roman" w:hAnsi="Times New Roman"/>
          <w:noProof/>
          <w:sz w:val="24"/>
          <w:szCs w:val="24"/>
          <w:lang w:eastAsia="tr-TR"/>
        </w:rPr>
        <w:pict>
          <v:shape id="Resim 35" o:spid="_x0000_i1027" type="#_x0000_t75" alt="http://www.trafikkurallari.com/images/TrafikTanzim_YayaGiremez.gif" style="width:45pt;height:43.5pt;visibility:visible">
            <v:imagedata r:id="rId6" o:title=""/>
          </v:shape>
        </w:pict>
      </w:r>
      <w:r w:rsidRPr="00343E9F">
        <w:rPr>
          <w:rFonts w:ascii="Times New Roman" w:hAnsi="Times New Roman"/>
          <w:sz w:val="24"/>
          <w:szCs w:val="24"/>
        </w:rPr>
        <w:t xml:space="preserve">            </w:t>
      </w:r>
      <w:r w:rsidRPr="00FE3DF0">
        <w:rPr>
          <w:rFonts w:ascii="Times New Roman" w:hAnsi="Times New Roman"/>
          <w:noProof/>
          <w:sz w:val="24"/>
          <w:szCs w:val="24"/>
          <w:lang w:eastAsia="tr-TR"/>
        </w:rPr>
        <w:pict>
          <v:shape id="Resim 7" o:spid="_x0000_i1028" type="#_x0000_t75" alt="http://www.trafikkurallari.com/images/TehlikeUyari_YayaGecidi.gif" style="width:45pt;height:40.5pt;visibility:visible">
            <v:imagedata r:id="rId7" o:title=""/>
          </v:shape>
        </w:pict>
      </w:r>
      <w:r w:rsidRPr="00343E9F">
        <w:rPr>
          <w:rFonts w:ascii="Times New Roman" w:hAnsi="Times New Roman"/>
          <w:sz w:val="24"/>
          <w:szCs w:val="24"/>
        </w:rPr>
        <w:t xml:space="preserve">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3. Yaya kaldırımı sadece …………………….yürümesi için ayrılmıştır?  Yandaki boşluğa aşağıdaki kelimelerden hangisi gelmelidir?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Y</w:t>
      </w:r>
      <w:r w:rsidRPr="00343E9F">
        <w:rPr>
          <w:rFonts w:ascii="Times New Roman" w:hAnsi="Times New Roman"/>
          <w:sz w:val="24"/>
          <w:szCs w:val="24"/>
        </w:rPr>
        <w:t>ayaların           B. Öğrencilerin        C. Arabaların           D. Bisikletlerin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4. Aşağıdaki trafik levhasının anlamı hangisidir?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</w:t>
      </w:r>
      <w:r w:rsidRPr="00FE3DF0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9" type="#_x0000_t75" alt="http://www.trafikkurallari.com/images/TrafikTanzim_MotosikletDisindaMotorluTasitTrafigineKapaliyol.gif" style="width:32.25pt;height:34.5pt;visibility:visible">
            <v:imagedata r:id="rId5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A- O</w:t>
      </w:r>
      <w:r w:rsidRPr="00343E9F">
        <w:rPr>
          <w:rFonts w:ascii="Times New Roman" w:hAnsi="Times New Roman"/>
          <w:sz w:val="24"/>
          <w:szCs w:val="24"/>
        </w:rPr>
        <w:t>kul geçidi    B- Taşıt giremez       C-  Taşıt girebilir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D-  Y</w:t>
      </w:r>
      <w:r w:rsidRPr="00343E9F">
        <w:rPr>
          <w:rFonts w:ascii="Times New Roman" w:hAnsi="Times New Roman"/>
          <w:sz w:val="24"/>
          <w:szCs w:val="24"/>
        </w:rPr>
        <w:t>aya geçidi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5.Yaya kaldırımının </w:t>
      </w:r>
      <w:r w:rsidRPr="00343E9F">
        <w:rPr>
          <w:rFonts w:ascii="Times New Roman" w:hAnsi="Times New Roman"/>
          <w:sz w:val="24"/>
          <w:szCs w:val="24"/>
          <w:u w:val="single"/>
        </w:rPr>
        <w:t>olmadığı</w:t>
      </w:r>
      <w:r w:rsidRPr="00343E9F">
        <w:rPr>
          <w:rFonts w:ascii="Times New Roman" w:hAnsi="Times New Roman"/>
          <w:sz w:val="24"/>
          <w:szCs w:val="24"/>
        </w:rPr>
        <w:t xml:space="preserve"> yollarda yolun ne tarafından yürümeliyiz?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Yolun sağ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Yolun istediğimiz kenarından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Yolun sol kenarından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Yolun ortasındaki çizginin üzerinden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6. Yolun kenarında top oynayan bir grup arkadaşına ne dersin?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Bende oynayabilir miyim                               B. Yol kenarında oynamak tehlikelidir     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C. Benim topumla oynayalı daha güzel </w:t>
      </w:r>
      <w:r w:rsidRPr="00343E9F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 xml:space="preserve"> D.Çok güzel bir oyun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7.Yaya kaldırımında bisikletiyle gezen Selen’i öğretmeni durduruyor ve kaldırım girişindeki trafik işaretini gösteriyor. Öğretmeni Selen’e hangi trafik işaretini göstermiştir?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Yaya yolu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Bisiklet giremez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Üst geçit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Okul geçidi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8. Kaldırımı olmayan bir yolda gece vakti yürümek zorundaysak hangisini </w:t>
      </w:r>
      <w:r w:rsidRPr="00343E9F">
        <w:rPr>
          <w:rFonts w:ascii="Times New Roman" w:hAnsi="Times New Roman"/>
          <w:sz w:val="24"/>
          <w:szCs w:val="24"/>
          <w:u w:val="single"/>
        </w:rPr>
        <w:t>yapmamalıyız?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A. Açık renkli elbiseler giymeliyiz.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43E9F">
        <w:rPr>
          <w:rFonts w:ascii="Times New Roman" w:hAnsi="Times New Roman"/>
          <w:sz w:val="24"/>
          <w:szCs w:val="24"/>
        </w:rPr>
        <w:tab/>
        <w:t>B. Işığı yansıtan elbiseler giymeliyiz.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C. Bir el feneri kullanmalıyız.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D. Koyu renkli elbiseler giymeliyiz.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9.Aşağıdakilerden hangisi trafiği düzenlemek için kullanılan araçlardandır?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 xml:space="preserve"> 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A- cadde       B- sokak          C-trafik polisi           D- trafik ışıkları</w:t>
      </w:r>
    </w:p>
    <w:p w:rsidR="00D234E7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10. Sokağa göre daha geniş ve uzun olan yola ne denir?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A) mahalle      B)cadde             C)  geçit                    D)kara yolu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11.Aşağıdaki ışıklardan hangisi “</w:t>
      </w:r>
      <w:r w:rsidRPr="00343E9F">
        <w:rPr>
          <w:rFonts w:ascii="Times New Roman" w:hAnsi="Times New Roman"/>
          <w:sz w:val="24"/>
          <w:szCs w:val="24"/>
          <w:u w:val="single"/>
        </w:rPr>
        <w:t>dur</w:t>
      </w:r>
      <w:r w:rsidRPr="00343E9F">
        <w:rPr>
          <w:rFonts w:ascii="Times New Roman" w:hAnsi="Times New Roman"/>
          <w:sz w:val="24"/>
          <w:szCs w:val="24"/>
        </w:rPr>
        <w:t>” anlamını taşımaktadır?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sarı ışık            B. kırmızı ışık              C. turuncu ışık      D. yeşil ışık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12.Trafik akışını kesmemek için taşıt yolunun üstünden geçirilen köprü aşağıdakilerden hangisidir?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A.üst geçit        B.alt geçit           C.boğaz köprüsü               D.yaya kaldırımı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13. Şehirlerarası yolların iki yanındaki çakıl yada toprak yol aşağıdakilerden hangisidir?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A.banket           C.cadde             C.sokak                              D.taşıt yolu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14. Üzerinde “H” harfi olan aşağıdaki trafik işaret levhası hangisini bildirir?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8" o:spid="_x0000_s1026" type="#_x0000_t75" style="position:absolute;margin-left:.3pt;margin-top:0;width:36.55pt;height:35.55pt;z-index:-251658240;visibility:visible">
            <v:imagedata r:id="rId8" o:title=""/>
          </v:shape>
        </w:pict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  <w:t>A. Hayvan çıkabilir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B.Hayvanat bahçesi</w:t>
      </w:r>
      <w:r w:rsidRPr="00343E9F">
        <w:rPr>
          <w:rFonts w:ascii="Times New Roman" w:hAnsi="Times New Roman"/>
          <w:sz w:val="24"/>
          <w:szCs w:val="24"/>
        </w:rPr>
        <w:tab/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Hastane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D.Her şey olabilir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15. Aşağıdakilerden hangisi karşıdan karşıya geçişte </w:t>
      </w:r>
      <w:r w:rsidRPr="00343E9F">
        <w:rPr>
          <w:rFonts w:ascii="Times New Roman" w:hAnsi="Times New Roman"/>
          <w:b/>
          <w:sz w:val="24"/>
          <w:szCs w:val="24"/>
        </w:rPr>
        <w:t>yapılmaması gerekir?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A. Yaya geçitlerini kullanmalıyız.</w:t>
      </w:r>
      <w:r w:rsidRPr="00343E9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343E9F">
        <w:rPr>
          <w:rFonts w:ascii="Times New Roman" w:hAnsi="Times New Roman"/>
          <w:sz w:val="24"/>
          <w:szCs w:val="24"/>
        </w:rPr>
        <w:t>B. Araç gelmiyorsa kırmızı ışıkta geçebiliriz.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C. Alt geçitleri kullanmalıyız.             D. Trafik polisi varsa işaretlerine dikkat etmeliyiz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16. Aşağıdaki trafik işaret levhasının anlamı nedir?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Resim 3" o:spid="_x0000_s1027" type="#_x0000_t75" style="position:absolute;margin-left:.5pt;margin-top:-.3pt;width:49.45pt;height:44.25pt;z-index:-251659264;visibility:visible">
            <v:imagedata r:id="rId9" o:title="" cropbottom="20753f" cropright="14316f"/>
          </v:shape>
        </w:pict>
      </w:r>
      <w:r w:rsidRPr="00343E9F">
        <w:rPr>
          <w:rFonts w:ascii="Times New Roman" w:hAnsi="Times New Roman"/>
          <w:sz w:val="24"/>
          <w:szCs w:val="24"/>
        </w:rPr>
        <w:t xml:space="preserve">                       A. Dikkat</w:t>
      </w:r>
      <w:r w:rsidRPr="00343E9F">
        <w:rPr>
          <w:rFonts w:ascii="Times New Roman" w:hAnsi="Times New Roman"/>
          <w:sz w:val="24"/>
          <w:szCs w:val="24"/>
        </w:rPr>
        <w:tab/>
        <w:t xml:space="preserve">    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 xml:space="preserve">  B. Trafik kazası        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3E9F">
        <w:rPr>
          <w:rFonts w:ascii="Times New Roman" w:hAnsi="Times New Roman"/>
          <w:sz w:val="24"/>
          <w:szCs w:val="24"/>
        </w:rPr>
        <w:t xml:space="preserve">  C. Park yapılmaz    </w:t>
      </w:r>
      <w:r w:rsidRPr="00343E9F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343E9F">
        <w:rPr>
          <w:rFonts w:ascii="Times New Roman" w:hAnsi="Times New Roman"/>
          <w:sz w:val="24"/>
          <w:szCs w:val="24"/>
        </w:rPr>
        <w:t xml:space="preserve">D. Yaya geçidi 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17.Aşağıdaki trafik ışıklarının anlamını hangi öğrenci doğru biliyor?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ESİN:       Yeşil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geç, 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Kırmızı ışık: hazırlan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KUBİLAY:  Sarı ışık: dur, 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hazırlan, </w:t>
      </w:r>
      <w:r w:rsidRPr="00343E9F">
        <w:rPr>
          <w:rFonts w:ascii="Times New Roman" w:hAnsi="Times New Roman"/>
          <w:sz w:val="24"/>
          <w:szCs w:val="24"/>
        </w:rPr>
        <w:tab/>
        <w:t>Kırmızı ışık: geç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YUNUS:    Kırımızı ışık: dur,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 </w:t>
      </w:r>
      <w:r w:rsidRPr="00343E9F">
        <w:rPr>
          <w:rFonts w:ascii="Times New Roman" w:hAnsi="Times New Roman"/>
          <w:sz w:val="24"/>
          <w:szCs w:val="24"/>
        </w:rPr>
        <w:tab/>
        <w:t>Yeşil ışık: geç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ELİF:        Kırmızı ışık: geç, </w:t>
      </w:r>
      <w:r w:rsidRPr="00343E9F">
        <w:rPr>
          <w:rFonts w:ascii="Times New Roman" w:hAnsi="Times New Roman"/>
          <w:sz w:val="24"/>
          <w:szCs w:val="24"/>
        </w:rPr>
        <w:tab/>
        <w:t xml:space="preserve"> Sarı ışık: hazırlan,</w:t>
      </w:r>
      <w:r w:rsidRPr="00343E9F">
        <w:rPr>
          <w:rFonts w:ascii="Times New Roman" w:hAnsi="Times New Roman"/>
          <w:sz w:val="24"/>
          <w:szCs w:val="24"/>
        </w:rPr>
        <w:tab/>
        <w:t xml:space="preserve"> Yeşil ışık: geç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A. ELİF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B. KUBİLAY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C. ESİN</w:t>
      </w:r>
      <w:r w:rsidRPr="00343E9F">
        <w:rPr>
          <w:rFonts w:ascii="Times New Roman" w:hAnsi="Times New Roman"/>
          <w:sz w:val="24"/>
          <w:szCs w:val="24"/>
        </w:rPr>
        <w:tab/>
      </w:r>
      <w:r w:rsidRPr="00343E9F">
        <w:rPr>
          <w:rFonts w:ascii="Times New Roman" w:hAnsi="Times New Roman"/>
          <w:sz w:val="24"/>
          <w:szCs w:val="24"/>
        </w:rPr>
        <w:tab/>
        <w:t>D. YUNUS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18.Aşağıdakilerden hangisi kara yolu  ulaşımı aracıdır?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43E9F">
        <w:rPr>
          <w:rFonts w:ascii="Times New Roman" w:hAnsi="Times New Roman"/>
          <w:sz w:val="24"/>
          <w:szCs w:val="24"/>
        </w:rPr>
        <w:t>A.uçak     B.gemi        C.otobüs           D.feribot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19.Trafiği düzenlemekle görevli kişi kimdir?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A) yayalar      B) sürücüler       C) trafik polisi          D) güvenlik görevlisi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20. Karşıdan karşıya geçişlerde hangisi güvenli bir yol değildir?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A. Arabaların önünden veya arkasından hızla geçmek.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B. Y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aya kaldırımının bulunduğu yerden geçmek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C. Ü</w:t>
      </w: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st veya altgeçitlerden geçmek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</w:pPr>
      <w:r w:rsidRPr="00343E9F">
        <w:rPr>
          <w:rFonts w:ascii="Times New Roman" w:hAnsi="Times New Roman"/>
          <w:color w:val="4F473F"/>
          <w:spacing w:val="4"/>
          <w:sz w:val="24"/>
          <w:szCs w:val="24"/>
          <w:lang w:eastAsia="tr-TR"/>
        </w:rPr>
        <w:t>D. Trafik ışıklarının olduğu yerlerden geçmek</w:t>
      </w: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</w:p>
    <w:p w:rsidR="00D234E7" w:rsidRPr="00343E9F" w:rsidRDefault="00D234E7" w:rsidP="00343E9F">
      <w:pPr>
        <w:pStyle w:val="NoSpacing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>NOT: Her soru 5 puandır.</w:t>
      </w:r>
    </w:p>
    <w:p w:rsidR="00D234E7" w:rsidRPr="00343E9F" w:rsidRDefault="00D234E7" w:rsidP="00343E9F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343E9F">
        <w:rPr>
          <w:rFonts w:ascii="Times New Roman" w:hAnsi="Times New Roman"/>
          <w:sz w:val="24"/>
          <w:szCs w:val="24"/>
        </w:rPr>
        <w:t xml:space="preserve">BAŞARILAR DİLERİM </w:t>
      </w:r>
    </w:p>
    <w:p w:rsidR="00D234E7" w:rsidRDefault="00D234E7" w:rsidP="00BA734D">
      <w:pPr>
        <w:jc w:val="center"/>
        <w:rPr>
          <w:b/>
          <w:i/>
          <w:color w:val="FF000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hyperlink r:id="rId10" w:history="1">
        <w:r>
          <w:rPr>
            <w:rStyle w:val="Hyperlink"/>
            <w:b/>
            <w:i/>
            <w:color w:val="FF0000"/>
          </w:rPr>
          <w:t>www.sorubak.com</w:t>
        </w:r>
      </w:hyperlink>
    </w:p>
    <w:p w:rsidR="00D234E7" w:rsidRDefault="00D234E7" w:rsidP="00BA734D">
      <w:pPr>
        <w:jc w:val="center"/>
        <w:rPr>
          <w:b/>
          <w:i/>
          <w:color w:val="0000FF"/>
          <w:sz w:val="20"/>
          <w:szCs w:val="20"/>
        </w:rPr>
      </w:pPr>
      <w:r>
        <w:rPr>
          <w:b/>
          <w:i/>
          <w:color w:val="0000FF"/>
          <w:sz w:val="20"/>
          <w:szCs w:val="20"/>
        </w:rPr>
        <w:t>(Ücretsiz ve Üyeliksiz Dosya İndirme Keyfi Yaşayın)</w:t>
      </w:r>
    </w:p>
    <w:p w:rsidR="00D234E7" w:rsidRPr="00343E9F" w:rsidRDefault="00D234E7"/>
    <w:sectPr w:rsidR="00D234E7" w:rsidRPr="00343E9F" w:rsidSect="0066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E9F"/>
    <w:rsid w:val="00343E9F"/>
    <w:rsid w:val="00421AB9"/>
    <w:rsid w:val="00663658"/>
    <w:rsid w:val="00B95494"/>
    <w:rsid w:val="00BA734D"/>
    <w:rsid w:val="00C26FB9"/>
    <w:rsid w:val="00D234E7"/>
    <w:rsid w:val="00D36F83"/>
    <w:rsid w:val="00DD34C4"/>
    <w:rsid w:val="00FE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E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43E9F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3E9F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3E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A73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629</Words>
  <Characters>3588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zalim</dc:creator>
  <cp:keywords/>
  <dc:description/>
  <cp:lastModifiedBy>edanur</cp:lastModifiedBy>
  <cp:revision>5</cp:revision>
  <dcterms:created xsi:type="dcterms:W3CDTF">2009-10-29T13:19:00Z</dcterms:created>
  <dcterms:modified xsi:type="dcterms:W3CDTF">2010-11-28T17:12:00Z</dcterms:modified>
</cp:coreProperties>
</file>