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649" w:rsidRDefault="00E06649" w:rsidP="004E5B8D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HAYAT BİLGİSİ </w:t>
      </w:r>
    </w:p>
    <w:p w:rsidR="00E06649" w:rsidRPr="002C69FE" w:rsidRDefault="00E06649" w:rsidP="004E5B8D">
      <w:pPr>
        <w:rPr>
          <w:b/>
          <w:sz w:val="22"/>
          <w:szCs w:val="22"/>
        </w:rPr>
      </w:pPr>
      <w:r w:rsidRPr="002C69FE">
        <w:rPr>
          <w:b/>
          <w:sz w:val="22"/>
          <w:szCs w:val="22"/>
        </w:rPr>
        <w:t>1)T.B.M.M. nerede ve hangi tarihte açılmıştır?</w:t>
      </w:r>
    </w:p>
    <w:p w:rsidR="00E06649" w:rsidRDefault="00E06649" w:rsidP="004E5B8D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4044B0">
        <w:rPr>
          <w:sz w:val="22"/>
          <w:szCs w:val="22"/>
        </w:rPr>
        <w:t xml:space="preserve">A)Ankara’da 23 Nisan 1923’te   </w:t>
      </w:r>
    </w:p>
    <w:p w:rsidR="00E06649" w:rsidRDefault="00E06649" w:rsidP="004E5B8D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4044B0">
        <w:rPr>
          <w:sz w:val="22"/>
          <w:szCs w:val="22"/>
        </w:rPr>
        <w:t>B)İstanbul’da 23 Nisan 1923’te</w:t>
      </w:r>
      <w:r>
        <w:rPr>
          <w:sz w:val="22"/>
          <w:szCs w:val="22"/>
        </w:rPr>
        <w:t xml:space="preserve">    </w:t>
      </w:r>
    </w:p>
    <w:p w:rsidR="00E06649" w:rsidRDefault="00E06649" w:rsidP="004E5B8D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4044B0">
        <w:rPr>
          <w:sz w:val="22"/>
          <w:szCs w:val="22"/>
        </w:rPr>
        <w:t>C)Ankara’da  23 Nisan 1920’de</w:t>
      </w:r>
    </w:p>
    <w:p w:rsidR="00E06649" w:rsidRDefault="00E06649" w:rsidP="004E5B8D"/>
    <w:p w:rsidR="00E06649" w:rsidRPr="002C69FE" w:rsidRDefault="00E06649" w:rsidP="004E5B8D">
      <w:pPr>
        <w:rPr>
          <w:b/>
          <w:sz w:val="22"/>
          <w:szCs w:val="22"/>
        </w:rPr>
      </w:pPr>
      <w:r w:rsidRPr="002C69FE">
        <w:rPr>
          <w:b/>
          <w:sz w:val="22"/>
          <w:szCs w:val="22"/>
        </w:rPr>
        <w:t>2. Eskiden devletimizin adı ne idi?</w:t>
      </w: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sz w:val="22"/>
          <w:szCs w:val="22"/>
        </w:rPr>
        <w:t xml:space="preserve">  a) Türkiye Cumhuriyeti     c) Anadolu</w:t>
      </w: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sz w:val="22"/>
          <w:szCs w:val="22"/>
        </w:rPr>
        <w:t xml:space="preserve">             b) Osmanlı Devleti</w:t>
      </w:r>
    </w:p>
    <w:p w:rsidR="00E06649" w:rsidRPr="002C69FE" w:rsidRDefault="00E06649" w:rsidP="004E5B8D">
      <w:pPr>
        <w:rPr>
          <w:sz w:val="22"/>
          <w:szCs w:val="22"/>
        </w:rPr>
      </w:pPr>
    </w:p>
    <w:p w:rsidR="00E06649" w:rsidRPr="002C69FE" w:rsidRDefault="00E06649" w:rsidP="004E5B8D">
      <w:pPr>
        <w:rPr>
          <w:b/>
          <w:sz w:val="22"/>
          <w:szCs w:val="22"/>
        </w:rPr>
      </w:pPr>
      <w:r w:rsidRPr="002C69FE">
        <w:rPr>
          <w:b/>
          <w:sz w:val="22"/>
          <w:szCs w:val="22"/>
        </w:rPr>
        <w:t>3.Atatürk Samsun’a ne zaman çıkmıştır?</w:t>
      </w: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sz w:val="22"/>
          <w:szCs w:val="22"/>
        </w:rPr>
        <w:t xml:space="preserve">   a) 29 Ekim 1923’te           b) 19 Mayıs 1919’da</w:t>
      </w: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sz w:val="22"/>
          <w:szCs w:val="22"/>
        </w:rPr>
        <w:t xml:space="preserve">                       c) 23 Nisan </w:t>
      </w:r>
      <w:smartTag w:uri="urn:schemas-microsoft-com:office:smarttags" w:element="metricconverter">
        <w:smartTagPr>
          <w:attr w:name="ProductID" w:val="1920’"/>
        </w:smartTagPr>
        <w:r w:rsidRPr="002C69FE">
          <w:rPr>
            <w:sz w:val="22"/>
            <w:szCs w:val="22"/>
          </w:rPr>
          <w:t>1920’</w:t>
        </w:r>
      </w:smartTag>
      <w:r w:rsidRPr="002C69FE">
        <w:rPr>
          <w:sz w:val="22"/>
          <w:szCs w:val="22"/>
        </w:rPr>
        <w:t xml:space="preserve"> de</w:t>
      </w:r>
    </w:p>
    <w:p w:rsidR="00E06649" w:rsidRPr="002C69FE" w:rsidRDefault="00E06649" w:rsidP="004E5B8D">
      <w:pPr>
        <w:rPr>
          <w:b/>
          <w:sz w:val="22"/>
          <w:szCs w:val="22"/>
        </w:rPr>
      </w:pPr>
      <w:r w:rsidRPr="002C69FE">
        <w:rPr>
          <w:b/>
          <w:sz w:val="22"/>
          <w:szCs w:val="22"/>
        </w:rPr>
        <w:t>4. Kurtuluş Savaşı hangi olayla başladı?</w:t>
      </w: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sz w:val="22"/>
          <w:szCs w:val="22"/>
        </w:rPr>
        <w:t xml:space="preserve">   a) TBMM’ nin açılması ile</w:t>
      </w: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sz w:val="22"/>
          <w:szCs w:val="22"/>
        </w:rPr>
        <w:t xml:space="preserve">  b) Atatürk’ün Samsun’a çıkması ile</w:t>
      </w: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sz w:val="22"/>
          <w:szCs w:val="22"/>
        </w:rPr>
        <w:t xml:space="preserve">  c) Cumhuriyetin ilanı ile</w:t>
      </w:r>
    </w:p>
    <w:p w:rsidR="00E06649" w:rsidRPr="002C69FE" w:rsidRDefault="00E06649" w:rsidP="004E5B8D">
      <w:pPr>
        <w:rPr>
          <w:sz w:val="22"/>
          <w:szCs w:val="22"/>
        </w:rPr>
      </w:pPr>
    </w:p>
    <w:p w:rsidR="00E06649" w:rsidRPr="002C69FE" w:rsidRDefault="00E06649" w:rsidP="004E5B8D">
      <w:pPr>
        <w:rPr>
          <w:b/>
          <w:sz w:val="22"/>
          <w:szCs w:val="22"/>
        </w:rPr>
      </w:pPr>
      <w:r w:rsidRPr="002C69FE">
        <w:rPr>
          <w:b/>
          <w:sz w:val="22"/>
          <w:szCs w:val="22"/>
        </w:rPr>
        <w:t>5. Hangisi Atatürk’ün önderliğinde yapılan yeniliklerden biridir?</w:t>
      </w: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sz w:val="22"/>
          <w:szCs w:val="22"/>
        </w:rPr>
        <w:t xml:space="preserve">   a) Kılık kıyafette yenilik yapıldı</w:t>
      </w: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sz w:val="22"/>
          <w:szCs w:val="22"/>
        </w:rPr>
        <w:t xml:space="preserve">   b) Arap harfleri kabul edildi.</w:t>
      </w: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sz w:val="22"/>
          <w:szCs w:val="22"/>
        </w:rPr>
        <w:t xml:space="preserve">   c) Soyadı Yasası kaldırıldı.</w:t>
      </w:r>
    </w:p>
    <w:p w:rsidR="00E06649" w:rsidRPr="002C69FE" w:rsidRDefault="00E06649" w:rsidP="004E5B8D">
      <w:pPr>
        <w:rPr>
          <w:sz w:val="22"/>
          <w:szCs w:val="22"/>
        </w:rPr>
      </w:pPr>
    </w:p>
    <w:p w:rsidR="00E06649" w:rsidRPr="002C69FE" w:rsidRDefault="00E06649" w:rsidP="004E5B8D">
      <w:pPr>
        <w:rPr>
          <w:b/>
          <w:sz w:val="22"/>
          <w:szCs w:val="22"/>
        </w:rPr>
      </w:pPr>
      <w:r w:rsidRPr="002C69FE">
        <w:rPr>
          <w:b/>
          <w:sz w:val="22"/>
          <w:szCs w:val="22"/>
        </w:rPr>
        <w:t>6.Cumhuriyet hangi tarihte ilan edildi?</w:t>
      </w: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sz w:val="22"/>
          <w:szCs w:val="22"/>
        </w:rPr>
        <w:t xml:space="preserve">    a)23 Nisan 1923       b) 30 Ağustos 1922</w:t>
      </w:r>
    </w:p>
    <w:p w:rsidR="00E06649" w:rsidRDefault="00E06649" w:rsidP="004E5B8D">
      <w:r w:rsidRPr="002C69FE">
        <w:rPr>
          <w:sz w:val="22"/>
          <w:szCs w:val="22"/>
        </w:rPr>
        <w:t xml:space="preserve">                   c) 29 Ekim 1923</w:t>
      </w:r>
    </w:p>
    <w:p w:rsidR="00E06649" w:rsidRDefault="00E06649" w:rsidP="004E5B8D"/>
    <w:p w:rsidR="00E06649" w:rsidRPr="002C69FE" w:rsidRDefault="00E06649" w:rsidP="004E5B8D">
      <w:pPr>
        <w:rPr>
          <w:b/>
          <w:sz w:val="22"/>
          <w:szCs w:val="22"/>
        </w:rPr>
      </w:pPr>
      <w:r w:rsidRPr="002C69FE">
        <w:rPr>
          <w:b/>
          <w:sz w:val="22"/>
          <w:szCs w:val="22"/>
        </w:rPr>
        <w:t>7.Atatürk, 1881 yılında……………doğdu” cümlesi hangi kelime ile tamamlanır?</w:t>
      </w:r>
    </w:p>
    <w:p w:rsidR="00E06649" w:rsidRDefault="00E06649" w:rsidP="004E5B8D">
      <w:r w:rsidRPr="002C69FE">
        <w:rPr>
          <w:sz w:val="22"/>
          <w:szCs w:val="22"/>
        </w:rPr>
        <w:t xml:space="preserve">     a) Ankara      b) Selanik         c) İstanbul</w:t>
      </w:r>
    </w:p>
    <w:p w:rsidR="00E06649" w:rsidRDefault="00E06649" w:rsidP="004E5B8D"/>
    <w:p w:rsidR="00E06649" w:rsidRPr="002C69FE" w:rsidRDefault="00E06649" w:rsidP="004E5B8D">
      <w:pPr>
        <w:rPr>
          <w:b/>
        </w:rPr>
      </w:pPr>
      <w:r w:rsidRPr="002C69FE">
        <w:rPr>
          <w:b/>
        </w:rPr>
        <w:t>Doğru bilgi verilen cümlelerin başına “ D “ yanlış bilgi verilenlere “Y” yazınız.</w:t>
      </w:r>
    </w:p>
    <w:p w:rsidR="00E06649" w:rsidRDefault="00E06649" w:rsidP="004E5B8D"/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b/>
          <w:sz w:val="22"/>
          <w:szCs w:val="22"/>
        </w:rPr>
        <w:t>8.</w:t>
      </w:r>
      <w:r w:rsidRPr="002C69FE">
        <w:rPr>
          <w:sz w:val="22"/>
          <w:szCs w:val="22"/>
        </w:rPr>
        <w:t xml:space="preserve">   (    ) İlk cumhurbaşkanımız Mustafa Kemal Atatürk’tür</w:t>
      </w:r>
    </w:p>
    <w:p w:rsidR="00E06649" w:rsidRDefault="00E06649" w:rsidP="004E5B8D">
      <w:pPr>
        <w:rPr>
          <w:b/>
          <w:sz w:val="22"/>
          <w:szCs w:val="22"/>
        </w:rPr>
      </w:pP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b/>
          <w:sz w:val="22"/>
          <w:szCs w:val="22"/>
        </w:rPr>
        <w:t>9</w:t>
      </w:r>
      <w:r w:rsidRPr="002C69FE">
        <w:rPr>
          <w:sz w:val="22"/>
          <w:szCs w:val="22"/>
        </w:rPr>
        <w:t>.   (    ) İlk TBMM 19 Mayıs 1919’da açıldı.</w:t>
      </w:r>
    </w:p>
    <w:p w:rsidR="00E06649" w:rsidRDefault="00E06649" w:rsidP="004E5B8D">
      <w:pPr>
        <w:rPr>
          <w:b/>
          <w:sz w:val="22"/>
          <w:szCs w:val="22"/>
        </w:rPr>
      </w:pP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b/>
          <w:sz w:val="22"/>
          <w:szCs w:val="22"/>
        </w:rPr>
        <w:t>10.</w:t>
      </w:r>
      <w:r w:rsidRPr="002C69FE">
        <w:rPr>
          <w:sz w:val="22"/>
          <w:szCs w:val="22"/>
        </w:rPr>
        <w:t xml:space="preserve"> (    ) Cumhuriyetin ilan edildiği günü Zafer Bayramı olarak kutluyoruz.</w:t>
      </w:r>
    </w:p>
    <w:p w:rsidR="00E06649" w:rsidRDefault="00E06649" w:rsidP="004E5B8D">
      <w:pPr>
        <w:rPr>
          <w:b/>
          <w:sz w:val="22"/>
          <w:szCs w:val="22"/>
        </w:rPr>
      </w:pP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b/>
          <w:sz w:val="22"/>
          <w:szCs w:val="22"/>
        </w:rPr>
        <w:t>11</w:t>
      </w:r>
      <w:r w:rsidRPr="002C69FE">
        <w:rPr>
          <w:sz w:val="22"/>
          <w:szCs w:val="22"/>
        </w:rPr>
        <w:t>. (    ) Atatürk’ün Amasya’ya çıkması ile Kurtuluş Savaşı başladı.</w:t>
      </w:r>
    </w:p>
    <w:p w:rsidR="00E06649" w:rsidRDefault="00E06649" w:rsidP="004E5B8D">
      <w:pPr>
        <w:rPr>
          <w:b/>
          <w:sz w:val="22"/>
          <w:szCs w:val="22"/>
        </w:rPr>
      </w:pP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b/>
          <w:sz w:val="22"/>
          <w:szCs w:val="22"/>
        </w:rPr>
        <w:t>12.</w:t>
      </w:r>
      <w:r w:rsidRPr="002C69FE">
        <w:rPr>
          <w:sz w:val="22"/>
          <w:szCs w:val="22"/>
        </w:rPr>
        <w:t xml:space="preserve"> (    )Atatürk çocukları çok severdi.</w:t>
      </w:r>
    </w:p>
    <w:p w:rsidR="00E06649" w:rsidRDefault="00E06649" w:rsidP="004E5B8D"/>
    <w:p w:rsidR="00E06649" w:rsidRPr="002C69FE" w:rsidRDefault="00E06649" w:rsidP="004E5B8D">
      <w:pPr>
        <w:rPr>
          <w:b/>
        </w:rPr>
      </w:pPr>
      <w:r w:rsidRPr="002C69FE">
        <w:rPr>
          <w:b/>
        </w:rPr>
        <w:t>Verilen sözcüklerden uygun olanını yazıp cümleleri tamamlayınız.</w:t>
      </w: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sz w:val="22"/>
          <w:szCs w:val="22"/>
        </w:rPr>
        <w:t>-hazır ol            -cumhuriyet            -19 Mayıs 1919</w:t>
      </w: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sz w:val="22"/>
          <w:szCs w:val="22"/>
        </w:rPr>
        <w:t xml:space="preserve">      -23 Nisan 1920              - 29 Ekim 1923</w:t>
      </w:r>
    </w:p>
    <w:p w:rsidR="00E06649" w:rsidRDefault="00E06649" w:rsidP="004E5B8D">
      <w:r>
        <w:t xml:space="preserve"> </w:t>
      </w: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b/>
          <w:sz w:val="22"/>
          <w:szCs w:val="22"/>
        </w:rPr>
        <w:t>13.</w:t>
      </w:r>
      <w:r w:rsidRPr="002C69FE">
        <w:rPr>
          <w:sz w:val="22"/>
          <w:szCs w:val="22"/>
        </w:rPr>
        <w:t xml:space="preserve"> Cumhuriyet…………………….’te ilan edildi.</w:t>
      </w:r>
    </w:p>
    <w:p w:rsidR="00E06649" w:rsidRDefault="00E06649" w:rsidP="004E5B8D">
      <w:pPr>
        <w:rPr>
          <w:b/>
          <w:sz w:val="22"/>
          <w:szCs w:val="22"/>
        </w:rPr>
      </w:pPr>
    </w:p>
    <w:p w:rsidR="00E06649" w:rsidRPr="002C69FE" w:rsidRDefault="00E06649" w:rsidP="004E5B8D">
      <w:pPr>
        <w:rPr>
          <w:sz w:val="22"/>
          <w:szCs w:val="22"/>
        </w:rPr>
      </w:pPr>
      <w:r w:rsidRPr="002C69FE">
        <w:rPr>
          <w:b/>
          <w:sz w:val="22"/>
          <w:szCs w:val="22"/>
        </w:rPr>
        <w:t>14.</w:t>
      </w:r>
      <w:r w:rsidRPr="002C69FE">
        <w:rPr>
          <w:sz w:val="22"/>
          <w:szCs w:val="22"/>
        </w:rPr>
        <w:t xml:space="preserve"> İstiklal Marşı’nı dinlerken ……….....duruşunda dururuz.</w:t>
      </w:r>
    </w:p>
    <w:p w:rsidR="00E06649" w:rsidRDefault="00E06649" w:rsidP="004E5B8D">
      <w:pPr>
        <w:rPr>
          <w:b/>
          <w:sz w:val="22"/>
          <w:szCs w:val="22"/>
        </w:rPr>
      </w:pPr>
    </w:p>
    <w:p w:rsidR="00E06649" w:rsidRDefault="00E06649" w:rsidP="004E5B8D">
      <w:pPr>
        <w:rPr>
          <w:sz w:val="22"/>
          <w:szCs w:val="22"/>
        </w:rPr>
      </w:pPr>
      <w:r w:rsidRPr="002C69FE">
        <w:rPr>
          <w:b/>
          <w:sz w:val="22"/>
          <w:szCs w:val="22"/>
        </w:rPr>
        <w:t>15</w:t>
      </w:r>
      <w:r w:rsidRPr="002C69FE">
        <w:rPr>
          <w:sz w:val="22"/>
          <w:szCs w:val="22"/>
        </w:rPr>
        <w:t>. Atatürk,…………………..Samsun’a ayak bastı.</w:t>
      </w:r>
    </w:p>
    <w:p w:rsidR="00E06649" w:rsidRDefault="00E06649" w:rsidP="004E5B8D">
      <w:pPr>
        <w:rPr>
          <w:b/>
          <w:sz w:val="22"/>
          <w:szCs w:val="22"/>
        </w:rPr>
      </w:pPr>
    </w:p>
    <w:p w:rsidR="00E06649" w:rsidRDefault="00E06649" w:rsidP="004E5B8D">
      <w:pPr>
        <w:rPr>
          <w:sz w:val="22"/>
          <w:szCs w:val="22"/>
        </w:rPr>
      </w:pPr>
      <w:r w:rsidRPr="002C69FE">
        <w:rPr>
          <w:b/>
          <w:sz w:val="22"/>
          <w:szCs w:val="22"/>
        </w:rPr>
        <w:t>16.</w:t>
      </w:r>
      <w:r>
        <w:rPr>
          <w:sz w:val="22"/>
          <w:szCs w:val="22"/>
        </w:rPr>
        <w:t xml:space="preserve"> ……………………….en iyi yönetim şeklidir.</w:t>
      </w:r>
    </w:p>
    <w:p w:rsidR="00E06649" w:rsidRDefault="00E06649" w:rsidP="004E5B8D">
      <w:pPr>
        <w:rPr>
          <w:b/>
          <w:sz w:val="22"/>
          <w:szCs w:val="22"/>
        </w:rPr>
      </w:pPr>
    </w:p>
    <w:p w:rsidR="00E06649" w:rsidRDefault="00E06649" w:rsidP="004E5B8D">
      <w:pPr>
        <w:rPr>
          <w:sz w:val="22"/>
          <w:szCs w:val="22"/>
        </w:rPr>
      </w:pPr>
      <w:r w:rsidRPr="002C69FE">
        <w:rPr>
          <w:b/>
          <w:sz w:val="22"/>
          <w:szCs w:val="22"/>
        </w:rPr>
        <w:t>17</w:t>
      </w:r>
      <w:r>
        <w:rPr>
          <w:sz w:val="22"/>
          <w:szCs w:val="22"/>
        </w:rPr>
        <w:t>. TBMM……………………..tarihinde açıldı.</w:t>
      </w:r>
    </w:p>
    <w:p w:rsidR="00E06649" w:rsidRDefault="00E06649" w:rsidP="002C69FE">
      <w:pPr>
        <w:rPr>
          <w:b/>
          <w:sz w:val="22"/>
          <w:szCs w:val="22"/>
        </w:rPr>
      </w:pPr>
    </w:p>
    <w:p w:rsidR="00E06649" w:rsidRPr="002C69FE" w:rsidRDefault="00E06649" w:rsidP="002C69FE">
      <w:pPr>
        <w:rPr>
          <w:b/>
          <w:sz w:val="22"/>
          <w:szCs w:val="22"/>
        </w:rPr>
      </w:pPr>
      <w:r w:rsidRPr="002C69FE">
        <w:rPr>
          <w:b/>
          <w:sz w:val="22"/>
          <w:szCs w:val="22"/>
        </w:rPr>
        <w:t>18. İlk Cumhurbaşkanımız kimdir?</w:t>
      </w:r>
    </w:p>
    <w:p w:rsidR="00E06649" w:rsidRDefault="00E06649" w:rsidP="002C69FE">
      <w:pPr>
        <w:rPr>
          <w:sz w:val="22"/>
          <w:szCs w:val="22"/>
        </w:rPr>
      </w:pPr>
      <w:r>
        <w:rPr>
          <w:sz w:val="22"/>
          <w:szCs w:val="22"/>
        </w:rPr>
        <w:t>A)Atatürk        B) Abdullah GÜL</w:t>
      </w:r>
      <w:r w:rsidRPr="004044B0">
        <w:rPr>
          <w:sz w:val="22"/>
          <w:szCs w:val="22"/>
        </w:rPr>
        <w:t xml:space="preserve">     C)</w:t>
      </w:r>
      <w:r>
        <w:rPr>
          <w:sz w:val="22"/>
          <w:szCs w:val="22"/>
        </w:rPr>
        <w:t>İsmet İnönü</w:t>
      </w:r>
    </w:p>
    <w:p w:rsidR="00E06649" w:rsidRDefault="00E06649" w:rsidP="002C69FE">
      <w:pPr>
        <w:rPr>
          <w:sz w:val="22"/>
          <w:szCs w:val="22"/>
        </w:rPr>
      </w:pPr>
    </w:p>
    <w:p w:rsidR="00E06649" w:rsidRPr="002C69FE" w:rsidRDefault="00E06649" w:rsidP="002C69FE">
      <w:pPr>
        <w:rPr>
          <w:b/>
          <w:sz w:val="22"/>
          <w:szCs w:val="22"/>
        </w:rPr>
      </w:pPr>
      <w:r w:rsidRPr="002C69FE">
        <w:rPr>
          <w:b/>
          <w:sz w:val="22"/>
          <w:szCs w:val="22"/>
        </w:rPr>
        <w:t>19. Aşağıdakilerden hangisi Atatürk’ün kişisel özelliklerinden değildir?</w:t>
      </w:r>
    </w:p>
    <w:p w:rsidR="00E06649" w:rsidRPr="004044B0" w:rsidRDefault="00E06649" w:rsidP="002C69FE">
      <w:pPr>
        <w:rPr>
          <w:sz w:val="22"/>
          <w:szCs w:val="22"/>
        </w:rPr>
      </w:pPr>
      <w:r w:rsidRPr="004044B0">
        <w:rPr>
          <w:sz w:val="22"/>
          <w:szCs w:val="22"/>
        </w:rPr>
        <w:t xml:space="preserve">A)Vatanını ve ulusunu çok sevmesi.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                                   </w:t>
      </w:r>
      <w:r w:rsidRPr="004044B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       </w:t>
      </w:r>
      <w:r w:rsidRPr="004044B0">
        <w:rPr>
          <w:sz w:val="22"/>
          <w:szCs w:val="22"/>
        </w:rPr>
        <w:t>B)Türk ve dünya uluslarına önder olması.</w:t>
      </w:r>
    </w:p>
    <w:p w:rsidR="00E06649" w:rsidRDefault="00E06649" w:rsidP="002C69FE">
      <w:pPr>
        <w:rPr>
          <w:sz w:val="22"/>
          <w:szCs w:val="22"/>
        </w:rPr>
      </w:pPr>
      <w:r w:rsidRPr="004044B0">
        <w:rPr>
          <w:sz w:val="22"/>
          <w:szCs w:val="22"/>
        </w:rPr>
        <w:t>C)Başkalarının düşüncelerine önem vermemesi.</w:t>
      </w:r>
    </w:p>
    <w:p w:rsidR="00E06649" w:rsidRDefault="00E06649" w:rsidP="002C69FE">
      <w:pPr>
        <w:rPr>
          <w:sz w:val="22"/>
          <w:szCs w:val="22"/>
        </w:rPr>
      </w:pPr>
    </w:p>
    <w:p w:rsidR="00E06649" w:rsidRPr="002C69FE" w:rsidRDefault="00E06649" w:rsidP="002C69FE">
      <w:pPr>
        <w:rPr>
          <w:b/>
          <w:sz w:val="22"/>
          <w:szCs w:val="22"/>
        </w:rPr>
      </w:pPr>
      <w:r w:rsidRPr="002C69FE">
        <w:rPr>
          <w:b/>
          <w:sz w:val="22"/>
          <w:szCs w:val="22"/>
        </w:rPr>
        <w:t>20. Aşağıdakilerden hangisi cumhuriyet yönetiminin özelliği değildir?</w:t>
      </w:r>
    </w:p>
    <w:p w:rsidR="00E06649" w:rsidRPr="004044B0" w:rsidRDefault="00E06649" w:rsidP="002C69FE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4044B0">
        <w:rPr>
          <w:sz w:val="22"/>
          <w:szCs w:val="22"/>
        </w:rPr>
        <w:t>A)Ülkede demokrasinin hâkim olması.</w:t>
      </w:r>
    </w:p>
    <w:p w:rsidR="00E06649" w:rsidRPr="004044B0" w:rsidRDefault="00E06649" w:rsidP="002C69FE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4044B0">
        <w:rPr>
          <w:sz w:val="22"/>
          <w:szCs w:val="22"/>
        </w:rPr>
        <w:t>B)Yasaları halkın çıkarması.</w:t>
      </w:r>
    </w:p>
    <w:p w:rsidR="00E06649" w:rsidRPr="004044B0" w:rsidRDefault="00E06649" w:rsidP="002C69FE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4044B0">
        <w:rPr>
          <w:sz w:val="22"/>
          <w:szCs w:val="22"/>
        </w:rPr>
        <w:t xml:space="preserve">C)Ülkeyi yöneten kişilerin halkın oylarıyla belirlenmesi. </w:t>
      </w:r>
    </w:p>
    <w:p w:rsidR="00E06649" w:rsidRPr="004044B0" w:rsidRDefault="00E06649" w:rsidP="002C69FE">
      <w:pPr>
        <w:rPr>
          <w:sz w:val="22"/>
          <w:szCs w:val="22"/>
        </w:rPr>
      </w:pPr>
    </w:p>
    <w:p w:rsidR="00E06649" w:rsidRPr="007262E8" w:rsidRDefault="00E06649" w:rsidP="002C69FE">
      <w:pPr>
        <w:rPr>
          <w:b/>
          <w:sz w:val="22"/>
          <w:szCs w:val="22"/>
        </w:rPr>
      </w:pPr>
      <w:r w:rsidRPr="007262E8">
        <w:rPr>
          <w:b/>
          <w:sz w:val="22"/>
          <w:szCs w:val="22"/>
        </w:rPr>
        <w:t>21. Devletimizin adı hangi seçenekte doğru verilmiştir?</w:t>
      </w:r>
    </w:p>
    <w:p w:rsidR="00E06649" w:rsidRDefault="00E06649" w:rsidP="002C69FE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044B0">
        <w:rPr>
          <w:sz w:val="22"/>
          <w:szCs w:val="22"/>
        </w:rPr>
        <w:t xml:space="preserve">A)Türkiye Devleti      </w:t>
      </w:r>
    </w:p>
    <w:p w:rsidR="00E06649" w:rsidRDefault="00E06649" w:rsidP="002C69FE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044B0">
        <w:rPr>
          <w:sz w:val="22"/>
          <w:szCs w:val="22"/>
        </w:rPr>
        <w:t xml:space="preserve">B)Anadolu Türk Devleti   </w:t>
      </w:r>
    </w:p>
    <w:p w:rsidR="00E06649" w:rsidRDefault="00E06649" w:rsidP="002C69FE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4044B0">
        <w:rPr>
          <w:sz w:val="22"/>
          <w:szCs w:val="22"/>
        </w:rPr>
        <w:t>C)Türkiye Cumhuriyeti Devleti</w:t>
      </w:r>
    </w:p>
    <w:p w:rsidR="00E06649" w:rsidRPr="004044B0" w:rsidRDefault="00E06649" w:rsidP="002C69FE">
      <w:pPr>
        <w:rPr>
          <w:sz w:val="22"/>
          <w:szCs w:val="22"/>
        </w:rPr>
      </w:pPr>
    </w:p>
    <w:p w:rsidR="00E06649" w:rsidRPr="007262E8" w:rsidRDefault="00E06649" w:rsidP="007262E8">
      <w:pPr>
        <w:rPr>
          <w:b/>
          <w:sz w:val="22"/>
          <w:szCs w:val="22"/>
        </w:rPr>
      </w:pPr>
      <w:r w:rsidRPr="007262E8">
        <w:rPr>
          <w:b/>
          <w:sz w:val="22"/>
          <w:szCs w:val="22"/>
        </w:rPr>
        <w:t>22. Aşağıdakilerden hangisi Atatürk’ün yaptığı yeniliklerden biri değildir?</w:t>
      </w:r>
    </w:p>
    <w:p w:rsidR="00E06649" w:rsidRDefault="00E06649" w:rsidP="007262E8">
      <w:pPr>
        <w:rPr>
          <w:sz w:val="22"/>
          <w:szCs w:val="22"/>
        </w:rPr>
      </w:pPr>
      <w:r>
        <w:rPr>
          <w:sz w:val="22"/>
          <w:szCs w:val="22"/>
        </w:rPr>
        <w:t xml:space="preserve">   A)Laiklik ilkesini kabul etti.     </w:t>
      </w:r>
    </w:p>
    <w:p w:rsidR="00E06649" w:rsidRDefault="00E06649" w:rsidP="007262E8">
      <w:pPr>
        <w:rPr>
          <w:sz w:val="22"/>
          <w:szCs w:val="22"/>
        </w:rPr>
      </w:pPr>
      <w:r>
        <w:rPr>
          <w:sz w:val="22"/>
          <w:szCs w:val="22"/>
        </w:rPr>
        <w:t xml:space="preserve">   B)Türkiye Cumhuriyeti Devleti’ni kurdu.</w:t>
      </w:r>
    </w:p>
    <w:p w:rsidR="00E06649" w:rsidRDefault="00E06649" w:rsidP="007262E8">
      <w:pPr>
        <w:rPr>
          <w:sz w:val="22"/>
          <w:szCs w:val="22"/>
        </w:rPr>
      </w:pPr>
      <w:r>
        <w:rPr>
          <w:sz w:val="22"/>
          <w:szCs w:val="22"/>
        </w:rPr>
        <w:t xml:space="preserve">   C)Rumi takvimi kabul etti.</w:t>
      </w:r>
    </w:p>
    <w:p w:rsidR="00E06649" w:rsidRDefault="00E06649" w:rsidP="007262E8">
      <w:pPr>
        <w:rPr>
          <w:sz w:val="22"/>
          <w:szCs w:val="22"/>
        </w:rPr>
      </w:pPr>
    </w:p>
    <w:p w:rsidR="00E06649" w:rsidRPr="007262E8" w:rsidRDefault="00E06649" w:rsidP="007262E8">
      <w:pPr>
        <w:rPr>
          <w:b/>
          <w:sz w:val="22"/>
          <w:szCs w:val="22"/>
        </w:rPr>
      </w:pPr>
      <w:r w:rsidRPr="007262E8">
        <w:rPr>
          <w:b/>
          <w:sz w:val="22"/>
          <w:szCs w:val="22"/>
        </w:rPr>
        <w:t>23. Aşağıdakilerden hangisi Atatürk’ün yaptığı yeniliklerden biri değildir?</w:t>
      </w:r>
    </w:p>
    <w:p w:rsidR="00E06649" w:rsidRDefault="00E06649" w:rsidP="007262E8">
      <w:pPr>
        <w:rPr>
          <w:sz w:val="22"/>
          <w:szCs w:val="22"/>
        </w:rPr>
      </w:pPr>
      <w:r>
        <w:rPr>
          <w:sz w:val="22"/>
          <w:szCs w:val="22"/>
        </w:rPr>
        <w:t xml:space="preserve">A)Kılık kıyafette Osmanlı dönemi kıyafetleri kabul edildi.   </w:t>
      </w:r>
    </w:p>
    <w:p w:rsidR="00E06649" w:rsidRDefault="00E06649" w:rsidP="007262E8">
      <w:pPr>
        <w:rPr>
          <w:sz w:val="22"/>
          <w:szCs w:val="22"/>
        </w:rPr>
      </w:pPr>
      <w:r>
        <w:rPr>
          <w:sz w:val="22"/>
          <w:szCs w:val="22"/>
        </w:rPr>
        <w:t>B)Miladi takvim kabul edildi.</w:t>
      </w:r>
    </w:p>
    <w:p w:rsidR="00E06649" w:rsidRDefault="00E06649" w:rsidP="007262E8">
      <w:pPr>
        <w:rPr>
          <w:sz w:val="22"/>
          <w:szCs w:val="22"/>
        </w:rPr>
      </w:pPr>
      <w:r>
        <w:rPr>
          <w:sz w:val="22"/>
          <w:szCs w:val="22"/>
        </w:rPr>
        <w:t>C)Halifelik kaldırıldı.</w:t>
      </w:r>
    </w:p>
    <w:p w:rsidR="00E06649" w:rsidRDefault="00E06649" w:rsidP="007262E8">
      <w:pPr>
        <w:rPr>
          <w:sz w:val="22"/>
          <w:szCs w:val="22"/>
        </w:rPr>
      </w:pPr>
    </w:p>
    <w:p w:rsidR="00E06649" w:rsidRPr="007262E8" w:rsidRDefault="00E06649" w:rsidP="007262E8">
      <w:pPr>
        <w:rPr>
          <w:b/>
          <w:sz w:val="22"/>
          <w:szCs w:val="22"/>
        </w:rPr>
      </w:pPr>
      <w:r w:rsidRPr="007262E8">
        <w:rPr>
          <w:b/>
          <w:sz w:val="22"/>
          <w:szCs w:val="22"/>
        </w:rPr>
        <w:t>24. Aşağıdakilerden hangisi Mustafa Kemal’in bitirmediği okullardan biridir?</w:t>
      </w:r>
    </w:p>
    <w:p w:rsidR="00E06649" w:rsidRDefault="00E06649" w:rsidP="007262E8">
      <w:pPr>
        <w:rPr>
          <w:sz w:val="22"/>
          <w:szCs w:val="22"/>
        </w:rPr>
      </w:pPr>
      <w:r>
        <w:rPr>
          <w:sz w:val="22"/>
          <w:szCs w:val="22"/>
        </w:rPr>
        <w:t xml:space="preserve">    A)Selanik Askeri Ortaokulu               </w:t>
      </w:r>
    </w:p>
    <w:p w:rsidR="00E06649" w:rsidRDefault="00E06649" w:rsidP="007262E8">
      <w:pPr>
        <w:rPr>
          <w:sz w:val="22"/>
          <w:szCs w:val="22"/>
        </w:rPr>
      </w:pPr>
      <w:r>
        <w:rPr>
          <w:sz w:val="22"/>
          <w:szCs w:val="22"/>
        </w:rPr>
        <w:t xml:space="preserve">    B)Manastır askeri Lisesi             </w:t>
      </w:r>
    </w:p>
    <w:p w:rsidR="00E06649" w:rsidRDefault="00E06649" w:rsidP="007262E8">
      <w:pPr>
        <w:rPr>
          <w:sz w:val="22"/>
          <w:szCs w:val="22"/>
        </w:rPr>
      </w:pPr>
      <w:r>
        <w:rPr>
          <w:sz w:val="22"/>
          <w:szCs w:val="22"/>
        </w:rPr>
        <w:t xml:space="preserve">    C)Mahalle Mektebi</w:t>
      </w:r>
    </w:p>
    <w:p w:rsidR="00E06649" w:rsidRDefault="00E06649" w:rsidP="007262E8">
      <w:pPr>
        <w:rPr>
          <w:sz w:val="22"/>
          <w:szCs w:val="22"/>
        </w:rPr>
      </w:pPr>
    </w:p>
    <w:p w:rsidR="00E06649" w:rsidRDefault="00E06649" w:rsidP="007262E8">
      <w:pPr>
        <w:rPr>
          <w:sz w:val="22"/>
          <w:szCs w:val="22"/>
        </w:rPr>
      </w:pPr>
      <w:r w:rsidRPr="00B445E9">
        <w:rPr>
          <w:sz w:val="22"/>
          <w:szCs w:val="22"/>
        </w:rPr>
        <w:t>25. Buse:</w:t>
      </w:r>
      <w:r w:rsidRPr="00B445E9">
        <w:rPr>
          <w:color w:val="000000"/>
          <w:sz w:val="22"/>
          <w:szCs w:val="22"/>
        </w:rPr>
        <w:t xml:space="preserve"> </w:t>
      </w:r>
      <w:hyperlink r:id="rId5" w:history="1">
        <w:r w:rsidRPr="000E0D68">
          <w:rPr>
            <w:noProof/>
            <w:color w:val="0000FF"/>
            <w:sz w:val="22"/>
            <w:szCs w:val="22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pfyVeGsZthX32K6M:" o:spid="_x0000_i1025" type="#_x0000_t75" alt="http://t2.gstatic.com/images?q=tbn:yVeGsZthX32K6M:http://resimsakla.com/data/media/25/8_6.gif" href="http://www.google.com.tr/imgres?imgurl=http://resimsakla.com/data/media/25/8_6.gif&amp;imgrefurl=http://resimsakla.com/r-msn-resimleri-25-cok-mutluyum-2830.htm&amp;usg=__QVEQ7Lsq3j2QGOUmlwZhVi725as=&amp;h=93&amp;w=107&amp;sz=27&amp;hl=tr&amp;start=5&amp;zoom=0&amp;itbs=1&amp;tbnid=yVeGsZthX32K6M:&amp;tbnh=74&amp;tbnw=85&amp;prev=/images?q=g%C3%BClen+y%C3%BCz+ifadeleri&amp;hl=tr&amp;safe=active&amp;gbv=2&amp;tbs=isch" style="width:48pt;height:45.75pt;visibility:visible" o:button="t">
              <v:fill o:detectmouseclick="t"/>
              <v:imagedata r:id="rId6" o:title=""/>
            </v:shape>
          </w:pict>
        </w:r>
      </w:hyperlink>
      <w:r w:rsidRPr="00B445E9">
        <w:rPr>
          <w:noProof/>
          <w:color w:val="0000FF"/>
          <w:sz w:val="22"/>
          <w:szCs w:val="22"/>
        </w:rPr>
        <w:t xml:space="preserve"> </w:t>
      </w:r>
      <w:r w:rsidRPr="00B445E9">
        <w:rPr>
          <w:sz w:val="22"/>
          <w:szCs w:val="22"/>
        </w:rPr>
        <w:t>Atatürk Erzurum</w:t>
      </w:r>
      <w:r w:rsidRPr="00B445E9">
        <w:rPr>
          <w:noProof/>
          <w:color w:val="0000FF"/>
          <w:sz w:val="22"/>
          <w:szCs w:val="22"/>
        </w:rPr>
        <w:t xml:space="preserve"> </w:t>
      </w:r>
      <w:r w:rsidRPr="00B445E9">
        <w:rPr>
          <w:sz w:val="22"/>
          <w:szCs w:val="22"/>
        </w:rPr>
        <w:t>ve Sivas’ta toplantı yaptı.</w:t>
      </w:r>
    </w:p>
    <w:p w:rsidR="00E06649" w:rsidRPr="00B445E9" w:rsidRDefault="00E06649" w:rsidP="007262E8">
      <w:pPr>
        <w:rPr>
          <w:sz w:val="22"/>
          <w:szCs w:val="22"/>
        </w:rPr>
      </w:pPr>
      <w:r w:rsidRPr="00B445E9">
        <w:rPr>
          <w:sz w:val="22"/>
          <w:szCs w:val="22"/>
        </w:rPr>
        <w:t>Yağmur:</w:t>
      </w:r>
      <w:r w:rsidRPr="00B445E9">
        <w:rPr>
          <w:color w:val="000000"/>
          <w:sz w:val="22"/>
          <w:szCs w:val="22"/>
        </w:rPr>
        <w:t xml:space="preserve"> </w:t>
      </w:r>
      <w:hyperlink r:id="rId7" w:history="1">
        <w:r w:rsidRPr="000E0D68">
          <w:rPr>
            <w:noProof/>
            <w:color w:val="0000FF"/>
            <w:sz w:val="22"/>
            <w:szCs w:val="22"/>
          </w:rPr>
          <w:pict>
            <v:shape id="Resim 10" o:spid="_x0000_i1026" type="#_x0000_t75" alt="http://t1.gstatic.com/images?q=tbn:nKUB4Thfyb1tpM:http://www.okuloncesiforum.net/yukler2/nisan/fff1796dd85a235ca17c3c274933d967.jpg" href="http://www.google.com.tr/imgres?imgurl=http://www.okuloncesiforum.net/yukler2/nisan/fff1796dd85a235ca17c3c274933d967.jpg&amp;imgrefurl=http://www.okuloncesiforum.com/yayinlanmasini-istediginiz-etkinlik-istekleri/9362-yuz-ifadeleri.html&amp;usg=__mo4Dk2a-xBoiIk3lPUspfsHd4cY=&amp;h=576&amp;w=576&amp;sz=20&amp;hl=tr&amp;start=35&amp;zoom=1&amp;itbs=1&amp;tbnid=nKUB4Thfyb1tpM:&amp;tbnh=134&amp;tbnw=134&amp;prev=/images?q=g%C3%BClen+y%C3%BCz+ifadeleri&amp;start=20&amp;hl=tr&amp;safe=active&amp;sa=N&amp;gbv=2&amp;ndsp=20&amp;tbs=isch" style="width:33pt;height:33pt;visibility:visible" o:button="t">
              <v:fill o:detectmouseclick="t"/>
              <v:imagedata r:id="rId8" o:title=""/>
            </v:shape>
          </w:pict>
        </w:r>
      </w:hyperlink>
      <w:r w:rsidRPr="00B445E9">
        <w:rPr>
          <w:sz w:val="22"/>
          <w:szCs w:val="22"/>
        </w:rPr>
        <w:t>Kurtuluş Savaşı Ankara’da başladı</w:t>
      </w:r>
    </w:p>
    <w:p w:rsidR="00E06649" w:rsidRDefault="00E06649" w:rsidP="00B445E9">
      <w:pPr>
        <w:rPr>
          <w:sz w:val="22"/>
          <w:szCs w:val="22"/>
        </w:rPr>
      </w:pPr>
      <w:r w:rsidRPr="00B445E9">
        <w:rPr>
          <w:sz w:val="22"/>
          <w:szCs w:val="22"/>
        </w:rPr>
        <w:t xml:space="preserve"> İlayda:</w:t>
      </w:r>
      <w:r w:rsidRPr="00B445E9">
        <w:rPr>
          <w:color w:val="000000"/>
          <w:sz w:val="22"/>
          <w:szCs w:val="22"/>
        </w:rPr>
        <w:t xml:space="preserve"> </w:t>
      </w:r>
      <w:hyperlink r:id="rId9" w:history="1">
        <w:r w:rsidRPr="000E0D68">
          <w:rPr>
            <w:noProof/>
            <w:color w:val="0000FF"/>
            <w:sz w:val="22"/>
            <w:szCs w:val="22"/>
          </w:rPr>
          <w:pict>
            <v:shape id="Resim 13" o:spid="_x0000_i1027" type="#_x0000_t75" alt="http://t2.gstatic.com/images?q=tbn:LF-qXsQoF1xUdM:http://i3.squidoocdn.com/resize/squidoo_images/-1/lens8504171_1260542738smiley-face-gifts.jpg" href="http://www.google.com.tr/imgres?imgurl=http://i3.squidoocdn.com/resize/squidoo_images/-1/lens8504171_1260542738smiley-face-gifts.jpg&amp;imgrefurl=http://www.squidoo.com/smiley-face-gifts&amp;usg=__qFfjBGwqq1GwJ-tzKaJ1Cgdcdok=&amp;h=250&amp;w=250&amp;sz=39&amp;hl=tr&amp;start=113&amp;zoom=1&amp;itbs=1&amp;tbnid=LF-qXsQoF1xUdM:&amp;tbnh=111&amp;tbnw=111&amp;prev=/images?q=g%C3%BClen+y%C3%BCz+ifadesi&amp;start=100&amp;hl=tr&amp;safe=active&amp;sa=N&amp;gbv=2&amp;ndsp=20&amp;tbs=isch" style="width:31.5pt;height:39pt;visibility:visible" o:button="t">
              <v:fill o:detectmouseclick="t"/>
              <v:imagedata r:id="rId10" o:title=""/>
            </v:shape>
          </w:pict>
        </w:r>
      </w:hyperlink>
      <w:r w:rsidRPr="00B445E9">
        <w:rPr>
          <w:sz w:val="22"/>
          <w:szCs w:val="22"/>
        </w:rPr>
        <w:t>Eskiden ülkemiz padişahlar tarafından yönetiliyordu.</w:t>
      </w:r>
    </w:p>
    <w:p w:rsidR="00E06649" w:rsidRPr="00B445E9" w:rsidRDefault="00E06649" w:rsidP="00B445E9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B445E9">
        <w:rPr>
          <w:b/>
          <w:sz w:val="22"/>
          <w:szCs w:val="22"/>
        </w:rPr>
        <w:t>Yukarıdaki hangi öğrenci yanlış bilgi vermektedir?</w:t>
      </w:r>
    </w:p>
    <w:p w:rsidR="00E06649" w:rsidRDefault="00E06649" w:rsidP="00B445E9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Buse              b) Yağmur          c) İlayda</w:t>
      </w:r>
    </w:p>
    <w:p w:rsidR="00E06649" w:rsidRDefault="00E06649" w:rsidP="00B445E9">
      <w:pPr>
        <w:ind w:left="210"/>
        <w:rPr>
          <w:sz w:val="22"/>
          <w:szCs w:val="22"/>
        </w:rPr>
      </w:pPr>
    </w:p>
    <w:p w:rsidR="00E06649" w:rsidRDefault="00E06649" w:rsidP="00B445E9">
      <w:pPr>
        <w:ind w:left="210"/>
        <w:rPr>
          <w:sz w:val="22"/>
          <w:szCs w:val="22"/>
        </w:rPr>
      </w:pPr>
    </w:p>
    <w:p w:rsidR="00E06649" w:rsidRDefault="00E06649" w:rsidP="00D71CF0">
      <w:pPr>
        <w:rPr>
          <w:rFonts w:ascii="Hand writing Mutlu" w:hAnsi="Hand writing Mutlu"/>
          <w:b/>
          <w:sz w:val="28"/>
          <w:szCs w:val="28"/>
        </w:rPr>
      </w:pPr>
      <w:hyperlink r:id="rId11" w:history="1">
        <w:r>
          <w:rPr>
            <w:rStyle w:val="Hyperlink"/>
            <w:rFonts w:ascii="Hand writing Mutlu" w:hAnsi="Hand writing Mutlu"/>
            <w:b/>
            <w:sz w:val="28"/>
            <w:szCs w:val="28"/>
          </w:rPr>
          <w:t>www.sorubak.com</w:t>
        </w:r>
      </w:hyperlink>
      <w:r>
        <w:rPr>
          <w:rFonts w:ascii="Hand writing Mutlu" w:hAnsi="Hand writing Mutlu"/>
          <w:b/>
          <w:sz w:val="28"/>
          <w:szCs w:val="28"/>
        </w:rPr>
        <w:t xml:space="preserve"> </w:t>
      </w:r>
    </w:p>
    <w:p w:rsidR="00E06649" w:rsidRDefault="00E06649" w:rsidP="00B445E9">
      <w:pPr>
        <w:rPr>
          <w:sz w:val="22"/>
          <w:szCs w:val="22"/>
        </w:rPr>
      </w:pPr>
    </w:p>
    <w:p w:rsidR="00E06649" w:rsidRPr="00B445E9" w:rsidRDefault="00E06649" w:rsidP="00B445E9">
      <w:pPr>
        <w:rPr>
          <w:sz w:val="22"/>
          <w:szCs w:val="22"/>
        </w:rPr>
      </w:pPr>
    </w:p>
    <w:sectPr w:rsidR="00E06649" w:rsidRPr="00B445E9" w:rsidSect="007262E8">
      <w:pgSz w:w="11906" w:h="16838"/>
      <w:pgMar w:top="709" w:right="282" w:bottom="567" w:left="709" w:header="708" w:footer="708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56F77"/>
    <w:multiLevelType w:val="hybridMultilevel"/>
    <w:tmpl w:val="42F2CDD0"/>
    <w:lvl w:ilvl="0" w:tplc="989C463E">
      <w:start w:val="1"/>
      <w:numFmt w:val="lowerLetter"/>
      <w:lvlText w:val="%1)"/>
      <w:lvlJc w:val="left"/>
      <w:pPr>
        <w:ind w:left="5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B8D"/>
    <w:rsid w:val="000E0D68"/>
    <w:rsid w:val="00252E8B"/>
    <w:rsid w:val="002B3A8B"/>
    <w:rsid w:val="002C69FE"/>
    <w:rsid w:val="004044B0"/>
    <w:rsid w:val="004E5B8D"/>
    <w:rsid w:val="005861E0"/>
    <w:rsid w:val="00680735"/>
    <w:rsid w:val="006E7610"/>
    <w:rsid w:val="007262E8"/>
    <w:rsid w:val="009E2D87"/>
    <w:rsid w:val="00AD7798"/>
    <w:rsid w:val="00B35CBA"/>
    <w:rsid w:val="00B445E9"/>
    <w:rsid w:val="00D71CF0"/>
    <w:rsid w:val="00E06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B8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262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62E8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B445E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71CF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39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imgurl=http://www.okuloncesiforum.net/yukler2/nisan/fff1796dd85a235ca17c3c274933d967.jpg&amp;imgrefurl=http://www.okuloncesiforum.com/yayinlanmasini-istediginiz-etkinlik-istekleri/9362-yuz-ifadeleri.html&amp;usg=__mo4Dk2a-xBoiIk3lPUspfsHd4cY=&amp;h=576&amp;w=576&amp;sz=20&amp;hl=tr&amp;start=35&amp;zoom=1&amp;itbs=1&amp;tbnid=nKUB4Thfyb1tpM:&amp;tbnh=134&amp;tbnw=134&amp;prev=/images?q=g%C3%BClen+y%C3%BCz+ifadeleri&amp;start=20&amp;hl=tr&amp;safe=active&amp;sa=N&amp;gbv=2&amp;ndsp=20&amp;tbs=isch: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/" TargetMode="External"/><Relationship Id="rId5" Type="http://schemas.openxmlformats.org/officeDocument/2006/relationships/hyperlink" Target="http://www.google.com.tr/imgres?imgurl=http://resimsakla.com/data/media/25/8_6.gif&amp;imgrefurl=http://resimsakla.com/r-msn-resimleri-25-cok-mutluyum-2830.htm&amp;usg=__QVEQ7Lsq3j2QGOUmlwZhVi725as=&amp;h=93&amp;w=107&amp;sz=27&amp;hl=tr&amp;start=5&amp;zoom=0&amp;itbs=1&amp;tbnid=yVeGsZthX32K6M:&amp;tbnh=74&amp;tbnw=85&amp;prev=/images?q=g%C3%BClen+y%C3%BCz+ifadeleri&amp;hl=tr&amp;safe=active&amp;gbv=2&amp;tbs=isch:1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i3.squidoocdn.com/resize/squidoo_images/-1/lens8504171_1260542738smiley-face-gifts.jpg&amp;imgrefurl=http://www.squidoo.com/smiley-face-gifts&amp;usg=__qFfjBGwqq1GwJ-tzKaJ1Cgdcdok=&amp;h=250&amp;w=250&amp;sz=39&amp;hl=tr&amp;start=113&amp;zoom=1&amp;itbs=1&amp;tbnid=LF-qXsQoF1xUdM:&amp;tbnh=111&amp;tbnw=111&amp;prev=/images?q=g%C3%BClen+y%C3%BCz+ifadesi&amp;start=100&amp;hl=tr&amp;safe=active&amp;sa=N&amp;gbv=2&amp;ndsp=20&amp;tbs=isch: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122</TotalTime>
  <Pages>1</Pages>
  <Words>716</Words>
  <Characters>4082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edanur</cp:lastModifiedBy>
  <cp:revision>3</cp:revision>
  <dcterms:created xsi:type="dcterms:W3CDTF">2010-11-07T06:46:00Z</dcterms:created>
  <dcterms:modified xsi:type="dcterms:W3CDTF">2010-12-02T19:54:00Z</dcterms:modified>
</cp:coreProperties>
</file>