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DE" w:rsidRPr="00605BC6" w:rsidRDefault="002F42DE" w:rsidP="001A569D">
      <w:pPr>
        <w:pStyle w:val="NoSpacing"/>
        <w:rPr>
          <w:b/>
          <w:bCs/>
          <w:sz w:val="28"/>
          <w:szCs w:val="28"/>
          <w:u w:val="single"/>
        </w:rPr>
      </w:pPr>
      <w:r w:rsidRPr="00605BC6">
        <w:rPr>
          <w:b/>
          <w:bCs/>
          <w:sz w:val="28"/>
          <w:szCs w:val="28"/>
          <w:u w:val="single"/>
          <w:shd w:val="clear" w:color="auto" w:fill="B8CCE4"/>
        </w:rPr>
        <w:t>HAYAT BİLGİSİ</w:t>
      </w:r>
    </w:p>
    <w:p w:rsidR="002F42DE" w:rsidRPr="003F5E76" w:rsidRDefault="002F42DE" w:rsidP="000C3F55">
      <w:pPr>
        <w:pStyle w:val="NoSpacing"/>
        <w:tabs>
          <w:tab w:val="left" w:pos="426"/>
        </w:tabs>
        <w:rPr>
          <w:b/>
          <w:bCs/>
          <w:i/>
          <w:iCs/>
          <w:sz w:val="24"/>
          <w:szCs w:val="24"/>
        </w:rPr>
      </w:pPr>
      <w:r w:rsidRPr="000A7B26">
        <w:rPr>
          <w:b/>
          <w:bCs/>
          <w:sz w:val="24"/>
          <w:szCs w:val="24"/>
          <w:bdr w:val="single" w:sz="4" w:space="0" w:color="auto"/>
          <w:shd w:val="clear" w:color="auto" w:fill="FBD4B4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441E5F">
        <w:rPr>
          <w:b/>
          <w:bCs/>
          <w:i/>
          <w:iCs/>
          <w:sz w:val="24"/>
          <w:szCs w:val="24"/>
        </w:rPr>
        <w:t>En kalıcı öğrenme tekniği …………………………… öğrenilendir.</w:t>
      </w:r>
      <w:r>
        <w:rPr>
          <w:sz w:val="24"/>
          <w:szCs w:val="24"/>
        </w:rPr>
        <w:t>” cümlesini en iyi tamamlayan seçenek hangisidir?</w:t>
      </w:r>
    </w:p>
    <w:p w:rsidR="002F42DE" w:rsidRPr="00402007" w:rsidRDefault="002F42DE" w:rsidP="008051BC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  <w:r w:rsidRPr="000C3F55">
        <w:rPr>
          <w:b/>
          <w:bCs/>
          <w:sz w:val="24"/>
          <w:szCs w:val="24"/>
        </w:rPr>
        <w:t>A)</w:t>
      </w:r>
      <w:r w:rsidRPr="000C3F55">
        <w:rPr>
          <w:b/>
          <w:bCs/>
          <w:sz w:val="24"/>
          <w:szCs w:val="24"/>
        </w:rPr>
        <w:tab/>
      </w:r>
      <w:r>
        <w:rPr>
          <w:sz w:val="24"/>
          <w:szCs w:val="24"/>
        </w:rPr>
        <w:t>dinleyerek</w:t>
      </w:r>
      <w:r>
        <w:rPr>
          <w:b/>
          <w:bCs/>
          <w:sz w:val="24"/>
          <w:szCs w:val="24"/>
        </w:rPr>
        <w:t xml:space="preserve">          </w:t>
      </w:r>
      <w:r w:rsidRPr="000C3F55">
        <w:rPr>
          <w:b/>
          <w:bCs/>
          <w:sz w:val="24"/>
          <w:szCs w:val="24"/>
        </w:rPr>
        <w:t>B)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okuyarak</w:t>
      </w:r>
    </w:p>
    <w:p w:rsidR="002F42DE" w:rsidRPr="000C3F55" w:rsidRDefault="002F42DE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yaparak ve yaşayarak</w:t>
      </w:r>
    </w:p>
    <w:p w:rsidR="002F42DE" w:rsidRPr="000C3F55" w:rsidRDefault="002F42DE" w:rsidP="00CB5980">
      <w:pPr>
        <w:pStyle w:val="NoSpacing"/>
        <w:rPr>
          <w:sz w:val="24"/>
          <w:szCs w:val="24"/>
        </w:rPr>
      </w:pPr>
    </w:p>
    <w:p w:rsidR="002F42DE" w:rsidRDefault="002F42DE" w:rsidP="008051B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182pt;margin-top:2.25pt;width:71.25pt;height:46.35pt;z-index:251643392">
            <v:textbox>
              <w:txbxContent>
                <w:p w:rsidR="002F42DE" w:rsidRPr="00A44882" w:rsidRDefault="002F42DE" w:rsidP="00BA5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16E9">
                    <w:rPr>
                      <w:b/>
                      <w:bCs/>
                      <w:sz w:val="20"/>
                      <w:szCs w:val="20"/>
                      <w:shd w:val="clear" w:color="auto" w:fill="FABF8F"/>
                    </w:rPr>
                    <w:t>3-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Kaliteli olmasına bakar.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90.65pt;margin-top:1.3pt;width:84.75pt;height:47.3pt;z-index:251634176">
            <v:textbox>
              <w:txbxContent>
                <w:p w:rsidR="002F42DE" w:rsidRPr="00A44882" w:rsidRDefault="002F42DE" w:rsidP="00441E5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16E9">
                    <w:rPr>
                      <w:b/>
                      <w:bCs/>
                      <w:sz w:val="20"/>
                      <w:szCs w:val="20"/>
                      <w:shd w:val="clear" w:color="auto" w:fill="FABF8F"/>
                    </w:rPr>
                    <w:t xml:space="preserve">2-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Reklamlarda gördüğü her ürünü alır.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6.15pt;margin-top:1.3pt;width:70.95pt;height:43.35pt;z-index:251633152">
            <v:textbox>
              <w:txbxContent>
                <w:p w:rsidR="002F42DE" w:rsidRPr="005A05FB" w:rsidRDefault="002F42DE" w:rsidP="005A05F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16E9">
                    <w:rPr>
                      <w:b/>
                      <w:bCs/>
                      <w:sz w:val="20"/>
                      <w:szCs w:val="20"/>
                      <w:shd w:val="clear" w:color="auto" w:fill="FABF8F"/>
                    </w:rPr>
                    <w:t>1-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5A05FB">
                    <w:rPr>
                      <w:b/>
                      <w:bCs/>
                      <w:sz w:val="20"/>
                      <w:szCs w:val="20"/>
                    </w:rPr>
                    <w:t>Haklarını korumasını bilir.</w:t>
                  </w:r>
                </w:p>
              </w:txbxContent>
            </v:textbox>
          </v:rect>
        </w:pict>
      </w:r>
      <w:r w:rsidRPr="000C3F5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</w:p>
    <w:p w:rsidR="002F42DE" w:rsidRDefault="002F42DE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8051B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182pt;margin-top:8.45pt;width:71.25pt;height:43.35pt;z-index:251636224">
            <v:textbox>
              <w:txbxContent>
                <w:p w:rsidR="002F42DE" w:rsidRPr="00A44882" w:rsidRDefault="002F42DE" w:rsidP="00BA5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16E9">
                    <w:rPr>
                      <w:b/>
                      <w:bCs/>
                      <w:sz w:val="20"/>
                      <w:szCs w:val="20"/>
                      <w:shd w:val="clear" w:color="auto" w:fill="FABF8F"/>
                    </w:rPr>
                    <w:t xml:space="preserve">6-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Garanti belgesini mutlaka alır.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.7pt;margin-top:3.65pt;width:86.4pt;height:46.35pt;z-index:251637248">
            <v:textbox>
              <w:txbxContent>
                <w:p w:rsidR="002F42DE" w:rsidRPr="00A44882" w:rsidRDefault="002F42DE" w:rsidP="00BA5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16E9">
                    <w:rPr>
                      <w:b/>
                      <w:bCs/>
                      <w:sz w:val="20"/>
                      <w:szCs w:val="20"/>
                      <w:shd w:val="clear" w:color="auto" w:fill="FABF8F"/>
                    </w:rPr>
                    <w:t xml:space="preserve">4-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Son kullanma tarihine dikkat eder.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90.65pt;margin-top:8.45pt;width:84.75pt;height:46.35pt;z-index:251635200">
            <v:textbox>
              <w:txbxContent>
                <w:p w:rsidR="002F42DE" w:rsidRPr="00A44882" w:rsidRDefault="002F42DE" w:rsidP="00BA5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16E9">
                    <w:rPr>
                      <w:b/>
                      <w:bCs/>
                      <w:sz w:val="20"/>
                      <w:szCs w:val="20"/>
                      <w:shd w:val="clear" w:color="auto" w:fill="FABF8F"/>
                    </w:rPr>
                    <w:t xml:space="preserve">5-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En pahalı ve markalı ürünleri seçer.</w:t>
                  </w:r>
                </w:p>
              </w:txbxContent>
            </v:textbox>
          </v:rect>
        </w:pict>
      </w:r>
    </w:p>
    <w:p w:rsidR="002F42DE" w:rsidRDefault="002F42DE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Pr="000C3F55" w:rsidRDefault="002F42DE" w:rsidP="008051B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Bilinçli bir tüketici yukarıdakilerden hangilerine dikkat eder?</w:t>
      </w:r>
    </w:p>
    <w:p w:rsidR="002F42DE" w:rsidRPr="001A569D" w:rsidRDefault="002F42DE" w:rsidP="008051BC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2 – 5</w:t>
      </w:r>
      <w:r>
        <w:rPr>
          <w:b/>
          <w:bCs/>
          <w:sz w:val="24"/>
          <w:szCs w:val="24"/>
        </w:rPr>
        <w:t xml:space="preserve">    </w:t>
      </w: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– 3 – 4 – 6  </w:t>
      </w:r>
      <w:r w:rsidRPr="000C3F55"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1 – 2 – 5 </w:t>
      </w:r>
    </w:p>
    <w:p w:rsidR="002F42DE" w:rsidRPr="000C3F55" w:rsidRDefault="002F42DE" w:rsidP="008051BC">
      <w:pPr>
        <w:pStyle w:val="NoSpacing"/>
        <w:rPr>
          <w:sz w:val="24"/>
          <w:szCs w:val="24"/>
        </w:rPr>
      </w:pPr>
    </w:p>
    <w:p w:rsidR="002F42DE" w:rsidRPr="00CA7735" w:rsidRDefault="002F42DE" w:rsidP="00CA7735">
      <w:pPr>
        <w:pStyle w:val="NoSpacing"/>
        <w:tabs>
          <w:tab w:val="left" w:pos="426"/>
        </w:tabs>
        <w:rPr>
          <w:b/>
          <w:bCs/>
          <w:i/>
          <w:iCs/>
        </w:rPr>
      </w:pPr>
      <w:r w:rsidRPr="000C3F5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Mustafa Kemal Atatürk, küçük yaşta babasının ölümü üzerine ne yaptı?</w:t>
      </w:r>
    </w:p>
    <w:p w:rsidR="002F42DE" w:rsidRDefault="002F42DE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Samsun’a amcasının yanına geldi.</w:t>
      </w:r>
    </w:p>
    <w:p w:rsidR="002F42DE" w:rsidRDefault="002F42DE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Köyde dayısının çiftliğine yerleşti.</w:t>
      </w:r>
    </w:p>
    <w:p w:rsidR="002F42DE" w:rsidRPr="000C3F55" w:rsidRDefault="002F42DE" w:rsidP="008051B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Erzurum’a halasının yanına taşındı.</w:t>
      </w:r>
    </w:p>
    <w:p w:rsidR="002F42DE" w:rsidRPr="000C3F55" w:rsidRDefault="002F42DE" w:rsidP="008051BC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C45BC0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Dengeli beslenme ne demektir?</w:t>
      </w:r>
    </w:p>
    <w:p w:rsidR="002F42DE" w:rsidRDefault="002F42DE" w:rsidP="00C45BC0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2" type="#_x0000_t63" style="position:absolute;margin-left:63.65pt;margin-top:6.45pt;width:163.7pt;height:44.95pt;z-index:251645440" adj="-1379,6559">
            <v:textbox style="mso-next-textbox:#_x0000_s1032">
              <w:txbxContent>
                <w:p w:rsidR="002F42DE" w:rsidRPr="00487E70" w:rsidRDefault="002F42D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Her gün etli yemekler yemektir.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3" type="#_x0000_t75" style="position:absolute;margin-left:11.9pt;margin-top:7.2pt;width:53.8pt;height:54.75pt;z-index:251644416;visibility:visible">
            <v:imagedata r:id="rId5" o:title=""/>
          </v:shape>
        </w:pict>
      </w:r>
    </w:p>
    <w:p w:rsidR="002F42DE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  <w:r w:rsidRPr="000C3F55">
        <w:rPr>
          <w:b/>
          <w:bCs/>
          <w:sz w:val="24"/>
          <w:szCs w:val="24"/>
        </w:rPr>
        <w:t>A)</w:t>
      </w:r>
    </w:p>
    <w:p w:rsidR="002F42DE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</w:p>
    <w:p w:rsidR="002F42DE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</w:p>
    <w:p w:rsidR="002F42DE" w:rsidRPr="00861AF8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4" type="#_x0000_t63" style="position:absolute;margin-left:51.65pt;margin-top:8.7pt;width:175.7pt;height:44.95pt;z-index:251649536" adj="-1666,8938">
            <v:textbox style="mso-next-textbox:#_x0000_s1034">
              <w:txbxContent>
                <w:p w:rsidR="002F42DE" w:rsidRPr="00487E70" w:rsidRDefault="002F42D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Her çeşit besinden yeteri kadar yemek ve içmektir.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75" style="position:absolute;margin-left:11.9pt;margin-top:7.9pt;width:42pt;height:56.25pt;z-index:-251670016;visibility:visible">
            <v:imagedata r:id="rId6" o:title=""/>
          </v:shape>
        </w:pict>
      </w:r>
      <w:r>
        <w:rPr>
          <w:sz w:val="24"/>
          <w:szCs w:val="24"/>
        </w:rPr>
        <w:t xml:space="preserve"> </w:t>
      </w:r>
    </w:p>
    <w:p w:rsidR="002F42DE" w:rsidRPr="000C3F55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2F42DE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</w:p>
    <w:p w:rsidR="002F42DE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</w:p>
    <w:p w:rsidR="002F42DE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6" type="#_x0000_t63" style="position:absolute;margin-left:55.4pt;margin-top:8.15pt;width:171.95pt;height:47.85pt;z-index:251647488" adj="-1859,6139">
            <v:textbox style="mso-next-textbox:#_x0000_s1036">
              <w:txbxContent>
                <w:p w:rsidR="002F42DE" w:rsidRPr="00487E70" w:rsidRDefault="002F42D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Günde 4-5 kez bolca yemek yemektir.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3" o:spid="_x0000_s1037" type="#_x0000_t75" style="position:absolute;margin-left:8.15pt;margin-top:5.35pt;width:61.15pt;height:58pt;z-index:-251667968;visibility:visible">
            <v:imagedata r:id="rId7" o:title=""/>
          </v:shape>
        </w:pict>
      </w:r>
    </w:p>
    <w:p w:rsidR="002F42DE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</w:p>
    <w:p w:rsidR="002F42DE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</w:p>
    <w:p w:rsidR="002F42DE" w:rsidRDefault="002F42DE" w:rsidP="00C45BC0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</w:p>
    <w:p w:rsidR="002F42DE" w:rsidRPr="000C3F55" w:rsidRDefault="002F42DE" w:rsidP="00C45BC0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Pr="00A44882" w:rsidRDefault="002F42DE" w:rsidP="006A1B99">
      <w:pPr>
        <w:pStyle w:val="NoSpacing"/>
        <w:tabs>
          <w:tab w:val="left" w:pos="426"/>
        </w:tabs>
        <w:rPr>
          <w:b/>
          <w:bCs/>
        </w:rPr>
      </w:pPr>
      <w:r w:rsidRPr="000C3F5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5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A44882">
        <w:rPr>
          <w:b/>
          <w:bCs/>
        </w:rPr>
        <w:t>I)</w:t>
      </w:r>
      <w:r w:rsidRPr="00A44882">
        <w:t xml:space="preserve"> </w:t>
      </w:r>
      <w:r>
        <w:rPr>
          <w:b/>
          <w:bCs/>
          <w:i/>
          <w:iCs/>
        </w:rPr>
        <w:t>Cips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IV) Meyve</w:t>
      </w:r>
    </w:p>
    <w:p w:rsidR="002F42DE" w:rsidRPr="00A44882" w:rsidRDefault="002F42DE" w:rsidP="006A1B99">
      <w:pPr>
        <w:pStyle w:val="NoSpacing"/>
        <w:tabs>
          <w:tab w:val="left" w:pos="426"/>
        </w:tabs>
        <w:rPr>
          <w:b/>
          <w:bCs/>
          <w:i/>
          <w:iCs/>
        </w:rPr>
      </w:pPr>
      <w:r w:rsidRPr="00A44882">
        <w:tab/>
      </w:r>
      <w:r w:rsidRPr="00A44882">
        <w:rPr>
          <w:b/>
          <w:bCs/>
        </w:rPr>
        <w:t>II)</w:t>
      </w:r>
      <w:r w:rsidRPr="00A44882">
        <w:t xml:space="preserve"> </w:t>
      </w:r>
      <w:r>
        <w:rPr>
          <w:b/>
          <w:bCs/>
          <w:i/>
          <w:iCs/>
        </w:rPr>
        <w:t>Kola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V) Sebze</w:t>
      </w:r>
    </w:p>
    <w:p w:rsidR="002F42DE" w:rsidRPr="00A44882" w:rsidRDefault="002F42DE" w:rsidP="006A1B99">
      <w:pPr>
        <w:pStyle w:val="NoSpacing"/>
        <w:tabs>
          <w:tab w:val="left" w:pos="426"/>
          <w:tab w:val="left" w:pos="709"/>
        </w:tabs>
        <w:rPr>
          <w:b/>
          <w:bCs/>
          <w:i/>
          <w:iCs/>
        </w:rPr>
      </w:pPr>
      <w:r w:rsidRPr="00A44882">
        <w:tab/>
      </w:r>
      <w:r w:rsidRPr="00A44882">
        <w:rPr>
          <w:b/>
          <w:bCs/>
        </w:rPr>
        <w:t>III)</w:t>
      </w:r>
      <w:r w:rsidRPr="00A4488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Pizza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VI) Süt ve süt ürünleri</w:t>
      </w:r>
    </w:p>
    <w:p w:rsidR="002F42DE" w:rsidRPr="000C3F55" w:rsidRDefault="002F42DE" w:rsidP="006A1B99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Sağlığımız için yukarıdakilerden hangileri </w:t>
      </w:r>
      <w:r w:rsidRPr="005F1D5D">
        <w:rPr>
          <w:b/>
          <w:bCs/>
          <w:sz w:val="24"/>
          <w:szCs w:val="24"/>
          <w:u w:val="single"/>
        </w:rPr>
        <w:t>gereksizdir</w:t>
      </w:r>
      <w:r>
        <w:rPr>
          <w:sz w:val="24"/>
          <w:szCs w:val="24"/>
        </w:rPr>
        <w:t>?</w:t>
      </w:r>
    </w:p>
    <w:p w:rsidR="002F42DE" w:rsidRDefault="002F42DE" w:rsidP="006A1B99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I – II – III </w:t>
      </w:r>
      <w:r>
        <w:rPr>
          <w:sz w:val="24"/>
          <w:szCs w:val="24"/>
        </w:rPr>
        <w:tab/>
      </w:r>
    </w:p>
    <w:p w:rsidR="002F42DE" w:rsidRDefault="002F42DE" w:rsidP="006A1B99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IV – V – VI </w:t>
      </w:r>
      <w:r>
        <w:rPr>
          <w:sz w:val="24"/>
          <w:szCs w:val="24"/>
        </w:rPr>
        <w:tab/>
      </w:r>
    </w:p>
    <w:p w:rsidR="002F42DE" w:rsidRDefault="002F42DE" w:rsidP="006A1B99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I – III – VI  </w:t>
      </w:r>
    </w:p>
    <w:p w:rsidR="002F42DE" w:rsidRDefault="002F42DE" w:rsidP="00A44882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2F42DE" w:rsidRDefault="002F42DE" w:rsidP="00A44882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shape id="_x0000_s1038" type="#_x0000_t63" style="position:absolute;margin-left:52.85pt;margin-top:5.25pt;width:202.25pt;height:74.5pt;z-index:251652608" adj="-881,5944">
            <v:textbox style="mso-next-textbox:#_x0000_s1038">
              <w:txbxContent>
                <w:p w:rsidR="002F42DE" w:rsidRPr="00487E70" w:rsidRDefault="002F42DE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Okul toplu yaşadığımız bir yerdir. Toplu yaşanılan yerlerde karşılıklı saygı, sevgi ve …………… çok önemlidir.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75" style="position:absolute;margin-left:14.3pt;margin-top:7.8pt;width:41.05pt;height:71.8pt;z-index:-251664896;visibility:visible">
            <v:imagedata r:id="rId8" o:title=""/>
          </v:shape>
        </w:pict>
      </w:r>
    </w:p>
    <w:p w:rsidR="002F42DE" w:rsidRDefault="002F42DE" w:rsidP="00A44882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</w:p>
    <w:p w:rsidR="002F42DE" w:rsidRDefault="002F42DE" w:rsidP="00A44882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Pr="009C1AEF" w:rsidRDefault="002F42DE" w:rsidP="008F68C0">
      <w:pPr>
        <w:pStyle w:val="NoSpacing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2F42DE" w:rsidRDefault="002F42DE" w:rsidP="008F68C0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>Öğrencinin cümlesini hangi kelime doğru tamamlar?</w:t>
      </w:r>
    </w:p>
    <w:p w:rsidR="002F42DE" w:rsidRPr="000C3F55" w:rsidRDefault="002F42DE" w:rsidP="008F68C0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tartışma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konuşma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hoşgörü</w:t>
      </w:r>
    </w:p>
    <w:p w:rsidR="002F42DE" w:rsidRPr="000C3F55" w:rsidRDefault="002F42DE" w:rsidP="00C45BC0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Pr="00613440" w:rsidRDefault="002F42DE" w:rsidP="00044AD6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ifadelerden hangisi </w:t>
      </w:r>
      <w:r w:rsidRPr="00686D59">
        <w:rPr>
          <w:b/>
          <w:bCs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2F42DE" w:rsidRPr="000C3F55" w:rsidRDefault="002F42DE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Sınıfımızdaki öğrencilerin benzerlikleri ve farklılıkları vardır.</w:t>
      </w:r>
    </w:p>
    <w:p w:rsidR="002F42DE" w:rsidRPr="000C3F55" w:rsidRDefault="002F42DE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Güzel öğrencilerin daha çok arkadaşı olur</w:t>
      </w:r>
    </w:p>
    <w:p w:rsidR="002F42DE" w:rsidRPr="000C3F55" w:rsidRDefault="002F42DE" w:rsidP="00044AD6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Sınıf eşyalarını özenli kullanmalıyız.</w:t>
      </w:r>
    </w:p>
    <w:p w:rsidR="002F42DE" w:rsidRDefault="002F42DE" w:rsidP="00044AD6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2F42DE" w:rsidRPr="000C3F55" w:rsidRDefault="002F42DE" w:rsidP="00044AD6">
      <w:pPr>
        <w:pStyle w:val="NoSpacing"/>
        <w:tabs>
          <w:tab w:val="left" w:pos="709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Mustafa Kemal Atatürk, aşağıdaki şehirlerden hangisinde toplantı </w:t>
      </w:r>
      <w:r w:rsidRPr="00FD1180">
        <w:rPr>
          <w:b/>
          <w:bCs/>
          <w:sz w:val="24"/>
          <w:szCs w:val="24"/>
          <w:u w:val="single"/>
        </w:rPr>
        <w:t>yapmamıştır</w:t>
      </w:r>
      <w:r>
        <w:rPr>
          <w:sz w:val="24"/>
          <w:szCs w:val="24"/>
        </w:rPr>
        <w:t>?</w:t>
      </w:r>
    </w:p>
    <w:p w:rsidR="002F42DE" w:rsidRPr="000C3F55" w:rsidRDefault="002F42DE" w:rsidP="00421449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Erzurum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Sivas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Konya</w:t>
      </w:r>
    </w:p>
    <w:p w:rsidR="002F42DE" w:rsidRPr="000C3F55" w:rsidRDefault="002F42DE" w:rsidP="00CB5980">
      <w:pPr>
        <w:pStyle w:val="NoSpacing"/>
        <w:rPr>
          <w:sz w:val="24"/>
          <w:szCs w:val="24"/>
        </w:rPr>
      </w:pPr>
    </w:p>
    <w:p w:rsidR="002F42DE" w:rsidRDefault="002F42DE" w:rsidP="00421449">
      <w:pPr>
        <w:pStyle w:val="NoSpacing"/>
        <w:jc w:val="center"/>
        <w:rPr>
          <w:b/>
          <w:bCs/>
          <w:sz w:val="28"/>
          <w:szCs w:val="28"/>
          <w:u w:val="single"/>
          <w:shd w:val="clear" w:color="auto" w:fill="B8CCE4"/>
        </w:rPr>
      </w:pPr>
      <w:r w:rsidRPr="00605BC6">
        <w:rPr>
          <w:b/>
          <w:bCs/>
          <w:sz w:val="28"/>
          <w:szCs w:val="28"/>
          <w:u w:val="single"/>
          <w:shd w:val="clear" w:color="auto" w:fill="B8CCE4"/>
        </w:rPr>
        <w:t>TÜRKÇE</w:t>
      </w:r>
    </w:p>
    <w:p w:rsidR="002F42DE" w:rsidRPr="00605BC6" w:rsidRDefault="002F42DE" w:rsidP="00421449">
      <w:pPr>
        <w:pStyle w:val="NoSpacing"/>
        <w:jc w:val="center"/>
        <w:rPr>
          <w:b/>
          <w:bCs/>
          <w:sz w:val="28"/>
          <w:szCs w:val="28"/>
          <w:u w:val="single"/>
        </w:rPr>
      </w:pPr>
    </w:p>
    <w:p w:rsidR="002F42DE" w:rsidRPr="007934DC" w:rsidRDefault="002F42DE" w:rsidP="007934DC">
      <w:pPr>
        <w:pStyle w:val="NoSpacing"/>
        <w:tabs>
          <w:tab w:val="left" w:pos="426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7934DC">
        <w:rPr>
          <w:b/>
          <w:bCs/>
          <w:sz w:val="24"/>
          <w:szCs w:val="24"/>
        </w:rPr>
        <w:t>Ertesi gün dedem erkenden kalktı. Kadife örtüsünden bayrağı çıkardı. Evin balkonuna astı. O her bayram böyle yapar. “</w:t>
      </w:r>
      <w:r w:rsidRPr="007934DC">
        <w:rPr>
          <w:b/>
          <w:bCs/>
          <w:i/>
          <w:iCs/>
          <w:sz w:val="24"/>
          <w:szCs w:val="24"/>
        </w:rPr>
        <w:t>Bayrak bir ülkenin bağımsızlığını gösterir. Bayrağa saygı göstermeliyiz.</w:t>
      </w:r>
      <w:r w:rsidRPr="007934DC">
        <w:rPr>
          <w:b/>
          <w:bCs/>
          <w:sz w:val="24"/>
          <w:szCs w:val="24"/>
        </w:rPr>
        <w:t>” der.</w:t>
      </w:r>
    </w:p>
    <w:p w:rsidR="002F42DE" w:rsidRDefault="002F42DE" w:rsidP="007934DC">
      <w:pPr>
        <w:pStyle w:val="NoSpacing"/>
        <w:tabs>
          <w:tab w:val="left" w:pos="426"/>
        </w:tabs>
        <w:rPr>
          <w:b/>
          <w:bCs/>
          <w:sz w:val="24"/>
          <w:szCs w:val="24"/>
        </w:rPr>
      </w:pPr>
      <w:r w:rsidRPr="007934DC">
        <w:rPr>
          <w:b/>
          <w:bCs/>
          <w:sz w:val="24"/>
          <w:szCs w:val="24"/>
        </w:rPr>
        <w:tab/>
        <w:t xml:space="preserve">Okulda </w:t>
      </w:r>
      <w:r w:rsidRPr="00D60AE4">
        <w:rPr>
          <w:b/>
          <w:bCs/>
          <w:sz w:val="24"/>
          <w:szCs w:val="24"/>
          <w:u w:val="single"/>
        </w:rPr>
        <w:t>tören</w:t>
      </w:r>
      <w:r w:rsidRPr="007934DC">
        <w:rPr>
          <w:b/>
          <w:bCs/>
          <w:sz w:val="24"/>
          <w:szCs w:val="24"/>
        </w:rPr>
        <w:t xml:space="preserve"> yaptık. Ben şiir okudum. Dedem de konuşmasını yaptı. Bayramı neşe içinde kutladık.”</w:t>
      </w:r>
    </w:p>
    <w:p w:rsidR="002F42DE" w:rsidRDefault="002F42DE" w:rsidP="007934DC">
      <w:pPr>
        <w:pStyle w:val="NoSpacing"/>
        <w:tabs>
          <w:tab w:val="left" w:pos="426"/>
        </w:tabs>
        <w:rPr>
          <w:b/>
          <w:bCs/>
          <w:sz w:val="24"/>
          <w:szCs w:val="24"/>
        </w:rPr>
      </w:pPr>
    </w:p>
    <w:p w:rsidR="002F42DE" w:rsidRDefault="002F42DE" w:rsidP="007934DC">
      <w:pPr>
        <w:pStyle w:val="NoSpacing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>9, 10 ve 11. soruları yukarıdaki parçaya göre cevaplayınız.</w:t>
      </w:r>
    </w:p>
    <w:p w:rsidR="002F42DE" w:rsidRDefault="002F42DE" w:rsidP="001C38C2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Pr="000C3F55" w:rsidRDefault="002F42DE" w:rsidP="001C38C2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Dedesi bayrağı neden balkona asmış olabilir?</w:t>
      </w:r>
    </w:p>
    <w:p w:rsidR="002F42DE" w:rsidRDefault="002F42DE" w:rsidP="001C38C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Kurban Bayramı olduğu için</w:t>
      </w:r>
    </w:p>
    <w:p w:rsidR="002F42DE" w:rsidRDefault="002F42DE" w:rsidP="001C38C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Ramazan Bayramı olduğu için</w:t>
      </w:r>
    </w:p>
    <w:p w:rsidR="002F42DE" w:rsidRPr="000C3F55" w:rsidRDefault="002F42DE" w:rsidP="001C38C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Cumhuriyet Bayramı olduğu için</w:t>
      </w:r>
    </w:p>
    <w:p w:rsidR="002F42DE" w:rsidRPr="000C3F55" w:rsidRDefault="002F42DE" w:rsidP="00C90F5C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Pr="000C3F55" w:rsidRDefault="002F42DE" w:rsidP="00C90F5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10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Parçadaki altı çizili sözcüğün yerine hangisi yazılırsa cümlenin anlamı değişmez?</w:t>
      </w:r>
    </w:p>
    <w:p w:rsidR="002F42DE" w:rsidRPr="000C3F55" w:rsidRDefault="002F42DE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eğlence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parti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merasim</w:t>
      </w:r>
    </w:p>
    <w:p w:rsidR="002F42DE" w:rsidRPr="000C3F55" w:rsidRDefault="002F42DE" w:rsidP="00C90F5C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Pr="000C3F55" w:rsidRDefault="002F42DE" w:rsidP="00C90F5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11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Parçaya göre aşağıdakilerden hangisi </w:t>
      </w:r>
      <w:r w:rsidRPr="00380BD4">
        <w:rPr>
          <w:b/>
          <w:bCs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2F42DE" w:rsidRPr="000C3F55" w:rsidRDefault="002F42DE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Dedesi bayrağa gerekli saygıyı göstermiyor</w:t>
      </w:r>
    </w:p>
    <w:p w:rsidR="002F42DE" w:rsidRPr="000C3F55" w:rsidRDefault="002F42DE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Bayramı sevinç içinde kutlamışlar.</w:t>
      </w:r>
    </w:p>
    <w:p w:rsidR="002F42DE" w:rsidRDefault="002F42DE" w:rsidP="006159F3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 w:rsidRPr="003072CB">
        <w:rPr>
          <w:sz w:val="24"/>
          <w:szCs w:val="24"/>
        </w:rPr>
        <w:t>Her bağımsız</w:t>
      </w:r>
      <w:r>
        <w:rPr>
          <w:sz w:val="24"/>
          <w:szCs w:val="24"/>
        </w:rPr>
        <w:t xml:space="preserve"> ülkenin bayrağı vardır.</w:t>
      </w:r>
      <w:r w:rsidRPr="006159F3">
        <w:rPr>
          <w:sz w:val="24"/>
          <w:szCs w:val="24"/>
        </w:rPr>
        <w:t xml:space="preserve"> </w:t>
      </w:r>
    </w:p>
    <w:p w:rsidR="002F42DE" w:rsidRDefault="002F42DE" w:rsidP="00A41878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2F42DE" w:rsidRPr="000C3F55" w:rsidRDefault="002F42DE" w:rsidP="00A4187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F2656F">
        <w:rPr>
          <w:b/>
          <w:bCs/>
          <w:sz w:val="24"/>
          <w:szCs w:val="24"/>
        </w:rPr>
        <w:t>iri – kocaman</w:t>
      </w:r>
      <w:r>
        <w:rPr>
          <w:sz w:val="24"/>
          <w:szCs w:val="24"/>
        </w:rPr>
        <w:t>” kelimeleri arasındaki ilişki hangi seçenekteki kelimeler arasında vardır?</w:t>
      </w:r>
    </w:p>
    <w:p w:rsidR="002F42DE" w:rsidRPr="000C3F55" w:rsidRDefault="002F42DE" w:rsidP="00A41878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taze – bayat 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kirli – pis 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esir – hür </w:t>
      </w:r>
    </w:p>
    <w:p w:rsidR="002F42DE" w:rsidRDefault="002F42DE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_x0000_s1040" type="#_x0000_t63" style="position:absolute;margin-left:63.2pt;margin-top:13.95pt;width:155.05pt;height:47.85pt;z-index:251654656" adj="-1971,9525">
            <v:textbox style="mso-next-textbox:#_x0000_s1040">
              <w:txbxContent>
                <w:p w:rsidR="002F42DE" w:rsidRPr="004D5230" w:rsidRDefault="002F42DE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4D5230">
                    <w:rPr>
                      <w:b/>
                      <w:bCs/>
                    </w:rPr>
                    <w:t xml:space="preserve">Mehmet, biraz sonra eve gelecek.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41" type="#_x0000_t75" style="position:absolute;margin-left:19.2pt;margin-top:13.95pt;width:39.15pt;height:54.45pt;z-index:-251662848;visibility:visible">
            <v:imagedata r:id="rId9" o:title=""/>
          </v:shape>
        </w:pict>
      </w: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13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</w:p>
    <w:p w:rsidR="002F42DE" w:rsidRDefault="002F42DE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C65D7F">
      <w:pPr>
        <w:pStyle w:val="NoSpacing"/>
        <w:tabs>
          <w:tab w:val="left" w:pos="284"/>
        </w:tabs>
        <w:rPr>
          <w:sz w:val="24"/>
          <w:szCs w:val="24"/>
        </w:rPr>
      </w:pPr>
    </w:p>
    <w:p w:rsidR="002F42DE" w:rsidRDefault="002F42DE" w:rsidP="00C65D7F">
      <w:pPr>
        <w:pStyle w:val="NoSpacing"/>
        <w:tabs>
          <w:tab w:val="left" w:pos="284"/>
        </w:tabs>
        <w:rPr>
          <w:sz w:val="24"/>
          <w:szCs w:val="24"/>
        </w:rPr>
      </w:pPr>
    </w:p>
    <w:p w:rsidR="002F42DE" w:rsidRPr="000608BC" w:rsidRDefault="002F42DE" w:rsidP="00C65D7F">
      <w:pPr>
        <w:pStyle w:val="NoSpacing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Mehmet’in annesinin söylediğine göre </w:t>
      </w:r>
      <w:r w:rsidRPr="000608BC">
        <w:rPr>
          <w:sz w:val="24"/>
          <w:szCs w:val="24"/>
        </w:rPr>
        <w:t xml:space="preserve">aşağıdakilerden hangisi </w:t>
      </w:r>
      <w:r w:rsidRPr="00FC1C84">
        <w:rPr>
          <w:b/>
          <w:bCs/>
          <w:sz w:val="24"/>
          <w:szCs w:val="24"/>
          <w:u w:val="single"/>
        </w:rPr>
        <w:t>doğrudur</w:t>
      </w:r>
      <w:r w:rsidRPr="000608BC">
        <w:rPr>
          <w:sz w:val="24"/>
          <w:szCs w:val="24"/>
        </w:rPr>
        <w:t>?</w:t>
      </w:r>
    </w:p>
    <w:p w:rsidR="002F42DE" w:rsidRDefault="002F42DE" w:rsidP="00C65D7F">
      <w:pPr>
        <w:pStyle w:val="NoSpacing"/>
        <w:tabs>
          <w:tab w:val="left" w:pos="284"/>
          <w:tab w:val="left" w:pos="1701"/>
          <w:tab w:val="left" w:pos="3686"/>
        </w:tabs>
        <w:rPr>
          <w:b/>
          <w:bCs/>
          <w:sz w:val="24"/>
          <w:szCs w:val="24"/>
        </w:rPr>
      </w:pPr>
      <w:r w:rsidRPr="000608BC">
        <w:rPr>
          <w:b/>
          <w:bCs/>
          <w:sz w:val="24"/>
          <w:szCs w:val="24"/>
        </w:rPr>
        <w:t xml:space="preserve">A) </w:t>
      </w:r>
      <w:r w:rsidRPr="000608BC">
        <w:rPr>
          <w:sz w:val="24"/>
          <w:szCs w:val="24"/>
        </w:rPr>
        <w:t xml:space="preserve">Mehmet eve henüz gelmemiştir.  </w:t>
      </w:r>
      <w:r w:rsidRPr="000608BC">
        <w:rPr>
          <w:b/>
          <w:bCs/>
          <w:sz w:val="24"/>
          <w:szCs w:val="24"/>
        </w:rPr>
        <w:tab/>
      </w:r>
    </w:p>
    <w:p w:rsidR="002F42DE" w:rsidRDefault="002F42DE" w:rsidP="00C65D7F">
      <w:pPr>
        <w:pStyle w:val="NoSpacing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Mehmet eve geleli çok olmuştur.</w:t>
      </w:r>
    </w:p>
    <w:p w:rsidR="002F42DE" w:rsidRPr="000608BC" w:rsidRDefault="002F42DE" w:rsidP="00C65D7F">
      <w:pPr>
        <w:pStyle w:val="NoSpacing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bCs/>
          <w:sz w:val="24"/>
          <w:szCs w:val="24"/>
        </w:rPr>
        <w:t xml:space="preserve">C) </w:t>
      </w:r>
      <w:r w:rsidRPr="000608BC">
        <w:rPr>
          <w:sz w:val="24"/>
          <w:szCs w:val="24"/>
        </w:rPr>
        <w:t>Mehmet eve biraz önce gelmiştir.</w:t>
      </w:r>
    </w:p>
    <w:p w:rsidR="002F42DE" w:rsidRDefault="002F42DE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oundrect id="_x0000_s1042" style="position:absolute;margin-left:119.8pt;margin-top:2.05pt;width:89.4pt;height:25.65pt;z-index:251656704" arcsize="10923f" strokeweight="1.25pt">
            <v:textbox>
              <w:txbxContent>
                <w:p w:rsidR="002F42DE" w:rsidRPr="00BB1C38" w:rsidRDefault="002F42D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II - bugünün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40.15pt;margin-top:2.05pt;width:63.5pt;height:25.65pt;z-index:251655680" arcsize="10923f" strokeweight="1.25pt">
            <v:textbox>
              <w:txbxContent>
                <w:p w:rsidR="002F42DE" w:rsidRPr="00BB1C38" w:rsidRDefault="002F42D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- </w:t>
                  </w:r>
                  <w:r w:rsidRPr="00BB1C38">
                    <w:rPr>
                      <w:b/>
                      <w:bCs/>
                    </w:rPr>
                    <w:t>işini</w:t>
                  </w:r>
                </w:p>
              </w:txbxContent>
            </v:textbox>
          </v:roundrect>
        </w:pict>
      </w: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14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</w:p>
    <w:p w:rsidR="002F42DE" w:rsidRDefault="002F42DE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oundrect id="_x0000_s1044" style="position:absolute;margin-left:152.25pt;margin-top:.55pt;width:86.95pt;height:25.65pt;z-index:251658752" arcsize="10923f" strokeweight="1.25pt">
            <v:textbox>
              <w:txbxContent>
                <w:p w:rsidR="002F42DE" w:rsidRPr="00BB1C38" w:rsidRDefault="002F42D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IV - yarına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30.95pt;margin-top:.55pt;width:94.1pt;height:25.65pt;z-index:251657728" arcsize="10923f" strokeweight="1.25pt">
            <v:textbox>
              <w:txbxContent>
                <w:p w:rsidR="002F42DE" w:rsidRPr="00BB1C38" w:rsidRDefault="002F42D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III - bırakma</w:t>
                  </w:r>
                </w:p>
              </w:txbxContent>
            </v:textbox>
          </v:roundrect>
        </w:pict>
      </w:r>
    </w:p>
    <w:p w:rsidR="002F42DE" w:rsidRPr="000C3F55" w:rsidRDefault="002F42DE" w:rsidP="000C3F55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Pr="00BB1C38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>Yukarıdaki kelimelerin anlamlı sıralanışı hangi seçenektedir?</w:t>
      </w:r>
    </w:p>
    <w:p w:rsidR="002F42DE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II – I  - III – IV </w:t>
      </w:r>
    </w:p>
    <w:p w:rsidR="002F42DE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IV – III – II – I </w:t>
      </w:r>
    </w:p>
    <w:p w:rsidR="002F42DE" w:rsidRPr="004D5666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II – I – IV – III  </w:t>
      </w:r>
    </w:p>
    <w:p w:rsidR="002F42DE" w:rsidRPr="000C3F55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42DE" w:rsidRPr="000C3F55" w:rsidRDefault="002F42DE" w:rsidP="000C3F5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15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cümlelerde altı çizili kelimelerden hangisinde ek </w:t>
      </w:r>
      <w:r w:rsidRPr="0092779D">
        <w:rPr>
          <w:b/>
          <w:bCs/>
          <w:sz w:val="24"/>
          <w:szCs w:val="24"/>
          <w:u w:val="single"/>
        </w:rPr>
        <w:t>yanlış</w:t>
      </w:r>
      <w:r>
        <w:rPr>
          <w:sz w:val="24"/>
          <w:szCs w:val="24"/>
        </w:rPr>
        <w:t xml:space="preserve"> kullanılmıştır?</w:t>
      </w:r>
    </w:p>
    <w:p w:rsidR="002F42DE" w:rsidRPr="000C3F55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Kedi </w:t>
      </w:r>
      <w:r w:rsidRPr="0092779D">
        <w:rPr>
          <w:sz w:val="24"/>
          <w:szCs w:val="24"/>
          <w:u w:val="thick"/>
        </w:rPr>
        <w:t>balkonda</w:t>
      </w:r>
      <w:r>
        <w:rPr>
          <w:sz w:val="24"/>
          <w:szCs w:val="24"/>
        </w:rPr>
        <w:t xml:space="preserve"> atladı.</w:t>
      </w:r>
    </w:p>
    <w:p w:rsidR="002F42DE" w:rsidRPr="000C3F55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Pr="0092779D">
        <w:rPr>
          <w:sz w:val="24"/>
          <w:szCs w:val="24"/>
          <w:u w:val="thick"/>
        </w:rPr>
        <w:t>Kardeşime</w:t>
      </w:r>
      <w:r>
        <w:rPr>
          <w:sz w:val="24"/>
          <w:szCs w:val="24"/>
        </w:rPr>
        <w:t xml:space="preserve"> balon aldım.</w:t>
      </w:r>
    </w:p>
    <w:p w:rsidR="002F42DE" w:rsidRPr="000C3F55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Yeni </w:t>
      </w:r>
      <w:r w:rsidRPr="0092779D">
        <w:rPr>
          <w:sz w:val="24"/>
          <w:szCs w:val="24"/>
          <w:u w:val="thick"/>
        </w:rPr>
        <w:t>yılda</w:t>
      </w:r>
      <w:r>
        <w:rPr>
          <w:sz w:val="24"/>
          <w:szCs w:val="24"/>
        </w:rPr>
        <w:t xml:space="preserve"> görüşürüz.</w:t>
      </w:r>
    </w:p>
    <w:p w:rsidR="002F42DE" w:rsidRPr="000C3F55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42DE" w:rsidRPr="00AC7148" w:rsidRDefault="002F42DE" w:rsidP="00AC7148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16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“</w:t>
      </w:r>
      <w:r w:rsidRPr="0092779D">
        <w:rPr>
          <w:b/>
          <w:bCs/>
          <w:sz w:val="24"/>
          <w:szCs w:val="24"/>
        </w:rPr>
        <w:t>Çok zayıflamak</w:t>
      </w:r>
      <w:r>
        <w:rPr>
          <w:sz w:val="24"/>
          <w:szCs w:val="24"/>
        </w:rPr>
        <w:t>” anlamına gelen deyim aşağıdakilerden hangisidir?</w:t>
      </w:r>
    </w:p>
    <w:p w:rsidR="002F42DE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ab/>
        <w:t>Çöpe dönmek</w:t>
      </w:r>
    </w:p>
    <w:p w:rsidR="002F42DE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Can çekişmek</w:t>
      </w:r>
    </w:p>
    <w:p w:rsidR="002F42DE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Nefesi kesilmek</w:t>
      </w:r>
    </w:p>
    <w:p w:rsidR="002F42DE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42DE" w:rsidRPr="00605BC6" w:rsidRDefault="002F42DE" w:rsidP="00605BC6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bCs/>
          <w:sz w:val="28"/>
          <w:szCs w:val="28"/>
          <w:u w:val="single"/>
        </w:rPr>
      </w:pPr>
      <w:r w:rsidRPr="00605BC6">
        <w:rPr>
          <w:b/>
          <w:bCs/>
          <w:sz w:val="28"/>
          <w:szCs w:val="28"/>
          <w:u w:val="single"/>
          <w:shd w:val="clear" w:color="auto" w:fill="B8CCE4"/>
        </w:rPr>
        <w:t>MATEMATİK</w:t>
      </w:r>
    </w:p>
    <w:p w:rsidR="002F42DE" w:rsidRPr="000C3F55" w:rsidRDefault="002F42DE" w:rsidP="000C3F55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42DE" w:rsidRDefault="002F42DE" w:rsidP="003E678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17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“</w:t>
      </w:r>
      <w:r>
        <w:rPr>
          <w:b/>
          <w:bCs/>
          <w:sz w:val="24"/>
          <w:szCs w:val="24"/>
        </w:rPr>
        <w:t>1</w:t>
      </w:r>
      <w:r w:rsidRPr="00EA0FE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</w:t>
      </w:r>
      <w:r w:rsidRPr="00EA0FE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4</w:t>
      </w:r>
      <w:r w:rsidRPr="00EA0FE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8</w:t>
      </w:r>
      <w:r w:rsidRPr="00EA0FE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?</w:t>
      </w:r>
      <w:r w:rsidRPr="00EA0FE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32</w:t>
      </w:r>
      <w:r w:rsidRPr="00EA0FE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64</w:t>
      </w:r>
      <w:r w:rsidRPr="00EA0FE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?</w:t>
      </w:r>
      <w:r w:rsidRPr="00EA0FEC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256”</w:t>
      </w:r>
      <w:r>
        <w:rPr>
          <w:sz w:val="24"/>
          <w:szCs w:val="24"/>
        </w:rPr>
        <w:t xml:space="preserve">  </w:t>
      </w:r>
    </w:p>
    <w:p w:rsidR="002F42DE" w:rsidRPr="000C3F55" w:rsidRDefault="002F42DE" w:rsidP="003E678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örüntüde soru işareti olan yerlere sırasıyla hangi sayılar yazılmalıdır?</w:t>
      </w:r>
    </w:p>
    <w:p w:rsidR="002F42DE" w:rsidRPr="00DE7D1C" w:rsidRDefault="002F42DE" w:rsidP="003E678C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ab/>
        <w:t xml:space="preserve">16 – 128 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10 – 100 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15</w:t>
      </w:r>
      <w:r w:rsidRPr="00DE7D1C">
        <w:rPr>
          <w:sz w:val="24"/>
          <w:szCs w:val="24"/>
        </w:rPr>
        <w:t xml:space="preserve"> – </w:t>
      </w:r>
      <w:r>
        <w:rPr>
          <w:sz w:val="24"/>
          <w:szCs w:val="24"/>
        </w:rPr>
        <w:t>130</w:t>
      </w:r>
      <w:r w:rsidRPr="00DE7D1C">
        <w:rPr>
          <w:sz w:val="24"/>
          <w:szCs w:val="24"/>
        </w:rPr>
        <w:t xml:space="preserve"> </w:t>
      </w:r>
    </w:p>
    <w:p w:rsidR="002F42DE" w:rsidRPr="000C3F55" w:rsidRDefault="002F42DE" w:rsidP="00E22AE8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42DE" w:rsidRDefault="002F42DE" w:rsidP="00FD4BA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18" o:spid="_x0000_s1046" type="#_x0000_t75" style="position:absolute;margin-left:23.5pt;margin-top:.25pt;width:42.3pt;height:41.3pt;z-index:-251656704;visibility:visible">
            <v:imagedata r:id="rId10" o:title=""/>
          </v:shape>
        </w:pict>
      </w:r>
      <w:r>
        <w:rPr>
          <w:noProof/>
          <w:lang w:eastAsia="tr-TR"/>
        </w:rPr>
        <w:pict>
          <v:shape id="Resim 24" o:spid="_x0000_s1047" type="#_x0000_t75" style="position:absolute;margin-left:138.7pt;margin-top:.3pt;width:45.6pt;height:41.3pt;z-index:-251654656;visibility:visible">
            <v:imagedata r:id="rId11" o:title=""/>
          </v:shape>
        </w:pict>
      </w:r>
      <w:r>
        <w:rPr>
          <w:noProof/>
          <w:lang w:eastAsia="tr-TR"/>
        </w:rPr>
        <w:pict>
          <v:shape id="Resim 21" o:spid="_x0000_s1048" type="#_x0000_t75" style="position:absolute;margin-left:80.45pt;margin-top:.25pt;width:45.45pt;height:41.3pt;z-index:-251655680;visibility:visible">
            <v:imagedata r:id="rId12" o:title=""/>
          </v:shape>
        </w:pict>
      </w: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18</w:t>
      </w:r>
      <w:r w:rsidRPr="00FD4BAF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</w:t>
      </w:r>
    </w:p>
    <w:p w:rsidR="002F42DE" w:rsidRDefault="002F42DE" w:rsidP="00FD4BA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?</w:t>
      </w:r>
    </w:p>
    <w:p w:rsidR="002F42DE" w:rsidRDefault="002F42DE" w:rsidP="00FD4BAF">
      <w:pPr>
        <w:pStyle w:val="NoSpacing"/>
        <w:tabs>
          <w:tab w:val="left" w:pos="709"/>
        </w:tabs>
        <w:rPr>
          <w:sz w:val="24"/>
          <w:szCs w:val="24"/>
        </w:rPr>
      </w:pPr>
    </w:p>
    <w:p w:rsidR="002F42DE" w:rsidRDefault="002F42DE" w:rsidP="00FD4BAF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30" o:spid="_x0000_s1049" type="#_x0000_t75" style="position:absolute;margin-left:99.25pt;margin-top:25.45pt;width:47.9pt;height:43.8pt;z-index:-251652608;visibility:visible">
            <v:imagedata r:id="rId13" o:title=""/>
          </v:shape>
        </w:pict>
      </w:r>
      <w:r>
        <w:rPr>
          <w:noProof/>
          <w:lang w:eastAsia="tr-TR"/>
        </w:rPr>
        <w:pict>
          <v:shape id="Resim 27" o:spid="_x0000_s1050" type="#_x0000_t75" style="position:absolute;margin-left:188.8pt;margin-top:25.45pt;width:48.2pt;height:43.85pt;z-index:-251653632;visibility:visible">
            <v:imagedata r:id="rId14" o:title=""/>
          </v:shape>
        </w:pict>
      </w:r>
      <w:r>
        <w:rPr>
          <w:noProof/>
          <w:lang w:eastAsia="tr-TR"/>
        </w:rPr>
        <w:pict>
          <v:shape id="Resim 33" o:spid="_x0000_s1051" type="#_x0000_t75" style="position:absolute;margin-left:14.1pt;margin-top:27.95pt;width:45.5pt;height:41.3pt;z-index:-251651584;visibility:visible">
            <v:imagedata r:id="rId15" o:title=""/>
          </v:shape>
        </w:pict>
      </w:r>
      <w:r>
        <w:rPr>
          <w:sz w:val="24"/>
          <w:szCs w:val="24"/>
        </w:rPr>
        <w:t>Örüntüye göre soru işareti olan yere hangi şekil gelmelidir?</w:t>
      </w:r>
    </w:p>
    <w:p w:rsidR="002F42DE" w:rsidRDefault="002F42DE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  <w:bCs/>
          <w:sz w:val="24"/>
          <w:szCs w:val="24"/>
        </w:rPr>
      </w:pPr>
    </w:p>
    <w:p w:rsidR="002F42DE" w:rsidRPr="00C86DCE" w:rsidRDefault="002F42DE" w:rsidP="00320630">
      <w:pPr>
        <w:pStyle w:val="NoSpacing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bCs/>
          <w:sz w:val="24"/>
          <w:szCs w:val="24"/>
        </w:rPr>
        <w:t>A)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 w:rsidRPr="00C504BB">
        <w:rPr>
          <w:b/>
          <w:bCs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</w:p>
    <w:p w:rsidR="002F42DE" w:rsidRDefault="002F42DE" w:rsidP="00CB5980">
      <w:pPr>
        <w:pStyle w:val="NoSpacing"/>
        <w:rPr>
          <w:sz w:val="24"/>
          <w:szCs w:val="24"/>
        </w:rPr>
      </w:pPr>
    </w:p>
    <w:p w:rsidR="002F42DE" w:rsidRPr="000C3F55" w:rsidRDefault="002F42DE" w:rsidP="00CB5980">
      <w:pPr>
        <w:pStyle w:val="NoSpacing"/>
        <w:rPr>
          <w:sz w:val="24"/>
          <w:szCs w:val="24"/>
        </w:rPr>
      </w:pPr>
    </w:p>
    <w:p w:rsidR="002F42DE" w:rsidRDefault="002F42DE" w:rsidP="00E6039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margin-left:190.45pt;margin-top:27.1pt;width:70.1pt;height:39.1pt;z-index:251665920" adj="3534" strokeweight="1.5pt"/>
        </w:pict>
      </w: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19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şekillerden hangisine sadece </w:t>
      </w:r>
      <w:r w:rsidRPr="005B0FDD">
        <w:rPr>
          <w:sz w:val="24"/>
          <w:szCs w:val="24"/>
          <w:u w:val="single"/>
        </w:rPr>
        <w:t>iki tane</w:t>
      </w:r>
      <w:r>
        <w:rPr>
          <w:sz w:val="24"/>
          <w:szCs w:val="24"/>
        </w:rPr>
        <w:t xml:space="preserve"> simetri doğrusu </w:t>
      </w:r>
      <w:r w:rsidRPr="0022404F">
        <w:rPr>
          <w:b/>
          <w:bCs/>
          <w:sz w:val="24"/>
          <w:szCs w:val="24"/>
          <w:u w:val="single"/>
        </w:rPr>
        <w:t>çizile</w:t>
      </w:r>
      <w:r>
        <w:rPr>
          <w:b/>
          <w:bCs/>
          <w:sz w:val="24"/>
          <w:szCs w:val="24"/>
          <w:u w:val="single"/>
        </w:rPr>
        <w:t>bilir</w:t>
      </w:r>
      <w:r>
        <w:rPr>
          <w:sz w:val="24"/>
          <w:szCs w:val="24"/>
        </w:rPr>
        <w:t>?</w:t>
      </w:r>
    </w:p>
    <w:p w:rsidR="002F42DE" w:rsidRPr="000C3F55" w:rsidRDefault="002F42DE" w:rsidP="00E60395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oval id="_x0000_s1053" style="position:absolute;margin-left:31.35pt;margin-top:5.15pt;width:42.2pt;height:39.1pt;z-index:251638272" strokeweight="1.25pt"/>
        </w:pict>
      </w:r>
      <w:r>
        <w:rPr>
          <w:noProof/>
          <w:lang w:eastAsia="tr-TR"/>
        </w:rPr>
        <w:pict>
          <v:rect id="_x0000_s1054" style="position:absolute;margin-left:106.95pt;margin-top:5.15pt;width:55.3pt;height:33.9pt;z-index:251650560" strokeweight="1.25pt"/>
        </w:pict>
      </w:r>
    </w:p>
    <w:p w:rsidR="002F42DE" w:rsidRPr="00170EF1" w:rsidRDefault="002F42DE" w:rsidP="00292298">
      <w:pPr>
        <w:pStyle w:val="NoSpacing"/>
        <w:numPr>
          <w:ilvl w:val="0"/>
          <w:numId w:val="10"/>
        </w:numPr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</w:p>
    <w:p w:rsidR="002F42DE" w:rsidRDefault="002F42DE" w:rsidP="00170EF1">
      <w:pPr>
        <w:pStyle w:val="NoSpacing"/>
        <w:tabs>
          <w:tab w:val="left" w:pos="567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2F42DE" w:rsidRDefault="002F42DE" w:rsidP="00170EF1">
      <w:pPr>
        <w:pStyle w:val="NoSpacing"/>
        <w:tabs>
          <w:tab w:val="left" w:pos="567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20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170EF1">
        <w:rPr>
          <w:b/>
          <w:bCs/>
          <w:sz w:val="24"/>
          <w:szCs w:val="24"/>
        </w:rPr>
        <w:t>I.)</w:t>
      </w:r>
      <w:r>
        <w:rPr>
          <w:sz w:val="24"/>
          <w:szCs w:val="24"/>
        </w:rPr>
        <w:t xml:space="preserve"> 256 doğal sayısının rakamlarının sayı değerleri toplamı 13’tür.</w:t>
      </w:r>
    </w:p>
    <w:p w:rsidR="002F42DE" w:rsidRDefault="002F42DE" w:rsidP="00170EF1">
      <w:pPr>
        <w:pStyle w:val="NoSpacing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170EF1">
        <w:rPr>
          <w:b/>
          <w:bCs/>
          <w:sz w:val="24"/>
          <w:szCs w:val="24"/>
        </w:rPr>
        <w:t>II.)</w:t>
      </w:r>
      <w:r>
        <w:rPr>
          <w:sz w:val="24"/>
          <w:szCs w:val="24"/>
        </w:rPr>
        <w:t xml:space="preserve"> 605 doğal sayısı “</w:t>
      </w:r>
      <w:r w:rsidRPr="00170EF1">
        <w:rPr>
          <w:b/>
          <w:bCs/>
          <w:i/>
          <w:iCs/>
          <w:sz w:val="24"/>
          <w:szCs w:val="24"/>
        </w:rPr>
        <w:t>altı yüz beş</w:t>
      </w:r>
      <w:r>
        <w:rPr>
          <w:sz w:val="24"/>
          <w:szCs w:val="24"/>
        </w:rPr>
        <w:t>” diye okunur.</w:t>
      </w:r>
    </w:p>
    <w:p w:rsidR="002F42DE" w:rsidRDefault="002F42DE" w:rsidP="007C0C87">
      <w:pPr>
        <w:pStyle w:val="NoSpacing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C0C87">
        <w:rPr>
          <w:b/>
          <w:bCs/>
          <w:sz w:val="24"/>
          <w:szCs w:val="24"/>
        </w:rPr>
        <w:t>III.)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Üç basamaklı en büyük doğal sayı 100’dür.</w:t>
      </w:r>
    </w:p>
    <w:p w:rsidR="002F42DE" w:rsidRDefault="002F42DE" w:rsidP="007C0C87">
      <w:pPr>
        <w:pStyle w:val="NoSpacing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C0C87">
        <w:rPr>
          <w:b/>
          <w:bCs/>
          <w:sz w:val="24"/>
          <w:szCs w:val="24"/>
        </w:rPr>
        <w:t>IV.)</w:t>
      </w:r>
      <w:r>
        <w:rPr>
          <w:sz w:val="24"/>
          <w:szCs w:val="24"/>
        </w:rPr>
        <w:t xml:space="preserve"> 789 doğal sayısının onlar basamağında 7 rakamı vardır.</w:t>
      </w:r>
    </w:p>
    <w:p w:rsidR="002F42DE" w:rsidRDefault="002F42DE" w:rsidP="007C0C87">
      <w:pPr>
        <w:pStyle w:val="NoSpacing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C0C87">
        <w:rPr>
          <w:b/>
          <w:bCs/>
          <w:sz w:val="24"/>
          <w:szCs w:val="24"/>
        </w:rPr>
        <w:t>V.)</w:t>
      </w:r>
      <w:r>
        <w:rPr>
          <w:sz w:val="24"/>
          <w:szCs w:val="24"/>
        </w:rPr>
        <w:t xml:space="preserve"> 9 onluğa 1 onluk daha eklenirse 100 olur.</w:t>
      </w:r>
    </w:p>
    <w:p w:rsidR="002F42DE" w:rsidRDefault="002F42DE" w:rsidP="007C0C87">
      <w:pPr>
        <w:pStyle w:val="NoSpacing"/>
        <w:tabs>
          <w:tab w:val="left" w:pos="567"/>
        </w:tabs>
        <w:rPr>
          <w:sz w:val="24"/>
          <w:szCs w:val="24"/>
        </w:rPr>
      </w:pPr>
    </w:p>
    <w:p w:rsidR="002F42DE" w:rsidRPr="007C0C87" w:rsidRDefault="002F42DE" w:rsidP="007C0C87">
      <w:pPr>
        <w:pStyle w:val="NoSpacing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bilgilerden hangileri </w:t>
      </w:r>
      <w:r w:rsidRPr="007C0C87">
        <w:rPr>
          <w:b/>
          <w:bCs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2F42DE" w:rsidRPr="00C86DC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ab/>
        <w:t>III – IV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– V 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II – V </w:t>
      </w:r>
    </w:p>
    <w:p w:rsidR="002F42DE" w:rsidRDefault="002F42DE" w:rsidP="003F506F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2F42DE" w:rsidRPr="00C20C60" w:rsidRDefault="002F42DE" w:rsidP="00E40794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21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  <w:bdr w:val="single" w:sz="4" w:space="0" w:color="auto"/>
          <w:shd w:val="clear" w:color="auto" w:fill="FBD4B4"/>
        </w:rPr>
        <w:t xml:space="preserve"> </w:t>
      </w:r>
      <w:r>
        <w:rPr>
          <w:sz w:val="24"/>
          <w:szCs w:val="24"/>
        </w:rPr>
        <w:t xml:space="preserve"> “</w:t>
      </w:r>
      <w:r w:rsidRPr="00B72BBB">
        <w:rPr>
          <w:b/>
          <w:bCs/>
          <w:sz w:val="24"/>
          <w:szCs w:val="24"/>
        </w:rPr>
        <w:t>8 onluk, 6 birlik, 4 yüzlük</w:t>
      </w:r>
      <w:r>
        <w:rPr>
          <w:sz w:val="24"/>
          <w:szCs w:val="24"/>
        </w:rPr>
        <w:t>” ten oluşan sayı hangisidir?</w:t>
      </w:r>
    </w:p>
    <w:p w:rsidR="002F42DE" w:rsidRPr="00B70D5F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864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468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486</w:t>
      </w:r>
    </w:p>
    <w:p w:rsidR="002F42DE" w:rsidRPr="000C3F55" w:rsidRDefault="002F42DE" w:rsidP="003F506F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42DE" w:rsidRPr="00B70D3A" w:rsidRDefault="002F42DE" w:rsidP="00B72BBB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22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“</w:t>
      </w:r>
      <w:r w:rsidRPr="00677785">
        <w:rPr>
          <w:b/>
          <w:bCs/>
          <w:sz w:val="24"/>
          <w:szCs w:val="24"/>
        </w:rPr>
        <w:t>123</w:t>
      </w:r>
      <w:r>
        <w:rPr>
          <w:sz w:val="24"/>
          <w:szCs w:val="24"/>
        </w:rPr>
        <w:t xml:space="preserve">” sayısına göre hangisi </w:t>
      </w:r>
      <w:r w:rsidRPr="00401C02">
        <w:rPr>
          <w:b/>
          <w:bCs/>
          <w:sz w:val="24"/>
          <w:szCs w:val="24"/>
          <w:u w:val="single"/>
        </w:rPr>
        <w:t>doğrudur</w:t>
      </w:r>
      <w:r>
        <w:rPr>
          <w:sz w:val="24"/>
          <w:szCs w:val="24"/>
        </w:rPr>
        <w:t>?</w:t>
      </w: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  <w:bCs/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b/>
          <w:bCs/>
          <w:sz w:val="24"/>
          <w:szCs w:val="24"/>
        </w:rPr>
        <w:tab/>
      </w:r>
      <w:r w:rsidRPr="00401C02">
        <w:rPr>
          <w:sz w:val="24"/>
          <w:szCs w:val="24"/>
        </w:rPr>
        <w:t>basamak değeri en büyük olan “</w:t>
      </w:r>
      <w:r>
        <w:rPr>
          <w:b/>
          <w:bCs/>
          <w:sz w:val="24"/>
          <w:szCs w:val="24"/>
        </w:rPr>
        <w:t>3</w:t>
      </w:r>
      <w:r w:rsidRPr="00401C02">
        <w:rPr>
          <w:sz w:val="24"/>
          <w:szCs w:val="24"/>
        </w:rPr>
        <w:t xml:space="preserve">” </w:t>
      </w:r>
      <w:r>
        <w:rPr>
          <w:sz w:val="24"/>
          <w:szCs w:val="24"/>
        </w:rPr>
        <w:t>tür.</w:t>
      </w:r>
    </w:p>
    <w:p w:rsidR="002F42DE" w:rsidRPr="00401C02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Pr="00401C02">
        <w:rPr>
          <w:sz w:val="24"/>
          <w:szCs w:val="24"/>
        </w:rPr>
        <w:t>sayı değeri en küçük olan “</w:t>
      </w:r>
      <w:r w:rsidRPr="00401C02">
        <w:rPr>
          <w:b/>
          <w:bCs/>
          <w:sz w:val="24"/>
          <w:szCs w:val="24"/>
        </w:rPr>
        <w:t>1</w:t>
      </w:r>
      <w:r w:rsidRPr="00401C02">
        <w:rPr>
          <w:sz w:val="24"/>
          <w:szCs w:val="24"/>
        </w:rPr>
        <w:t>” dir.</w:t>
      </w:r>
    </w:p>
    <w:p w:rsidR="002F42DE" w:rsidRPr="00401C02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birler basamağında “</w:t>
      </w:r>
      <w:r w:rsidRPr="00401C02">
        <w:rPr>
          <w:b/>
          <w:bCs/>
          <w:sz w:val="24"/>
          <w:szCs w:val="24"/>
        </w:rPr>
        <w:t>1</w:t>
      </w:r>
      <w:r>
        <w:rPr>
          <w:sz w:val="24"/>
          <w:szCs w:val="24"/>
        </w:rPr>
        <w:t>” rakamı vardır.</w:t>
      </w:r>
    </w:p>
    <w:p w:rsidR="002F42DE" w:rsidRPr="000C3F55" w:rsidRDefault="002F42DE" w:rsidP="004A0D5A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42DE" w:rsidRDefault="002F42DE" w:rsidP="006F3760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23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“</w:t>
      </w:r>
      <w:r w:rsidRPr="00B95A27">
        <w:rPr>
          <w:b/>
          <w:bCs/>
          <w:sz w:val="24"/>
          <w:szCs w:val="24"/>
        </w:rPr>
        <w:t>2 yüzlük ve 4 birlik</w:t>
      </w:r>
      <w:r>
        <w:rPr>
          <w:sz w:val="24"/>
          <w:szCs w:val="24"/>
        </w:rPr>
        <w:t>”ten oluşan sayı hangisidir?</w:t>
      </w: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5" type="#_x0000_t74" style="position:absolute;margin-left:103.6pt;margin-top:5pt;width:49.45pt;height:34.45pt;z-index:251672064" strokeweight="1pt">
            <v:textbox>
              <w:txbxContent>
                <w:p w:rsidR="002F42DE" w:rsidRPr="00401C02" w:rsidRDefault="002F42DE">
                  <w:pPr>
                    <w:rPr>
                      <w:b/>
                      <w:bCs/>
                    </w:rPr>
                  </w:pPr>
                  <w:r w:rsidRPr="00401C02">
                    <w:rPr>
                      <w:b/>
                      <w:bCs/>
                    </w:rPr>
                    <w:t>2</w:t>
                  </w:r>
                  <w:r>
                    <w:rPr>
                      <w:b/>
                      <w:bCs/>
                    </w:rPr>
                    <w:t>0</w:t>
                  </w:r>
                  <w:r w:rsidRPr="00401C02">
                    <w:rPr>
                      <w:b/>
                      <w:bCs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74" style="position:absolute;margin-left:188.1pt;margin-top:5pt;width:49.45pt;height:34.45pt;z-index:251670016" strokeweight="1pt">
            <v:textbox>
              <w:txbxContent>
                <w:p w:rsidR="002F42DE" w:rsidRPr="00401C02" w:rsidRDefault="002F42DE">
                  <w:pPr>
                    <w:rPr>
                      <w:b/>
                      <w:bCs/>
                    </w:rPr>
                  </w:pPr>
                  <w:r w:rsidRPr="00401C02">
                    <w:rPr>
                      <w:b/>
                      <w:bCs/>
                    </w:rPr>
                    <w:t>2</w:t>
                  </w:r>
                  <w:r>
                    <w:rPr>
                      <w:b/>
                      <w:bCs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74" style="position:absolute;margin-left:14pt;margin-top:5pt;width:45.1pt;height:34.45pt;z-index:251671040" strokeweight="1pt">
            <v:textbox>
              <w:txbxContent>
                <w:p w:rsidR="002F42DE" w:rsidRPr="00401C02" w:rsidRDefault="002F42DE">
                  <w:pPr>
                    <w:rPr>
                      <w:b/>
                      <w:bCs/>
                    </w:rPr>
                  </w:pPr>
                  <w:r w:rsidRPr="00401C02">
                    <w:rPr>
                      <w:b/>
                      <w:bCs/>
                    </w:rPr>
                    <w:t>24</w:t>
                  </w:r>
                </w:p>
              </w:txbxContent>
            </v:textbox>
          </v:shape>
        </w:pict>
      </w:r>
    </w:p>
    <w:p w:rsidR="002F42DE" w:rsidRPr="00DE7D1C" w:rsidRDefault="002F42DE" w:rsidP="00401C02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401C02">
        <w:rPr>
          <w:b/>
          <w:bCs/>
          <w:sz w:val="24"/>
          <w:szCs w:val="24"/>
        </w:rPr>
        <w:t>A)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</w:p>
    <w:p w:rsidR="002F42DE" w:rsidRDefault="002F42DE" w:rsidP="00ED3BD6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2F42DE" w:rsidRDefault="002F42DE" w:rsidP="00ED3BD6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8" type="#_x0000_t12" style="position:absolute;margin-left:192.5pt;margin-top:88.75pt;width:14.4pt;height:16.3pt;z-index:251677184" strokeweight="1.25pt"/>
        </w:pict>
      </w:r>
      <w:r>
        <w:rPr>
          <w:noProof/>
          <w:lang w:eastAsia="tr-TR"/>
        </w:rPr>
        <w:pict>
          <v:shape id="_x0000_s1059" type="#_x0000_t12" style="position:absolute;margin-left:14pt;margin-top:88.75pt;width:14.4pt;height:16.3pt;z-index:251673088" strokeweight="1.25pt"/>
        </w:pict>
      </w:r>
      <w:r>
        <w:rPr>
          <w:noProof/>
          <w:lang w:eastAsia="tr-TR"/>
        </w:rPr>
        <w:pict>
          <v:shape id="_x0000_s1060" type="#_x0000_t12" style="position:absolute;margin-left:35.35pt;margin-top:11.1pt;width:14.4pt;height:16.3pt;z-index:251666944" strokeweight="1.25pt"/>
        </w:pict>
      </w:r>
    </w:p>
    <w:p w:rsidR="002F42DE" w:rsidRPr="00677785" w:rsidRDefault="002F42DE" w:rsidP="00B95A27">
      <w:pPr>
        <w:pStyle w:val="NoSpacing"/>
        <w:tabs>
          <w:tab w:val="left" w:pos="1134"/>
          <w:tab w:val="left" w:pos="3828"/>
          <w:tab w:val="left" w:pos="3969"/>
        </w:tabs>
        <w:rPr>
          <w:b/>
          <w:bCs/>
          <w:i/>
          <w:iCs/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24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  <w:bdr w:val="single" w:sz="4" w:space="0" w:color="auto"/>
          <w:shd w:val="clear" w:color="auto" w:fill="FBD4B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677785">
        <w:rPr>
          <w:b/>
          <w:bCs/>
          <w:i/>
          <w:iCs/>
          <w:sz w:val="24"/>
          <w:szCs w:val="24"/>
        </w:rPr>
        <w:t>5 yüzlük + 5 onluk</w:t>
      </w:r>
      <w:r w:rsidRPr="00677785">
        <w:rPr>
          <w:b/>
          <w:bCs/>
          <w:i/>
          <w:iCs/>
          <w:sz w:val="24"/>
          <w:szCs w:val="24"/>
        </w:rPr>
        <w:tab/>
        <w:t>= 550</w:t>
      </w:r>
    </w:p>
    <w:p w:rsidR="002F42DE" w:rsidRPr="00677785" w:rsidRDefault="002F42DE" w:rsidP="00B95A27">
      <w:pPr>
        <w:pStyle w:val="NoSpacing"/>
        <w:tabs>
          <w:tab w:val="left" w:pos="1134"/>
          <w:tab w:val="left" w:pos="3261"/>
          <w:tab w:val="left" w:pos="3828"/>
        </w:tabs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1" type="#_x0000_t13" style="position:absolute;margin-left:35.35pt;margin-top:2.65pt;width:14.4pt;height:9.2pt;z-index:251667968" strokeweight="1.25pt"/>
        </w:pict>
      </w:r>
      <w:r>
        <w:rPr>
          <w:noProof/>
          <w:lang w:eastAsia="tr-TR"/>
        </w:rPr>
        <w:pict>
          <v:shape id="_x0000_s1062" type="#_x0000_t13" style="position:absolute;margin-left:211.3pt;margin-top:63.2pt;width:16.9pt;height:11.55pt;z-index:251678208" strokeweight="1.25pt"/>
        </w:pict>
      </w:r>
      <w:r>
        <w:rPr>
          <w:noProof/>
          <w:lang w:eastAsia="tr-TR"/>
        </w:rPr>
        <w:pict>
          <v:shape id="_x0000_s1063" type="#_x0000_t13" style="position:absolute;margin-left:108pt;margin-top:61.1pt;width:16.9pt;height:11.55pt;z-index:251675136" strokeweight="1.25pt"/>
        </w:pict>
      </w:r>
      <w:r w:rsidRPr="00677785">
        <w:rPr>
          <w:b/>
          <w:bCs/>
          <w:i/>
          <w:iCs/>
          <w:sz w:val="24"/>
          <w:szCs w:val="24"/>
        </w:rPr>
        <w:tab/>
        <w:t>7 yüzlük + 9 birlik</w:t>
      </w:r>
      <w:r w:rsidRPr="00677785">
        <w:rPr>
          <w:b/>
          <w:bCs/>
          <w:i/>
          <w:iCs/>
          <w:sz w:val="24"/>
          <w:szCs w:val="24"/>
        </w:rPr>
        <w:tab/>
      </w:r>
      <w:r w:rsidRPr="00677785">
        <w:rPr>
          <w:b/>
          <w:bCs/>
          <w:i/>
          <w:iCs/>
          <w:sz w:val="24"/>
          <w:szCs w:val="24"/>
        </w:rPr>
        <w:tab/>
        <w:t>= 790</w:t>
      </w:r>
    </w:p>
    <w:p w:rsidR="002F42DE" w:rsidRDefault="002F42DE" w:rsidP="00677785">
      <w:pPr>
        <w:pStyle w:val="NoSpacing"/>
        <w:tabs>
          <w:tab w:val="left" w:pos="1134"/>
          <w:tab w:val="left" w:pos="3261"/>
        </w:tabs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4" type="#_x0000_t96" style="position:absolute;margin-left:37.15pt;margin-top:3.3pt;width:12.6pt;height:11.35pt;z-index:251668992" strokeweight="1.25pt"/>
        </w:pict>
      </w:r>
      <w:r>
        <w:rPr>
          <w:noProof/>
          <w:lang w:eastAsia="tr-TR"/>
        </w:rPr>
        <w:pict>
          <v:shape id="_x0000_s1065" type="#_x0000_t96" style="position:absolute;margin-left:233.2pt;margin-top:46.45pt;width:11.25pt;height:14.2pt;z-index:251679232" strokeweight="1.25pt"/>
        </w:pict>
      </w:r>
      <w:r>
        <w:rPr>
          <w:noProof/>
          <w:lang w:eastAsia="tr-TR"/>
        </w:rPr>
        <w:pict>
          <v:shape id="_x0000_s1066" type="#_x0000_t96" style="position:absolute;margin-left:129.9pt;margin-top:43.8pt;width:11.25pt;height:14.2pt;z-index:251676160" strokeweight="1.25pt"/>
        </w:pict>
      </w:r>
      <w:r>
        <w:rPr>
          <w:noProof/>
          <w:lang w:eastAsia="tr-TR"/>
        </w:rPr>
        <w:pict>
          <v:shape id="_x0000_s1067" type="#_x0000_t96" style="position:absolute;margin-left:35.35pt;margin-top:43.8pt;width:11.25pt;height:14.2pt;z-index:251674112" strokeweight="1.25pt"/>
        </w:pict>
      </w:r>
      <w:r w:rsidRPr="00677785">
        <w:rPr>
          <w:b/>
          <w:bCs/>
          <w:i/>
          <w:iCs/>
          <w:sz w:val="24"/>
          <w:szCs w:val="24"/>
        </w:rPr>
        <w:tab/>
        <w:t>8 yüzlük + 3 onluk + 4 birlik = 834</w:t>
      </w:r>
    </w:p>
    <w:p w:rsidR="002F42DE" w:rsidRPr="00677785" w:rsidRDefault="002F42DE" w:rsidP="00677785">
      <w:pPr>
        <w:pStyle w:val="NoSpacing"/>
        <w:tabs>
          <w:tab w:val="left" w:pos="1134"/>
          <w:tab w:val="left" w:pos="3261"/>
        </w:tabs>
        <w:rPr>
          <w:b/>
          <w:bCs/>
          <w:i/>
          <w:iCs/>
          <w:sz w:val="16"/>
          <w:szCs w:val="16"/>
        </w:rPr>
      </w:pPr>
    </w:p>
    <w:p w:rsidR="002F42DE" w:rsidRDefault="002F42DE" w:rsidP="00B95A27">
      <w:pPr>
        <w:pStyle w:val="NoSpacing"/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bilgilerden hangileri </w:t>
      </w:r>
      <w:r w:rsidRPr="00B95A27">
        <w:rPr>
          <w:b/>
          <w:bCs/>
          <w:sz w:val="24"/>
          <w:szCs w:val="24"/>
          <w:u w:val="single"/>
        </w:rPr>
        <w:t>doğrudur</w:t>
      </w:r>
      <w:r>
        <w:rPr>
          <w:sz w:val="24"/>
          <w:szCs w:val="24"/>
        </w:rPr>
        <w:t>?</w:t>
      </w:r>
    </w:p>
    <w:p w:rsidR="002F42DE" w:rsidRPr="00F42E4F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  <w:bCs/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 w:rsidRPr="000C3F55">
        <w:rPr>
          <w:b/>
          <w:bCs/>
          <w:sz w:val="24"/>
          <w:szCs w:val="24"/>
        </w:rPr>
        <w:t xml:space="preserve">C) </w:t>
      </w:r>
    </w:p>
    <w:p w:rsidR="002F42DE" w:rsidRDefault="002F42DE" w:rsidP="00F42E4F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2F42DE" w:rsidRPr="000C3F55" w:rsidRDefault="002F42DE" w:rsidP="00B95A27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b/>
          <w:bCs/>
          <w:sz w:val="24"/>
          <w:szCs w:val="24"/>
          <w:bdr w:val="single" w:sz="4" w:space="0" w:color="auto"/>
          <w:shd w:val="clear" w:color="auto" w:fill="FBD4B4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/>
        </w:rPr>
        <w:t>.</w:t>
      </w:r>
      <w:r>
        <w:rPr>
          <w:sz w:val="24"/>
          <w:szCs w:val="24"/>
        </w:rPr>
        <w:t xml:space="preserve">  Aşağıdakilerden hangisi </w:t>
      </w:r>
      <w:r w:rsidRPr="00F059C1">
        <w:rPr>
          <w:b/>
          <w:bCs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36" o:spid="_x0000_s1068" type="#_x0000_t75" style="position:absolute;margin-left:27.35pt;margin-top:2.5pt;width:121.8pt;height:51.75pt;z-index:-251636224;visibility:visible">
            <v:imagedata r:id="rId16" o:title=""/>
          </v:shape>
        </w:pict>
      </w: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42" o:spid="_x0000_s1069" type="#_x0000_t75" style="position:absolute;margin-left:27.35pt;margin-top:6.9pt;width:135.8pt;height:57.75pt;z-index:-251634176;visibility:visible">
            <v:imagedata r:id="rId17" o:title=""/>
          </v:shape>
        </w:pict>
      </w: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bCs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2F42DE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2F42DE" w:rsidRPr="00677785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  <w:bCs/>
          <w:sz w:val="24"/>
          <w:szCs w:val="24"/>
        </w:rPr>
      </w:pPr>
    </w:p>
    <w:p w:rsidR="002F42DE" w:rsidRPr="00677785" w:rsidRDefault="002F42DE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39" o:spid="_x0000_s1070" type="#_x0000_t75" style="position:absolute;margin-left:31.85pt;margin-top:1.9pt;width:130.35pt;height:58.5pt;z-index:-251635200;visibility:visible">
            <v:imagedata r:id="rId18" o:title=""/>
          </v:shape>
        </w:pict>
      </w:r>
    </w:p>
    <w:p w:rsidR="002F42DE" w:rsidRPr="00677785" w:rsidRDefault="002F42DE" w:rsidP="0058695D">
      <w:pPr>
        <w:pStyle w:val="NoSpacing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677785">
        <w:rPr>
          <w:b/>
          <w:bCs/>
          <w:sz w:val="24"/>
          <w:szCs w:val="24"/>
        </w:rPr>
        <w:t xml:space="preserve">C) </w:t>
      </w:r>
    </w:p>
    <w:p w:rsidR="002F42DE" w:rsidRPr="00677785" w:rsidRDefault="002F42DE" w:rsidP="00DE4127">
      <w:pPr>
        <w:pStyle w:val="NoSpacing"/>
        <w:rPr>
          <w:sz w:val="24"/>
          <w:szCs w:val="24"/>
        </w:rPr>
      </w:pPr>
    </w:p>
    <w:p w:rsidR="002F42DE" w:rsidRPr="00677785" w:rsidRDefault="002F42DE" w:rsidP="00DE4127">
      <w:pPr>
        <w:pStyle w:val="NoSpacing"/>
        <w:rPr>
          <w:sz w:val="24"/>
          <w:szCs w:val="24"/>
        </w:rPr>
      </w:pPr>
    </w:p>
    <w:p w:rsidR="002F42DE" w:rsidRPr="00677785" w:rsidRDefault="002F42DE" w:rsidP="00DE4127">
      <w:pPr>
        <w:pStyle w:val="NoSpacing"/>
        <w:rPr>
          <w:sz w:val="24"/>
          <w:szCs w:val="24"/>
        </w:rPr>
      </w:pPr>
    </w:p>
    <w:p w:rsidR="002F42DE" w:rsidRPr="00677785" w:rsidRDefault="002F42DE" w:rsidP="00936885">
      <w:pPr>
        <w:rPr>
          <w:rFonts w:ascii="Freestyle Script" w:hAnsi="Freestyle Script" w:cs="Freestyle Script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  <w:r>
        <w:rPr>
          <w:noProof/>
        </w:rPr>
        <w:pict>
          <v:group id="_x0000_s1071" style="position:absolute;left:0;text-align:left;margin-left:167.7pt;margin-top:149.5pt;width:62.75pt;height:581.65pt;z-index:251640320" coordorigin="548,502" coordsize="2062,1500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2" type="#_x0000_t202" style="position:absolute;left:548;top:2482;width:2062;height:720">
              <v:textbox style="mso-next-textbox:#_x0000_s1072">
                <w:txbxContent>
                  <w:p w:rsidR="002F42DE" w:rsidRPr="006A78BE" w:rsidRDefault="002F42DE" w:rsidP="0071597E">
                    <w:pPr>
                      <w:pStyle w:val="NoSpacing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Adı: …………...</w:t>
                    </w:r>
                  </w:p>
                  <w:p w:rsidR="002F42DE" w:rsidRPr="006A78BE" w:rsidRDefault="002F42DE" w:rsidP="0071597E">
                    <w:pPr>
                      <w:pStyle w:val="NoSpacing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Soyadı: ………..</w:t>
                    </w:r>
                  </w:p>
                </w:txbxContent>
              </v:textbox>
            </v:shape>
            <v:shape id="_x0000_s1073" type="#_x0000_t202" style="position:absolute;left:548;top:502;width:2062;height:1800">
              <v:textbox style="mso-next-textbox:#_x0000_s1073">
                <w:txbxContent>
                  <w:p w:rsidR="002F42D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 xml:space="preserve">Bafra Gazi İlköğretim Okulu </w:t>
                    </w:r>
                  </w:p>
                  <w:p w:rsidR="002F42DE" w:rsidRPr="006A78B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3. Sınıflar</w:t>
                    </w:r>
                  </w:p>
                  <w:p w:rsidR="002F42DE" w:rsidRPr="006A78B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 w:rsidRPr="006A78BE"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- …</w:t>
                    </w:r>
                  </w:p>
                  <w:p w:rsidR="002F42DE" w:rsidRPr="0071597E" w:rsidRDefault="002F42DE" w:rsidP="0071597E"/>
                </w:txbxContent>
              </v:textbox>
            </v:shape>
            <v:group id="_x0000_s1074" style="position:absolute;left:548;top:3450;width:2062;height:12060" coordorigin="548,3450" coordsize="2062,12060">
              <v:group id="_x0000_s1075" style="position:absolute;left:548;top:13144;width:2062;height:2366" coordorigin="653,11875" coordsize="1980,2366">
                <v:shape id="_x0000_s1076" type="#_x0000_t202" style="position:absolute;left:653;top:11875;width:1980;height:540">
                  <v:textbox style="mso-next-textbox:#_x0000_s1076">
                    <w:txbxContent>
                      <w:p w:rsidR="002F42DE" w:rsidRPr="006A78BE" w:rsidRDefault="002F42DE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077" type="#_x0000_t202" style="position:absolute;left:653;top:12799;width:1980;height:540">
                  <v:textbox style="mso-next-textbox:#_x0000_s1077">
                    <w:txbxContent>
                      <w:p w:rsidR="002F42DE" w:rsidRPr="006A78BE" w:rsidRDefault="002F42DE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078" type="#_x0000_t202" style="position:absolute;left:653;top:13701;width:1980;height:540">
                  <v:textbox style="mso-next-textbox:#_x0000_s1078">
                    <w:txbxContent>
                      <w:p w:rsidR="002F42DE" w:rsidRPr="006A78BE" w:rsidRDefault="002F42DE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079" style="position:absolute;left:548;top:3450;width:2062;height:9240" coordorigin="548,3450" coordsize="2062,9240">
                <v:group id="_x0000_s1080" style="position:absolute;left:548;top:3450;width:2062;height:9240" coordorigin="548,3450" coordsize="2062,9240">
                  <v:shape id="_x0000_s1081" type="#_x0000_t202" style="position:absolute;left:548;top:3450;width:2062;height:9240">
                    <v:textbox style="mso-next-textbox:#_x0000_s1081">
                      <w:txbxContent>
                        <w:p w:rsidR="002F42DE" w:rsidRPr="006A78BE" w:rsidRDefault="002F42DE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082" style="position:absolute;left:1252;top:3707;width:1223;height:8764" coordorigin="1252,3765" coordsize="994,7510">
                    <v:group id="_x0000_s1083" style="position:absolute;left:1252;top:3765;width:994;height:844" coordorigin="1574,4094" coordsize="994,844">
                      <v:oval id="_x0000_s1084" style="position:absolute;left:1574;top:4094;width:281;height:238">
                        <v:textbox style="mso-next-textbox:#_x0000_s108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5" style="position:absolute;left:1931;top:4094;width:280;height:238">
                        <v:textbox style="mso-next-textbox:#_x0000_s108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6" style="position:absolute;left:2288;top:4094;width:280;height:238">
                        <v:textbox style="mso-next-textbox:#_x0000_s108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7" style="position:absolute;left:1574;top:4397;width:281;height:238">
                        <v:textbox style="mso-next-textbox:#_x0000_s108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8" style="position:absolute;left:1931;top:4397;width:280;height:238">
                        <v:textbox style="mso-next-textbox:#_x0000_s108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9" style="position:absolute;left:2288;top:4397;width:280;height:238">
                        <v:textbox style="mso-next-textbox:#_x0000_s108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0" style="position:absolute;left:1574;top:4700;width:281;height:238">
                        <v:textbox style="mso-next-textbox:#_x0000_s109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1" style="position:absolute;left:1931;top:4700;width:280;height:238">
                        <v:textbox style="mso-next-textbox:#_x0000_s109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2" style="position:absolute;left:2288;top:4700;width:280;height:238">
                        <v:textbox style="mso-next-textbox:#_x0000_s109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93" style="position:absolute;left:1252;top:4674;width:994;height:844" coordorigin="1574,4094" coordsize="994,844">
                      <v:oval id="_x0000_s1094" style="position:absolute;left:1574;top:4094;width:281;height:238">
                        <v:textbox style="mso-next-textbox:#_x0000_s109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5" style="position:absolute;left:1931;top:4094;width:280;height:238">
                        <v:textbox style="mso-next-textbox:#_x0000_s109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6" style="position:absolute;left:2288;top:4094;width:280;height:238">
                        <v:textbox style="mso-next-textbox:#_x0000_s109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7" style="position:absolute;left:1574;top:4397;width:281;height:238">
                        <v:textbox style="mso-next-textbox:#_x0000_s109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8" style="position:absolute;left:1931;top:4397;width:280;height:238">
                        <v:textbox style="mso-next-textbox:#_x0000_s109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9" style="position:absolute;left:2288;top:4397;width:280;height:238">
                        <v:textbox style="mso-next-textbox:#_x0000_s109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0" style="position:absolute;left:1574;top:4700;width:281;height:238">
                        <v:textbox style="mso-next-textbox:#_x0000_s110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1" style="position:absolute;left:1931;top:4700;width:280;height:238">
                        <v:textbox style="mso-next-textbox:#_x0000_s110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2" style="position:absolute;left:2288;top:4700;width:280;height:238">
                        <v:textbox style="mso-next-textbox:#_x0000_s110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03" style="position:absolute;left:1252;top:5583;width:994;height:844" coordorigin="1574,4094" coordsize="994,844">
                      <v:oval id="_x0000_s1104" style="position:absolute;left:1574;top:4094;width:281;height:238">
                        <v:textbox style="mso-next-textbox:#_x0000_s110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5" style="position:absolute;left:1931;top:4094;width:280;height:238">
                        <v:textbox style="mso-next-textbox:#_x0000_s110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6" style="position:absolute;left:2288;top:4094;width:280;height:238">
                        <v:textbox style="mso-next-textbox:#_x0000_s110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7" style="position:absolute;left:1574;top:4397;width:281;height:238">
                        <v:textbox style="mso-next-textbox:#_x0000_s110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8" style="position:absolute;left:1931;top:4397;width:280;height:238">
                        <v:textbox style="mso-next-textbox:#_x0000_s110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9" style="position:absolute;left:2288;top:4397;width:280;height:238">
                        <v:textbox style="mso-next-textbox:#_x0000_s110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0" style="position:absolute;left:1574;top:4700;width:281;height:238">
                        <v:textbox style="mso-next-textbox:#_x0000_s111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931;top:4700;width:280;height:238">
                        <v:textbox style="mso-next-textbox:#_x0000_s111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2288;top:4700;width:280;height:238">
                        <v:textbox style="mso-next-textbox:#_x0000_s111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13" style="position:absolute;left:1252;top:6492;width:994;height:844" coordorigin="1574,4094" coordsize="994,844">
                      <v:oval id="_x0000_s1114" style="position:absolute;left:1574;top:4094;width:281;height:238">
                        <v:textbox style="mso-next-textbox:#_x0000_s111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5" style="position:absolute;left:1931;top:4094;width:280;height:238">
                        <v:textbox style="mso-next-textbox:#_x0000_s111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6" style="position:absolute;left:2288;top:4094;width:280;height:238">
                        <v:textbox style="mso-next-textbox:#_x0000_s111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7" style="position:absolute;left:1574;top:4397;width:281;height:238">
                        <v:textbox style="mso-next-textbox:#_x0000_s111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8" style="position:absolute;left:1931;top:4397;width:280;height:238">
                        <v:textbox style="mso-next-textbox:#_x0000_s111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9" style="position:absolute;left:2288;top:4397;width:280;height:238">
                        <v:textbox style="mso-next-textbox:#_x0000_s111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0" style="position:absolute;left:1574;top:4700;width:281;height:238">
                        <v:textbox style="mso-next-textbox:#_x0000_s112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1" style="position:absolute;left:1931;top:4700;width:280;height:238">
                        <v:textbox style="mso-next-textbox:#_x0000_s112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2" style="position:absolute;left:2288;top:4700;width:280;height:238">
                        <v:textbox style="mso-next-textbox:#_x0000_s112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23" style="position:absolute;left:1252;top:7401;width:994;height:844" coordorigin="1574,4094" coordsize="994,844">
                      <v:oval id="_x0000_s1124" style="position:absolute;left:1574;top:4094;width:281;height:238">
                        <v:textbox style="mso-next-textbox:#_x0000_s112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5" style="position:absolute;left:1931;top:4094;width:280;height:238">
                        <v:textbox style="mso-next-textbox:#_x0000_s112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6" style="position:absolute;left:2288;top:4094;width:280;height:238">
                        <v:textbox style="mso-next-textbox:#_x0000_s112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7" style="position:absolute;left:1574;top:4397;width:281;height:238">
                        <v:textbox style="mso-next-textbox:#_x0000_s112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8" style="position:absolute;left:1931;top:4397;width:280;height:238">
                        <v:textbox style="mso-next-textbox:#_x0000_s112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9" style="position:absolute;left:2288;top:4397;width:280;height:238">
                        <v:textbox style="mso-next-textbox:#_x0000_s112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574;top:4700;width:281;height:238">
                        <v:textbox style="mso-next-textbox:#_x0000_s113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931;top:4700;width:280;height:238">
                        <v:textbox style="mso-next-textbox:#_x0000_s113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2288;top:4700;width:280;height:238">
                        <v:textbox style="mso-next-textbox:#_x0000_s113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33" style="position:absolute;left:1252;top:8310;width:994;height:844" coordorigin="1574,4094" coordsize="994,844">
                      <v:oval id="_x0000_s1134" style="position:absolute;left:1574;top:4094;width:281;height:238">
                        <v:textbox style="mso-next-textbox:#_x0000_s113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931;top:4094;width:280;height:238">
                        <v:textbox style="mso-next-textbox:#_x0000_s113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2288;top:4094;width:280;height:238">
                        <v:textbox style="mso-next-textbox:#_x0000_s113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7" style="position:absolute;left:1574;top:4397;width:281;height:238">
                        <v:textbox style="mso-next-textbox:#_x0000_s113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8" style="position:absolute;left:1931;top:4397;width:280;height:238">
                        <v:textbox style="mso-next-textbox:#_x0000_s113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9" style="position:absolute;left:2288;top:4397;width:280;height:238">
                        <v:textbox style="mso-next-textbox:#_x0000_s113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0" style="position:absolute;left:1574;top:4700;width:281;height:238">
                        <v:textbox style="mso-next-textbox:#_x0000_s114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1" style="position:absolute;left:1931;top:4700;width:280;height:238">
                        <v:textbox style="mso-next-textbox:#_x0000_s114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2" style="position:absolute;left:2288;top:4700;width:280;height:238">
                        <v:textbox style="mso-next-textbox:#_x0000_s114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43" style="position:absolute;left:1252;top:9219;width:994;height:844" coordorigin="1574,4094" coordsize="994,844">
                      <v:oval id="_x0000_s1144" style="position:absolute;left:1574;top:4094;width:281;height:238">
                        <v:textbox style="mso-next-textbox:#_x0000_s114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5" style="position:absolute;left:1931;top:4094;width:280;height:238">
                        <v:textbox style="mso-next-textbox:#_x0000_s114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6" style="position:absolute;left:2288;top:4094;width:280;height:238">
                        <v:textbox style="mso-next-textbox:#_x0000_s114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7" style="position:absolute;left:1574;top:4397;width:281;height:238">
                        <v:textbox style="mso-next-textbox:#_x0000_s114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8" style="position:absolute;left:1931;top:4397;width:280;height:238">
                        <v:textbox style="mso-next-textbox:#_x0000_s114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9" style="position:absolute;left:2288;top:4397;width:280;height:238">
                        <v:textbox style="mso-next-textbox:#_x0000_s114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0" style="position:absolute;left:1574;top:4700;width:281;height:238">
                        <v:textbox style="mso-next-textbox:#_x0000_s115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1" style="position:absolute;left:1931;top:4700;width:280;height:238">
                        <v:textbox style="mso-next-textbox:#_x0000_s115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2" style="position:absolute;left:2288;top:4700;width:280;height:238">
                        <v:textbox style="mso-next-textbox:#_x0000_s115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53" style="position:absolute;left:1252;top:10128;width:994;height:844" coordorigin="1574,4094" coordsize="994,844">
                      <v:oval id="_x0000_s1154" style="position:absolute;left:1574;top:4094;width:281;height:238">
                        <v:textbox style="mso-next-textbox:#_x0000_s115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5" style="position:absolute;left:1931;top:4094;width:280;height:238">
                        <v:textbox style="mso-next-textbox:#_x0000_s115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6" style="position:absolute;left:2288;top:4094;width:280;height:238">
                        <v:textbox style="mso-next-textbox:#_x0000_s115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7" style="position:absolute;left:1574;top:4397;width:281;height:238">
                        <v:textbox style="mso-next-textbox:#_x0000_s115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8" style="position:absolute;left:1931;top:4397;width:280;height:238">
                        <v:textbox style="mso-next-textbox:#_x0000_s115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9" style="position:absolute;left:2288;top:4397;width:280;height:238">
                        <v:textbox style="mso-next-textbox:#_x0000_s115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0" style="position:absolute;left:1574;top:4700;width:281;height:238">
                        <v:textbox style="mso-next-textbox:#_x0000_s116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1" style="position:absolute;left:1931;top:4700;width:280;height:238">
                        <v:textbox style="mso-next-textbox:#_x0000_s116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2" style="position:absolute;left:2288;top:4700;width:280;height:238">
                        <v:textbox style="mso-next-textbox:#_x0000_s116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163" style="position:absolute;left:1252;top:11037;width:281;height:238">
                      <v:textbox style="mso-next-textbox:#_x0000_s1163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164" style="position:absolute;left:1609;top:11037;width:280;height:238">
                      <v:textbox style="mso-next-textbox:#_x0000_s1164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165" style="position:absolute;left:1966;top:11037;width:280;height:238">
                      <v:textbox style="mso-next-textbox:#_x0000_s1165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166" style="position:absolute;left:712;top:3585;width:540;height:8970" coordorigin="712,3585" coordsize="540,8886">
                  <v:group id="_x0000_s1167" style="position:absolute;left:712;top:3585;width:540;height:3613" coordorigin="712,3585" coordsize="540,3613">
                    <v:group id="_x0000_s1168" style="position:absolute;left:712;top:3585;width:540;height:1856" coordorigin="779,3585" coordsize="473,1856">
                      <v:rect id="_x0000_s1169" style="position:absolute;left:779;top:3585;width:473;height:471" stroked="f">
                        <v:textbox style="mso-next-textbox:#_x0000_s1169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170" style="position:absolute;left:779;top:3981;width:473;height:413" stroked="f">
                        <v:textbox style="mso-next-textbox:#_x0000_s1170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171" style="position:absolute;left:779;top:4679;width:473;height:413" stroked="f">
                        <v:textbox style="mso-next-textbox:#_x0000_s1171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172" style="position:absolute;left:779;top:4330;width:473;height:413" stroked="f">
                        <v:textbox style="mso-next-textbox:#_x0000_s1172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173" style="position:absolute;left:779;top:5028;width:473;height:413" stroked="f">
                        <v:textbox style="mso-next-textbox:#_x0000_s1173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174" style="position:absolute;left:712;top:5342;width:540;height:1856" coordorigin="779,3585" coordsize="473,1856">
                      <v:rect id="_x0000_s1175" style="position:absolute;left:779;top:3585;width:473;height:471" stroked="f">
                        <v:textbox style="mso-next-textbox:#_x0000_s1175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176" style="position:absolute;left:779;top:3981;width:473;height:413" stroked="f">
                        <v:textbox style="mso-next-textbox:#_x0000_s1176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177" style="position:absolute;left:779;top:4679;width:473;height:413" stroked="f">
                        <v:textbox style="mso-next-textbox:#_x0000_s1177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178" style="position:absolute;left:779;top:4330;width:473;height:413" stroked="f">
                        <v:textbox style="mso-next-textbox:#_x0000_s1178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179" style="position:absolute;left:779;top:5028;width:473;height:413" stroked="f">
                        <v:textbox style="mso-next-textbox:#_x0000_s1179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180" style="position:absolute;left:712;top:7077;width:540;height:1856" coordorigin="779,3585" coordsize="473,1856">
                    <v:rect id="_x0000_s1181" style="position:absolute;left:779;top:3585;width:473;height:471" stroked="f">
                      <v:textbox style="mso-next-textbox:#_x0000_s1181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182" style="position:absolute;left:779;top:3981;width:473;height:413" stroked="f">
                      <v:textbox style="mso-next-textbox:#_x0000_s1182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183" style="position:absolute;left:779;top:4679;width:473;height:413" stroked="f">
                      <v:textbox style="mso-next-textbox:#_x0000_s1183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184" style="position:absolute;left:779;top:4330;width:473;height:413" stroked="f">
                      <v:textbox style="mso-next-textbox:#_x0000_s1184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185" style="position:absolute;left:779;top:5028;width:473;height:413" stroked="f">
                      <v:textbox style="mso-next-textbox:#_x0000_s1185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186" style="position:absolute;left:712;top:8834;width:540;height:1945" coordorigin="779,3585" coordsize="473,1856">
                    <v:rect id="_x0000_s1187" style="position:absolute;left:779;top:3585;width:473;height:471" stroked="f">
                      <v:textbox style="mso-next-textbox:#_x0000_s1187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188" style="position:absolute;left:779;top:3981;width:473;height:413" stroked="f">
                      <v:textbox style="mso-next-textbox:#_x0000_s1188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189" style="position:absolute;left:779;top:4679;width:473;height:413" stroked="f">
                      <v:textbox style="mso-next-textbox:#_x0000_s1189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190" style="position:absolute;left:779;top:4330;width:473;height:413" stroked="f">
                      <v:textbox style="mso-next-textbox:#_x0000_s1190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191" style="position:absolute;left:779;top:5028;width:473;height:413" stroked="f">
                      <v:textbox style="mso-next-textbox:#_x0000_s1191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192" style="position:absolute;left:712;top:10690;width:540;height:1781" coordorigin="779,3585" coordsize="473,1856">
                    <v:rect id="_x0000_s1193" style="position:absolute;left:779;top:3585;width:473;height:471" stroked="f">
                      <v:textbox style="mso-next-textbox:#_x0000_s1193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194" style="position:absolute;left:779;top:3981;width:473;height:413" stroked="f">
                      <v:textbox style="mso-next-textbox:#_x0000_s1194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195" style="position:absolute;left:779;top:4679;width:473;height:413" stroked="f">
                      <v:textbox style="mso-next-textbox:#_x0000_s1195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196" style="position:absolute;left:779;top:4330;width:473;height:413" stroked="f">
                      <v:textbox style="mso-next-textbox:#_x0000_s1196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197" style="position:absolute;left:779;top:5028;width:473;height:413" stroked="f">
                      <v:textbox style="mso-next-textbox:#_x0000_s1197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noProof/>
        </w:rPr>
        <w:pict>
          <v:group id="_x0000_s1198" style="position:absolute;left:0;text-align:left;margin-left:417.6pt;margin-top:-19.25pt;width:103.1pt;height:750.4pt;z-index:251642368" coordorigin="548,502" coordsize="2062,15008">
            <v:shape id="_x0000_s1199" type="#_x0000_t202" style="position:absolute;left:548;top:2482;width:2062;height:720">
              <v:textbox style="mso-next-textbox:#_x0000_s1199">
                <w:txbxContent>
                  <w:p w:rsidR="002F42DE" w:rsidRPr="006A78BE" w:rsidRDefault="002F42DE" w:rsidP="0071597E">
                    <w:pPr>
                      <w:pStyle w:val="NoSpacing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Adı: …………...</w:t>
                    </w:r>
                  </w:p>
                  <w:p w:rsidR="002F42DE" w:rsidRPr="006A78BE" w:rsidRDefault="002F42DE" w:rsidP="0071597E">
                    <w:pPr>
                      <w:pStyle w:val="NoSpacing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Soyadı: ………..</w:t>
                    </w:r>
                  </w:p>
                </w:txbxContent>
              </v:textbox>
            </v:shape>
            <v:shape id="_x0000_s1200" type="#_x0000_t202" style="position:absolute;left:548;top:502;width:2062;height:1800">
              <v:textbox style="mso-next-textbox:#_x0000_s1200">
                <w:txbxContent>
                  <w:p w:rsidR="002F42D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 xml:space="preserve">Bafra Gazi İlköğretim Okulu </w:t>
                    </w:r>
                  </w:p>
                  <w:p w:rsidR="002F42DE" w:rsidRPr="006A78B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3. Sınıflar</w:t>
                    </w:r>
                  </w:p>
                  <w:p w:rsidR="002F42DE" w:rsidRPr="006A78B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 w:rsidRPr="006A78BE"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- …</w:t>
                    </w:r>
                  </w:p>
                  <w:p w:rsidR="002F42DE" w:rsidRPr="0071597E" w:rsidRDefault="002F42DE" w:rsidP="0071597E"/>
                </w:txbxContent>
              </v:textbox>
            </v:shape>
            <v:group id="_x0000_s1201" style="position:absolute;left:548;top:3450;width:2062;height:12060" coordorigin="548,3450" coordsize="2062,12060">
              <v:group id="_x0000_s1202" style="position:absolute;left:548;top:13144;width:2062;height:2366" coordorigin="653,11875" coordsize="1980,2366">
                <v:shape id="_x0000_s1203" type="#_x0000_t202" style="position:absolute;left:653;top:11875;width:1980;height:540">
                  <v:textbox style="mso-next-textbox:#_x0000_s1203">
                    <w:txbxContent>
                      <w:p w:rsidR="002F42DE" w:rsidRPr="006A78BE" w:rsidRDefault="002F42DE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204" type="#_x0000_t202" style="position:absolute;left:653;top:12799;width:1980;height:540">
                  <v:textbox style="mso-next-textbox:#_x0000_s1204">
                    <w:txbxContent>
                      <w:p w:rsidR="002F42DE" w:rsidRPr="006A78BE" w:rsidRDefault="002F42DE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205" type="#_x0000_t202" style="position:absolute;left:653;top:13701;width:1980;height:540">
                  <v:textbox style="mso-next-textbox:#_x0000_s1205">
                    <w:txbxContent>
                      <w:p w:rsidR="002F42DE" w:rsidRPr="006A78BE" w:rsidRDefault="002F42DE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206" style="position:absolute;left:548;top:3450;width:2062;height:9240" coordorigin="548,3450" coordsize="2062,9240">
                <v:group id="_x0000_s1207" style="position:absolute;left:548;top:3450;width:2062;height:9240" coordorigin="548,3450" coordsize="2062,9240">
                  <v:shape id="_x0000_s1208" type="#_x0000_t202" style="position:absolute;left:548;top:3450;width:2062;height:9240">
                    <v:textbox style="mso-next-textbox:#_x0000_s1208">
                      <w:txbxContent>
                        <w:p w:rsidR="002F42DE" w:rsidRPr="006A78BE" w:rsidRDefault="002F42DE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209" style="position:absolute;left:1252;top:3707;width:1223;height:8764" coordorigin="1252,3765" coordsize="994,7510">
                    <v:group id="_x0000_s1210" style="position:absolute;left:1252;top:3765;width:994;height:844" coordorigin="1574,4094" coordsize="994,844">
                      <v:oval id="_x0000_s1211" style="position:absolute;left:1574;top:4094;width:281;height:238">
                        <v:textbox style="mso-next-textbox:#_x0000_s121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2" style="position:absolute;left:1931;top:4094;width:280;height:238">
                        <v:textbox style="mso-next-textbox:#_x0000_s121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3" style="position:absolute;left:2288;top:4094;width:280;height:238">
                        <v:textbox style="mso-next-textbox:#_x0000_s121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4" style="position:absolute;left:1574;top:4397;width:281;height:238">
                        <v:textbox style="mso-next-textbox:#_x0000_s121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5" style="position:absolute;left:1931;top:4397;width:280;height:238">
                        <v:textbox style="mso-next-textbox:#_x0000_s121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6" style="position:absolute;left:2288;top:4397;width:280;height:238">
                        <v:textbox style="mso-next-textbox:#_x0000_s121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7" style="position:absolute;left:1574;top:4700;width:281;height:238">
                        <v:textbox style="mso-next-textbox:#_x0000_s121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8" style="position:absolute;left:1931;top:4700;width:280;height:238">
                        <v:textbox style="mso-next-textbox:#_x0000_s121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9" style="position:absolute;left:2288;top:4700;width:280;height:238">
                        <v:textbox style="mso-next-textbox:#_x0000_s121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20" style="position:absolute;left:1252;top:4674;width:994;height:844" coordorigin="1574,4094" coordsize="994,844">
                      <v:oval id="_x0000_s1221" style="position:absolute;left:1574;top:4094;width:281;height:238">
                        <v:textbox style="mso-next-textbox:#_x0000_s122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2" style="position:absolute;left:1931;top:4094;width:280;height:238">
                        <v:textbox style="mso-next-textbox:#_x0000_s122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3" style="position:absolute;left:2288;top:4094;width:280;height:238">
                        <v:textbox style="mso-next-textbox:#_x0000_s122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4" style="position:absolute;left:1574;top:4397;width:281;height:238">
                        <v:textbox style="mso-next-textbox:#_x0000_s122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931;top:4397;width:280;height:238">
                        <v:textbox style="mso-next-textbox:#_x0000_s122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2288;top:4397;width:280;height:238">
                        <v:textbox style="mso-next-textbox:#_x0000_s122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1574;top:4700;width:281;height:238">
                        <v:textbox style="mso-next-textbox:#_x0000_s122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8" style="position:absolute;left:1931;top:4700;width:280;height:238">
                        <v:textbox style="mso-next-textbox:#_x0000_s122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9" style="position:absolute;left:2288;top:4700;width:280;height:238">
                        <v:textbox style="mso-next-textbox:#_x0000_s122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30" style="position:absolute;left:1252;top:5583;width:994;height:844" coordorigin="1574,4094" coordsize="994,844">
                      <v:oval id="_x0000_s1231" style="position:absolute;left:1574;top:4094;width:281;height:238">
                        <v:textbox style="mso-next-textbox:#_x0000_s123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2" style="position:absolute;left:1931;top:4094;width:280;height:238">
                        <v:textbox style="mso-next-textbox:#_x0000_s123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3" style="position:absolute;left:2288;top:4094;width:280;height:238">
                        <v:textbox style="mso-next-textbox:#_x0000_s123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4" style="position:absolute;left:1574;top:4397;width:281;height:238">
                        <v:textbox style="mso-next-textbox:#_x0000_s123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5" style="position:absolute;left:1931;top:4397;width:280;height:238">
                        <v:textbox style="mso-next-textbox:#_x0000_s123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6" style="position:absolute;left:2288;top:4397;width:280;height:238">
                        <v:textbox style="mso-next-textbox:#_x0000_s123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7" style="position:absolute;left:1574;top:4700;width:281;height:238">
                        <v:textbox style="mso-next-textbox:#_x0000_s123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8" style="position:absolute;left:1931;top:4700;width:280;height:238">
                        <v:textbox style="mso-next-textbox:#_x0000_s123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9" style="position:absolute;left:2288;top:4700;width:280;height:238">
                        <v:textbox style="mso-next-textbox:#_x0000_s123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40" style="position:absolute;left:1252;top:6492;width:994;height:844" coordorigin="1574,4094" coordsize="994,844">
                      <v:oval id="_x0000_s1241" style="position:absolute;left:1574;top:4094;width:281;height:238">
                        <v:textbox style="mso-next-textbox:#_x0000_s124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2" style="position:absolute;left:1931;top:4094;width:280;height:238">
                        <v:textbox style="mso-next-textbox:#_x0000_s124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3" style="position:absolute;left:2288;top:4094;width:280;height:238">
                        <v:textbox style="mso-next-textbox:#_x0000_s124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4" style="position:absolute;left:1574;top:4397;width:281;height:238">
                        <v:textbox style="mso-next-textbox:#_x0000_s124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5" style="position:absolute;left:1931;top:4397;width:280;height:238">
                        <v:textbox style="mso-next-textbox:#_x0000_s124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6" style="position:absolute;left:2288;top:4397;width:280;height:238">
                        <v:textbox style="mso-next-textbox:#_x0000_s124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7" style="position:absolute;left:1574;top:4700;width:281;height:238">
                        <v:textbox style="mso-next-textbox:#_x0000_s124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8" style="position:absolute;left:1931;top:4700;width:280;height:238">
                        <v:textbox style="mso-next-textbox:#_x0000_s124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9" style="position:absolute;left:2288;top:4700;width:280;height:238">
                        <v:textbox style="mso-next-textbox:#_x0000_s124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50" style="position:absolute;left:1252;top:7401;width:994;height:844" coordorigin="1574,4094" coordsize="994,844">
                      <v:oval id="_x0000_s1251" style="position:absolute;left:1574;top:4094;width:281;height:238">
                        <v:textbox style="mso-next-textbox:#_x0000_s125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2" style="position:absolute;left:1931;top:4094;width:280;height:238">
                        <v:textbox style="mso-next-textbox:#_x0000_s125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3" style="position:absolute;left:2288;top:4094;width:280;height:238">
                        <v:textbox style="mso-next-textbox:#_x0000_s125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4" style="position:absolute;left:1574;top:4397;width:281;height:238">
                        <v:textbox style="mso-next-textbox:#_x0000_s125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5" style="position:absolute;left:1931;top:4397;width:280;height:238">
                        <v:textbox style="mso-next-textbox:#_x0000_s125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6" style="position:absolute;left:2288;top:4397;width:280;height:238">
                        <v:textbox style="mso-next-textbox:#_x0000_s125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7" style="position:absolute;left:1574;top:4700;width:281;height:238">
                        <v:textbox style="mso-next-textbox:#_x0000_s125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8" style="position:absolute;left:1931;top:4700;width:280;height:238">
                        <v:textbox style="mso-next-textbox:#_x0000_s125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9" style="position:absolute;left:2288;top:4700;width:280;height:238">
                        <v:textbox style="mso-next-textbox:#_x0000_s125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60" style="position:absolute;left:1252;top:8310;width:994;height:844" coordorigin="1574,4094" coordsize="994,844">
                      <v:oval id="_x0000_s1261" style="position:absolute;left:1574;top:4094;width:281;height:238">
                        <v:textbox style="mso-next-textbox:#_x0000_s126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2" style="position:absolute;left:1931;top:4094;width:280;height:238">
                        <v:textbox style="mso-next-textbox:#_x0000_s126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3" style="position:absolute;left:2288;top:4094;width:280;height:238">
                        <v:textbox style="mso-next-textbox:#_x0000_s126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4" style="position:absolute;left:1574;top:4397;width:281;height:238">
                        <v:textbox style="mso-next-textbox:#_x0000_s126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5" style="position:absolute;left:1931;top:4397;width:280;height:238">
                        <v:textbox style="mso-next-textbox:#_x0000_s126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6" style="position:absolute;left:2288;top:4397;width:280;height:238">
                        <v:textbox style="mso-next-textbox:#_x0000_s126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7" style="position:absolute;left:1574;top:4700;width:281;height:238">
                        <v:textbox style="mso-next-textbox:#_x0000_s126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8" style="position:absolute;left:1931;top:4700;width:280;height:238">
                        <v:textbox style="mso-next-textbox:#_x0000_s126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9" style="position:absolute;left:2288;top:4700;width:280;height:238">
                        <v:textbox style="mso-next-textbox:#_x0000_s126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70" style="position:absolute;left:1252;top:9219;width:994;height:844" coordorigin="1574,4094" coordsize="994,844">
                      <v:oval id="_x0000_s1271" style="position:absolute;left:1574;top:4094;width:281;height:238">
                        <v:textbox style="mso-next-textbox:#_x0000_s127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2" style="position:absolute;left:1931;top:4094;width:280;height:238">
                        <v:textbox style="mso-next-textbox:#_x0000_s127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3" style="position:absolute;left:2288;top:4094;width:280;height:238">
                        <v:textbox style="mso-next-textbox:#_x0000_s127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4" style="position:absolute;left:1574;top:4397;width:281;height:238">
                        <v:textbox style="mso-next-textbox:#_x0000_s127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5" style="position:absolute;left:1931;top:4397;width:280;height:238">
                        <v:textbox style="mso-next-textbox:#_x0000_s127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6" style="position:absolute;left:2288;top:4397;width:280;height:238">
                        <v:textbox style="mso-next-textbox:#_x0000_s127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7" style="position:absolute;left:1574;top:4700;width:281;height:238">
                        <v:textbox style="mso-next-textbox:#_x0000_s127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8" style="position:absolute;left:1931;top:4700;width:280;height:238">
                        <v:textbox style="mso-next-textbox:#_x0000_s127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9" style="position:absolute;left:2288;top:4700;width:280;height:238">
                        <v:textbox style="mso-next-textbox:#_x0000_s127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80" style="position:absolute;left:1252;top:10128;width:994;height:844" coordorigin="1574,4094" coordsize="994,844">
                      <v:oval id="_x0000_s1281" style="position:absolute;left:1574;top:4094;width:281;height:238">
                        <v:textbox style="mso-next-textbox:#_x0000_s128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2" style="position:absolute;left:1931;top:4094;width:280;height:238">
                        <v:textbox style="mso-next-textbox:#_x0000_s128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3" style="position:absolute;left:2288;top:4094;width:280;height:238">
                        <v:textbox style="mso-next-textbox:#_x0000_s128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4" style="position:absolute;left:1574;top:4397;width:281;height:238">
                        <v:textbox style="mso-next-textbox:#_x0000_s128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5" style="position:absolute;left:1931;top:4397;width:280;height:238">
                        <v:textbox style="mso-next-textbox:#_x0000_s128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6" style="position:absolute;left:2288;top:4397;width:280;height:238">
                        <v:textbox style="mso-next-textbox:#_x0000_s128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7" style="position:absolute;left:1574;top:4700;width:281;height:238">
                        <v:textbox style="mso-next-textbox:#_x0000_s128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8" style="position:absolute;left:1931;top:4700;width:280;height:238">
                        <v:textbox style="mso-next-textbox:#_x0000_s128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9" style="position:absolute;left:2288;top:4700;width:280;height:238">
                        <v:textbox style="mso-next-textbox:#_x0000_s128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290" style="position:absolute;left:1252;top:11037;width:281;height:238">
                      <v:textbox style="mso-next-textbox:#_x0000_s1290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91" style="position:absolute;left:1609;top:11037;width:280;height:238">
                      <v:textbox style="mso-next-textbox:#_x0000_s1291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92" style="position:absolute;left:1966;top:11037;width:280;height:238">
                      <v:textbox style="mso-next-textbox:#_x0000_s1292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293" style="position:absolute;left:712;top:3585;width:540;height:8970" coordorigin="712,3585" coordsize="540,8886">
                  <v:group id="_x0000_s1294" style="position:absolute;left:712;top:3585;width:540;height:3613" coordorigin="712,3585" coordsize="540,3613">
                    <v:group id="_x0000_s1295" style="position:absolute;left:712;top:3585;width:540;height:1856" coordorigin="779,3585" coordsize="473,1856">
                      <v:rect id="_x0000_s1296" style="position:absolute;left:779;top:3585;width:473;height:471" stroked="f">
                        <v:textbox style="mso-next-textbox:#_x0000_s1296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297" style="position:absolute;left:779;top:3981;width:473;height:413" stroked="f">
                        <v:textbox style="mso-next-textbox:#_x0000_s1297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298" style="position:absolute;left:779;top:4679;width:473;height:413" stroked="f">
                        <v:textbox style="mso-next-textbox:#_x0000_s1298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299" style="position:absolute;left:779;top:4330;width:473;height:413" stroked="f">
                        <v:textbox style="mso-next-textbox:#_x0000_s1299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300" style="position:absolute;left:779;top:5028;width:473;height:413" stroked="f">
                        <v:textbox style="mso-next-textbox:#_x0000_s1300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301" style="position:absolute;left:712;top:5342;width:540;height:1856" coordorigin="779,3585" coordsize="473,1856">
                      <v:rect id="_x0000_s1302" style="position:absolute;left:779;top:3585;width:473;height:471" stroked="f">
                        <v:textbox style="mso-next-textbox:#_x0000_s1302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303" style="position:absolute;left:779;top:3981;width:473;height:413" stroked="f">
                        <v:textbox style="mso-next-textbox:#_x0000_s1303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304" style="position:absolute;left:779;top:4679;width:473;height:413" stroked="f">
                        <v:textbox style="mso-next-textbox:#_x0000_s1304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305" style="position:absolute;left:779;top:4330;width:473;height:413" stroked="f">
                        <v:textbox style="mso-next-textbox:#_x0000_s1305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306" style="position:absolute;left:779;top:5028;width:473;height:413" stroked="f">
                        <v:textbox style="mso-next-textbox:#_x0000_s1306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307" style="position:absolute;left:712;top:7077;width:540;height:1856" coordorigin="779,3585" coordsize="473,1856">
                    <v:rect id="_x0000_s1308" style="position:absolute;left:779;top:3585;width:473;height:471" stroked="f">
                      <v:textbox style="mso-next-textbox:#_x0000_s1308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309" style="position:absolute;left:779;top:3981;width:473;height:413" stroked="f">
                      <v:textbox style="mso-next-textbox:#_x0000_s1309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310" style="position:absolute;left:779;top:4679;width:473;height:413" stroked="f">
                      <v:textbox style="mso-next-textbox:#_x0000_s1310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311" style="position:absolute;left:779;top:4330;width:473;height:413" stroked="f">
                      <v:textbox style="mso-next-textbox:#_x0000_s1311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312" style="position:absolute;left:779;top:5028;width:473;height:413" stroked="f">
                      <v:textbox style="mso-next-textbox:#_x0000_s1312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313" style="position:absolute;left:712;top:8834;width:540;height:1945" coordorigin="779,3585" coordsize="473,1856">
                    <v:rect id="_x0000_s1314" style="position:absolute;left:779;top:3585;width:473;height:471" stroked="f">
                      <v:textbox style="mso-next-textbox:#_x0000_s1314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315" style="position:absolute;left:779;top:3981;width:473;height:413" stroked="f">
                      <v:textbox style="mso-next-textbox:#_x0000_s1315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316" style="position:absolute;left:779;top:4679;width:473;height:413" stroked="f">
                      <v:textbox style="mso-next-textbox:#_x0000_s1316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317" style="position:absolute;left:779;top:4330;width:473;height:413" stroked="f">
                      <v:textbox style="mso-next-textbox:#_x0000_s1317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318" style="position:absolute;left:779;top:5028;width:473;height:413" stroked="f">
                      <v:textbox style="mso-next-textbox:#_x0000_s1318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319" style="position:absolute;left:712;top:10690;width:540;height:1781" coordorigin="779,3585" coordsize="473,1856">
                    <v:rect id="_x0000_s1320" style="position:absolute;left:779;top:3585;width:473;height:471" stroked="f">
                      <v:textbox style="mso-next-textbox:#_x0000_s1320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321" style="position:absolute;left:779;top:3981;width:473;height:413" stroked="f">
                      <v:textbox style="mso-next-textbox:#_x0000_s1321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322" style="position:absolute;left:779;top:4679;width:473;height:413" stroked="f">
                      <v:textbox style="mso-next-textbox:#_x0000_s1322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323" style="position:absolute;left:779;top:4330;width:473;height:413" stroked="f">
                      <v:textbox style="mso-next-textbox:#_x0000_s1323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324" style="position:absolute;left:779;top:5028;width:473;height:413" stroked="f">
                      <v:textbox style="mso-next-textbox:#_x0000_s1324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noProof/>
        </w:rPr>
        <w:pict>
          <v:group id="_x0000_s1325" style="position:absolute;left:0;text-align:left;margin-left:274.3pt;margin-top:-19.25pt;width:103.1pt;height:750.4pt;z-index:251641344" coordorigin="548,502" coordsize="2062,15008">
            <v:shape id="_x0000_s1326" type="#_x0000_t202" style="position:absolute;left:548;top:2482;width:2062;height:720">
              <v:textbox style="mso-next-textbox:#_x0000_s1326">
                <w:txbxContent>
                  <w:p w:rsidR="002F42DE" w:rsidRPr="006A78BE" w:rsidRDefault="002F42DE" w:rsidP="0071597E">
                    <w:pPr>
                      <w:pStyle w:val="NoSpacing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Adı: …………...</w:t>
                    </w:r>
                  </w:p>
                  <w:p w:rsidR="002F42DE" w:rsidRPr="006A78BE" w:rsidRDefault="002F42DE" w:rsidP="0071597E">
                    <w:pPr>
                      <w:pStyle w:val="NoSpacing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Soyadı: ………..</w:t>
                    </w:r>
                  </w:p>
                </w:txbxContent>
              </v:textbox>
            </v:shape>
            <v:shape id="_x0000_s1327" type="#_x0000_t202" style="position:absolute;left:548;top:502;width:2062;height:1800">
              <v:textbox style="mso-next-textbox:#_x0000_s1327">
                <w:txbxContent>
                  <w:p w:rsidR="002F42D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 xml:space="preserve">Bafra Gazi İlköğretim Okulu </w:t>
                    </w:r>
                  </w:p>
                  <w:p w:rsidR="002F42DE" w:rsidRPr="006A78B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3. Sınıflar</w:t>
                    </w:r>
                  </w:p>
                  <w:p w:rsidR="002F42DE" w:rsidRPr="006A78B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 w:rsidRPr="006A78BE"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- …</w:t>
                    </w:r>
                  </w:p>
                  <w:p w:rsidR="002F42DE" w:rsidRPr="006A78B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</w:p>
                </w:txbxContent>
              </v:textbox>
            </v:shape>
            <v:group id="_x0000_s1328" style="position:absolute;left:548;top:3450;width:2062;height:12060" coordorigin="548,3450" coordsize="2062,12060">
              <v:group id="_x0000_s1329" style="position:absolute;left:548;top:13144;width:2062;height:2366" coordorigin="653,11875" coordsize="1980,2366">
                <v:shape id="_x0000_s1330" type="#_x0000_t202" style="position:absolute;left:653;top:11875;width:1980;height:540">
                  <v:textbox style="mso-next-textbox:#_x0000_s1330">
                    <w:txbxContent>
                      <w:p w:rsidR="002F42DE" w:rsidRPr="006A78BE" w:rsidRDefault="002F42DE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331" type="#_x0000_t202" style="position:absolute;left:653;top:12799;width:1980;height:540">
                  <v:textbox style="mso-next-textbox:#_x0000_s1331">
                    <w:txbxContent>
                      <w:p w:rsidR="002F42DE" w:rsidRPr="006A78BE" w:rsidRDefault="002F42DE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332" type="#_x0000_t202" style="position:absolute;left:653;top:13701;width:1980;height:540">
                  <v:textbox style="mso-next-textbox:#_x0000_s1332">
                    <w:txbxContent>
                      <w:p w:rsidR="002F42DE" w:rsidRPr="006A78BE" w:rsidRDefault="002F42DE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333" style="position:absolute;left:548;top:3450;width:2062;height:9240" coordorigin="548,3450" coordsize="2062,9240">
                <v:group id="_x0000_s1334" style="position:absolute;left:548;top:3450;width:2062;height:9240" coordorigin="548,3450" coordsize="2062,9240">
                  <v:shape id="_x0000_s1335" type="#_x0000_t202" style="position:absolute;left:548;top:3450;width:2062;height:9240">
                    <v:textbox style="mso-next-textbox:#_x0000_s1335">
                      <w:txbxContent>
                        <w:p w:rsidR="002F42DE" w:rsidRPr="006A78BE" w:rsidRDefault="002F42DE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336" style="position:absolute;left:1252;top:3707;width:1223;height:8764" coordorigin="1252,3765" coordsize="994,7510">
                    <v:group id="_x0000_s1337" style="position:absolute;left:1252;top:3765;width:994;height:844" coordorigin="1574,4094" coordsize="994,844">
                      <v:oval id="_x0000_s1338" style="position:absolute;left:1574;top:4094;width:281;height:238">
                        <v:textbox style="mso-next-textbox:#_x0000_s133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9" style="position:absolute;left:1931;top:4094;width:280;height:238">
                        <v:textbox style="mso-next-textbox:#_x0000_s133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0" style="position:absolute;left:2288;top:4094;width:280;height:238">
                        <v:textbox style="mso-next-textbox:#_x0000_s134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1" style="position:absolute;left:1574;top:4397;width:281;height:238">
                        <v:textbox style="mso-next-textbox:#_x0000_s134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2" style="position:absolute;left:1931;top:4397;width:280;height:238">
                        <v:textbox style="mso-next-textbox:#_x0000_s134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3" style="position:absolute;left:2288;top:4397;width:280;height:238">
                        <v:textbox style="mso-next-textbox:#_x0000_s134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4" style="position:absolute;left:1574;top:4700;width:281;height:238">
                        <v:textbox style="mso-next-textbox:#_x0000_s134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5" style="position:absolute;left:1931;top:4700;width:280;height:238">
                        <v:textbox style="mso-next-textbox:#_x0000_s134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6" style="position:absolute;left:2288;top:4700;width:280;height:238">
                        <v:textbox style="mso-next-textbox:#_x0000_s134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47" style="position:absolute;left:1252;top:4674;width:994;height:844" coordorigin="1574,4094" coordsize="994,844">
                      <v:oval id="_x0000_s1348" style="position:absolute;left:1574;top:4094;width:281;height:238">
                        <v:textbox style="mso-next-textbox:#_x0000_s134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9" style="position:absolute;left:1931;top:4094;width:280;height:238">
                        <v:textbox style="mso-next-textbox:#_x0000_s134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0" style="position:absolute;left:2288;top:4094;width:280;height:238">
                        <v:textbox style="mso-next-textbox:#_x0000_s135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1" style="position:absolute;left:1574;top:4397;width:281;height:238">
                        <v:textbox style="mso-next-textbox:#_x0000_s135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2" style="position:absolute;left:1931;top:4397;width:280;height:238">
                        <v:textbox style="mso-next-textbox:#_x0000_s135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3" style="position:absolute;left:2288;top:4397;width:280;height:238">
                        <v:textbox style="mso-next-textbox:#_x0000_s135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4" style="position:absolute;left:1574;top:4700;width:281;height:238">
                        <v:textbox style="mso-next-textbox:#_x0000_s135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5" style="position:absolute;left:1931;top:4700;width:280;height:238">
                        <v:textbox style="mso-next-textbox:#_x0000_s135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6" style="position:absolute;left:2288;top:4700;width:280;height:238">
                        <v:textbox style="mso-next-textbox:#_x0000_s135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57" style="position:absolute;left:1252;top:5583;width:994;height:844" coordorigin="1574,4094" coordsize="994,844">
                      <v:oval id="_x0000_s1358" style="position:absolute;left:1574;top:4094;width:281;height:238">
                        <v:textbox style="mso-next-textbox:#_x0000_s135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9" style="position:absolute;left:1931;top:4094;width:280;height:238">
                        <v:textbox style="mso-next-textbox:#_x0000_s135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0" style="position:absolute;left:2288;top:4094;width:280;height:238">
                        <v:textbox style="mso-next-textbox:#_x0000_s136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1" style="position:absolute;left:1574;top:4397;width:281;height:238">
                        <v:textbox style="mso-next-textbox:#_x0000_s136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2" style="position:absolute;left:1931;top:4397;width:280;height:238">
                        <v:textbox style="mso-next-textbox:#_x0000_s136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3" style="position:absolute;left:2288;top:4397;width:280;height:238">
                        <v:textbox style="mso-next-textbox:#_x0000_s136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4" style="position:absolute;left:1574;top:4700;width:281;height:238">
                        <v:textbox style="mso-next-textbox:#_x0000_s136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5" style="position:absolute;left:1931;top:4700;width:280;height:238">
                        <v:textbox style="mso-next-textbox:#_x0000_s136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6" style="position:absolute;left:2288;top:4700;width:280;height:238">
                        <v:textbox style="mso-next-textbox:#_x0000_s136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67" style="position:absolute;left:1252;top:6492;width:994;height:844" coordorigin="1574,4094" coordsize="994,844">
                      <v:oval id="_x0000_s1368" style="position:absolute;left:1574;top:4094;width:281;height:238">
                        <v:textbox style="mso-next-textbox:#_x0000_s136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9" style="position:absolute;left:1931;top:4094;width:280;height:238">
                        <v:textbox style="mso-next-textbox:#_x0000_s136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0" style="position:absolute;left:2288;top:4094;width:280;height:238">
                        <v:textbox style="mso-next-textbox:#_x0000_s137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1" style="position:absolute;left:1574;top:4397;width:281;height:238">
                        <v:textbox style="mso-next-textbox:#_x0000_s137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2" style="position:absolute;left:1931;top:4397;width:280;height:238">
                        <v:textbox style="mso-next-textbox:#_x0000_s137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3" style="position:absolute;left:2288;top:4397;width:280;height:238">
                        <v:textbox style="mso-next-textbox:#_x0000_s137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4" style="position:absolute;left:1574;top:4700;width:281;height:238">
                        <v:textbox style="mso-next-textbox:#_x0000_s137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5" style="position:absolute;left:1931;top:4700;width:280;height:238">
                        <v:textbox style="mso-next-textbox:#_x0000_s137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6" style="position:absolute;left:2288;top:4700;width:280;height:238">
                        <v:textbox style="mso-next-textbox:#_x0000_s137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77" style="position:absolute;left:1252;top:7401;width:994;height:844" coordorigin="1574,4094" coordsize="994,844">
                      <v:oval id="_x0000_s1378" style="position:absolute;left:1574;top:4094;width:281;height:238">
                        <v:textbox style="mso-next-textbox:#_x0000_s137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9" style="position:absolute;left:1931;top:4094;width:280;height:238">
                        <v:textbox style="mso-next-textbox:#_x0000_s137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0" style="position:absolute;left:2288;top:4094;width:280;height:238">
                        <v:textbox style="mso-next-textbox:#_x0000_s138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1" style="position:absolute;left:1574;top:4397;width:281;height:238">
                        <v:textbox style="mso-next-textbox:#_x0000_s138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2" style="position:absolute;left:1931;top:4397;width:280;height:238">
                        <v:textbox style="mso-next-textbox:#_x0000_s138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3" style="position:absolute;left:2288;top:4397;width:280;height:238">
                        <v:textbox style="mso-next-textbox:#_x0000_s138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4" style="position:absolute;left:1574;top:4700;width:281;height:238">
                        <v:textbox style="mso-next-textbox:#_x0000_s138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5" style="position:absolute;left:1931;top:4700;width:280;height:238">
                        <v:textbox style="mso-next-textbox:#_x0000_s138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6" style="position:absolute;left:2288;top:4700;width:280;height:238">
                        <v:textbox style="mso-next-textbox:#_x0000_s138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87" style="position:absolute;left:1252;top:8310;width:994;height:844" coordorigin="1574,4094" coordsize="994,844">
                      <v:oval id="_x0000_s1388" style="position:absolute;left:1574;top:4094;width:281;height:238">
                        <v:textbox style="mso-next-textbox:#_x0000_s138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9" style="position:absolute;left:1931;top:4094;width:280;height:238">
                        <v:textbox style="mso-next-textbox:#_x0000_s138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0" style="position:absolute;left:2288;top:4094;width:280;height:238">
                        <v:textbox style="mso-next-textbox:#_x0000_s139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1" style="position:absolute;left:1574;top:4397;width:281;height:238">
                        <v:textbox style="mso-next-textbox:#_x0000_s139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2" style="position:absolute;left:1931;top:4397;width:280;height:238">
                        <v:textbox style="mso-next-textbox:#_x0000_s139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3" style="position:absolute;left:2288;top:4397;width:280;height:238">
                        <v:textbox style="mso-next-textbox:#_x0000_s139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4" style="position:absolute;left:1574;top:4700;width:281;height:238">
                        <v:textbox style="mso-next-textbox:#_x0000_s139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5" style="position:absolute;left:1931;top:4700;width:280;height:238">
                        <v:textbox style="mso-next-textbox:#_x0000_s139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6" style="position:absolute;left:2288;top:4700;width:280;height:238">
                        <v:textbox style="mso-next-textbox:#_x0000_s139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97" style="position:absolute;left:1252;top:9219;width:994;height:844" coordorigin="1574,4094" coordsize="994,844">
                      <v:oval id="_x0000_s1398" style="position:absolute;left:1574;top:4094;width:281;height:238">
                        <v:textbox style="mso-next-textbox:#_x0000_s139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9" style="position:absolute;left:1931;top:4094;width:280;height:238">
                        <v:textbox style="mso-next-textbox:#_x0000_s139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0" style="position:absolute;left:2288;top:4094;width:280;height:238">
                        <v:textbox style="mso-next-textbox:#_x0000_s140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1" style="position:absolute;left:1574;top:4397;width:281;height:238">
                        <v:textbox style="mso-next-textbox:#_x0000_s140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2" style="position:absolute;left:1931;top:4397;width:280;height:238">
                        <v:textbox style="mso-next-textbox:#_x0000_s140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3" style="position:absolute;left:2288;top:4397;width:280;height:238">
                        <v:textbox style="mso-next-textbox:#_x0000_s140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04" style="position:absolute;left:1574;top:4700;width:281;height:238">
                        <v:textbox style="mso-next-textbox:#_x0000_s140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5" style="position:absolute;left:1931;top:4700;width:280;height:238">
                        <v:textbox style="mso-next-textbox:#_x0000_s140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06" style="position:absolute;left:2288;top:4700;width:280;height:238">
                        <v:textbox style="mso-next-textbox:#_x0000_s140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07" style="position:absolute;left:1252;top:10128;width:994;height:844" coordorigin="1574,4094" coordsize="994,844">
                      <v:oval id="_x0000_s1408" style="position:absolute;left:1574;top:4094;width:281;height:238">
                        <v:textbox style="mso-next-textbox:#_x0000_s140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09" style="position:absolute;left:1931;top:4094;width:280;height:238">
                        <v:textbox style="mso-next-textbox:#_x0000_s140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0" style="position:absolute;left:2288;top:4094;width:280;height:238">
                        <v:textbox style="mso-next-textbox:#_x0000_s141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11" style="position:absolute;left:1574;top:4397;width:281;height:238">
                        <v:textbox style="mso-next-textbox:#_x0000_s141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12" style="position:absolute;left:1931;top:4397;width:280;height:238">
                        <v:textbox style="mso-next-textbox:#_x0000_s141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3" style="position:absolute;left:2288;top:4397;width:280;height:238">
                        <v:textbox style="mso-next-textbox:#_x0000_s141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14" style="position:absolute;left:1574;top:4700;width:281;height:238">
                        <v:textbox style="mso-next-textbox:#_x0000_s1414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15" style="position:absolute;left:1931;top:4700;width:280;height:238">
                        <v:textbox style="mso-next-textbox:#_x0000_s141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16" style="position:absolute;left:2288;top:4700;width:280;height:238">
                        <v:textbox style="mso-next-textbox:#_x0000_s141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417" style="position:absolute;left:1252;top:11037;width:281;height:238">
                      <v:textbox style="mso-next-textbox:#_x0000_s1417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418" style="position:absolute;left:1609;top:11037;width:280;height:238">
                      <v:textbox style="mso-next-textbox:#_x0000_s1418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419" style="position:absolute;left:1966;top:11037;width:280;height:238">
                      <v:textbox style="mso-next-textbox:#_x0000_s1419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420" style="position:absolute;left:712;top:3585;width:540;height:8970" coordorigin="712,3585" coordsize="540,8886">
                  <v:group id="_x0000_s1421" style="position:absolute;left:712;top:3585;width:540;height:3613" coordorigin="712,3585" coordsize="540,3613">
                    <v:group id="_x0000_s1422" style="position:absolute;left:712;top:3585;width:540;height:1856" coordorigin="779,3585" coordsize="473,1856">
                      <v:rect id="_x0000_s1423" style="position:absolute;left:779;top:3585;width:473;height:471" stroked="f">
                        <v:textbox style="mso-next-textbox:#_x0000_s1423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424" style="position:absolute;left:779;top:3981;width:473;height:413" stroked="f">
                        <v:textbox style="mso-next-textbox:#_x0000_s1424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425" style="position:absolute;left:779;top:4679;width:473;height:413" stroked="f">
                        <v:textbox style="mso-next-textbox:#_x0000_s1425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426" style="position:absolute;left:779;top:4330;width:473;height:413" stroked="f">
                        <v:textbox style="mso-next-textbox:#_x0000_s1426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427" style="position:absolute;left:779;top:5028;width:473;height:413" stroked="f">
                        <v:textbox style="mso-next-textbox:#_x0000_s1427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428" style="position:absolute;left:712;top:5342;width:540;height:1856" coordorigin="779,3585" coordsize="473,1856">
                      <v:rect id="_x0000_s1429" style="position:absolute;left:779;top:3585;width:473;height:471" stroked="f">
                        <v:textbox style="mso-next-textbox:#_x0000_s1429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430" style="position:absolute;left:779;top:3981;width:473;height:413" stroked="f">
                        <v:textbox style="mso-next-textbox:#_x0000_s1430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431" style="position:absolute;left:779;top:4679;width:473;height:413" stroked="f">
                        <v:textbox style="mso-next-textbox:#_x0000_s1431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432" style="position:absolute;left:779;top:4330;width:473;height:413" stroked="f">
                        <v:textbox style="mso-next-textbox:#_x0000_s1432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433" style="position:absolute;left:779;top:5028;width:473;height:413" stroked="f">
                        <v:textbox style="mso-next-textbox:#_x0000_s1433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434" style="position:absolute;left:712;top:7077;width:540;height:1856" coordorigin="779,3585" coordsize="473,1856">
                    <v:rect id="_x0000_s1435" style="position:absolute;left:779;top:3585;width:473;height:471" stroked="f">
                      <v:textbox style="mso-next-textbox:#_x0000_s1435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436" style="position:absolute;left:779;top:3981;width:473;height:413" stroked="f">
                      <v:textbox style="mso-next-textbox:#_x0000_s1436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437" style="position:absolute;left:779;top:4679;width:473;height:413" stroked="f">
                      <v:textbox style="mso-next-textbox:#_x0000_s1437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438" style="position:absolute;left:779;top:4330;width:473;height:413" stroked="f">
                      <v:textbox style="mso-next-textbox:#_x0000_s1438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439" style="position:absolute;left:779;top:5028;width:473;height:413" stroked="f">
                      <v:textbox style="mso-next-textbox:#_x0000_s1439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440" style="position:absolute;left:712;top:8834;width:540;height:1945" coordorigin="779,3585" coordsize="473,1856">
                    <v:rect id="_x0000_s1441" style="position:absolute;left:779;top:3585;width:473;height:471" stroked="f">
                      <v:textbox style="mso-next-textbox:#_x0000_s1441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442" style="position:absolute;left:779;top:3981;width:473;height:413" stroked="f">
                      <v:textbox style="mso-next-textbox:#_x0000_s1442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443" style="position:absolute;left:779;top:4679;width:473;height:413" stroked="f">
                      <v:textbox style="mso-next-textbox:#_x0000_s1443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444" style="position:absolute;left:779;top:4330;width:473;height:413" stroked="f">
                      <v:textbox style="mso-next-textbox:#_x0000_s1444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445" style="position:absolute;left:779;top:5028;width:473;height:413" stroked="f">
                      <v:textbox style="mso-next-textbox:#_x0000_s1445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446" style="position:absolute;left:712;top:10690;width:540;height:1781" coordorigin="779,3585" coordsize="473,1856">
                    <v:rect id="_x0000_s1447" style="position:absolute;left:779;top:3585;width:473;height:471" stroked="f">
                      <v:textbox style="mso-next-textbox:#_x0000_s1447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448" style="position:absolute;left:779;top:3981;width:473;height:413" stroked="f">
                      <v:textbox style="mso-next-textbox:#_x0000_s1448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449" style="position:absolute;left:779;top:4679;width:473;height:413" stroked="f">
                      <v:textbox style="mso-next-textbox:#_x0000_s1449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450" style="position:absolute;left:779;top:4330;width:473;height:413" stroked="f">
                      <v:textbox style="mso-next-textbox:#_x0000_s1450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451" style="position:absolute;left:779;top:5028;width:473;height:413" stroked="f">
                      <v:textbox style="mso-next-textbox:#_x0000_s1451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</w:p>
    <w:p w:rsidR="002F42DE" w:rsidRDefault="002F42DE" w:rsidP="00A61088">
      <w:pPr>
        <w:autoSpaceDE w:val="0"/>
        <w:autoSpaceDN w:val="0"/>
        <w:adjustRightInd w:val="0"/>
        <w:rPr>
          <w:color w:val="C0C0C0"/>
          <w:sz w:val="16"/>
          <w:szCs w:val="16"/>
        </w:rPr>
      </w:pPr>
      <w:hyperlink r:id="rId19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2F42DE" w:rsidRPr="00FE0A10" w:rsidRDefault="002F42DE" w:rsidP="0071597E">
      <w:pPr>
        <w:ind w:left="-142"/>
        <w:rPr>
          <w:rFonts w:ascii="Arial Turkish Transcription" w:hAnsi="Arial Turkish Transcription" w:cs="Arial Turkish Transcription"/>
        </w:rPr>
      </w:pPr>
      <w:r>
        <w:rPr>
          <w:noProof/>
        </w:rPr>
        <w:pict>
          <v:group id="_x0000_s1452" style="position:absolute;left:0;text-align:left;margin-left:280.5pt;margin-top:9pt;width:103.1pt;height:750.4pt;z-index:251639296" coordorigin="548,502" coordsize="2062,15008">
            <v:shape id="_x0000_s1453" type="#_x0000_t202" style="position:absolute;left:548;top:2482;width:2062;height:720">
              <v:textbox style="mso-next-textbox:#_x0000_s1453">
                <w:txbxContent>
                  <w:p w:rsidR="002F42DE" w:rsidRPr="006A78BE" w:rsidRDefault="002F42DE" w:rsidP="0071597E">
                    <w:pPr>
                      <w:pStyle w:val="NoSpacing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Adı: …………...</w:t>
                    </w:r>
                  </w:p>
                  <w:p w:rsidR="002F42DE" w:rsidRPr="006A78BE" w:rsidRDefault="002F42DE" w:rsidP="0071597E">
                    <w:pPr>
                      <w:pStyle w:val="NoSpacing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Soyadı: ………..</w:t>
                    </w:r>
                  </w:p>
                </w:txbxContent>
              </v:textbox>
            </v:shape>
            <v:shape id="_x0000_s1454" type="#_x0000_t202" style="position:absolute;left:548;top:502;width:2062;height:1800">
              <v:textbox style="mso-next-textbox:#_x0000_s1454">
                <w:txbxContent>
                  <w:p w:rsidR="002F42D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 xml:space="preserve">İlköğretim Okulu </w:t>
                    </w:r>
                  </w:p>
                  <w:p w:rsidR="002F42DE" w:rsidRPr="006A78B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3. Sınıflar</w:t>
                    </w:r>
                  </w:p>
                  <w:p w:rsidR="002F42DE" w:rsidRPr="006A78BE" w:rsidRDefault="002F42DE" w:rsidP="0071597E">
                    <w:pPr>
                      <w:pStyle w:val="NoSpacing"/>
                      <w:jc w:val="center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 w:rsidRPr="006A78BE"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- …</w:t>
                    </w:r>
                  </w:p>
                </w:txbxContent>
              </v:textbox>
            </v:shape>
            <v:group id="_x0000_s1455" style="position:absolute;left:548;top:3450;width:2062;height:12060" coordorigin="548,3450" coordsize="2062,12060">
              <v:group id="_x0000_s1456" style="position:absolute;left:548;top:13144;width:2062;height:2366" coordorigin="653,11875" coordsize="1980,2366">
                <v:shape id="_x0000_s1457" type="#_x0000_t202" style="position:absolute;left:653;top:11875;width:1980;height:540">
                  <v:textbox style="mso-next-textbox:#_x0000_s1457">
                    <w:txbxContent>
                      <w:p w:rsidR="002F42DE" w:rsidRPr="006A78BE" w:rsidRDefault="002F42DE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458" type="#_x0000_t202" style="position:absolute;left:653;top:12799;width:1980;height:540">
                  <v:textbox style="mso-next-textbox:#_x0000_s1458">
                    <w:txbxContent>
                      <w:p w:rsidR="002F42DE" w:rsidRPr="006A78BE" w:rsidRDefault="002F42DE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459" type="#_x0000_t202" style="position:absolute;left:653;top:13701;width:1980;height:540">
                  <v:textbox style="mso-next-textbox:#_x0000_s1459">
                    <w:txbxContent>
                      <w:p w:rsidR="002F42DE" w:rsidRPr="006A78BE" w:rsidRDefault="002F42DE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460" style="position:absolute;left:548;top:3450;width:2062;height:9240" coordorigin="548,3450" coordsize="2062,9240">
                <v:group id="_x0000_s1461" style="position:absolute;left:548;top:3450;width:2062;height:9240" coordorigin="548,3450" coordsize="2062,9240">
                  <v:shape id="_x0000_s1462" type="#_x0000_t202" style="position:absolute;left:548;top:3450;width:2062;height:9240">
                    <v:textbox style="mso-next-textbox:#_x0000_s1462">
                      <w:txbxContent>
                        <w:p w:rsidR="002F42DE" w:rsidRPr="006A78BE" w:rsidRDefault="002F42DE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463" style="position:absolute;left:1252;top:3707;width:1223;height:8764" coordorigin="1252,3765" coordsize="994,7510">
                    <v:group id="_x0000_s1464" style="position:absolute;left:1252;top:3765;width:994;height:844" coordorigin="1574,4094" coordsize="994,844">
                      <v:oval id="_x0000_s1465" style="position:absolute;left:1574;top:4094;width:281;height:238">
                        <v:textbox style="mso-next-textbox:#_x0000_s146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66" style="position:absolute;left:1931;top:4094;width:280;height:238">
                        <v:textbox style="mso-next-textbox:#_x0000_s146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67" style="position:absolute;left:2288;top:4094;width:280;height:238">
                        <v:textbox style="mso-next-textbox:#_x0000_s146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68" style="position:absolute;left:1574;top:4397;width:281;height:238">
                        <v:textbox style="mso-next-textbox:#_x0000_s146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69" style="position:absolute;left:1931;top:4397;width:280;height:238">
                        <v:textbox style="mso-next-textbox:#_x0000_s146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0" style="position:absolute;left:2288;top:4397;width:280;height:238">
                        <v:textbox style="mso-next-textbox:#_x0000_s147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1" style="position:absolute;left:1574;top:4700;width:281;height:238">
                        <v:textbox style="mso-next-textbox:#_x0000_s147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2" style="position:absolute;left:1931;top:4700;width:280;height:238">
                        <v:textbox style="mso-next-textbox:#_x0000_s147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3" style="position:absolute;left:2288;top:4700;width:280;height:238">
                        <v:textbox style="mso-next-textbox:#_x0000_s147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74" style="position:absolute;left:1252;top:4674;width:994;height:844" coordorigin="1574,4094" coordsize="994,844">
                      <v:oval id="_x0000_s1475" style="position:absolute;left:1574;top:4094;width:281;height:238">
                        <v:textbox style="mso-next-textbox:#_x0000_s147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6" style="position:absolute;left:1931;top:4094;width:280;height:238">
                        <v:textbox style="mso-next-textbox:#_x0000_s147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7" style="position:absolute;left:2288;top:4094;width:280;height:238">
                        <v:textbox style="mso-next-textbox:#_x0000_s147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8" style="position:absolute;left:1574;top:4397;width:281;height:238">
                        <v:textbox style="mso-next-textbox:#_x0000_s147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9" style="position:absolute;left:1931;top:4397;width:280;height:238">
                        <v:textbox style="mso-next-textbox:#_x0000_s147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0" style="position:absolute;left:2288;top:4397;width:280;height:238">
                        <v:textbox style="mso-next-textbox:#_x0000_s148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1" style="position:absolute;left:1574;top:4700;width:281;height:238">
                        <v:textbox style="mso-next-textbox:#_x0000_s148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2" style="position:absolute;left:1931;top:4700;width:280;height:238">
                        <v:textbox style="mso-next-textbox:#_x0000_s148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3" style="position:absolute;left:2288;top:4700;width:280;height:238">
                        <v:textbox style="mso-next-textbox:#_x0000_s148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84" style="position:absolute;left:1252;top:5583;width:994;height:844" coordorigin="1574,4094" coordsize="994,844">
                      <v:oval id="_x0000_s1485" style="position:absolute;left:1574;top:4094;width:281;height:238">
                        <v:textbox style="mso-next-textbox:#_x0000_s148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6" style="position:absolute;left:1931;top:4094;width:280;height:238">
                        <v:textbox style="mso-next-textbox:#_x0000_s148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7" style="position:absolute;left:2288;top:4094;width:280;height:238">
                        <v:textbox style="mso-next-textbox:#_x0000_s148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8" style="position:absolute;left:1574;top:4397;width:281;height:238">
                        <v:textbox style="mso-next-textbox:#_x0000_s148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9" style="position:absolute;left:1931;top:4397;width:280;height:238">
                        <v:textbox style="mso-next-textbox:#_x0000_s148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0" style="position:absolute;left:2288;top:4397;width:280;height:238">
                        <v:textbox style="mso-next-textbox:#_x0000_s149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1" style="position:absolute;left:1574;top:4700;width:281;height:238">
                        <v:textbox style="mso-next-textbox:#_x0000_s149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931;top:4700;width:280;height:238">
                        <v:textbox style="mso-next-textbox:#_x0000_s149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2288;top:4700;width:280;height:238">
                        <v:textbox style="mso-next-textbox:#_x0000_s149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94" style="position:absolute;left:1252;top:6492;width:994;height:844" coordorigin="1574,4094" coordsize="994,844">
                      <v:oval id="_x0000_s1495" style="position:absolute;left:1574;top:4094;width:281;height:238">
                        <v:textbox style="mso-next-textbox:#_x0000_s149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6" style="position:absolute;left:1931;top:4094;width:280;height:238">
                        <v:textbox style="mso-next-textbox:#_x0000_s149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7" style="position:absolute;left:2288;top:4094;width:280;height:238">
                        <v:textbox style="mso-next-textbox:#_x0000_s149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8" style="position:absolute;left:1574;top:4397;width:281;height:238">
                        <v:textbox style="mso-next-textbox:#_x0000_s149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9" style="position:absolute;left:1931;top:4397;width:280;height:238">
                        <v:textbox style="mso-next-textbox:#_x0000_s149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0" style="position:absolute;left:2288;top:4397;width:280;height:238">
                        <v:textbox style="mso-next-textbox:#_x0000_s150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1" style="position:absolute;left:1574;top:4700;width:281;height:238">
                        <v:textbox style="mso-next-textbox:#_x0000_s150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2" style="position:absolute;left:1931;top:4700;width:280;height:238">
                        <v:textbox style="mso-next-textbox:#_x0000_s150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3" style="position:absolute;left:2288;top:4700;width:280;height:238">
                        <v:textbox style="mso-next-textbox:#_x0000_s150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504" style="position:absolute;left:1252;top:7401;width:994;height:844" coordorigin="1574,4094" coordsize="994,844">
                      <v:oval id="_x0000_s1505" style="position:absolute;left:1574;top:4094;width:281;height:238">
                        <v:textbox style="mso-next-textbox:#_x0000_s150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6" style="position:absolute;left:1931;top:4094;width:280;height:238">
                        <v:textbox style="mso-next-textbox:#_x0000_s150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7" style="position:absolute;left:2288;top:4094;width:280;height:238">
                        <v:textbox style="mso-next-textbox:#_x0000_s150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8" style="position:absolute;left:1574;top:4397;width:281;height:238">
                        <v:textbox style="mso-next-textbox:#_x0000_s150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9" style="position:absolute;left:1931;top:4397;width:280;height:238">
                        <v:textbox style="mso-next-textbox:#_x0000_s150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0" style="position:absolute;left:2288;top:4397;width:280;height:238">
                        <v:textbox style="mso-next-textbox:#_x0000_s151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1" style="position:absolute;left:1574;top:4700;width:281;height:238">
                        <v:textbox style="mso-next-textbox:#_x0000_s151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2" style="position:absolute;left:1931;top:4700;width:280;height:238">
                        <v:textbox style="mso-next-textbox:#_x0000_s151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3" style="position:absolute;left:2288;top:4700;width:280;height:238">
                        <v:textbox style="mso-next-textbox:#_x0000_s151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514" style="position:absolute;left:1252;top:8310;width:994;height:844" coordorigin="1574,4094" coordsize="994,844">
                      <v:oval id="_x0000_s1515" style="position:absolute;left:1574;top:4094;width:281;height:238">
                        <v:textbox style="mso-next-textbox:#_x0000_s151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6" style="position:absolute;left:1931;top:4094;width:280;height:238">
                        <v:textbox style="mso-next-textbox:#_x0000_s151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7" style="position:absolute;left:2288;top:4094;width:280;height:238">
                        <v:textbox style="mso-next-textbox:#_x0000_s151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8" style="position:absolute;left:1574;top:4397;width:281;height:238">
                        <v:textbox style="mso-next-textbox:#_x0000_s151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9" style="position:absolute;left:1931;top:4397;width:280;height:238">
                        <v:textbox style="mso-next-textbox:#_x0000_s151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0" style="position:absolute;left:2288;top:4397;width:280;height:238">
                        <v:textbox style="mso-next-textbox:#_x0000_s152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1" style="position:absolute;left:1574;top:4700;width:281;height:238">
                        <v:textbox style="mso-next-textbox:#_x0000_s152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2" style="position:absolute;left:1931;top:4700;width:280;height:238">
                        <v:textbox style="mso-next-textbox:#_x0000_s152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3" style="position:absolute;left:2288;top:4700;width:280;height:238">
                        <v:textbox style="mso-next-textbox:#_x0000_s152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524" style="position:absolute;left:1252;top:9219;width:994;height:844" coordorigin="1574,4094" coordsize="994,844">
                      <v:oval id="_x0000_s1525" style="position:absolute;left:1574;top:4094;width:281;height:238">
                        <v:textbox style="mso-next-textbox:#_x0000_s152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6" style="position:absolute;left:1931;top:4094;width:280;height:238">
                        <v:textbox style="mso-next-textbox:#_x0000_s152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7" style="position:absolute;left:2288;top:4094;width:280;height:238">
                        <v:textbox style="mso-next-textbox:#_x0000_s152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8" style="position:absolute;left:1574;top:4397;width:281;height:238">
                        <v:textbox style="mso-next-textbox:#_x0000_s152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9" style="position:absolute;left:1931;top:4397;width:280;height:238">
                        <v:textbox style="mso-next-textbox:#_x0000_s152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0" style="position:absolute;left:2288;top:4397;width:280;height:238">
                        <v:textbox style="mso-next-textbox:#_x0000_s153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1" style="position:absolute;left:1574;top:4700;width:281;height:238">
                        <v:textbox style="mso-next-textbox:#_x0000_s153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2" style="position:absolute;left:1931;top:4700;width:280;height:238">
                        <v:textbox style="mso-next-textbox:#_x0000_s153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3" style="position:absolute;left:2288;top:4700;width:280;height:238">
                        <v:textbox style="mso-next-textbox:#_x0000_s153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534" style="position:absolute;left:1252;top:10128;width:994;height:844" coordorigin="1574,4094" coordsize="994,844">
                      <v:oval id="_x0000_s1535" style="position:absolute;left:1574;top:4094;width:281;height:238">
                        <v:textbox style="mso-next-textbox:#_x0000_s1535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6" style="position:absolute;left:1931;top:4094;width:280;height:238">
                        <v:textbox style="mso-next-textbox:#_x0000_s1536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7" style="position:absolute;left:2288;top:4094;width:280;height:238">
                        <v:textbox style="mso-next-textbox:#_x0000_s1537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8" style="position:absolute;left:1574;top:4397;width:281;height:238">
                        <v:textbox style="mso-next-textbox:#_x0000_s1538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9" style="position:absolute;left:1931;top:4397;width:280;height:238">
                        <v:textbox style="mso-next-textbox:#_x0000_s1539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0" style="position:absolute;left:2288;top:4397;width:280;height:238">
                        <v:textbox style="mso-next-textbox:#_x0000_s1540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1" style="position:absolute;left:1574;top:4700;width:281;height:238">
                        <v:textbox style="mso-next-textbox:#_x0000_s1541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2" style="position:absolute;left:1931;top:4700;width:280;height:238">
                        <v:textbox style="mso-next-textbox:#_x0000_s1542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3" style="position:absolute;left:2288;top:4700;width:280;height:238">
                        <v:textbox style="mso-next-textbox:#_x0000_s1543" inset=".5mm,0,0,0">
                          <w:txbxContent>
                            <w:p w:rsidR="002F42DE" w:rsidRPr="006A78BE" w:rsidRDefault="002F42DE" w:rsidP="0071597E">
                              <w:pP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544" style="position:absolute;left:1252;top:11037;width:281;height:238">
                      <v:textbox style="mso-next-textbox:#_x0000_s1544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545" style="position:absolute;left:1609;top:11037;width:280;height:238">
                      <v:textbox style="mso-next-textbox:#_x0000_s1545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546" style="position:absolute;left:1966;top:11037;width:280;height:238">
                      <v:textbox style="mso-next-textbox:#_x0000_s1546" inset=".5mm,0,0,0">
                        <w:txbxContent>
                          <w:p w:rsidR="002F42DE" w:rsidRPr="006A78BE" w:rsidRDefault="002F42DE" w:rsidP="007159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547" style="position:absolute;left:712;top:3585;width:540;height:8970" coordorigin="712,3585" coordsize="540,8886">
                  <v:group id="_x0000_s1548" style="position:absolute;left:712;top:3585;width:540;height:3613" coordorigin="712,3585" coordsize="540,3613">
                    <v:group id="_x0000_s1549" style="position:absolute;left:712;top:3585;width:540;height:1856" coordorigin="779,3585" coordsize="473,1856">
                      <v:rect id="_x0000_s1550" style="position:absolute;left:779;top:3585;width:473;height:471" stroked="f">
                        <v:textbox style="mso-next-textbox:#_x0000_s1550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551" style="position:absolute;left:779;top:3981;width:473;height:413" stroked="f">
                        <v:textbox style="mso-next-textbox:#_x0000_s1551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552" style="position:absolute;left:779;top:4679;width:473;height:413" stroked="f">
                        <v:textbox style="mso-next-textbox:#_x0000_s1552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553" style="position:absolute;left:779;top:4330;width:473;height:413" stroked="f">
                        <v:textbox style="mso-next-textbox:#_x0000_s1553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554" style="position:absolute;left:779;top:5028;width:473;height:413" stroked="f">
                        <v:textbox style="mso-next-textbox:#_x0000_s1554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555" style="position:absolute;left:712;top:5342;width:540;height:1856" coordorigin="779,3585" coordsize="473,1856">
                      <v:rect id="_x0000_s1556" style="position:absolute;left:779;top:3585;width:473;height:471" stroked="f">
                        <v:textbox style="mso-next-textbox:#_x0000_s1556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557" style="position:absolute;left:779;top:3981;width:473;height:413" stroked="f">
                        <v:textbox style="mso-next-textbox:#_x0000_s1557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558" style="position:absolute;left:779;top:4679;width:473;height:413" stroked="f">
                        <v:textbox style="mso-next-textbox:#_x0000_s1558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559" style="position:absolute;left:779;top:4330;width:473;height:413" stroked="f">
                        <v:textbox style="mso-next-textbox:#_x0000_s1559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560" style="position:absolute;left:779;top:5028;width:473;height:413" stroked="f">
                        <v:textbox style="mso-next-textbox:#_x0000_s1560">
                          <w:txbxContent>
                            <w:p w:rsidR="002F42DE" w:rsidRPr="008B4456" w:rsidRDefault="002F42DE" w:rsidP="007159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561" style="position:absolute;left:712;top:7077;width:540;height:1856" coordorigin="779,3585" coordsize="473,1856">
                    <v:rect id="_x0000_s1562" style="position:absolute;left:779;top:3585;width:473;height:471" stroked="f">
                      <v:textbox style="mso-next-textbox:#_x0000_s1562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563" style="position:absolute;left:779;top:3981;width:473;height:413" stroked="f">
                      <v:textbox style="mso-next-textbox:#_x0000_s1563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564" style="position:absolute;left:779;top:4679;width:473;height:413" stroked="f">
                      <v:textbox style="mso-next-textbox:#_x0000_s1564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565" style="position:absolute;left:779;top:4330;width:473;height:413" stroked="f">
                      <v:textbox style="mso-next-textbox:#_x0000_s1565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566" style="position:absolute;left:779;top:5028;width:473;height:413" stroked="f">
                      <v:textbox style="mso-next-textbox:#_x0000_s1566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567" style="position:absolute;left:712;top:8834;width:540;height:1945" coordorigin="779,3585" coordsize="473,1856">
                    <v:rect id="_x0000_s1568" style="position:absolute;left:779;top:3585;width:473;height:471" stroked="f">
                      <v:textbox style="mso-next-textbox:#_x0000_s1568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569" style="position:absolute;left:779;top:3981;width:473;height:413" stroked="f">
                      <v:textbox style="mso-next-textbox:#_x0000_s1569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570" style="position:absolute;left:779;top:4679;width:473;height:413" stroked="f">
                      <v:textbox style="mso-next-textbox:#_x0000_s1570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571" style="position:absolute;left:779;top:4330;width:473;height:413" stroked="f">
                      <v:textbox style="mso-next-textbox:#_x0000_s1571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572" style="position:absolute;left:779;top:5028;width:473;height:413" stroked="f">
                      <v:textbox style="mso-next-textbox:#_x0000_s1572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573" style="position:absolute;left:712;top:10690;width:540;height:1781" coordorigin="779,3585" coordsize="473,1856">
                    <v:rect id="_x0000_s1574" style="position:absolute;left:779;top:3585;width:473;height:471" stroked="f">
                      <v:textbox style="mso-next-textbox:#_x0000_s1574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575" style="position:absolute;left:779;top:3981;width:473;height:413" stroked="f">
                      <v:textbox style="mso-next-textbox:#_x0000_s1575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576" style="position:absolute;left:779;top:4679;width:473;height:413" stroked="f">
                      <v:textbox style="mso-next-textbox:#_x0000_s1576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577" style="position:absolute;left:779;top:4330;width:473;height:413" stroked="f">
                      <v:textbox style="mso-next-textbox:#_x0000_s1577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578" style="position:absolute;left:779;top:5028;width:473;height:413" stroked="f">
                      <v:textbox style="mso-next-textbox:#_x0000_s1578">
                        <w:txbxContent>
                          <w:p w:rsidR="002F42DE" w:rsidRPr="008B4456" w:rsidRDefault="002F42DE" w:rsidP="007159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FE0A10" w:rsidRDefault="002F42D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2F42DE" w:rsidRPr="001A2F2E" w:rsidRDefault="002F42DE" w:rsidP="00DE4127">
      <w:pPr>
        <w:pStyle w:val="NoSpacing"/>
        <w:rPr>
          <w:sz w:val="24"/>
          <w:szCs w:val="24"/>
        </w:rPr>
      </w:pPr>
    </w:p>
    <w:sectPr w:rsidR="002F42DE" w:rsidRPr="001A2F2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eestyle Script">
    <w:altName w:val="Courier New"/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8"/>
  </w:num>
  <w:num w:numId="7">
    <w:abstractNumId w:val="12"/>
  </w:num>
  <w:num w:numId="8">
    <w:abstractNumId w:val="7"/>
  </w:num>
  <w:num w:numId="9">
    <w:abstractNumId w:val="0"/>
  </w:num>
  <w:num w:numId="10">
    <w:abstractNumId w:val="9"/>
  </w:num>
  <w:num w:numId="11">
    <w:abstractNumId w:val="2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5763"/>
    <w:rsid w:val="00007210"/>
    <w:rsid w:val="00026E3F"/>
    <w:rsid w:val="00044AD6"/>
    <w:rsid w:val="000608BC"/>
    <w:rsid w:val="00075E49"/>
    <w:rsid w:val="00081BED"/>
    <w:rsid w:val="000A7B26"/>
    <w:rsid w:val="000C3F55"/>
    <w:rsid w:val="00105E6A"/>
    <w:rsid w:val="00142725"/>
    <w:rsid w:val="00151146"/>
    <w:rsid w:val="00170EF1"/>
    <w:rsid w:val="0017655C"/>
    <w:rsid w:val="00184F95"/>
    <w:rsid w:val="00191357"/>
    <w:rsid w:val="001A2F2E"/>
    <w:rsid w:val="001A569D"/>
    <w:rsid w:val="001C38C2"/>
    <w:rsid w:val="001E3313"/>
    <w:rsid w:val="00204872"/>
    <w:rsid w:val="00222D0A"/>
    <w:rsid w:val="0022404F"/>
    <w:rsid w:val="00232DCC"/>
    <w:rsid w:val="00285E75"/>
    <w:rsid w:val="00292298"/>
    <w:rsid w:val="00293970"/>
    <w:rsid w:val="002947EE"/>
    <w:rsid w:val="002C4C15"/>
    <w:rsid w:val="002F42DE"/>
    <w:rsid w:val="002F6342"/>
    <w:rsid w:val="003072CB"/>
    <w:rsid w:val="00320630"/>
    <w:rsid w:val="0035287B"/>
    <w:rsid w:val="00380381"/>
    <w:rsid w:val="00380BD4"/>
    <w:rsid w:val="003A47F6"/>
    <w:rsid w:val="003E678C"/>
    <w:rsid w:val="003F506F"/>
    <w:rsid w:val="003F5E76"/>
    <w:rsid w:val="00401C02"/>
    <w:rsid w:val="00402007"/>
    <w:rsid w:val="00421449"/>
    <w:rsid w:val="00441E5F"/>
    <w:rsid w:val="00471E96"/>
    <w:rsid w:val="004763B3"/>
    <w:rsid w:val="00487E70"/>
    <w:rsid w:val="004A0D5A"/>
    <w:rsid w:val="004B19B9"/>
    <w:rsid w:val="004D5230"/>
    <w:rsid w:val="004D5666"/>
    <w:rsid w:val="004E6EE0"/>
    <w:rsid w:val="00514772"/>
    <w:rsid w:val="00567B2A"/>
    <w:rsid w:val="00574FAE"/>
    <w:rsid w:val="0058695D"/>
    <w:rsid w:val="005A05FB"/>
    <w:rsid w:val="005B0FDD"/>
    <w:rsid w:val="005B53F6"/>
    <w:rsid w:val="005F1D5D"/>
    <w:rsid w:val="00605BC6"/>
    <w:rsid w:val="00607EAB"/>
    <w:rsid w:val="00612986"/>
    <w:rsid w:val="00613440"/>
    <w:rsid w:val="006159F3"/>
    <w:rsid w:val="00641E89"/>
    <w:rsid w:val="00656FBA"/>
    <w:rsid w:val="00677785"/>
    <w:rsid w:val="00686D59"/>
    <w:rsid w:val="006A1B99"/>
    <w:rsid w:val="006A78BE"/>
    <w:rsid w:val="006F3760"/>
    <w:rsid w:val="006F6108"/>
    <w:rsid w:val="0071597E"/>
    <w:rsid w:val="0075724A"/>
    <w:rsid w:val="007712FA"/>
    <w:rsid w:val="007934DC"/>
    <w:rsid w:val="007B1EDE"/>
    <w:rsid w:val="007C0C87"/>
    <w:rsid w:val="007C5153"/>
    <w:rsid w:val="007E3A08"/>
    <w:rsid w:val="007F7E99"/>
    <w:rsid w:val="008051BC"/>
    <w:rsid w:val="00861AF8"/>
    <w:rsid w:val="008B4456"/>
    <w:rsid w:val="008F68C0"/>
    <w:rsid w:val="008F77AE"/>
    <w:rsid w:val="0090729F"/>
    <w:rsid w:val="009075E0"/>
    <w:rsid w:val="0092779D"/>
    <w:rsid w:val="0093040E"/>
    <w:rsid w:val="00936885"/>
    <w:rsid w:val="00963618"/>
    <w:rsid w:val="009C1AEF"/>
    <w:rsid w:val="00A15AF5"/>
    <w:rsid w:val="00A24140"/>
    <w:rsid w:val="00A41878"/>
    <w:rsid w:val="00A44882"/>
    <w:rsid w:val="00A450B3"/>
    <w:rsid w:val="00A50C21"/>
    <w:rsid w:val="00A604B4"/>
    <w:rsid w:val="00A61088"/>
    <w:rsid w:val="00A77D6C"/>
    <w:rsid w:val="00A8198A"/>
    <w:rsid w:val="00AC7148"/>
    <w:rsid w:val="00B40587"/>
    <w:rsid w:val="00B406B5"/>
    <w:rsid w:val="00B54367"/>
    <w:rsid w:val="00B70D3A"/>
    <w:rsid w:val="00B70D5F"/>
    <w:rsid w:val="00B72BBB"/>
    <w:rsid w:val="00B95A27"/>
    <w:rsid w:val="00BA5547"/>
    <w:rsid w:val="00BB1C38"/>
    <w:rsid w:val="00BD1EAC"/>
    <w:rsid w:val="00C20C60"/>
    <w:rsid w:val="00C36B13"/>
    <w:rsid w:val="00C45BC0"/>
    <w:rsid w:val="00C504BB"/>
    <w:rsid w:val="00C65D7F"/>
    <w:rsid w:val="00C86DCE"/>
    <w:rsid w:val="00C90F5C"/>
    <w:rsid w:val="00CA7735"/>
    <w:rsid w:val="00CB2568"/>
    <w:rsid w:val="00CB5980"/>
    <w:rsid w:val="00CE2D93"/>
    <w:rsid w:val="00D13DDC"/>
    <w:rsid w:val="00D15F18"/>
    <w:rsid w:val="00D247A5"/>
    <w:rsid w:val="00D41DEC"/>
    <w:rsid w:val="00D470E3"/>
    <w:rsid w:val="00D60AE4"/>
    <w:rsid w:val="00D72D4A"/>
    <w:rsid w:val="00D816E9"/>
    <w:rsid w:val="00D94E47"/>
    <w:rsid w:val="00DE4127"/>
    <w:rsid w:val="00DE7D1C"/>
    <w:rsid w:val="00E22AE8"/>
    <w:rsid w:val="00E37247"/>
    <w:rsid w:val="00E40794"/>
    <w:rsid w:val="00E60395"/>
    <w:rsid w:val="00E70A94"/>
    <w:rsid w:val="00E726CD"/>
    <w:rsid w:val="00EA0FEC"/>
    <w:rsid w:val="00EA77C1"/>
    <w:rsid w:val="00ED3BD6"/>
    <w:rsid w:val="00ED7352"/>
    <w:rsid w:val="00F059C1"/>
    <w:rsid w:val="00F2656F"/>
    <w:rsid w:val="00F42DE6"/>
    <w:rsid w:val="00F42E4F"/>
    <w:rsid w:val="00F46ACA"/>
    <w:rsid w:val="00F71339"/>
    <w:rsid w:val="00F73876"/>
    <w:rsid w:val="00FC1C84"/>
    <w:rsid w:val="00FD1180"/>
    <w:rsid w:val="00FD4BAF"/>
    <w:rsid w:val="00FD6689"/>
    <w:rsid w:val="00FE0A10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A05FB"/>
    <w:pPr>
      <w:ind w:left="720"/>
    </w:pPr>
  </w:style>
  <w:style w:type="character" w:styleId="Hyperlink">
    <w:name w:val="Hyperlink"/>
    <w:basedOn w:val="DefaultParagraphFont"/>
    <w:uiPriority w:val="99"/>
    <w:rsid w:val="00A6108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3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829</TotalTime>
  <Pages>3</Pages>
  <Words>614</Words>
  <Characters>3505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ocak5567</dc:description>
  <cp:lastModifiedBy>edanur</cp:lastModifiedBy>
  <cp:revision>95</cp:revision>
  <cp:lastPrinted>2010-12-01T18:27:00Z</cp:lastPrinted>
  <dcterms:created xsi:type="dcterms:W3CDTF">2009-10-08T15:28:00Z</dcterms:created>
  <dcterms:modified xsi:type="dcterms:W3CDTF">2010-12-26T14:46:00Z</dcterms:modified>
</cp:coreProperties>
</file>