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4C" w:rsidRPr="006519ED" w:rsidRDefault="00F64F4C">
      <w:pPr>
        <w:rPr>
          <w:rFonts w:ascii="Hand writing Mutlu" w:hAnsi="Hand writing Mutlu"/>
          <w:sz w:val="28"/>
          <w:szCs w:val="28"/>
        </w:rPr>
      </w:pP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26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27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28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29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0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1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2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3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4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5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6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1" o:spid="_x0000_i1037" type="#_x0000_t75" style="width:63.75pt;height:42.75pt;visibility:visible">
            <v:imagedata r:id="rId6" o:title=""/>
          </v:shape>
        </w:pict>
      </w:r>
    </w:p>
    <w:p w:rsidR="00F64F4C" w:rsidRPr="006519ED" w:rsidRDefault="00F64F4C" w:rsidP="0057045C">
      <w:pPr>
        <w:jc w:val="center"/>
        <w:rPr>
          <w:rFonts w:ascii="Hand writing Mutlu" w:hAnsi="Hand writing Mutlu"/>
          <w:sz w:val="28"/>
          <w:szCs w:val="28"/>
        </w:rPr>
      </w:pPr>
      <w:r w:rsidRPr="006519ED">
        <w:rPr>
          <w:rFonts w:ascii="Hand writing Mutlu" w:hAnsi="Hand writing Mutlu"/>
          <w:sz w:val="28"/>
          <w:szCs w:val="28"/>
        </w:rPr>
        <w:t>Şirin Fare 1 düzine peynir aldı.</w:t>
      </w:r>
    </w:p>
    <w:p w:rsidR="00F64F4C" w:rsidRPr="006519ED" w:rsidRDefault="00F64F4C" w:rsidP="0057045C">
      <w:pPr>
        <w:rPr>
          <w:rFonts w:ascii="Hand writing Mutlu" w:hAnsi="Hand writing Mutlu"/>
          <w:sz w:val="28"/>
          <w:szCs w:val="28"/>
        </w:rPr>
      </w:pPr>
      <w:r w:rsidRPr="006519ED">
        <w:rPr>
          <w:rFonts w:ascii="Hand writing Mutlu" w:hAnsi="Hand writing Mutlu"/>
          <w:sz w:val="28"/>
          <w:szCs w:val="28"/>
        </w:rPr>
        <w:t>Şirin Fare kaç tane peynir aldı?.................................</w:t>
      </w:r>
    </w:p>
    <w:p w:rsidR="00F64F4C" w:rsidRPr="006519ED" w:rsidRDefault="00F64F4C" w:rsidP="0057045C">
      <w:pPr>
        <w:rPr>
          <w:rFonts w:ascii="Hand writing Mutlu" w:hAnsi="Hand writing Mutlu"/>
          <w:sz w:val="28"/>
          <w:szCs w:val="28"/>
        </w:rPr>
      </w:pP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8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39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0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1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2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3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4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5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6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7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8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49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0" type="#_x0000_t75" style="width:63.75pt;height:42.75pt;visibility:visible">
            <v:imagedata r:id="rId6" o:title=""/>
          </v:shape>
        </w:pict>
      </w:r>
    </w:p>
    <w:p w:rsidR="00F64F4C" w:rsidRPr="006519ED" w:rsidRDefault="00F64F4C" w:rsidP="0057045C">
      <w:pPr>
        <w:jc w:val="center"/>
        <w:rPr>
          <w:rFonts w:ascii="Hand writing Mutlu" w:hAnsi="Hand writing Mutlu"/>
          <w:b/>
          <w:sz w:val="28"/>
          <w:szCs w:val="28"/>
        </w:rPr>
      </w:pPr>
      <w:r w:rsidRPr="006519ED">
        <w:rPr>
          <w:rFonts w:ascii="Hand writing Mutlu" w:hAnsi="Hand writing Mutlu"/>
          <w:b/>
          <w:sz w:val="28"/>
          <w:szCs w:val="28"/>
        </w:rPr>
        <w:t>Minik Fare</w:t>
      </w:r>
      <w:r w:rsidRPr="006519ED">
        <w:rPr>
          <w:b/>
          <w:sz w:val="28"/>
          <w:szCs w:val="28"/>
        </w:rPr>
        <w:t>’</w:t>
      </w:r>
      <w:r w:rsidRPr="006519ED">
        <w:rPr>
          <w:rFonts w:ascii="Hand writing Mutlu" w:hAnsi="Hand writing Mutlu"/>
          <w:b/>
          <w:sz w:val="28"/>
          <w:szCs w:val="28"/>
        </w:rPr>
        <w:t>de 1 düzine peynir aldı.</w:t>
      </w:r>
    </w:p>
    <w:p w:rsidR="00F64F4C" w:rsidRPr="006519ED" w:rsidRDefault="00F64F4C" w:rsidP="0057045C">
      <w:pPr>
        <w:rPr>
          <w:rFonts w:ascii="Hand writing Mutlu" w:hAnsi="Hand writing Mutlu"/>
          <w:sz w:val="28"/>
          <w:szCs w:val="28"/>
        </w:rPr>
      </w:pPr>
      <w:r w:rsidRPr="006519ED">
        <w:rPr>
          <w:rFonts w:ascii="Hand writing Mutlu" w:hAnsi="Hand writing Mutlu"/>
          <w:sz w:val="28"/>
          <w:szCs w:val="28"/>
        </w:rPr>
        <w:t>Minik  Fare kaç tane peynir aldı?.................................</w:t>
      </w:r>
    </w:p>
    <w:p w:rsidR="00F64F4C" w:rsidRPr="006519ED" w:rsidRDefault="00F64F4C" w:rsidP="0057045C">
      <w:pPr>
        <w:jc w:val="center"/>
        <w:rPr>
          <w:rFonts w:ascii="Hand writing Mutlu" w:hAnsi="Hand writing Mutlu"/>
          <w:sz w:val="28"/>
          <w:szCs w:val="28"/>
        </w:rPr>
      </w:pPr>
      <w:r w:rsidRPr="006519ED">
        <w:rPr>
          <w:rFonts w:ascii="Hand writing Mutlu" w:hAnsi="Hand writing Mutlu"/>
          <w:sz w:val="28"/>
          <w:szCs w:val="28"/>
        </w:rPr>
        <w:t>Şirin Fare ile Minik Fare</w:t>
      </w:r>
      <w:r w:rsidRPr="006519ED">
        <w:rPr>
          <w:sz w:val="28"/>
          <w:szCs w:val="28"/>
        </w:rPr>
        <w:t>’</w:t>
      </w:r>
      <w:r w:rsidRPr="006519ED">
        <w:rPr>
          <w:rFonts w:ascii="Hand writing Mutlu" w:hAnsi="Hand writing Mutlu"/>
          <w:sz w:val="28"/>
          <w:szCs w:val="28"/>
        </w:rPr>
        <w:t>nin 2 düzine peyniri oldu.</w:t>
      </w:r>
    </w:p>
    <w:p w:rsidR="00F64F4C" w:rsidRPr="006519ED" w:rsidRDefault="00F64F4C" w:rsidP="0057045C">
      <w:pPr>
        <w:rPr>
          <w:rFonts w:ascii="Hand writing Mutlu" w:hAnsi="Hand writing Mutlu"/>
          <w:sz w:val="28"/>
          <w:szCs w:val="28"/>
        </w:rPr>
      </w:pPr>
      <w:r w:rsidRPr="006519ED">
        <w:rPr>
          <w:rFonts w:ascii="Hand writing Mutlu" w:hAnsi="Hand writing Mutlu"/>
          <w:sz w:val="28"/>
          <w:szCs w:val="28"/>
        </w:rPr>
        <w:t>Şirin Fare ile Minik Fare</w:t>
      </w:r>
      <w:r w:rsidRPr="006519ED">
        <w:rPr>
          <w:sz w:val="28"/>
          <w:szCs w:val="28"/>
        </w:rPr>
        <w:t>’</w:t>
      </w:r>
      <w:r w:rsidRPr="006519ED">
        <w:rPr>
          <w:rFonts w:ascii="Hand writing Mutlu" w:hAnsi="Hand writing Mutlu"/>
          <w:sz w:val="28"/>
          <w:szCs w:val="28"/>
        </w:rPr>
        <w:t>nin kaç tane peyniri oldu.</w:t>
      </w:r>
    </w:p>
    <w:p w:rsidR="00F64F4C" w:rsidRPr="006519ED" w:rsidRDefault="00F64F4C" w:rsidP="0057045C">
      <w:pPr>
        <w:rPr>
          <w:rFonts w:ascii="Hand writing Mutlu" w:hAnsi="Hand writing Mutlu"/>
          <w:sz w:val="28"/>
          <w:szCs w:val="28"/>
        </w:rPr>
      </w:pP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1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2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3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4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5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6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7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8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59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0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1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2" type="#_x0000_t75" style="width:32.25pt;height:25.5pt;visibility:visible">
            <v:imagedata r:id="rId5" o:title=""/>
          </v:shape>
        </w:pict>
      </w:r>
    </w:p>
    <w:p w:rsidR="00F64F4C" w:rsidRPr="006519ED" w:rsidRDefault="00F64F4C" w:rsidP="0057045C">
      <w:pPr>
        <w:rPr>
          <w:rFonts w:ascii="Hand writing Mutlu" w:hAnsi="Hand writing Mutlu"/>
          <w:sz w:val="28"/>
          <w:szCs w:val="28"/>
        </w:rPr>
      </w:pP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3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4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5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6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7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8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69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70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71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72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73" type="#_x0000_t75" style="width:32.25pt;height:25.5pt;visibility:visible">
            <v:imagedata r:id="rId5" o:title=""/>
          </v:shape>
        </w:pict>
      </w:r>
      <w:r w:rsidRPr="00ED4570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74" type="#_x0000_t75" style="width:32.25pt;height:25.5pt;visibility:visible">
            <v:imagedata r:id="rId5" o:title=""/>
          </v:shape>
        </w:pict>
      </w:r>
    </w:p>
    <w:p w:rsidR="00F64F4C" w:rsidRPr="006519ED" w:rsidRDefault="00F64F4C" w:rsidP="006519ED">
      <w:pPr>
        <w:rPr>
          <w:rFonts w:ascii="Hand writing Mutlu" w:hAnsi="Hand writing Mutlu"/>
          <w:b/>
          <w:sz w:val="28"/>
          <w:szCs w:val="28"/>
        </w:rPr>
      </w:pPr>
      <w:r w:rsidRPr="006519ED">
        <w:rPr>
          <w:rFonts w:ascii="Hand writing Mutlu" w:hAnsi="Hand writing Mutlu"/>
          <w:b/>
          <w:sz w:val="28"/>
          <w:szCs w:val="28"/>
        </w:rPr>
        <w:t>Şirin Fare ile Minik Fare</w:t>
      </w:r>
      <w:r w:rsidRPr="006519ED">
        <w:rPr>
          <w:rFonts w:ascii="Times New Roman" w:hAnsi="Times New Roman"/>
          <w:b/>
          <w:sz w:val="28"/>
          <w:szCs w:val="28"/>
        </w:rPr>
        <w:t>’</w:t>
      </w:r>
      <w:r w:rsidRPr="006519ED">
        <w:rPr>
          <w:rFonts w:ascii="Hand writing Mutlu" w:hAnsi="Hand writing Mutlu"/>
          <w:b/>
          <w:sz w:val="28"/>
          <w:szCs w:val="28"/>
        </w:rPr>
        <w:t>nin 24 tane peyniri oldu. 2 deste peynir 24 tane peynir eder.</w:t>
      </w:r>
    </w:p>
    <w:p w:rsidR="00F64F4C" w:rsidRPr="006519ED" w:rsidRDefault="00F64F4C" w:rsidP="006519ED">
      <w:pPr>
        <w:rPr>
          <w:rFonts w:ascii="Hand writing Mutlu" w:hAnsi="Hand writing Mutlu"/>
          <w:b/>
          <w:sz w:val="28"/>
          <w:szCs w:val="28"/>
        </w:rPr>
      </w:pPr>
      <w:r w:rsidRPr="006519ED">
        <w:rPr>
          <w:rFonts w:ascii="Hand writing Mutlu" w:hAnsi="Hand writing Mutlu"/>
          <w:b/>
          <w:sz w:val="28"/>
          <w:szCs w:val="28"/>
        </w:rPr>
        <w:t xml:space="preserve">3 </w:t>
      </w:r>
      <w:r>
        <w:rPr>
          <w:rFonts w:ascii="Hand writing Mutlu" w:hAnsi="Hand writing Mutlu"/>
          <w:b/>
          <w:sz w:val="28"/>
          <w:szCs w:val="28"/>
        </w:rPr>
        <w:t>düzine</w:t>
      </w:r>
      <w:r w:rsidRPr="006519ED">
        <w:rPr>
          <w:rFonts w:ascii="Hand writing Mutlu" w:hAnsi="Hand writing Mutlu"/>
          <w:b/>
          <w:sz w:val="28"/>
          <w:szCs w:val="28"/>
        </w:rPr>
        <w:t xml:space="preserve"> peynir kaç tane peynir eder?...........................................................</w:t>
      </w:r>
    </w:p>
    <w:p w:rsidR="00F64F4C" w:rsidRPr="006519ED" w:rsidRDefault="00F64F4C" w:rsidP="006519ED">
      <w:pPr>
        <w:rPr>
          <w:rFonts w:ascii="Hand writing Mutlu" w:hAnsi="Hand writing Mutlu"/>
          <w:b/>
          <w:sz w:val="28"/>
          <w:szCs w:val="28"/>
        </w:rPr>
      </w:pPr>
      <w:r w:rsidRPr="006519ED">
        <w:rPr>
          <w:rFonts w:ascii="Hand writing Mutlu" w:hAnsi="Hand writing Mutlu"/>
          <w:b/>
          <w:sz w:val="28"/>
          <w:szCs w:val="28"/>
        </w:rPr>
        <w:t xml:space="preserve">Yarım </w:t>
      </w:r>
      <w:r>
        <w:rPr>
          <w:rFonts w:ascii="Hand writing Mutlu" w:hAnsi="Hand writing Mutlu"/>
          <w:b/>
          <w:sz w:val="28"/>
          <w:szCs w:val="28"/>
        </w:rPr>
        <w:t>düzine</w:t>
      </w:r>
      <w:r w:rsidRPr="006519ED">
        <w:rPr>
          <w:rFonts w:ascii="Hand writing Mutlu" w:hAnsi="Hand writing Mutlu"/>
          <w:b/>
          <w:sz w:val="28"/>
          <w:szCs w:val="28"/>
        </w:rPr>
        <w:t xml:space="preserve"> peynir kaç tane peynir eder?.......................................................</w:t>
      </w:r>
    </w:p>
    <w:p w:rsidR="00F64F4C" w:rsidRDefault="00F64F4C" w:rsidP="00FA70B2">
      <w:pPr>
        <w:jc w:val="center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PROBLEMLER</w:t>
      </w:r>
    </w:p>
    <w:p w:rsidR="00F64F4C" w:rsidRDefault="00F64F4C" w:rsidP="00FA70B2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 w:rsidRPr="00FA70B2">
        <w:rPr>
          <w:rFonts w:ascii="Hand writing Mutlu" w:hAnsi="Hand writing Mutlu"/>
          <w:b/>
          <w:sz w:val="28"/>
          <w:szCs w:val="28"/>
        </w:rPr>
        <w:t>1 düzine peynir 1 deste peynirden kaç peynir fazladır?</w:t>
      </w:r>
    </w:p>
    <w:p w:rsidR="00F64F4C" w:rsidRDefault="00F64F4C" w:rsidP="00FA70B2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7 tane kalemim var. Bir düzine kalemim olabilmesi için kaç kaleme ihtiyacım var?</w:t>
      </w:r>
    </w:p>
    <w:p w:rsidR="00F64F4C" w:rsidRPr="00FA70B2" w:rsidRDefault="00F64F4C" w:rsidP="00FA70B2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2 düzine kitabımın 14 tanesi öykü kitabı, geriye kalanı şiir kitabıdır. Kaç şiir kitabım var?</w:t>
      </w:r>
    </w:p>
    <w:p w:rsidR="00F64F4C" w:rsidRDefault="00F64F4C" w:rsidP="00FD03A6">
      <w:pPr>
        <w:rPr>
          <w:rFonts w:ascii="Comic Sans MS" w:hAnsi="Comic Sans MS"/>
          <w:sz w:val="20"/>
          <w:szCs w:val="20"/>
        </w:rPr>
      </w:pPr>
      <w:hyperlink r:id="rId7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F64F4C" w:rsidRPr="006519ED" w:rsidRDefault="00F64F4C" w:rsidP="00FA70B2">
      <w:pPr>
        <w:rPr>
          <w:rFonts w:ascii="Hand writing Mutlu" w:hAnsi="Hand writing Mutlu"/>
          <w:b/>
          <w:sz w:val="28"/>
          <w:szCs w:val="28"/>
        </w:rPr>
      </w:pPr>
    </w:p>
    <w:p w:rsidR="00F64F4C" w:rsidRPr="006519ED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Pr="00B6387B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Pr="00B6387B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Pr="00B6387B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Pr="00B6387B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Pr="00B6387B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Pr="00B6387B" w:rsidRDefault="00F64F4C" w:rsidP="006519ED">
      <w:pPr>
        <w:rPr>
          <w:rFonts w:ascii="Hand writing Mutlu" w:hAnsi="Hand writing Mutlu"/>
          <w:b/>
          <w:sz w:val="28"/>
          <w:szCs w:val="28"/>
        </w:rPr>
      </w:pPr>
    </w:p>
    <w:p w:rsidR="00F64F4C" w:rsidRDefault="00F64F4C"/>
    <w:sectPr w:rsidR="00F64F4C" w:rsidSect="0057045C">
      <w:pgSz w:w="11906" w:h="16838"/>
      <w:pgMar w:top="284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0744"/>
    <w:multiLevelType w:val="hybridMultilevel"/>
    <w:tmpl w:val="C026E36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45C"/>
    <w:rsid w:val="000F0D30"/>
    <w:rsid w:val="00547CF2"/>
    <w:rsid w:val="0057045C"/>
    <w:rsid w:val="006519ED"/>
    <w:rsid w:val="00651CF2"/>
    <w:rsid w:val="00B044B1"/>
    <w:rsid w:val="00B6387B"/>
    <w:rsid w:val="00DA6D1F"/>
    <w:rsid w:val="00ED4570"/>
    <w:rsid w:val="00F64F4C"/>
    <w:rsid w:val="00FA70B2"/>
    <w:rsid w:val="00FD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7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04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A70B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D03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141</Words>
  <Characters>810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3</cp:revision>
  <dcterms:created xsi:type="dcterms:W3CDTF">2010-10-10T21:42:00Z</dcterms:created>
  <dcterms:modified xsi:type="dcterms:W3CDTF">2010-11-07T16:31:00Z</dcterms:modified>
</cp:coreProperties>
</file>