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2419" w:rsidRPr="008462A7" w:rsidRDefault="00432419" w:rsidP="00C84BF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A6A6A6"/>
        <w:spacing w:line="80" w:lineRule="atLeast"/>
        <w:jc w:val="center"/>
        <w:rPr>
          <w:b/>
          <w:sz w:val="32"/>
          <w:szCs w:val="32"/>
        </w:rPr>
      </w:pPr>
      <w:r w:rsidRPr="008462A7">
        <w:rPr>
          <w:b/>
          <w:sz w:val="32"/>
          <w:szCs w:val="32"/>
        </w:rPr>
        <w:t xml:space="preserve">1999 ÖSS </w:t>
      </w:r>
      <w:r>
        <w:rPr>
          <w:b/>
          <w:sz w:val="32"/>
          <w:szCs w:val="32"/>
        </w:rPr>
        <w:t xml:space="preserve">COĞRAFYA </w:t>
      </w:r>
      <w:r w:rsidRPr="008462A7">
        <w:rPr>
          <w:b/>
          <w:sz w:val="32"/>
          <w:szCs w:val="32"/>
        </w:rPr>
        <w:t>SORULARI (HAZİRAN)</w:t>
      </w:r>
    </w:p>
    <w:p w:rsidR="00432419" w:rsidRPr="003D1D12" w:rsidRDefault="00432419" w:rsidP="003D1D12">
      <w:pPr>
        <w:shd w:val="clear" w:color="auto" w:fill="FFFFFF"/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1</w:t>
      </w:r>
      <w:r w:rsidRPr="003D1D12">
        <w:t>.   Aralarında 1° lik fark bulunan iki paralel arasındaki uzaklık değişmezken, aralarında 1° lik fark bulu</w:t>
      </w:r>
      <w:r w:rsidRPr="003D1D12">
        <w:softHyphen/>
        <w:t>nan iki meridyen arasındaki uzaklık Ekvator'dan kutuplara gidildikçe azalmaktadır.</w:t>
      </w:r>
    </w:p>
    <w:p w:rsidR="00432419" w:rsidRPr="00201941" w:rsidRDefault="00432419" w:rsidP="003D1D12">
      <w:pPr>
        <w:shd w:val="clear" w:color="auto" w:fill="FFFFFF"/>
        <w:spacing w:line="80" w:lineRule="atLeast"/>
        <w:rPr>
          <w:b/>
        </w:rPr>
      </w:pPr>
      <w:r w:rsidRPr="00201941">
        <w:rPr>
          <w:b/>
        </w:rPr>
        <w:t>Meridyenler arasındaki uzaklığın değiş</w:t>
      </w:r>
      <w:r w:rsidRPr="00201941">
        <w:rPr>
          <w:b/>
        </w:rPr>
        <w:softHyphen/>
        <w:t xml:space="preserve">mesi,  aşağıdakilerden </w:t>
      </w:r>
      <w:r w:rsidRPr="00201941">
        <w:rPr>
          <w:b/>
          <w:spacing w:val="11"/>
        </w:rPr>
        <w:t>hangisiyle</w:t>
      </w:r>
      <w:r w:rsidRPr="00201941">
        <w:rPr>
          <w:b/>
        </w:rPr>
        <w:t xml:space="preserve"> açıkla</w:t>
      </w:r>
      <w:r w:rsidRPr="00201941">
        <w:rPr>
          <w:b/>
        </w:rPr>
        <w:softHyphen/>
        <w:t>nabilir?</w:t>
      </w:r>
    </w:p>
    <w:p w:rsidR="00432419" w:rsidRPr="00201941" w:rsidRDefault="00432419" w:rsidP="0015200F">
      <w:pPr>
        <w:pStyle w:val="ListParagraph"/>
        <w:numPr>
          <w:ilvl w:val="0"/>
          <w:numId w:val="102"/>
        </w:numPr>
        <w:shd w:val="clear" w:color="auto" w:fill="FFFFFF"/>
        <w:tabs>
          <w:tab w:val="left" w:pos="142"/>
        </w:tabs>
        <w:spacing w:line="80" w:lineRule="atLeast"/>
        <w:ind w:left="0"/>
        <w:rPr>
          <w:spacing w:val="-7"/>
        </w:rPr>
      </w:pPr>
      <w:r w:rsidRPr="003D1D12">
        <w:t>Yerin kutuplardan bas</w:t>
      </w:r>
      <w:r w:rsidRPr="00201941">
        <w:t>ık olmasıyla</w:t>
      </w:r>
    </w:p>
    <w:p w:rsidR="00432419" w:rsidRPr="00201941" w:rsidRDefault="00432419" w:rsidP="0015200F">
      <w:pPr>
        <w:pStyle w:val="ListParagraph"/>
        <w:numPr>
          <w:ilvl w:val="0"/>
          <w:numId w:val="102"/>
        </w:numPr>
        <w:shd w:val="clear" w:color="auto" w:fill="FFFFFF"/>
        <w:tabs>
          <w:tab w:val="left" w:pos="284"/>
        </w:tabs>
        <w:spacing w:line="80" w:lineRule="atLeast"/>
        <w:ind w:left="0"/>
        <w:rPr>
          <w:spacing w:val="-12"/>
        </w:rPr>
      </w:pPr>
      <w:r w:rsidRPr="003D1D12">
        <w:t>Meridyenlerin kutup noktalar</w:t>
      </w:r>
      <w:r w:rsidRPr="00201941">
        <w:t>ında birleşmesiyle</w:t>
      </w:r>
    </w:p>
    <w:p w:rsidR="00432419" w:rsidRPr="00201941" w:rsidRDefault="00432419" w:rsidP="0015200F">
      <w:pPr>
        <w:pStyle w:val="ListParagraph"/>
        <w:numPr>
          <w:ilvl w:val="0"/>
          <w:numId w:val="102"/>
        </w:numPr>
        <w:shd w:val="clear" w:color="auto" w:fill="FFFFFF"/>
        <w:tabs>
          <w:tab w:val="left" w:pos="284"/>
        </w:tabs>
        <w:spacing w:line="80" w:lineRule="atLeast"/>
        <w:ind w:left="0"/>
        <w:rPr>
          <w:spacing w:val="-13"/>
        </w:rPr>
      </w:pPr>
      <w:r w:rsidRPr="003D1D12">
        <w:t>Meridyen daireleri uzunlu</w:t>
      </w:r>
      <w:r w:rsidRPr="00201941">
        <w:t>ğunun, Ekvator'un uzunluğuna yakın olmasıyla</w:t>
      </w:r>
    </w:p>
    <w:p w:rsidR="00432419" w:rsidRPr="00201941" w:rsidRDefault="00432419" w:rsidP="0015200F">
      <w:pPr>
        <w:pStyle w:val="ListParagraph"/>
        <w:numPr>
          <w:ilvl w:val="0"/>
          <w:numId w:val="102"/>
        </w:numPr>
        <w:shd w:val="clear" w:color="auto" w:fill="FFFFFF"/>
        <w:tabs>
          <w:tab w:val="left" w:pos="284"/>
        </w:tabs>
        <w:spacing w:line="80" w:lineRule="atLeast"/>
        <w:ind w:left="0"/>
        <w:rPr>
          <w:spacing w:val="-19"/>
        </w:rPr>
      </w:pPr>
      <w:r w:rsidRPr="003D1D12">
        <w:t>Ekvator d</w:t>
      </w:r>
      <w:r w:rsidRPr="00201941">
        <w:t>üzlemi ile yörünge düzlemi arasında 23°27' lik açı bulunmasıyla</w:t>
      </w:r>
    </w:p>
    <w:p w:rsidR="00432419" w:rsidRPr="003D1D12" w:rsidRDefault="00432419" w:rsidP="0015200F">
      <w:pPr>
        <w:pStyle w:val="ListParagraph"/>
        <w:numPr>
          <w:ilvl w:val="0"/>
          <w:numId w:val="102"/>
        </w:numPr>
        <w:shd w:val="clear" w:color="auto" w:fill="FFFFFF"/>
        <w:tabs>
          <w:tab w:val="left" w:pos="284"/>
        </w:tabs>
        <w:spacing w:line="80" w:lineRule="atLeast"/>
        <w:ind w:left="0"/>
      </w:pPr>
      <w:r w:rsidRPr="003D1D12">
        <w:t>Birbirini izleyen iki meridyen aras</w:t>
      </w:r>
      <w:r w:rsidRPr="00201941">
        <w:t>ında 4 dakikalık yerel saat farkı olmasıyla</w:t>
      </w:r>
    </w:p>
    <w:p w:rsidR="00432419" w:rsidRPr="003D1D12" w:rsidRDefault="00432419" w:rsidP="003D1D12">
      <w:pPr>
        <w:shd w:val="clear" w:color="auto" w:fill="FFFFFF"/>
        <w:tabs>
          <w:tab w:val="left" w:pos="1050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 xml:space="preserve">2 . </w:t>
      </w:r>
      <w:r w:rsidRPr="003D1D12">
        <w:t>Karalar, Kuzey Yarımküre'nin %39 unu, Güney Yarımküre'nin ise sadece %19 unu kaplar.</w: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>Kuzey Yarımküre’de,</w:t>
      </w:r>
    </w:p>
    <w:p w:rsidR="00432419" w:rsidRPr="003D1D12" w:rsidRDefault="00432419" w:rsidP="0015200F">
      <w:pPr>
        <w:numPr>
          <w:ilvl w:val="0"/>
          <w:numId w:val="1"/>
        </w:numPr>
        <w:shd w:val="clear" w:color="auto" w:fill="FFFFFF"/>
        <w:tabs>
          <w:tab w:val="left" w:pos="1110"/>
        </w:tabs>
        <w:spacing w:line="80" w:lineRule="atLeast"/>
        <w:rPr>
          <w:spacing w:val="-1"/>
        </w:rPr>
      </w:pPr>
      <w:r w:rsidRPr="003D1D12">
        <w:t>Karalar üzerinde yıllık sıcaklık farklarının, Güney Yarımküre'ye göre daha fazla olması</w:t>
      </w:r>
    </w:p>
    <w:p w:rsidR="00432419" w:rsidRPr="003D1D12" w:rsidRDefault="00432419" w:rsidP="0015200F">
      <w:pPr>
        <w:numPr>
          <w:ilvl w:val="0"/>
          <w:numId w:val="1"/>
        </w:numPr>
        <w:shd w:val="clear" w:color="auto" w:fill="FFFFFF"/>
        <w:tabs>
          <w:tab w:val="left" w:pos="1110"/>
        </w:tabs>
        <w:spacing w:line="80" w:lineRule="atLeast"/>
        <w:rPr>
          <w:spacing w:val="-2"/>
          <w:lang w:val="en-US"/>
        </w:rPr>
      </w:pPr>
      <w:r w:rsidRPr="003D1D12">
        <w:t>Dünyanın en yüksek doruğu ile en derin çu</w:t>
      </w:r>
      <w:r w:rsidRPr="003D1D12">
        <w:softHyphen/>
        <w:t>kurunun bulunması</w: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rPr>
          <w:lang w:val="en-US"/>
        </w:rPr>
        <w:t xml:space="preserve">III.   </w:t>
      </w:r>
      <w:r w:rsidRPr="003D1D12">
        <w:t>Sürekli rüzgârların Güney Yarımküre'dekinin tersi yönde sapması</w: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>olgularından hangileri,   karaların yarımkürelere dağılımındaki   bu   farklılığın   bir sonucudur?</w:t>
      </w:r>
    </w:p>
    <w:p w:rsidR="00432419" w:rsidRPr="00201941" w:rsidRDefault="00432419" w:rsidP="0015200F">
      <w:pPr>
        <w:pStyle w:val="ListParagraph"/>
        <w:numPr>
          <w:ilvl w:val="0"/>
          <w:numId w:val="103"/>
        </w:numPr>
        <w:shd w:val="clear" w:color="auto" w:fill="FFFFFF"/>
        <w:tabs>
          <w:tab w:val="left" w:pos="2475"/>
          <w:tab w:val="left" w:pos="4245"/>
        </w:tabs>
        <w:spacing w:line="80" w:lineRule="atLeast"/>
        <w:ind w:left="0"/>
      </w:pPr>
      <w:r w:rsidRPr="003D1D12">
        <w:t>Yaln</w:t>
      </w:r>
      <w:r w:rsidRPr="00201941">
        <w:t>ız I</w:t>
      </w:r>
      <w:r w:rsidRPr="00201941">
        <w:tab/>
      </w:r>
    </w:p>
    <w:p w:rsidR="00432419" w:rsidRPr="00201941" w:rsidRDefault="00432419" w:rsidP="0015200F">
      <w:pPr>
        <w:pStyle w:val="ListParagraph"/>
        <w:numPr>
          <w:ilvl w:val="0"/>
          <w:numId w:val="103"/>
        </w:numPr>
        <w:shd w:val="clear" w:color="auto" w:fill="FFFFFF"/>
        <w:tabs>
          <w:tab w:val="left" w:pos="2475"/>
          <w:tab w:val="left" w:pos="4245"/>
        </w:tabs>
        <w:spacing w:line="80" w:lineRule="atLeast"/>
        <w:ind w:left="0"/>
      </w:pPr>
      <w:r w:rsidRPr="00201941">
        <w:t xml:space="preserve">Yalnız </w:t>
      </w:r>
      <w:r w:rsidRPr="00201941">
        <w:rPr>
          <w:lang w:val="en-US"/>
        </w:rPr>
        <w:t>II</w:t>
      </w:r>
      <w:r w:rsidRPr="00201941">
        <w:rPr>
          <w:lang w:val="en-US"/>
        </w:rPr>
        <w:tab/>
      </w:r>
    </w:p>
    <w:p w:rsidR="00432419" w:rsidRPr="003D1D12" w:rsidRDefault="00432419" w:rsidP="0015200F">
      <w:pPr>
        <w:pStyle w:val="ListParagraph"/>
        <w:numPr>
          <w:ilvl w:val="0"/>
          <w:numId w:val="103"/>
        </w:numPr>
        <w:shd w:val="clear" w:color="auto" w:fill="FFFFFF"/>
        <w:tabs>
          <w:tab w:val="left" w:pos="2475"/>
          <w:tab w:val="left" w:pos="4245"/>
        </w:tabs>
        <w:spacing w:line="80" w:lineRule="atLeast"/>
        <w:ind w:left="0"/>
      </w:pPr>
      <w:r w:rsidRPr="00201941">
        <w:t xml:space="preserve">I ve </w:t>
      </w:r>
      <w:r w:rsidRPr="00201941">
        <w:rPr>
          <w:lang w:val="en-US"/>
        </w:rPr>
        <w:t>III</w:t>
      </w:r>
    </w:p>
    <w:p w:rsidR="00432419" w:rsidRPr="00201941" w:rsidRDefault="00432419" w:rsidP="0015200F">
      <w:pPr>
        <w:pStyle w:val="ListParagraph"/>
        <w:numPr>
          <w:ilvl w:val="0"/>
          <w:numId w:val="103"/>
        </w:numPr>
        <w:shd w:val="clear" w:color="auto" w:fill="FFFFFF"/>
        <w:tabs>
          <w:tab w:val="left" w:pos="3195"/>
        </w:tabs>
        <w:spacing w:line="80" w:lineRule="atLeast"/>
        <w:ind w:left="0"/>
        <w:rPr>
          <w:lang w:val="en-US"/>
        </w:rPr>
      </w:pPr>
      <w:r w:rsidRPr="00201941">
        <w:rPr>
          <w:lang w:val="en-US"/>
        </w:rPr>
        <w:t xml:space="preserve">II </w:t>
      </w:r>
      <w:r w:rsidRPr="003D1D12">
        <w:t xml:space="preserve">ve </w:t>
      </w:r>
      <w:r w:rsidRPr="00201941">
        <w:rPr>
          <w:lang w:val="en-US"/>
        </w:rPr>
        <w:t>III</w:t>
      </w:r>
      <w:r w:rsidRPr="00201941">
        <w:rPr>
          <w:lang w:val="en-US"/>
        </w:rPr>
        <w:tab/>
      </w:r>
    </w:p>
    <w:p w:rsidR="00432419" w:rsidRPr="003D1D12" w:rsidRDefault="00432419" w:rsidP="0015200F">
      <w:pPr>
        <w:pStyle w:val="ListParagraph"/>
        <w:numPr>
          <w:ilvl w:val="0"/>
          <w:numId w:val="103"/>
        </w:numPr>
        <w:shd w:val="clear" w:color="auto" w:fill="FFFFFF"/>
        <w:tabs>
          <w:tab w:val="left" w:pos="3195"/>
        </w:tabs>
        <w:spacing w:line="80" w:lineRule="atLeast"/>
        <w:ind w:left="0"/>
      </w:pPr>
      <w:r w:rsidRPr="003D1D12">
        <w:t xml:space="preserve">I, </w:t>
      </w:r>
      <w:r w:rsidRPr="00201941">
        <w:rPr>
          <w:lang w:val="en-US"/>
        </w:rPr>
        <w:t xml:space="preserve">II </w:t>
      </w:r>
      <w:r w:rsidRPr="003D1D12">
        <w:t xml:space="preserve">ve </w:t>
      </w:r>
      <w:r w:rsidRPr="00201941">
        <w:rPr>
          <w:lang w:val="en-US"/>
        </w:rPr>
        <w:t>III</w:t>
      </w:r>
    </w:p>
    <w:p w:rsidR="00432419" w:rsidRPr="003D1D12" w:rsidRDefault="00432419" w:rsidP="003D1D12">
      <w:pPr>
        <w:shd w:val="clear" w:color="auto" w:fill="FFFFFF"/>
        <w:tabs>
          <w:tab w:val="left" w:pos="3195"/>
        </w:tabs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  <w:r>
        <w:t>3. Aşağıdaki</w:t>
      </w:r>
      <w:r w:rsidRPr="003D1D12">
        <w:t xml:space="preserve"> hari</w:t>
      </w:r>
      <w:r>
        <w:t>t</w:t>
      </w:r>
      <w:r w:rsidRPr="003D1D12">
        <w:t>ada. Kuzey Yarımküre'de, deniz yüzeyindeki bir bölgede ölçülen basınç değerleri, eşbasınç eğrileri ile gö</w:t>
      </w:r>
      <w:r>
        <w:t>steril</w:t>
      </w:r>
      <w:r w:rsidRPr="003D1D12">
        <w:t>miştir.</w:t>
      </w:r>
    </w:p>
    <w:p w:rsidR="00432419" w:rsidRPr="003D1D12" w:rsidRDefault="00432419" w:rsidP="003D1D12">
      <w:pPr>
        <w:spacing w:line="80" w:lineRule="atLeast"/>
        <w:ind w:right="450"/>
      </w:pPr>
      <w:r w:rsidRPr="00186D18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" o:spid="_x0000_i1025" type="#_x0000_t75" style="width:237.75pt;height:187.5pt;visibility:visible">
            <v:imagedata r:id="rId7" o:title="" croptop="1285f"/>
          </v:shape>
        </w:pict>
      </w:r>
    </w:p>
    <w:p w:rsidR="00432419" w:rsidRPr="003D1D12" w:rsidRDefault="00432419" w:rsidP="003D1D12">
      <w:pPr>
        <w:shd w:val="clear" w:color="auto" w:fill="FFFFFF"/>
        <w:spacing w:line="80" w:lineRule="atLeast"/>
        <w:jc w:val="both"/>
      </w:pPr>
      <w:r w:rsidRPr="003D1D12">
        <w:rPr>
          <w:b/>
          <w:bCs/>
        </w:rPr>
        <w:t xml:space="preserve">Bu haritadan, ölçümün yapıldığı zamanla ilgili olarak aşağıdaki bilgilerden hangisi elde </w:t>
      </w:r>
      <w:r w:rsidRPr="003D1D12">
        <w:rPr>
          <w:b/>
          <w:bCs/>
          <w:u w:val="single"/>
        </w:rPr>
        <w:t>edilemez</w:t>
      </w:r>
      <w:r w:rsidRPr="003D1D12">
        <w:rPr>
          <w:b/>
          <w:bCs/>
        </w:rPr>
        <w:t>?</w:t>
      </w:r>
    </w:p>
    <w:p w:rsidR="00432419" w:rsidRPr="00201941" w:rsidRDefault="00432419" w:rsidP="0015200F">
      <w:pPr>
        <w:pStyle w:val="ListParagraph"/>
        <w:numPr>
          <w:ilvl w:val="0"/>
          <w:numId w:val="104"/>
        </w:numPr>
        <w:shd w:val="clear" w:color="auto" w:fill="FFFFFF"/>
        <w:tabs>
          <w:tab w:val="left" w:pos="1050"/>
        </w:tabs>
        <w:spacing w:line="80" w:lineRule="atLeast"/>
        <w:ind w:left="0"/>
        <w:rPr>
          <w:bCs/>
          <w:spacing w:val="-13"/>
        </w:rPr>
      </w:pPr>
      <w:r w:rsidRPr="00201941">
        <w:t>Bölgenin hangi kesimlerinin yüksek ya da alçak basınç etkisinde bulunduğu</w:t>
      </w:r>
    </w:p>
    <w:p w:rsidR="00432419" w:rsidRPr="00201941" w:rsidRDefault="00432419" w:rsidP="0015200F">
      <w:pPr>
        <w:pStyle w:val="ListParagraph"/>
        <w:numPr>
          <w:ilvl w:val="0"/>
          <w:numId w:val="104"/>
        </w:numPr>
        <w:shd w:val="clear" w:color="auto" w:fill="FFFFFF"/>
        <w:tabs>
          <w:tab w:val="left" w:pos="1050"/>
        </w:tabs>
        <w:spacing w:line="80" w:lineRule="atLeast"/>
        <w:ind w:left="0"/>
        <w:rPr>
          <w:spacing w:val="-12"/>
        </w:rPr>
      </w:pPr>
      <w:r w:rsidRPr="00201941">
        <w:t>Bölgedeki en yüksek basıncın hangi değerler arasında olabileceği</w:t>
      </w:r>
    </w:p>
    <w:p w:rsidR="00432419" w:rsidRPr="00201941" w:rsidRDefault="00432419" w:rsidP="0015200F">
      <w:pPr>
        <w:pStyle w:val="ListParagraph"/>
        <w:numPr>
          <w:ilvl w:val="0"/>
          <w:numId w:val="104"/>
        </w:numPr>
        <w:shd w:val="clear" w:color="auto" w:fill="FFFFFF"/>
        <w:tabs>
          <w:tab w:val="left" w:pos="1050"/>
        </w:tabs>
        <w:spacing w:line="80" w:lineRule="atLeast"/>
        <w:ind w:left="0"/>
        <w:rPr>
          <w:spacing w:val="-13"/>
        </w:rPr>
      </w:pPr>
      <w:r w:rsidRPr="00201941">
        <w:t>Bölgedeki basınç merkezlerinin sayısı</w:t>
      </w:r>
    </w:p>
    <w:p w:rsidR="00432419" w:rsidRPr="00201941" w:rsidRDefault="00432419" w:rsidP="0015200F">
      <w:pPr>
        <w:pStyle w:val="ListParagraph"/>
        <w:numPr>
          <w:ilvl w:val="0"/>
          <w:numId w:val="104"/>
        </w:numPr>
        <w:shd w:val="clear" w:color="auto" w:fill="FFFFFF"/>
        <w:tabs>
          <w:tab w:val="left" w:pos="1050"/>
        </w:tabs>
        <w:spacing w:line="80" w:lineRule="atLeast"/>
        <w:ind w:left="0"/>
        <w:rPr>
          <w:spacing w:val="-19"/>
        </w:rPr>
      </w:pPr>
      <w:r w:rsidRPr="00201941">
        <w:rPr>
          <w:spacing w:val="-1"/>
        </w:rPr>
        <w:t xml:space="preserve">Bölgede en şiddetli rüzgârın hangi yönden </w:t>
      </w:r>
      <w:r w:rsidRPr="00201941">
        <w:t>eseceği</w:t>
      </w:r>
    </w:p>
    <w:p w:rsidR="00432419" w:rsidRPr="00201941" w:rsidRDefault="00432419" w:rsidP="0015200F">
      <w:pPr>
        <w:pStyle w:val="ListParagraph"/>
        <w:numPr>
          <w:ilvl w:val="0"/>
          <w:numId w:val="104"/>
        </w:numPr>
        <w:shd w:val="clear" w:color="auto" w:fill="FFFFFF"/>
        <w:tabs>
          <w:tab w:val="left" w:pos="1050"/>
        </w:tabs>
        <w:spacing w:line="80" w:lineRule="atLeast"/>
        <w:ind w:left="0"/>
      </w:pPr>
      <w:r w:rsidRPr="00201941">
        <w:t>Basınç merkezlerindeki sıcaklık değerleri</w:t>
      </w:r>
    </w:p>
    <w:p w:rsidR="00432419" w:rsidRPr="003D1D12" w:rsidRDefault="00432419" w:rsidP="003D1D12">
      <w:pPr>
        <w:shd w:val="clear" w:color="auto" w:fill="FFFFFF"/>
        <w:tabs>
          <w:tab w:val="left" w:pos="1050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tabs>
          <w:tab w:val="left" w:pos="1050"/>
        </w:tabs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  <w:ind w:right="345"/>
        <w:jc w:val="both"/>
      </w:pPr>
    </w:p>
    <w:p w:rsidR="00432419" w:rsidRDefault="00432419" w:rsidP="003D1D12">
      <w:pPr>
        <w:shd w:val="clear" w:color="auto" w:fill="FFFFFF"/>
        <w:spacing w:line="80" w:lineRule="atLeast"/>
        <w:ind w:right="345"/>
        <w:jc w:val="both"/>
      </w:pPr>
    </w:p>
    <w:p w:rsidR="00432419" w:rsidRDefault="00432419" w:rsidP="003D1D12">
      <w:pPr>
        <w:shd w:val="clear" w:color="auto" w:fill="FFFFFF"/>
        <w:spacing w:line="80" w:lineRule="atLeast"/>
        <w:ind w:right="345"/>
        <w:jc w:val="both"/>
      </w:pPr>
    </w:p>
    <w:p w:rsidR="00432419" w:rsidRDefault="00432419" w:rsidP="003D1D12">
      <w:pPr>
        <w:shd w:val="clear" w:color="auto" w:fill="FFFFFF"/>
        <w:spacing w:line="80" w:lineRule="atLeast"/>
        <w:ind w:right="345"/>
        <w:jc w:val="both"/>
      </w:pPr>
    </w:p>
    <w:p w:rsidR="00432419" w:rsidRDefault="00432419" w:rsidP="003D1D12">
      <w:pPr>
        <w:shd w:val="clear" w:color="auto" w:fill="FFFFFF"/>
        <w:spacing w:line="80" w:lineRule="atLeast"/>
        <w:ind w:right="345"/>
        <w:jc w:val="both"/>
      </w:pPr>
    </w:p>
    <w:p w:rsidR="00432419" w:rsidRDefault="00432419" w:rsidP="003D1D12">
      <w:pPr>
        <w:shd w:val="clear" w:color="auto" w:fill="FFFFFF"/>
        <w:spacing w:line="80" w:lineRule="atLeast"/>
        <w:ind w:right="345"/>
        <w:jc w:val="both"/>
      </w:pPr>
    </w:p>
    <w:p w:rsidR="00432419" w:rsidRDefault="00432419" w:rsidP="003D1D12">
      <w:pPr>
        <w:shd w:val="clear" w:color="auto" w:fill="FFFFFF"/>
        <w:spacing w:line="80" w:lineRule="atLeast"/>
        <w:ind w:right="345"/>
        <w:jc w:val="both"/>
      </w:pPr>
    </w:p>
    <w:p w:rsidR="00432419" w:rsidRDefault="00432419" w:rsidP="003D1D12">
      <w:pPr>
        <w:shd w:val="clear" w:color="auto" w:fill="FFFFFF"/>
        <w:spacing w:line="80" w:lineRule="atLeast"/>
        <w:ind w:right="345"/>
        <w:jc w:val="both"/>
      </w:pPr>
    </w:p>
    <w:p w:rsidR="00432419" w:rsidRDefault="00432419" w:rsidP="003D1D12">
      <w:pPr>
        <w:shd w:val="clear" w:color="auto" w:fill="FFFFFF"/>
        <w:spacing w:line="80" w:lineRule="atLeast"/>
        <w:ind w:right="345"/>
        <w:jc w:val="both"/>
      </w:pPr>
    </w:p>
    <w:p w:rsidR="00432419" w:rsidRDefault="00432419" w:rsidP="003D1D12">
      <w:pPr>
        <w:shd w:val="clear" w:color="auto" w:fill="FFFFFF"/>
        <w:spacing w:line="80" w:lineRule="atLeast"/>
        <w:ind w:right="345"/>
        <w:jc w:val="both"/>
      </w:pPr>
    </w:p>
    <w:p w:rsidR="00432419" w:rsidRDefault="00432419" w:rsidP="003D1D12">
      <w:pPr>
        <w:shd w:val="clear" w:color="auto" w:fill="FFFFFF"/>
        <w:spacing w:line="80" w:lineRule="atLeast"/>
        <w:ind w:right="345"/>
        <w:jc w:val="both"/>
      </w:pPr>
    </w:p>
    <w:p w:rsidR="00432419" w:rsidRDefault="00432419" w:rsidP="003D1D12">
      <w:pPr>
        <w:shd w:val="clear" w:color="auto" w:fill="FFFFFF"/>
        <w:spacing w:line="80" w:lineRule="atLeast"/>
        <w:ind w:right="345"/>
        <w:jc w:val="both"/>
      </w:pPr>
    </w:p>
    <w:p w:rsidR="00432419" w:rsidRDefault="00432419" w:rsidP="003D1D12">
      <w:pPr>
        <w:shd w:val="clear" w:color="auto" w:fill="FFFFFF"/>
        <w:spacing w:line="80" w:lineRule="atLeast"/>
        <w:ind w:right="345"/>
        <w:jc w:val="both"/>
      </w:pPr>
    </w:p>
    <w:p w:rsidR="00432419" w:rsidRDefault="00432419" w:rsidP="003D1D12">
      <w:pPr>
        <w:shd w:val="clear" w:color="auto" w:fill="FFFFFF"/>
        <w:spacing w:line="80" w:lineRule="atLeast"/>
        <w:ind w:right="345"/>
        <w:jc w:val="both"/>
      </w:pPr>
    </w:p>
    <w:p w:rsidR="00432419" w:rsidRDefault="00432419" w:rsidP="003D1D12">
      <w:pPr>
        <w:shd w:val="clear" w:color="auto" w:fill="FFFFFF"/>
        <w:spacing w:line="80" w:lineRule="atLeast"/>
        <w:ind w:right="345"/>
        <w:jc w:val="both"/>
      </w:pPr>
    </w:p>
    <w:p w:rsidR="00432419" w:rsidRDefault="00432419" w:rsidP="003D1D12">
      <w:pPr>
        <w:shd w:val="clear" w:color="auto" w:fill="FFFFFF"/>
        <w:spacing w:line="80" w:lineRule="atLeast"/>
        <w:ind w:right="345"/>
        <w:jc w:val="both"/>
      </w:pPr>
    </w:p>
    <w:p w:rsidR="00432419" w:rsidRDefault="00432419" w:rsidP="003D1D12">
      <w:pPr>
        <w:shd w:val="clear" w:color="auto" w:fill="FFFFFF"/>
        <w:spacing w:line="80" w:lineRule="atLeast"/>
        <w:ind w:right="345"/>
        <w:jc w:val="both"/>
      </w:pPr>
    </w:p>
    <w:p w:rsidR="00432419" w:rsidRPr="003D1D12" w:rsidRDefault="00432419" w:rsidP="003D1D12">
      <w:pPr>
        <w:shd w:val="clear" w:color="auto" w:fill="FFFFFF"/>
        <w:spacing w:line="80" w:lineRule="atLeast"/>
        <w:ind w:right="345"/>
        <w:jc w:val="both"/>
      </w:pPr>
      <w:r>
        <w:t>4</w:t>
      </w:r>
      <w:r w:rsidRPr="003D1D12">
        <w:t>. Aşağıdaki haritada gösterilen M noktasında yıl</w:t>
      </w:r>
      <w:r w:rsidRPr="003D1D12">
        <w:softHyphen/>
        <w:t xml:space="preserve">lık sıcaklık ortalaması </w:t>
      </w:r>
      <w:smartTag w:uri="urn:schemas-microsoft-com:office:smarttags" w:element="metricconverter">
        <w:smartTagPr>
          <w:attr w:name="ProductID" w:val="17°C"/>
        </w:smartTagPr>
        <w:r w:rsidRPr="003D1D12">
          <w:t>17°C</w:t>
        </w:r>
      </w:smartTag>
      <w:r w:rsidRPr="003D1D12">
        <w:t xml:space="preserve">, N noktasında 9*C; P noktasında </w:t>
      </w:r>
      <w:smartTag w:uri="urn:schemas-microsoft-com:office:smarttags" w:element="metricconverter">
        <w:smartTagPr>
          <w:attr w:name="ProductID" w:val="18°C"/>
        </w:smartTagPr>
        <w:r w:rsidRPr="003D1D12">
          <w:t>18°C</w:t>
        </w:r>
      </w:smartTag>
      <w:r w:rsidRPr="003D1D12">
        <w:t xml:space="preserve">, R noktasında </w:t>
      </w:r>
      <w:smartTag w:uri="urn:schemas-microsoft-com:office:smarttags" w:element="metricconverter">
        <w:smartTagPr>
          <w:attr w:name="ProductID" w:val="15°C"/>
        </w:smartTagPr>
        <w:r w:rsidRPr="003D1D12">
          <w:t>15°C</w:t>
        </w:r>
      </w:smartTag>
      <w:r w:rsidRPr="003D1D12">
        <w:t xml:space="preserve"> dir.</w:t>
      </w:r>
    </w:p>
    <w:p w:rsidR="00432419" w:rsidRPr="003D1D12" w:rsidRDefault="00432419" w:rsidP="003D1D12">
      <w:pPr>
        <w:spacing w:line="80" w:lineRule="atLeast"/>
      </w:pPr>
      <w:r w:rsidRPr="00186D18">
        <w:rPr>
          <w:noProof/>
        </w:rPr>
        <w:pict>
          <v:shape id="Resim 2" o:spid="_x0000_i1026" type="#_x0000_t75" style="width:330pt;height:147.75pt;visibility:visible">
            <v:imagedata r:id="rId8" o:title=""/>
          </v:shape>
        </w:pic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>Bu noktalardan  M  ile N,  P ile R arasın</w:t>
      </w:r>
      <w:r w:rsidRPr="003D1D12">
        <w:softHyphen/>
        <w:t>daki   yıllık   ortalama   sıcaklık  farkını  oluş</w:t>
      </w:r>
      <w:r w:rsidRPr="003D1D12">
        <w:softHyphen/>
        <w:t xml:space="preserve">turan  </w:t>
      </w:r>
      <w:r w:rsidRPr="003D1D12">
        <w:rPr>
          <w:u w:val="single"/>
        </w:rPr>
        <w:t>başlıca   etkenler</w:t>
      </w:r>
      <w:r w:rsidRPr="003D1D12">
        <w:t xml:space="preserve">   aşağıdakilerin hangisinde   birlikte   verilmiştir?</w:t>
      </w:r>
    </w:p>
    <w:p w:rsidR="00432419" w:rsidRPr="00201941" w:rsidRDefault="00432419" w:rsidP="003D1D12">
      <w:pPr>
        <w:shd w:val="clear" w:color="auto" w:fill="FFFFFF"/>
        <w:tabs>
          <w:tab w:val="left" w:pos="2880"/>
        </w:tabs>
        <w:spacing w:line="80" w:lineRule="atLeast"/>
      </w:pPr>
      <w:r>
        <w:t xml:space="preserve">     </w:t>
      </w:r>
      <w:r w:rsidRPr="00201941">
        <w:t xml:space="preserve">M-N                   </w:t>
      </w:r>
      <w:r>
        <w:tab/>
      </w:r>
      <w:r w:rsidRPr="00201941">
        <w:t>P-R</w:t>
      </w:r>
    </w:p>
    <w:p w:rsidR="00432419" w:rsidRPr="003D1D12" w:rsidRDefault="00432419" w:rsidP="0015200F">
      <w:pPr>
        <w:numPr>
          <w:ilvl w:val="0"/>
          <w:numId w:val="2"/>
        </w:numPr>
        <w:shd w:val="clear" w:color="auto" w:fill="FFFFFF"/>
        <w:tabs>
          <w:tab w:val="left" w:pos="1020"/>
          <w:tab w:val="left" w:pos="2625"/>
        </w:tabs>
        <w:spacing w:line="80" w:lineRule="atLeast"/>
        <w:rPr>
          <w:spacing w:val="-13"/>
        </w:rPr>
      </w:pPr>
      <w:r w:rsidRPr="003D1D12">
        <w:rPr>
          <w:spacing w:val="-11"/>
        </w:rPr>
        <w:t>Bakı</w:t>
      </w:r>
      <w:r w:rsidRPr="003D1D12">
        <w:tab/>
      </w:r>
      <w:r>
        <w:tab/>
      </w:r>
      <w:r w:rsidRPr="003D1D12">
        <w:rPr>
          <w:spacing w:val="-8"/>
        </w:rPr>
        <w:t>Enlem</w:t>
      </w:r>
    </w:p>
    <w:p w:rsidR="00432419" w:rsidRPr="003D1D12" w:rsidRDefault="00432419" w:rsidP="0015200F">
      <w:pPr>
        <w:numPr>
          <w:ilvl w:val="0"/>
          <w:numId w:val="2"/>
        </w:numPr>
        <w:shd w:val="clear" w:color="auto" w:fill="FFFFFF"/>
        <w:tabs>
          <w:tab w:val="left" w:pos="1020"/>
          <w:tab w:val="left" w:pos="2625"/>
        </w:tabs>
        <w:spacing w:line="80" w:lineRule="atLeast"/>
        <w:rPr>
          <w:spacing w:val="-13"/>
        </w:rPr>
      </w:pPr>
      <w:r w:rsidRPr="003D1D12">
        <w:t>Bitki örtüsü</w:t>
      </w:r>
      <w:r w:rsidRPr="003D1D12">
        <w:tab/>
        <w:t>Yükselti</w:t>
      </w:r>
    </w:p>
    <w:p w:rsidR="00432419" w:rsidRPr="003D1D12" w:rsidRDefault="00432419" w:rsidP="0015200F">
      <w:pPr>
        <w:numPr>
          <w:ilvl w:val="0"/>
          <w:numId w:val="2"/>
        </w:numPr>
        <w:shd w:val="clear" w:color="auto" w:fill="FFFFFF"/>
        <w:tabs>
          <w:tab w:val="left" w:pos="1020"/>
          <w:tab w:val="left" w:pos="2625"/>
        </w:tabs>
        <w:spacing w:line="80" w:lineRule="atLeast"/>
        <w:rPr>
          <w:spacing w:val="-20"/>
        </w:rPr>
      </w:pPr>
      <w:r w:rsidRPr="003D1D12">
        <w:t>Yükselti</w:t>
      </w:r>
      <w:r w:rsidRPr="003D1D12">
        <w:tab/>
      </w:r>
      <w:r w:rsidRPr="003D1D12">
        <w:rPr>
          <w:spacing w:val="-8"/>
        </w:rPr>
        <w:t>Enlem</w:t>
      </w:r>
    </w:p>
    <w:p w:rsidR="00432419" w:rsidRPr="003D1D12" w:rsidRDefault="00432419" w:rsidP="0015200F">
      <w:pPr>
        <w:numPr>
          <w:ilvl w:val="0"/>
          <w:numId w:val="2"/>
        </w:numPr>
        <w:shd w:val="clear" w:color="auto" w:fill="FFFFFF"/>
        <w:tabs>
          <w:tab w:val="left" w:pos="1020"/>
          <w:tab w:val="left" w:pos="2625"/>
        </w:tabs>
        <w:spacing w:line="80" w:lineRule="atLeast"/>
        <w:rPr>
          <w:spacing w:val="-20"/>
        </w:rPr>
      </w:pPr>
      <w:r w:rsidRPr="003D1D12">
        <w:t>Yükselti</w:t>
      </w:r>
      <w:r w:rsidRPr="003D1D12">
        <w:tab/>
      </w:r>
      <w:r w:rsidRPr="003D1D12">
        <w:rPr>
          <w:spacing w:val="-9"/>
        </w:rPr>
        <w:t>Bakı</w:t>
      </w:r>
    </w:p>
    <w:p w:rsidR="00432419" w:rsidRPr="003D1D12" w:rsidRDefault="00432419" w:rsidP="0015200F">
      <w:pPr>
        <w:pStyle w:val="ListParagraph"/>
        <w:numPr>
          <w:ilvl w:val="0"/>
          <w:numId w:val="2"/>
        </w:numPr>
        <w:shd w:val="clear" w:color="auto" w:fill="FFFFFF"/>
        <w:tabs>
          <w:tab w:val="left" w:pos="1020"/>
          <w:tab w:val="left" w:pos="2625"/>
        </w:tabs>
        <w:spacing w:line="80" w:lineRule="atLeast"/>
        <w:ind w:left="0"/>
      </w:pPr>
      <w:r w:rsidRPr="00201941">
        <w:rPr>
          <w:spacing w:val="-10"/>
        </w:rPr>
        <w:t>Enlem</w:t>
      </w:r>
      <w:r w:rsidRPr="003D1D12">
        <w:tab/>
      </w:r>
      <w:r>
        <w:tab/>
      </w:r>
      <w:r w:rsidRPr="003D1D12">
        <w:t xml:space="preserve">Bitki </w:t>
      </w:r>
      <w:r w:rsidRPr="00201941">
        <w:t>örtüsü</w:t>
      </w:r>
    </w:p>
    <w:p w:rsidR="00432419" w:rsidRPr="003D1D12" w:rsidRDefault="00432419" w:rsidP="003D1D12">
      <w:pPr>
        <w:shd w:val="clear" w:color="auto" w:fill="FFFFFF"/>
        <w:tabs>
          <w:tab w:val="left" w:pos="1020"/>
          <w:tab w:val="left" w:pos="2625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tabs>
          <w:tab w:val="left" w:pos="1020"/>
          <w:tab w:val="left" w:pos="2625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5 .</w:t>
      </w:r>
      <w:r w:rsidRPr="003D1D12">
        <w:t>Aşağıdaki haritada bir yöredeki akarsular göste</w:t>
      </w:r>
      <w:r w:rsidRPr="003D1D12">
        <w:softHyphen/>
        <w:t>rilmiştir.</w:t>
      </w:r>
    </w:p>
    <w:p w:rsidR="00432419" w:rsidRPr="003D1D12" w:rsidRDefault="00432419" w:rsidP="003D1D12">
      <w:pPr>
        <w:spacing w:line="80" w:lineRule="atLeast"/>
        <w:ind w:right="1125"/>
      </w:pPr>
      <w:r w:rsidRPr="00186D18">
        <w:rPr>
          <w:noProof/>
        </w:rPr>
        <w:pict>
          <v:shape id="Resim 3" o:spid="_x0000_i1027" type="#_x0000_t75" style="width:202.5pt;height:210pt;visibility:visible">
            <v:imagedata r:id="rId9" o:title=""/>
          </v:shape>
        </w:pic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>Bu  haritada,  yöre  ile  ilgili   aşağıdaki   yo</w:t>
      </w:r>
      <w:r w:rsidRPr="003D1D12">
        <w:softHyphen/>
        <w:t xml:space="preserve">rumlardan   hangisini   doğrulayacak   bilgi </w:t>
      </w:r>
      <w:r w:rsidRPr="003D1D12">
        <w:rPr>
          <w:u w:val="single"/>
        </w:rPr>
        <w:t>yoktur</w:t>
      </w:r>
      <w:r w:rsidRPr="003D1D12">
        <w:t>?</w:t>
      </w:r>
    </w:p>
    <w:p w:rsidR="00432419" w:rsidRPr="003D1D12" w:rsidRDefault="00432419" w:rsidP="0015200F">
      <w:pPr>
        <w:numPr>
          <w:ilvl w:val="0"/>
          <w:numId w:val="3"/>
        </w:numPr>
        <w:shd w:val="clear" w:color="auto" w:fill="FFFFFF"/>
        <w:tabs>
          <w:tab w:val="left" w:pos="1035"/>
        </w:tabs>
        <w:spacing w:line="80" w:lineRule="atLeast"/>
        <w:rPr>
          <w:spacing w:val="-7"/>
        </w:rPr>
      </w:pPr>
      <w:r w:rsidRPr="003D1D12">
        <w:t>Akarsularda menderes oluşmamıştır.</w:t>
      </w:r>
    </w:p>
    <w:p w:rsidR="00432419" w:rsidRPr="003D1D12" w:rsidRDefault="00432419" w:rsidP="0015200F">
      <w:pPr>
        <w:numPr>
          <w:ilvl w:val="0"/>
          <w:numId w:val="3"/>
        </w:numPr>
        <w:shd w:val="clear" w:color="auto" w:fill="FFFFFF"/>
        <w:tabs>
          <w:tab w:val="left" w:pos="1035"/>
        </w:tabs>
        <w:spacing w:line="80" w:lineRule="atLeast"/>
        <w:rPr>
          <w:spacing w:val="-12"/>
        </w:rPr>
      </w:pPr>
      <w:r w:rsidRPr="003D1D12">
        <w:t>Akarsuların taşıdığı su miktarları birbirinden çok farklıdır.</w:t>
      </w:r>
    </w:p>
    <w:p w:rsidR="00432419" w:rsidRPr="003D1D12" w:rsidRDefault="00432419" w:rsidP="0015200F">
      <w:pPr>
        <w:numPr>
          <w:ilvl w:val="0"/>
          <w:numId w:val="3"/>
        </w:numPr>
        <w:shd w:val="clear" w:color="auto" w:fill="FFFFFF"/>
        <w:tabs>
          <w:tab w:val="left" w:pos="1035"/>
        </w:tabs>
        <w:spacing w:line="80" w:lineRule="atLeast"/>
        <w:rPr>
          <w:spacing w:val="-13"/>
        </w:rPr>
      </w:pPr>
      <w:r w:rsidRPr="003D1D12">
        <w:t>Kıyıları fazla girintili çıkıntılı değildir.</w:t>
      </w:r>
    </w:p>
    <w:p w:rsidR="00432419" w:rsidRDefault="00432419" w:rsidP="0015200F">
      <w:pPr>
        <w:numPr>
          <w:ilvl w:val="0"/>
          <w:numId w:val="3"/>
        </w:numPr>
        <w:shd w:val="clear" w:color="auto" w:fill="FFFFFF"/>
        <w:tabs>
          <w:tab w:val="left" w:pos="1035"/>
        </w:tabs>
        <w:spacing w:line="80" w:lineRule="atLeast"/>
        <w:rPr>
          <w:spacing w:val="-19"/>
        </w:rPr>
      </w:pPr>
      <w:r w:rsidRPr="003D1D12">
        <w:t xml:space="preserve">Akarsuların boyları </w:t>
      </w:r>
      <w:smartTag w:uri="urn:schemas-microsoft-com:office:smarttags" w:element="metricconverter">
        <w:smartTagPr>
          <w:attr w:name="ProductID" w:val="15 km"/>
        </w:smartTagPr>
        <w:r w:rsidRPr="003D1D12">
          <w:t>15 km</w:t>
        </w:r>
      </w:smartTag>
      <w:r w:rsidRPr="003D1D12">
        <w:t xml:space="preserve"> den uzundur.</w:t>
      </w:r>
    </w:p>
    <w:p w:rsidR="00432419" w:rsidRPr="00201941" w:rsidRDefault="00432419" w:rsidP="0015200F">
      <w:pPr>
        <w:numPr>
          <w:ilvl w:val="0"/>
          <w:numId w:val="3"/>
        </w:numPr>
        <w:shd w:val="clear" w:color="auto" w:fill="FFFFFF"/>
        <w:tabs>
          <w:tab w:val="left" w:pos="1035"/>
        </w:tabs>
        <w:spacing w:line="80" w:lineRule="atLeast"/>
        <w:rPr>
          <w:spacing w:val="-19"/>
        </w:rPr>
      </w:pPr>
      <w:r w:rsidRPr="003D1D12">
        <w:t>Bat</w:t>
      </w:r>
      <w:r w:rsidRPr="00201941">
        <w:t>ıdan doğuya doğru gidildikçe yükselti genellikle artmaktadır.</w:t>
      </w:r>
    </w:p>
    <w:p w:rsidR="00432419" w:rsidRPr="003D1D12" w:rsidRDefault="00432419" w:rsidP="003D1D12">
      <w:pPr>
        <w:shd w:val="clear" w:color="auto" w:fill="FFFFFF"/>
        <w:tabs>
          <w:tab w:val="left" w:pos="1035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tabs>
          <w:tab w:val="left" w:pos="1035"/>
        </w:tabs>
        <w:spacing w:line="80" w:lineRule="atLeast"/>
      </w:pPr>
    </w:p>
    <w:p w:rsidR="00432419" w:rsidRPr="008462A7" w:rsidRDefault="00432419" w:rsidP="003D1D12">
      <w:pPr>
        <w:shd w:val="clear" w:color="auto" w:fill="FFFFFF"/>
        <w:spacing w:line="80" w:lineRule="atLeast"/>
        <w:rPr>
          <w:b/>
        </w:rPr>
      </w:pPr>
      <w:r>
        <w:t>6</w:t>
      </w:r>
      <w:r w:rsidRPr="003D1D12">
        <w:t>.   Deniz   kenarındaki   bir   bölgede   sıradağ</w:t>
      </w:r>
      <w:r w:rsidRPr="003D1D12">
        <w:softHyphen/>
        <w:t>ların  kıyıya  dik  ya da  paralel   uzanma</w:t>
      </w:r>
      <w:r w:rsidRPr="003D1D12">
        <w:softHyphen/>
        <w:t xml:space="preserve">sının,   </w:t>
      </w:r>
      <w:r w:rsidRPr="008462A7">
        <w:rPr>
          <w:b/>
        </w:rPr>
        <w:t xml:space="preserve">aşağıdakilerin   hangisi   üzerinde </w:t>
      </w:r>
      <w:r w:rsidRPr="008462A7">
        <w:rPr>
          <w:b/>
          <w:bCs/>
        </w:rPr>
        <w:t>etkili  olması  beklenmez?</w:t>
      </w:r>
    </w:p>
    <w:p w:rsidR="00432419" w:rsidRPr="003D1D12" w:rsidRDefault="00432419" w:rsidP="0015200F">
      <w:pPr>
        <w:numPr>
          <w:ilvl w:val="0"/>
          <w:numId w:val="4"/>
        </w:numPr>
        <w:shd w:val="clear" w:color="auto" w:fill="FFFFFF"/>
        <w:tabs>
          <w:tab w:val="left" w:pos="1050"/>
        </w:tabs>
        <w:spacing w:line="80" w:lineRule="atLeast"/>
        <w:rPr>
          <w:spacing w:val="-7"/>
        </w:rPr>
      </w:pPr>
      <w:r w:rsidRPr="003D1D12">
        <w:t>Kıyı şekilleri</w:t>
      </w:r>
    </w:p>
    <w:p w:rsidR="00432419" w:rsidRPr="003D1D12" w:rsidRDefault="00432419" w:rsidP="0015200F">
      <w:pPr>
        <w:numPr>
          <w:ilvl w:val="0"/>
          <w:numId w:val="4"/>
        </w:numPr>
        <w:shd w:val="clear" w:color="auto" w:fill="FFFFFF"/>
        <w:tabs>
          <w:tab w:val="left" w:pos="1050"/>
        </w:tabs>
        <w:spacing w:line="80" w:lineRule="atLeast"/>
        <w:rPr>
          <w:spacing w:val="-12"/>
        </w:rPr>
      </w:pPr>
      <w:r w:rsidRPr="003D1D12">
        <w:t>Denizelliğin e</w:t>
      </w:r>
      <w:r>
        <w:t>t</w:t>
      </w:r>
      <w:r w:rsidRPr="003D1D12">
        <w:t>ki alanı</w:t>
      </w:r>
    </w:p>
    <w:p w:rsidR="00432419" w:rsidRPr="003D1D12" w:rsidRDefault="00432419" w:rsidP="0015200F">
      <w:pPr>
        <w:numPr>
          <w:ilvl w:val="0"/>
          <w:numId w:val="4"/>
        </w:numPr>
        <w:shd w:val="clear" w:color="auto" w:fill="FFFFFF"/>
        <w:tabs>
          <w:tab w:val="left" w:pos="1050"/>
        </w:tabs>
        <w:spacing w:line="80" w:lineRule="atLeast"/>
        <w:rPr>
          <w:spacing w:val="-13"/>
        </w:rPr>
      </w:pPr>
      <w:r w:rsidRPr="003D1D12">
        <w:t>Hâkim rüzgâr yönü</w:t>
      </w:r>
    </w:p>
    <w:p w:rsidR="00432419" w:rsidRDefault="00432419" w:rsidP="0015200F">
      <w:pPr>
        <w:numPr>
          <w:ilvl w:val="0"/>
          <w:numId w:val="4"/>
        </w:numPr>
        <w:shd w:val="clear" w:color="auto" w:fill="FFFFFF"/>
        <w:tabs>
          <w:tab w:val="left" w:pos="1050"/>
        </w:tabs>
        <w:spacing w:line="80" w:lineRule="atLeast"/>
        <w:rPr>
          <w:spacing w:val="-19"/>
        </w:rPr>
      </w:pPr>
      <w:r w:rsidRPr="003D1D12">
        <w:t>Dağların yükseltisi</w:t>
      </w:r>
    </w:p>
    <w:p w:rsidR="00432419" w:rsidRPr="00DA346C" w:rsidRDefault="00432419" w:rsidP="0015200F">
      <w:pPr>
        <w:numPr>
          <w:ilvl w:val="0"/>
          <w:numId w:val="4"/>
        </w:numPr>
        <w:shd w:val="clear" w:color="auto" w:fill="FFFFFF"/>
        <w:tabs>
          <w:tab w:val="left" w:pos="1050"/>
        </w:tabs>
        <w:spacing w:line="80" w:lineRule="atLeast"/>
        <w:rPr>
          <w:spacing w:val="-19"/>
        </w:rPr>
      </w:pPr>
      <w:r w:rsidRPr="00DA346C">
        <w:rPr>
          <w:spacing w:val="-1"/>
        </w:rPr>
        <w:t>Vadi tipleri</w:t>
      </w:r>
    </w:p>
    <w:p w:rsidR="00432419" w:rsidRPr="003D1D12" w:rsidRDefault="00432419" w:rsidP="003D1D12">
      <w:pPr>
        <w:shd w:val="clear" w:color="auto" w:fill="FFFFFF"/>
        <w:tabs>
          <w:tab w:val="left" w:pos="1050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tabs>
          <w:tab w:val="left" w:pos="1050"/>
        </w:tabs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  <w:rPr>
          <w:spacing w:val="-5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5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5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5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5"/>
        </w:rPr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rPr>
          <w:spacing w:val="-5"/>
        </w:rPr>
        <w:t xml:space="preserve">7. </w:t>
      </w:r>
      <w:r w:rsidRPr="003D1D12">
        <w:rPr>
          <w:spacing w:val="-5"/>
        </w:rPr>
        <w:t>Aşağıdaki tabloda iklim tiplerine gö</w:t>
      </w:r>
      <w:r>
        <w:rPr>
          <w:spacing w:val="-5"/>
        </w:rPr>
        <w:t>r</w:t>
      </w:r>
      <w:r w:rsidRPr="003D1D12">
        <w:rPr>
          <w:spacing w:val="-5"/>
        </w:rPr>
        <w:t xml:space="preserve">e, bazı doğal </w:t>
      </w:r>
      <w:r w:rsidRPr="003D1D12">
        <w:rPr>
          <w:spacing w:val="-6"/>
        </w:rPr>
        <w:t xml:space="preserve">bitki örtülerinin yetiştikleri yükselti aralıkları metre </w:t>
      </w:r>
      <w:r w:rsidRPr="003D1D12">
        <w:t>cinsinden verilmiştir.</w:t>
      </w:r>
    </w:p>
    <w:p w:rsidR="00432419" w:rsidRPr="003D1D12" w:rsidRDefault="00432419" w:rsidP="003D1D12">
      <w:pPr>
        <w:spacing w:line="80" w:lineRule="atLeast"/>
      </w:pPr>
      <w:r w:rsidRPr="00186D18">
        <w:rPr>
          <w:noProof/>
        </w:rPr>
        <w:pict>
          <v:shape id="Resim 4" o:spid="_x0000_i1028" type="#_x0000_t75" style="width:303.75pt;height:189.75pt;visibility:visible">
            <v:imagedata r:id="rId10" o:title=""/>
          </v:shape>
        </w:pict>
      </w:r>
    </w:p>
    <w:p w:rsidR="00432419" w:rsidRPr="008462A7" w:rsidRDefault="00432419" w:rsidP="003D1D12">
      <w:pPr>
        <w:shd w:val="clear" w:color="auto" w:fill="FFFFFF"/>
        <w:spacing w:line="80" w:lineRule="atLeast"/>
        <w:rPr>
          <w:b/>
        </w:rPr>
      </w:pPr>
      <w:r w:rsidRPr="008462A7">
        <w:rPr>
          <w:b/>
        </w:rPr>
        <w:t>Bu  bilgilere  dayanarak,  tabloda  verilen doğal  bitki örtüleri,  iklim tipleri  ve yük</w:t>
      </w:r>
      <w:r w:rsidRPr="008462A7">
        <w:rPr>
          <w:b/>
        </w:rPr>
        <w:softHyphen/>
        <w:t>selti     aralıkları  için  aşağıdaki  yargılar</w:t>
      </w:r>
      <w:r w:rsidRPr="008462A7">
        <w:rPr>
          <w:b/>
        </w:rPr>
        <w:softHyphen/>
        <w:t xml:space="preserve">dan  hangisine </w:t>
      </w:r>
      <w:r w:rsidRPr="008462A7">
        <w:rPr>
          <w:b/>
          <w:u w:val="single"/>
        </w:rPr>
        <w:t>ulaşılamaz</w:t>
      </w:r>
      <w:r w:rsidRPr="008462A7">
        <w:rPr>
          <w:b/>
        </w:rPr>
        <w:t>?</w:t>
      </w:r>
    </w:p>
    <w:p w:rsidR="00432419" w:rsidRPr="003D1D12" w:rsidRDefault="00432419" w:rsidP="0015200F">
      <w:pPr>
        <w:numPr>
          <w:ilvl w:val="0"/>
          <w:numId w:val="5"/>
        </w:numPr>
        <w:shd w:val="clear" w:color="auto" w:fill="FFFFFF"/>
        <w:tabs>
          <w:tab w:val="left" w:pos="960"/>
        </w:tabs>
        <w:spacing w:line="80" w:lineRule="atLeast"/>
        <w:rPr>
          <w:spacing w:val="-11"/>
        </w:rPr>
      </w:pPr>
      <w:r w:rsidRPr="003D1D12">
        <w:rPr>
          <w:spacing w:val="-8"/>
        </w:rPr>
        <w:t xml:space="preserve">Dağ çayırı ve iğne yapraklı orman, verilen </w:t>
      </w:r>
      <w:r w:rsidRPr="003D1D12">
        <w:rPr>
          <w:spacing w:val="-7"/>
        </w:rPr>
        <w:t>iklim tiplerinin tümünde görülebilir.</w:t>
      </w:r>
    </w:p>
    <w:p w:rsidR="00432419" w:rsidRPr="003D1D12" w:rsidRDefault="00432419" w:rsidP="0015200F">
      <w:pPr>
        <w:numPr>
          <w:ilvl w:val="0"/>
          <w:numId w:val="5"/>
        </w:numPr>
        <w:shd w:val="clear" w:color="auto" w:fill="FFFFFF"/>
        <w:tabs>
          <w:tab w:val="left" w:pos="960"/>
        </w:tabs>
        <w:spacing w:line="80" w:lineRule="atLeast"/>
        <w:ind w:right="315"/>
        <w:jc w:val="both"/>
        <w:rPr>
          <w:spacing w:val="-18"/>
        </w:rPr>
      </w:pPr>
      <w:r w:rsidRPr="003D1D12">
        <w:rPr>
          <w:spacing w:val="-7"/>
        </w:rPr>
        <w:t xml:space="preserve">Belli bir doğal bitki örtüsünün yetişme sınırı, </w:t>
      </w:r>
      <w:r w:rsidRPr="003D1D12">
        <w:rPr>
          <w:spacing w:val="-8"/>
        </w:rPr>
        <w:t>Ekvatoral iklim bölgesine yaklaşıldıkça yük</w:t>
      </w:r>
      <w:r w:rsidRPr="003D1D12">
        <w:rPr>
          <w:spacing w:val="-8"/>
        </w:rPr>
        <w:softHyphen/>
      </w:r>
      <w:r>
        <w:t>selir</w:t>
      </w:r>
      <w:r w:rsidRPr="003D1D12">
        <w:t>.</w:t>
      </w:r>
    </w:p>
    <w:p w:rsidR="00432419" w:rsidRPr="003D1D12" w:rsidRDefault="00432419" w:rsidP="0015200F">
      <w:pPr>
        <w:numPr>
          <w:ilvl w:val="0"/>
          <w:numId w:val="5"/>
        </w:numPr>
        <w:shd w:val="clear" w:color="auto" w:fill="FFFFFF"/>
        <w:tabs>
          <w:tab w:val="left" w:pos="960"/>
        </w:tabs>
        <w:spacing w:line="80" w:lineRule="atLeast"/>
        <w:rPr>
          <w:spacing w:val="-24"/>
        </w:rPr>
      </w:pPr>
      <w:r w:rsidRPr="003D1D12">
        <w:rPr>
          <w:spacing w:val="-7"/>
        </w:rPr>
        <w:t xml:space="preserve">Belli bir doğal bitki örtüsünün yetişmesi için </w:t>
      </w:r>
      <w:r w:rsidRPr="003D1D12">
        <w:rPr>
          <w:spacing w:val="-6"/>
        </w:rPr>
        <w:t xml:space="preserve">uygun koşullar, farklı iklim tiplerinde farklı </w:t>
      </w:r>
      <w:r w:rsidRPr="003D1D12">
        <w:t>yükselti aralıklarında bulunur.</w:t>
      </w:r>
    </w:p>
    <w:p w:rsidR="00432419" w:rsidRDefault="00432419" w:rsidP="0015200F">
      <w:pPr>
        <w:numPr>
          <w:ilvl w:val="0"/>
          <w:numId w:val="5"/>
        </w:numPr>
        <w:shd w:val="clear" w:color="auto" w:fill="FFFFFF"/>
        <w:tabs>
          <w:tab w:val="left" w:pos="960"/>
        </w:tabs>
        <w:spacing w:line="80" w:lineRule="atLeast"/>
        <w:ind w:right="240"/>
        <w:jc w:val="both"/>
        <w:rPr>
          <w:spacing w:val="-24"/>
        </w:rPr>
      </w:pPr>
      <w:r w:rsidRPr="003D1D12">
        <w:rPr>
          <w:spacing w:val="-7"/>
        </w:rPr>
        <w:t>Belli bir doğal bitki örtüsünün görüldüğü yük</w:t>
      </w:r>
      <w:r w:rsidRPr="003D1D12">
        <w:rPr>
          <w:spacing w:val="-7"/>
        </w:rPr>
        <w:softHyphen/>
        <w:t xml:space="preserve">selti aralıkları, bazı iklim tiplerinde bir ölçüde </w:t>
      </w:r>
      <w:r w:rsidRPr="003D1D12">
        <w:t>örtüşür.</w:t>
      </w:r>
    </w:p>
    <w:p w:rsidR="00432419" w:rsidRPr="00DA346C" w:rsidRDefault="00432419" w:rsidP="0015200F">
      <w:pPr>
        <w:numPr>
          <w:ilvl w:val="0"/>
          <w:numId w:val="5"/>
        </w:numPr>
        <w:shd w:val="clear" w:color="auto" w:fill="FFFFFF"/>
        <w:tabs>
          <w:tab w:val="left" w:pos="960"/>
        </w:tabs>
        <w:spacing w:line="80" w:lineRule="atLeast"/>
        <w:ind w:right="240"/>
        <w:jc w:val="both"/>
        <w:rPr>
          <w:spacing w:val="-24"/>
        </w:rPr>
      </w:pPr>
      <w:r w:rsidRPr="00DA346C">
        <w:rPr>
          <w:spacing w:val="-7"/>
        </w:rPr>
        <w:t>Karışık ormanın, orta kuşak karasal ve sup</w:t>
      </w:r>
      <w:r w:rsidRPr="00DA346C">
        <w:rPr>
          <w:spacing w:val="-8"/>
        </w:rPr>
        <w:t>tropikal iklim tiplerinde görülmemesi aynı ne</w:t>
      </w:r>
      <w:r w:rsidRPr="00DA346C">
        <w:rPr>
          <w:spacing w:val="-8"/>
        </w:rPr>
        <w:softHyphen/>
      </w:r>
      <w:r w:rsidRPr="00DA346C">
        <w:t>dene bağlıdır.</w:t>
      </w:r>
    </w:p>
    <w:p w:rsidR="00432419" w:rsidRPr="003D1D12" w:rsidRDefault="00432419" w:rsidP="003D1D12">
      <w:pPr>
        <w:shd w:val="clear" w:color="auto" w:fill="FFFFFF"/>
        <w:tabs>
          <w:tab w:val="left" w:pos="960"/>
        </w:tabs>
        <w:spacing w:line="80" w:lineRule="atLeast"/>
        <w:ind w:right="270"/>
        <w:jc w:val="both"/>
      </w:pPr>
    </w:p>
    <w:p w:rsidR="00432419" w:rsidRPr="003D1D12" w:rsidRDefault="00432419" w:rsidP="003D1D12">
      <w:pPr>
        <w:shd w:val="clear" w:color="auto" w:fill="FFFFFF"/>
        <w:tabs>
          <w:tab w:val="left" w:pos="960"/>
        </w:tabs>
        <w:spacing w:line="80" w:lineRule="atLeast"/>
        <w:ind w:right="270"/>
        <w:jc w:val="both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rPr>
          <w:spacing w:val="-4"/>
        </w:rPr>
        <w:t>8</w:t>
      </w:r>
      <w:r w:rsidRPr="003D1D12">
        <w:rPr>
          <w:spacing w:val="-4"/>
        </w:rPr>
        <w:t xml:space="preserve"> .  Aşağıdaki grafikte, yıllara gö</w:t>
      </w:r>
      <w:r>
        <w:rPr>
          <w:spacing w:val="-4"/>
        </w:rPr>
        <w:t>r</w:t>
      </w:r>
      <w:r w:rsidRPr="003D1D12">
        <w:rPr>
          <w:spacing w:val="-4"/>
        </w:rPr>
        <w:t xml:space="preserve">e, Türkiye'nin 6 yaş </w:t>
      </w:r>
      <w:r w:rsidRPr="003D1D12">
        <w:rPr>
          <w:spacing w:val="-6"/>
        </w:rPr>
        <w:t>üzerindeki toplam nüfusu ile bu nüfus içindeki okuryazar kadın ve e</w:t>
      </w:r>
      <w:r>
        <w:rPr>
          <w:spacing w:val="-6"/>
        </w:rPr>
        <w:t>r</w:t>
      </w:r>
      <w:r w:rsidRPr="003D1D12">
        <w:rPr>
          <w:spacing w:val="-6"/>
        </w:rPr>
        <w:t>kek sayıları gösterilmiştir.</w:t>
      </w:r>
    </w:p>
    <w:p w:rsidR="00432419" w:rsidRPr="003D1D12" w:rsidRDefault="00432419" w:rsidP="003D1D12">
      <w:pPr>
        <w:spacing w:line="80" w:lineRule="atLeast"/>
      </w:pPr>
      <w:r w:rsidRPr="00186D18">
        <w:rPr>
          <w:noProof/>
        </w:rPr>
        <w:pict>
          <v:shape id="Resim 5" o:spid="_x0000_i1029" type="#_x0000_t75" style="width:285pt;height:240pt;visibility:visible">
            <v:imagedata r:id="rId11" o:title=""/>
          </v:shape>
        </w:pict>
      </w:r>
    </w:p>
    <w:p w:rsidR="00432419" w:rsidRPr="008462A7" w:rsidRDefault="00432419" w:rsidP="003D1D12">
      <w:pPr>
        <w:shd w:val="clear" w:color="auto" w:fill="FFFFFF"/>
        <w:spacing w:line="80" w:lineRule="atLeast"/>
        <w:rPr>
          <w:b/>
        </w:rPr>
      </w:pPr>
      <w:r w:rsidRPr="008462A7">
        <w:rPr>
          <w:b/>
        </w:rPr>
        <w:t>Bu  grafikteki  bilgilere  dayanarak  aşağı</w:t>
      </w:r>
      <w:r w:rsidRPr="008462A7">
        <w:rPr>
          <w:b/>
        </w:rPr>
        <w:softHyphen/>
        <w:t xml:space="preserve">daki  sonuçlardan  hangisine  </w:t>
      </w:r>
      <w:r w:rsidRPr="008462A7">
        <w:rPr>
          <w:b/>
          <w:u w:val="single"/>
        </w:rPr>
        <w:t>ulaşılamaz?</w:t>
      </w:r>
    </w:p>
    <w:p w:rsidR="00432419" w:rsidRPr="003D1D12" w:rsidRDefault="00432419" w:rsidP="0015200F">
      <w:pPr>
        <w:numPr>
          <w:ilvl w:val="0"/>
          <w:numId w:val="6"/>
        </w:numPr>
        <w:shd w:val="clear" w:color="auto" w:fill="FFFFFF"/>
        <w:tabs>
          <w:tab w:val="left" w:pos="855"/>
        </w:tabs>
        <w:spacing w:line="80" w:lineRule="atLeast"/>
        <w:ind w:right="225"/>
        <w:jc w:val="both"/>
        <w:rPr>
          <w:spacing w:val="-18"/>
        </w:rPr>
      </w:pPr>
      <w:r w:rsidRPr="003D1D12">
        <w:rPr>
          <w:spacing w:val="-8"/>
        </w:rPr>
        <w:t xml:space="preserve">1990 yılında okuryazar kadın ve erkek sayısı </w:t>
      </w:r>
      <w:r w:rsidRPr="003D1D12">
        <w:t>birbirine eşittir.</w:t>
      </w:r>
    </w:p>
    <w:p w:rsidR="00432419" w:rsidRPr="003D1D12" w:rsidRDefault="00432419" w:rsidP="0015200F">
      <w:pPr>
        <w:numPr>
          <w:ilvl w:val="0"/>
          <w:numId w:val="6"/>
        </w:numPr>
        <w:shd w:val="clear" w:color="auto" w:fill="FFFFFF"/>
        <w:tabs>
          <w:tab w:val="left" w:pos="855"/>
        </w:tabs>
        <w:spacing w:line="80" w:lineRule="atLeast"/>
        <w:ind w:right="135"/>
        <w:jc w:val="both"/>
        <w:rPr>
          <w:spacing w:val="-18"/>
        </w:rPr>
      </w:pPr>
      <w:r w:rsidRPr="003D1D12">
        <w:rPr>
          <w:spacing w:val="-8"/>
        </w:rPr>
        <w:t>1950-1960 yıllan arasında, okuryazar erkekle</w:t>
      </w:r>
      <w:r w:rsidRPr="003D1D12">
        <w:rPr>
          <w:spacing w:val="-8"/>
        </w:rPr>
        <w:softHyphen/>
        <w:t>rin sayısındaki artış kadınlarınkinden fazladır.</w:t>
      </w:r>
    </w:p>
    <w:p w:rsidR="00432419" w:rsidRPr="003D1D12" w:rsidRDefault="00432419" w:rsidP="0015200F">
      <w:pPr>
        <w:numPr>
          <w:ilvl w:val="0"/>
          <w:numId w:val="6"/>
        </w:numPr>
        <w:shd w:val="clear" w:color="auto" w:fill="FFFFFF"/>
        <w:tabs>
          <w:tab w:val="left" w:pos="855"/>
        </w:tabs>
        <w:spacing w:line="80" w:lineRule="atLeast"/>
        <w:rPr>
          <w:spacing w:val="-24"/>
        </w:rPr>
      </w:pPr>
      <w:r w:rsidRPr="003D1D12">
        <w:rPr>
          <w:spacing w:val="-8"/>
        </w:rPr>
        <w:t xml:space="preserve">1970 yılındaki okuryazar kadın sayısı, 1940 </w:t>
      </w:r>
      <w:r w:rsidRPr="003D1D12">
        <w:rPr>
          <w:spacing w:val="-6"/>
        </w:rPr>
        <w:t xml:space="preserve">yılındaki okuryazar kadın ve erkek sayıları </w:t>
      </w:r>
      <w:r w:rsidRPr="003D1D12">
        <w:t>toplamından fazladır.</w:t>
      </w:r>
    </w:p>
    <w:p w:rsidR="00432419" w:rsidRDefault="00432419" w:rsidP="0015200F">
      <w:pPr>
        <w:numPr>
          <w:ilvl w:val="0"/>
          <w:numId w:val="6"/>
        </w:numPr>
        <w:shd w:val="clear" w:color="auto" w:fill="FFFFFF"/>
        <w:tabs>
          <w:tab w:val="left" w:pos="855"/>
        </w:tabs>
        <w:spacing w:line="80" w:lineRule="atLeast"/>
        <w:rPr>
          <w:spacing w:val="-24"/>
        </w:rPr>
      </w:pPr>
      <w:r w:rsidRPr="003D1D12">
        <w:rPr>
          <w:spacing w:val="-6"/>
        </w:rPr>
        <w:t xml:space="preserve">Verilen yıllarda, okuryazar olanların 6 yaş </w:t>
      </w:r>
      <w:r w:rsidRPr="003D1D12">
        <w:rPr>
          <w:spacing w:val="-7"/>
        </w:rPr>
        <w:t xml:space="preserve">üzerindeki toplam nüfus içindeki payı sürekli </w:t>
      </w:r>
      <w:r w:rsidRPr="003D1D12">
        <w:t>artmıştır.</w:t>
      </w:r>
    </w:p>
    <w:p w:rsidR="00432419" w:rsidRPr="00DA346C" w:rsidRDefault="00432419" w:rsidP="0015200F">
      <w:pPr>
        <w:numPr>
          <w:ilvl w:val="0"/>
          <w:numId w:val="6"/>
        </w:numPr>
        <w:shd w:val="clear" w:color="auto" w:fill="FFFFFF"/>
        <w:tabs>
          <w:tab w:val="left" w:pos="855"/>
        </w:tabs>
        <w:spacing w:line="80" w:lineRule="atLeast"/>
        <w:rPr>
          <w:spacing w:val="-24"/>
        </w:rPr>
      </w:pPr>
      <w:r w:rsidRPr="00DA346C">
        <w:rPr>
          <w:spacing w:val="-8"/>
        </w:rPr>
        <w:t>On yıllık aralıklarda, okuryazar kadın sayısın</w:t>
      </w:r>
      <w:r w:rsidRPr="00DA346C">
        <w:rPr>
          <w:spacing w:val="-8"/>
        </w:rPr>
        <w:softHyphen/>
        <w:t>daki en büyük artış 1980-1990 yılları arasında</w:t>
      </w:r>
      <w:r>
        <w:rPr>
          <w:spacing w:val="-8"/>
        </w:rPr>
        <w:t xml:space="preserve"> </w:t>
      </w:r>
      <w:r w:rsidRPr="00DA346C">
        <w:t>olmuştur.</w:t>
      </w:r>
    </w:p>
    <w:p w:rsidR="00432419" w:rsidRPr="003D1D12" w:rsidRDefault="00432419" w:rsidP="003D1D12">
      <w:pPr>
        <w:shd w:val="clear" w:color="auto" w:fill="FFFFFF"/>
        <w:tabs>
          <w:tab w:val="left" w:pos="855"/>
        </w:tabs>
        <w:spacing w:line="80" w:lineRule="atLeast"/>
        <w:ind w:right="150"/>
        <w:jc w:val="both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9</w:t>
      </w:r>
      <w:r w:rsidRPr="003D1D12">
        <w:t>. Bir yerin toplam nüfusunun, o yerin yüzölçümüne bölünmesiyle aritmetik nüfus yoğunluğu; tarımla uğraşan nüfusunun, tarım alanları yüzölçümüne bölünmesiyle tarımsal nüfus yoğunluğu elde edilir. Bir bölgede aritmetik nüfus yoğunluğunun tarımsal nüfus yoğunluğundan düşük olması, o bölgede tarıma ayrılan alanın az olduğunu gösterir.</w: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>Aşağıdaki tabloda yüzölçümleri, toplam nüfusları ve tarımla uğraşan nüfusları birbirine yakın olan beş bölgenin aritmetik ve tarımsal nüfus yoğun</w:t>
      </w:r>
      <w:r w:rsidRPr="003D1D12">
        <w:softHyphen/>
        <w:t>lukları verilmiştir.</w:t>
      </w:r>
    </w:p>
    <w:p w:rsidR="00432419" w:rsidRPr="003D1D12" w:rsidRDefault="00432419" w:rsidP="003D1D12">
      <w:pPr>
        <w:spacing w:line="80" w:lineRule="atLeast"/>
        <w:ind w:right="645"/>
      </w:pPr>
      <w:r w:rsidRPr="00186D18">
        <w:rPr>
          <w:noProof/>
        </w:rPr>
        <w:pict>
          <v:shape id="Resim 6" o:spid="_x0000_i1030" type="#_x0000_t75" style="width:192.75pt;height:115.5pt;visibility:visible">
            <v:imagedata r:id="rId12" o:title=""/>
          </v:shape>
        </w:pic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rPr>
          <w:b/>
          <w:bCs/>
        </w:rPr>
        <w:t>Yukarıdaki bilgilere gö</w:t>
      </w:r>
      <w:r>
        <w:rPr>
          <w:b/>
          <w:bCs/>
        </w:rPr>
        <w:t>re</w:t>
      </w:r>
      <w:r w:rsidRPr="003D1D12">
        <w:rPr>
          <w:b/>
          <w:bCs/>
        </w:rPr>
        <w:t xml:space="preserve"> bu beş</w:t>
      </w:r>
      <w:r>
        <w:rPr>
          <w:b/>
          <w:bCs/>
        </w:rPr>
        <w:t xml:space="preserve"> </w:t>
      </w:r>
      <w:r w:rsidRPr="003D1D12">
        <w:rPr>
          <w:b/>
          <w:bCs/>
        </w:rPr>
        <w:t>bölge</w:t>
      </w:r>
      <w:r w:rsidRPr="003D1D12">
        <w:rPr>
          <w:b/>
          <w:bCs/>
        </w:rPr>
        <w:softHyphen/>
        <w:t>den hangisinde tarıma ayrılan alan di</w:t>
      </w:r>
      <w:r w:rsidRPr="003D1D12">
        <w:rPr>
          <w:b/>
          <w:bCs/>
        </w:rPr>
        <w:softHyphen/>
        <w:t>ğerlerine göre daha azdır?</w:t>
      </w:r>
    </w:p>
    <w:p w:rsidR="00432419" w:rsidRPr="008462A7" w:rsidRDefault="00432419" w:rsidP="003D1D12">
      <w:pPr>
        <w:shd w:val="clear" w:color="auto" w:fill="FFFFFF"/>
        <w:tabs>
          <w:tab w:val="left" w:pos="1635"/>
          <w:tab w:val="left" w:pos="2625"/>
          <w:tab w:val="left" w:pos="3690"/>
          <w:tab w:val="left" w:pos="4755"/>
        </w:tabs>
        <w:spacing w:line="80" w:lineRule="atLeast"/>
        <w:rPr>
          <w:bCs/>
        </w:rPr>
      </w:pPr>
      <w:r w:rsidRPr="008462A7">
        <w:rPr>
          <w:bCs/>
          <w:spacing w:val="-3"/>
        </w:rPr>
        <w:t>A) I</w:t>
      </w:r>
      <w:r w:rsidRPr="008462A7">
        <w:rPr>
          <w:bCs/>
        </w:rPr>
        <w:tab/>
      </w:r>
    </w:p>
    <w:p w:rsidR="00432419" w:rsidRPr="008462A7" w:rsidRDefault="00432419" w:rsidP="003D1D12">
      <w:pPr>
        <w:shd w:val="clear" w:color="auto" w:fill="FFFFFF"/>
        <w:tabs>
          <w:tab w:val="left" w:pos="1635"/>
          <w:tab w:val="left" w:pos="2625"/>
          <w:tab w:val="left" w:pos="3690"/>
          <w:tab w:val="left" w:pos="4755"/>
        </w:tabs>
        <w:spacing w:line="80" w:lineRule="atLeast"/>
        <w:rPr>
          <w:bCs/>
          <w:lang w:val="en-US"/>
        </w:rPr>
      </w:pPr>
      <w:r w:rsidRPr="008462A7">
        <w:rPr>
          <w:bCs/>
          <w:spacing w:val="-3"/>
        </w:rPr>
        <w:t xml:space="preserve">B) </w:t>
      </w:r>
      <w:r w:rsidRPr="008462A7">
        <w:rPr>
          <w:bCs/>
          <w:spacing w:val="-3"/>
          <w:lang w:val="en-US"/>
        </w:rPr>
        <w:t>II</w:t>
      </w:r>
      <w:r w:rsidRPr="008462A7">
        <w:rPr>
          <w:bCs/>
          <w:lang w:val="en-US"/>
        </w:rPr>
        <w:tab/>
      </w:r>
    </w:p>
    <w:p w:rsidR="00432419" w:rsidRPr="008462A7" w:rsidRDefault="00432419" w:rsidP="003D1D12">
      <w:pPr>
        <w:shd w:val="clear" w:color="auto" w:fill="FFFFFF"/>
        <w:tabs>
          <w:tab w:val="left" w:pos="1635"/>
          <w:tab w:val="left" w:pos="2625"/>
          <w:tab w:val="left" w:pos="3690"/>
          <w:tab w:val="left" w:pos="4755"/>
        </w:tabs>
        <w:spacing w:line="80" w:lineRule="atLeast"/>
        <w:rPr>
          <w:bCs/>
          <w:lang w:val="en-US"/>
        </w:rPr>
      </w:pPr>
      <w:r w:rsidRPr="008462A7">
        <w:rPr>
          <w:bCs/>
        </w:rPr>
        <w:t xml:space="preserve">C) </w:t>
      </w:r>
      <w:r w:rsidRPr="008462A7">
        <w:rPr>
          <w:bCs/>
          <w:lang w:val="en-US"/>
        </w:rPr>
        <w:t>III</w:t>
      </w:r>
      <w:r w:rsidRPr="008462A7">
        <w:rPr>
          <w:bCs/>
          <w:lang w:val="en-US"/>
        </w:rPr>
        <w:tab/>
      </w:r>
    </w:p>
    <w:p w:rsidR="00432419" w:rsidRPr="008462A7" w:rsidRDefault="00432419" w:rsidP="003D1D12">
      <w:pPr>
        <w:shd w:val="clear" w:color="auto" w:fill="FFFFFF"/>
        <w:tabs>
          <w:tab w:val="left" w:pos="1635"/>
          <w:tab w:val="left" w:pos="2625"/>
          <w:tab w:val="left" w:pos="3690"/>
          <w:tab w:val="left" w:pos="4755"/>
        </w:tabs>
        <w:spacing w:line="80" w:lineRule="atLeast"/>
        <w:rPr>
          <w:bCs/>
          <w:lang w:val="en-US"/>
        </w:rPr>
      </w:pPr>
      <w:r w:rsidRPr="008462A7">
        <w:rPr>
          <w:bCs/>
          <w:spacing w:val="-2"/>
        </w:rPr>
        <w:t xml:space="preserve">D) </w:t>
      </w:r>
      <w:r w:rsidRPr="008462A7">
        <w:rPr>
          <w:bCs/>
          <w:spacing w:val="-2"/>
          <w:lang w:val="en-US"/>
        </w:rPr>
        <w:t>IV</w:t>
      </w:r>
      <w:r w:rsidRPr="008462A7">
        <w:rPr>
          <w:bCs/>
          <w:lang w:val="en-US"/>
        </w:rPr>
        <w:tab/>
      </w:r>
    </w:p>
    <w:p w:rsidR="00432419" w:rsidRPr="008462A7" w:rsidRDefault="00432419" w:rsidP="003D1D12">
      <w:pPr>
        <w:shd w:val="clear" w:color="auto" w:fill="FFFFFF"/>
        <w:tabs>
          <w:tab w:val="left" w:pos="1635"/>
          <w:tab w:val="left" w:pos="2625"/>
          <w:tab w:val="left" w:pos="3690"/>
          <w:tab w:val="left" w:pos="4755"/>
        </w:tabs>
        <w:spacing w:line="80" w:lineRule="atLeast"/>
      </w:pPr>
      <w:r w:rsidRPr="008462A7">
        <w:rPr>
          <w:bCs/>
        </w:rPr>
        <w:t xml:space="preserve">E) </w:t>
      </w:r>
      <w:r w:rsidRPr="008462A7">
        <w:rPr>
          <w:bCs/>
          <w:lang w:val="en-US"/>
        </w:rPr>
        <w:t>V</w:t>
      </w:r>
    </w:p>
    <w:p w:rsidR="00432419" w:rsidRPr="003D1D12" w:rsidRDefault="00432419" w:rsidP="003D1D12">
      <w:pPr>
        <w:shd w:val="clear" w:color="auto" w:fill="FFFFFF"/>
        <w:tabs>
          <w:tab w:val="left" w:pos="1635"/>
          <w:tab w:val="left" w:pos="2625"/>
          <w:tab w:val="left" w:pos="3690"/>
          <w:tab w:val="left" w:pos="4755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tabs>
          <w:tab w:val="left" w:pos="1635"/>
          <w:tab w:val="left" w:pos="2625"/>
          <w:tab w:val="left" w:pos="3690"/>
          <w:tab w:val="left" w:pos="4755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  <w:ind w:right="315"/>
        <w:jc w:val="both"/>
      </w:pPr>
      <w:r>
        <w:rPr>
          <w:spacing w:val="-5"/>
        </w:rPr>
        <w:t>10</w:t>
      </w:r>
      <w:r w:rsidRPr="003D1D12">
        <w:rPr>
          <w:spacing w:val="-5"/>
        </w:rPr>
        <w:t xml:space="preserve">. Altı bölgenin, bir tarım ürününün 1960 ve 1990 </w:t>
      </w:r>
      <w:r w:rsidRPr="003D1D12">
        <w:rPr>
          <w:spacing w:val="-8"/>
        </w:rPr>
        <w:t xml:space="preserve">yılları üretimindeki payları aşağıdaki grafiklerde </w:t>
      </w:r>
      <w:r w:rsidRPr="003D1D12">
        <w:t>gösterilmiştir.</w:t>
      </w:r>
    </w:p>
    <w:p w:rsidR="00432419" w:rsidRPr="003D1D12" w:rsidRDefault="00432419" w:rsidP="003D1D12">
      <w:pPr>
        <w:spacing w:line="80" w:lineRule="atLeast"/>
        <w:ind w:right="15"/>
      </w:pPr>
      <w:r w:rsidRPr="00186D18">
        <w:rPr>
          <w:noProof/>
        </w:rPr>
        <w:pict>
          <v:shape id="Resim 7" o:spid="_x0000_i1031" type="#_x0000_t75" style="width:299.25pt;height:161.25pt;visibility:visible">
            <v:imagedata r:id="rId13" o:title=""/>
          </v:shape>
        </w:pict>
      </w:r>
    </w:p>
    <w:p w:rsidR="00432419" w:rsidRPr="008462A7" w:rsidRDefault="00432419" w:rsidP="003D1D12">
      <w:pPr>
        <w:shd w:val="clear" w:color="auto" w:fill="FFFFFF"/>
        <w:spacing w:line="80" w:lineRule="atLeast"/>
        <w:ind w:right="105"/>
        <w:jc w:val="both"/>
        <w:rPr>
          <w:b/>
        </w:rPr>
      </w:pPr>
      <w:r w:rsidRPr="008462A7">
        <w:rPr>
          <w:b/>
        </w:rPr>
        <w:t>Yalnızca grafiklerdeki bilgilerden yarar</w:t>
      </w:r>
      <w:r w:rsidRPr="008462A7">
        <w:rPr>
          <w:b/>
        </w:rPr>
        <w:softHyphen/>
        <w:t>lanarak aşağıdaki yargılardan hangisine ulaşılabilir?</w:t>
      </w:r>
    </w:p>
    <w:p w:rsidR="00432419" w:rsidRPr="003D1D12" w:rsidRDefault="00432419" w:rsidP="0015200F">
      <w:pPr>
        <w:numPr>
          <w:ilvl w:val="0"/>
          <w:numId w:val="7"/>
        </w:numPr>
        <w:shd w:val="clear" w:color="auto" w:fill="FFFFFF"/>
        <w:tabs>
          <w:tab w:val="left" w:pos="945"/>
        </w:tabs>
        <w:spacing w:line="80" w:lineRule="atLeast"/>
        <w:ind w:right="315"/>
        <w:jc w:val="both"/>
        <w:rPr>
          <w:spacing w:val="-11"/>
        </w:rPr>
      </w:pPr>
      <w:r w:rsidRPr="003D1D12">
        <w:rPr>
          <w:spacing w:val="-8"/>
          <w:lang w:val="en-US"/>
        </w:rPr>
        <w:t xml:space="preserve">VI. </w:t>
      </w:r>
      <w:r w:rsidRPr="003D1D12">
        <w:rPr>
          <w:spacing w:val="-8"/>
        </w:rPr>
        <w:t xml:space="preserve">bölgenin üretimdeki payı 1960 ve 1990 </w:t>
      </w:r>
      <w:r w:rsidRPr="003D1D12">
        <w:rPr>
          <w:spacing w:val="-9"/>
        </w:rPr>
        <w:t xml:space="preserve">yıllarında aynı olmasına karşın bu bölgede, </w:t>
      </w:r>
      <w:r w:rsidRPr="003D1D12">
        <w:rPr>
          <w:spacing w:val="-8"/>
        </w:rPr>
        <w:t>1990 yılında üretim miktarı artmıştır.</w:t>
      </w:r>
    </w:p>
    <w:p w:rsidR="00432419" w:rsidRPr="003D1D12" w:rsidRDefault="00432419" w:rsidP="0015200F">
      <w:pPr>
        <w:numPr>
          <w:ilvl w:val="0"/>
          <w:numId w:val="7"/>
        </w:numPr>
        <w:shd w:val="clear" w:color="auto" w:fill="FFFFFF"/>
        <w:tabs>
          <w:tab w:val="left" w:pos="945"/>
        </w:tabs>
        <w:spacing w:line="80" w:lineRule="atLeast"/>
        <w:ind w:right="300"/>
        <w:jc w:val="both"/>
        <w:rPr>
          <w:spacing w:val="-18"/>
        </w:rPr>
      </w:pPr>
      <w:r w:rsidRPr="003D1D12">
        <w:rPr>
          <w:spacing w:val="-7"/>
          <w:lang w:val="en-US"/>
        </w:rPr>
        <w:t xml:space="preserve">I. </w:t>
      </w:r>
      <w:r w:rsidRPr="003D1D12">
        <w:rPr>
          <w:spacing w:val="-7"/>
        </w:rPr>
        <w:t xml:space="preserve">ve </w:t>
      </w:r>
      <w:r w:rsidRPr="003D1D12">
        <w:rPr>
          <w:spacing w:val="-7"/>
          <w:lang w:val="en-US"/>
        </w:rPr>
        <w:t xml:space="preserve">II. </w:t>
      </w:r>
      <w:r w:rsidRPr="003D1D12">
        <w:rPr>
          <w:spacing w:val="-7"/>
        </w:rPr>
        <w:t xml:space="preserve">bölgenin üretimdeki payları toplamı </w:t>
      </w:r>
      <w:r w:rsidRPr="003D1D12">
        <w:rPr>
          <w:spacing w:val="-8"/>
        </w:rPr>
        <w:t>1960 ve 1990 yıllarında aynıdır.</w:t>
      </w:r>
    </w:p>
    <w:p w:rsidR="00432419" w:rsidRPr="003D1D12" w:rsidRDefault="00432419" w:rsidP="0015200F">
      <w:pPr>
        <w:numPr>
          <w:ilvl w:val="0"/>
          <w:numId w:val="7"/>
        </w:numPr>
        <w:shd w:val="clear" w:color="auto" w:fill="FFFFFF"/>
        <w:tabs>
          <w:tab w:val="left" w:pos="945"/>
        </w:tabs>
        <w:spacing w:line="80" w:lineRule="atLeast"/>
        <w:ind w:right="165"/>
        <w:jc w:val="both"/>
        <w:rPr>
          <w:spacing w:val="-24"/>
        </w:rPr>
      </w:pPr>
      <w:r w:rsidRPr="003D1D12">
        <w:rPr>
          <w:spacing w:val="-9"/>
        </w:rPr>
        <w:t>Bölgelerin üretimdeki paylarının değişmesine karşın, toplam üretim miktarında değişme ol</w:t>
      </w:r>
      <w:r w:rsidRPr="003D1D12">
        <w:rPr>
          <w:spacing w:val="-9"/>
        </w:rPr>
        <w:softHyphen/>
      </w:r>
      <w:r w:rsidRPr="003D1D12">
        <w:t>mamıştır.</w:t>
      </w:r>
    </w:p>
    <w:p w:rsidR="00432419" w:rsidRDefault="00432419" w:rsidP="0015200F">
      <w:pPr>
        <w:numPr>
          <w:ilvl w:val="0"/>
          <w:numId w:val="7"/>
        </w:numPr>
        <w:shd w:val="clear" w:color="auto" w:fill="FFFFFF"/>
        <w:tabs>
          <w:tab w:val="left" w:pos="945"/>
        </w:tabs>
        <w:spacing w:line="80" w:lineRule="atLeast"/>
        <w:ind w:right="150"/>
        <w:jc w:val="both"/>
        <w:rPr>
          <w:spacing w:val="-24"/>
        </w:rPr>
      </w:pPr>
      <w:r w:rsidRPr="003D1D12">
        <w:rPr>
          <w:spacing w:val="-7"/>
        </w:rPr>
        <w:t xml:space="preserve">1960 yılına göre 1990 yılında yalnızca </w:t>
      </w:r>
      <w:r w:rsidRPr="003D1D12">
        <w:rPr>
          <w:spacing w:val="-7"/>
          <w:lang w:val="en-US"/>
        </w:rPr>
        <w:t xml:space="preserve">III. </w:t>
      </w:r>
      <w:r w:rsidRPr="003D1D12">
        <w:rPr>
          <w:spacing w:val="-7"/>
        </w:rPr>
        <w:t>Ve</w:t>
      </w:r>
      <w:r>
        <w:rPr>
          <w:spacing w:val="-7"/>
        </w:rPr>
        <w:t xml:space="preserve"> I</w:t>
      </w:r>
      <w:r w:rsidRPr="003D1D12">
        <w:rPr>
          <w:spacing w:val="-7"/>
        </w:rPr>
        <w:t>V. bölgelerin üretimdeki payları artmıştır.</w:t>
      </w:r>
    </w:p>
    <w:p w:rsidR="00432419" w:rsidRPr="00DA346C" w:rsidRDefault="00432419" w:rsidP="0015200F">
      <w:pPr>
        <w:numPr>
          <w:ilvl w:val="0"/>
          <w:numId w:val="7"/>
        </w:numPr>
        <w:shd w:val="clear" w:color="auto" w:fill="FFFFFF"/>
        <w:tabs>
          <w:tab w:val="left" w:pos="945"/>
        </w:tabs>
        <w:spacing w:line="80" w:lineRule="atLeast"/>
        <w:ind w:right="150"/>
        <w:jc w:val="both"/>
        <w:rPr>
          <w:spacing w:val="-24"/>
        </w:rPr>
      </w:pPr>
      <w:r w:rsidRPr="00DA346C">
        <w:rPr>
          <w:spacing w:val="-9"/>
        </w:rPr>
        <w:t>Üretimdeki paya göre yapılan sıralamada 1960</w:t>
      </w:r>
      <w:r w:rsidRPr="00DA346C">
        <w:rPr>
          <w:spacing w:val="-7"/>
        </w:rPr>
        <w:t>yılında baştan 3. olan bölge, 1990 yılında 4.</w:t>
      </w:r>
      <w:r w:rsidRPr="00DA346C">
        <w:t>sıraya düşmüştür.</w:t>
      </w:r>
    </w:p>
    <w:p w:rsidR="00432419" w:rsidRPr="003D1D12" w:rsidRDefault="00432419" w:rsidP="003D1D12">
      <w:pPr>
        <w:shd w:val="clear" w:color="auto" w:fill="FFFFFF"/>
        <w:tabs>
          <w:tab w:val="left" w:pos="945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tabs>
          <w:tab w:val="left" w:pos="945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  <w:ind w:right="105"/>
        <w:jc w:val="both"/>
      </w:pPr>
      <w:r>
        <w:rPr>
          <w:b/>
          <w:bCs/>
        </w:rPr>
        <w:t>11</w:t>
      </w:r>
      <w:r w:rsidRPr="003D1D12">
        <w:rPr>
          <w:b/>
          <w:bCs/>
        </w:rPr>
        <w:t>. Bir bölgedeki yağış düzeninde meydana gelecek uzun süreli değişiklik, o bölge</w:t>
      </w:r>
      <w:r w:rsidRPr="003D1D12">
        <w:rPr>
          <w:b/>
          <w:bCs/>
        </w:rPr>
        <w:softHyphen/>
        <w:t xml:space="preserve">de  aşağıdakilerin   hangisini </w:t>
      </w:r>
      <w:r w:rsidRPr="003D1D12">
        <w:rPr>
          <w:b/>
          <w:bCs/>
          <w:u w:val="single"/>
        </w:rPr>
        <w:t>etkilemez</w:t>
      </w:r>
      <w:r w:rsidRPr="003D1D12">
        <w:rPr>
          <w:b/>
          <w:bCs/>
        </w:rPr>
        <w:t>?</w:t>
      </w:r>
    </w:p>
    <w:p w:rsidR="00432419" w:rsidRPr="00DA346C" w:rsidRDefault="00432419" w:rsidP="0015200F">
      <w:pPr>
        <w:pStyle w:val="ListParagraph"/>
        <w:numPr>
          <w:ilvl w:val="0"/>
          <w:numId w:val="105"/>
        </w:numPr>
        <w:shd w:val="clear" w:color="auto" w:fill="FFFFFF"/>
        <w:tabs>
          <w:tab w:val="left" w:pos="3600"/>
        </w:tabs>
        <w:spacing w:line="80" w:lineRule="atLeast"/>
        <w:ind w:left="426" w:hanging="426"/>
      </w:pPr>
      <w:r w:rsidRPr="003D1D12">
        <w:t>Tar</w:t>
      </w:r>
      <w:r w:rsidRPr="00DA346C">
        <w:t xml:space="preserve">ım ürünleri çeşitliliği      </w:t>
      </w:r>
    </w:p>
    <w:p w:rsidR="00432419" w:rsidRPr="00DA346C" w:rsidRDefault="00432419" w:rsidP="0015200F">
      <w:pPr>
        <w:pStyle w:val="ListParagraph"/>
        <w:numPr>
          <w:ilvl w:val="0"/>
          <w:numId w:val="105"/>
        </w:numPr>
        <w:shd w:val="clear" w:color="auto" w:fill="FFFFFF"/>
        <w:tabs>
          <w:tab w:val="left" w:pos="3600"/>
        </w:tabs>
        <w:spacing w:line="80" w:lineRule="atLeast"/>
        <w:ind w:left="426" w:hanging="426"/>
      </w:pPr>
      <w:r w:rsidRPr="00DA346C">
        <w:t>Jeolojik yapı</w:t>
      </w:r>
    </w:p>
    <w:p w:rsidR="00432419" w:rsidRPr="00DA346C" w:rsidRDefault="00432419" w:rsidP="0015200F">
      <w:pPr>
        <w:pStyle w:val="ListParagraph"/>
        <w:numPr>
          <w:ilvl w:val="0"/>
          <w:numId w:val="105"/>
        </w:numPr>
        <w:shd w:val="clear" w:color="auto" w:fill="FFFFFF"/>
        <w:tabs>
          <w:tab w:val="left" w:pos="3600"/>
        </w:tabs>
        <w:spacing w:line="80" w:lineRule="atLeast"/>
        <w:ind w:left="426" w:hanging="426"/>
      </w:pPr>
      <w:r w:rsidRPr="00DA346C">
        <w:t>Doğal bitki örtüsü</w:t>
      </w:r>
    </w:p>
    <w:p w:rsidR="00432419" w:rsidRPr="003D1D12" w:rsidRDefault="00432419" w:rsidP="0015200F">
      <w:pPr>
        <w:pStyle w:val="ListParagraph"/>
        <w:numPr>
          <w:ilvl w:val="0"/>
          <w:numId w:val="105"/>
        </w:numPr>
        <w:shd w:val="clear" w:color="auto" w:fill="FFFFFF"/>
        <w:tabs>
          <w:tab w:val="left" w:pos="3600"/>
        </w:tabs>
        <w:spacing w:line="80" w:lineRule="atLeast"/>
        <w:ind w:left="426" w:hanging="426"/>
      </w:pPr>
      <w:r w:rsidRPr="00DA346C">
        <w:rPr>
          <w:spacing w:val="-3"/>
        </w:rPr>
        <w:t>Mera hayvancılığı</w:t>
      </w:r>
    </w:p>
    <w:p w:rsidR="00432419" w:rsidRPr="003D1D12" w:rsidRDefault="00432419" w:rsidP="0015200F">
      <w:pPr>
        <w:pStyle w:val="ListParagraph"/>
        <w:numPr>
          <w:ilvl w:val="0"/>
          <w:numId w:val="105"/>
        </w:numPr>
        <w:shd w:val="clear" w:color="auto" w:fill="FFFFFF"/>
        <w:spacing w:line="80" w:lineRule="atLeast"/>
        <w:ind w:left="426" w:hanging="426"/>
      </w:pPr>
      <w:r w:rsidRPr="003D1D12">
        <w:t xml:space="preserve">Erozyon </w:t>
      </w:r>
      <w:r w:rsidRPr="00DA346C">
        <w:t>şiddeti</w:t>
      </w:r>
    </w:p>
    <w:p w:rsidR="00432419" w:rsidRPr="003D1D12" w:rsidRDefault="00432419" w:rsidP="003D1D12">
      <w:pPr>
        <w:shd w:val="clear" w:color="auto" w:fill="FFFFFF"/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12</w:t>
      </w:r>
      <w:r w:rsidRPr="003D1D12">
        <w:t xml:space="preserve"> .   Aşağıdaki tabloda, Türkiye'de 1990-1995 </w:t>
      </w:r>
      <w:r w:rsidRPr="002C671A">
        <w:rPr>
          <w:bCs/>
        </w:rPr>
        <w:t>yılları</w:t>
      </w:r>
      <w:r w:rsidRPr="003D1D12">
        <w:rPr>
          <w:b/>
          <w:bCs/>
        </w:rPr>
        <w:t xml:space="preserve"> </w:t>
      </w:r>
      <w:r w:rsidRPr="003D1D12">
        <w:t>arasında türlere göre sağılan hayvan sayısı ve bu türlerden elde edilen süt miktarı gösterilmiştir.</w:t>
      </w:r>
    </w:p>
    <w:p w:rsidR="00432419" w:rsidRPr="003D1D12" w:rsidRDefault="00432419" w:rsidP="003D1D12">
      <w:pPr>
        <w:spacing w:line="80" w:lineRule="atLeast"/>
      </w:pPr>
      <w:r w:rsidRPr="00186D18">
        <w:rPr>
          <w:noProof/>
        </w:rPr>
        <w:pict>
          <v:shape id="Resim 8" o:spid="_x0000_i1032" type="#_x0000_t75" style="width:333pt;height:180pt;visibility:visible">
            <v:imagedata r:id="rId14" o:title=""/>
          </v:shape>
        </w:pic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rPr>
          <w:b/>
          <w:bCs/>
        </w:rPr>
        <w:t xml:space="preserve">Bu   tablodan   aşağıdakilerin   hangisiyle ilgili bilgi elde </w:t>
      </w:r>
      <w:r w:rsidRPr="003D1D12">
        <w:rPr>
          <w:b/>
          <w:bCs/>
          <w:u w:val="single"/>
        </w:rPr>
        <w:t>edilemez</w:t>
      </w:r>
      <w:r w:rsidRPr="003D1D12">
        <w:rPr>
          <w:b/>
          <w:bCs/>
        </w:rPr>
        <w:t>?</w:t>
      </w:r>
    </w:p>
    <w:p w:rsidR="00432419" w:rsidRPr="003D1D12" w:rsidRDefault="00432419" w:rsidP="0015200F">
      <w:pPr>
        <w:numPr>
          <w:ilvl w:val="0"/>
          <w:numId w:val="8"/>
        </w:numPr>
        <w:shd w:val="clear" w:color="auto" w:fill="FFFFFF"/>
        <w:tabs>
          <w:tab w:val="left" w:pos="1035"/>
        </w:tabs>
        <w:spacing w:line="80" w:lineRule="atLeast"/>
        <w:rPr>
          <w:spacing w:val="-7"/>
        </w:rPr>
      </w:pPr>
      <w:r w:rsidRPr="003D1D12">
        <w:t>Hangi hayvan türünün süt veriminin en fazla olduğu</w:t>
      </w:r>
    </w:p>
    <w:p w:rsidR="00432419" w:rsidRPr="003D1D12" w:rsidRDefault="00432419" w:rsidP="0015200F">
      <w:pPr>
        <w:numPr>
          <w:ilvl w:val="0"/>
          <w:numId w:val="8"/>
        </w:numPr>
        <w:shd w:val="clear" w:color="auto" w:fill="FFFFFF"/>
        <w:tabs>
          <w:tab w:val="left" w:pos="1035"/>
        </w:tabs>
        <w:spacing w:line="80" w:lineRule="atLeast"/>
        <w:rPr>
          <w:spacing w:val="-12"/>
        </w:rPr>
      </w:pPr>
      <w:r w:rsidRPr="003D1D12">
        <w:t>Yıllara göre, hayvan sayısında değişme olup olmadığı</w:t>
      </w:r>
    </w:p>
    <w:p w:rsidR="00432419" w:rsidRPr="003D1D12" w:rsidRDefault="00432419" w:rsidP="0015200F">
      <w:pPr>
        <w:numPr>
          <w:ilvl w:val="0"/>
          <w:numId w:val="8"/>
        </w:numPr>
        <w:shd w:val="clear" w:color="auto" w:fill="FFFFFF"/>
        <w:tabs>
          <w:tab w:val="left" w:pos="1035"/>
        </w:tabs>
        <w:spacing w:line="80" w:lineRule="atLeast"/>
        <w:ind w:right="480"/>
        <w:rPr>
          <w:spacing w:val="-13"/>
        </w:rPr>
      </w:pPr>
      <w:r w:rsidRPr="003D1D12">
        <w:t>Yıllara göre, süt üretiminde bu hayvan türlerinin payları</w:t>
      </w:r>
    </w:p>
    <w:p w:rsidR="00432419" w:rsidRDefault="00432419" w:rsidP="0015200F">
      <w:pPr>
        <w:numPr>
          <w:ilvl w:val="0"/>
          <w:numId w:val="8"/>
        </w:numPr>
        <w:shd w:val="clear" w:color="auto" w:fill="FFFFFF"/>
        <w:tabs>
          <w:tab w:val="left" w:pos="1035"/>
        </w:tabs>
        <w:spacing w:line="80" w:lineRule="atLeast"/>
        <w:rPr>
          <w:spacing w:val="-19"/>
        </w:rPr>
      </w:pPr>
      <w:r w:rsidRPr="003D1D12">
        <w:t>Yıllara göre bu hayvan türlerinden elde edilen toplam süt miktarı</w:t>
      </w:r>
    </w:p>
    <w:p w:rsidR="00432419" w:rsidRPr="002C671A" w:rsidRDefault="00432419" w:rsidP="0015200F">
      <w:pPr>
        <w:numPr>
          <w:ilvl w:val="0"/>
          <w:numId w:val="8"/>
        </w:numPr>
        <w:shd w:val="clear" w:color="auto" w:fill="FFFFFF"/>
        <w:tabs>
          <w:tab w:val="left" w:pos="1035"/>
        </w:tabs>
        <w:spacing w:line="80" w:lineRule="atLeast"/>
        <w:rPr>
          <w:spacing w:val="-19"/>
        </w:rPr>
      </w:pPr>
      <w:r w:rsidRPr="003D1D12">
        <w:t>Y</w:t>
      </w:r>
      <w:r w:rsidRPr="002C671A">
        <w:t>ıllara göre, üretilen sütün ne kadarının işlendiği</w:t>
      </w:r>
    </w:p>
    <w:p w:rsidR="00432419" w:rsidRPr="003D1D12" w:rsidRDefault="00432419" w:rsidP="003D1D12">
      <w:pPr>
        <w:shd w:val="clear" w:color="auto" w:fill="FFFFFF"/>
        <w:tabs>
          <w:tab w:val="left" w:pos="1035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13.</w:t>
      </w:r>
      <w:r w:rsidRPr="003D1D12">
        <w:t>Arazideki engebeler arttıkça, aynı standarttaki karayollarının kilometre maliyeti de artmaktadır.</w:t>
      </w:r>
    </w:p>
    <w:p w:rsidR="00432419" w:rsidRPr="008462A7" w:rsidRDefault="00432419" w:rsidP="003D1D12">
      <w:pPr>
        <w:shd w:val="clear" w:color="auto" w:fill="FFFFFF"/>
        <w:spacing w:line="80" w:lineRule="atLeast"/>
        <w:rPr>
          <w:b/>
        </w:rPr>
      </w:pPr>
      <w:r w:rsidRPr="008462A7">
        <w:rPr>
          <w:b/>
          <w:bCs/>
        </w:rPr>
        <w:t xml:space="preserve">Buna  göre, aşağıdakilerin hangisinde </w:t>
      </w:r>
      <w:r w:rsidRPr="008462A7">
        <w:rPr>
          <w:b/>
          <w:spacing w:val="14"/>
        </w:rPr>
        <w:t>verilen</w:t>
      </w:r>
      <w:r w:rsidRPr="008462A7">
        <w:rPr>
          <w:b/>
        </w:rPr>
        <w:t xml:space="preserve">  yerleşim  </w:t>
      </w:r>
      <w:r w:rsidRPr="008462A7">
        <w:rPr>
          <w:b/>
          <w:spacing w:val="14"/>
        </w:rPr>
        <w:t>birimleri</w:t>
      </w:r>
      <w:r w:rsidRPr="008462A7">
        <w:rPr>
          <w:b/>
        </w:rPr>
        <w:t xml:space="preserve"> </w:t>
      </w:r>
      <w:r w:rsidRPr="008462A7">
        <w:rPr>
          <w:b/>
          <w:spacing w:val="19"/>
        </w:rPr>
        <w:t>arasında</w:t>
      </w:r>
      <w:r w:rsidRPr="008462A7">
        <w:rPr>
          <w:b/>
        </w:rPr>
        <w:t xml:space="preserve"> yapı</w:t>
      </w:r>
      <w:r w:rsidRPr="008462A7">
        <w:rPr>
          <w:b/>
        </w:rPr>
        <w:softHyphen/>
        <w:t>lacak yeni karayolunun kilometre mali</w:t>
      </w:r>
      <w:r w:rsidRPr="008462A7">
        <w:rPr>
          <w:b/>
        </w:rPr>
        <w:softHyphen/>
        <w:t xml:space="preserve">yetinin </w:t>
      </w:r>
      <w:r w:rsidRPr="008462A7">
        <w:rPr>
          <w:b/>
          <w:u w:val="single"/>
        </w:rPr>
        <w:t>en az</w:t>
      </w:r>
      <w:r w:rsidRPr="008462A7">
        <w:rPr>
          <w:b/>
        </w:rPr>
        <w:t xml:space="preserve"> </w:t>
      </w:r>
      <w:r w:rsidRPr="008462A7">
        <w:rPr>
          <w:b/>
          <w:bCs/>
        </w:rPr>
        <w:t xml:space="preserve">olması   </w:t>
      </w:r>
      <w:r w:rsidRPr="008462A7">
        <w:rPr>
          <w:b/>
        </w:rPr>
        <w:t>beklenir?</w:t>
      </w:r>
    </w:p>
    <w:p w:rsidR="00432419" w:rsidRDefault="00432419" w:rsidP="0015200F">
      <w:pPr>
        <w:pStyle w:val="ListParagraph"/>
        <w:numPr>
          <w:ilvl w:val="0"/>
          <w:numId w:val="106"/>
        </w:numPr>
        <w:shd w:val="clear" w:color="auto" w:fill="FFFFFF"/>
        <w:spacing w:line="80" w:lineRule="atLeast"/>
        <w:ind w:left="426" w:hanging="426"/>
      </w:pPr>
      <w:r w:rsidRPr="003D1D12">
        <w:t xml:space="preserve">Zonguldak - Ankara     </w:t>
      </w:r>
    </w:p>
    <w:p w:rsidR="00432419" w:rsidRDefault="00432419" w:rsidP="0015200F">
      <w:pPr>
        <w:pStyle w:val="ListParagraph"/>
        <w:numPr>
          <w:ilvl w:val="0"/>
          <w:numId w:val="106"/>
        </w:numPr>
        <w:shd w:val="clear" w:color="auto" w:fill="FFFFFF"/>
        <w:spacing w:line="80" w:lineRule="atLeast"/>
        <w:ind w:left="426" w:hanging="426"/>
      </w:pPr>
      <w:r w:rsidRPr="003D1D12">
        <w:t xml:space="preserve">Antalya - Burdur </w:t>
      </w:r>
    </w:p>
    <w:p w:rsidR="00432419" w:rsidRDefault="00432419" w:rsidP="0015200F">
      <w:pPr>
        <w:pStyle w:val="ListParagraph"/>
        <w:numPr>
          <w:ilvl w:val="0"/>
          <w:numId w:val="106"/>
        </w:numPr>
        <w:shd w:val="clear" w:color="auto" w:fill="FFFFFF"/>
        <w:spacing w:line="80" w:lineRule="atLeast"/>
        <w:ind w:left="426" w:hanging="426"/>
      </w:pPr>
      <w:r w:rsidRPr="003D1D12">
        <w:t xml:space="preserve">Erzurum - Trabzon      </w:t>
      </w:r>
    </w:p>
    <w:p w:rsidR="00432419" w:rsidRPr="002C671A" w:rsidRDefault="00432419" w:rsidP="0015200F">
      <w:pPr>
        <w:pStyle w:val="ListParagraph"/>
        <w:numPr>
          <w:ilvl w:val="0"/>
          <w:numId w:val="106"/>
        </w:numPr>
        <w:shd w:val="clear" w:color="auto" w:fill="FFFFFF"/>
        <w:spacing w:line="80" w:lineRule="atLeast"/>
        <w:ind w:left="426" w:hanging="426"/>
      </w:pPr>
      <w:r w:rsidRPr="002C671A">
        <w:t xml:space="preserve">İzmir - Denizli </w:t>
      </w:r>
    </w:p>
    <w:p w:rsidR="00432419" w:rsidRPr="003D1D12" w:rsidRDefault="00432419" w:rsidP="0015200F">
      <w:pPr>
        <w:pStyle w:val="ListParagraph"/>
        <w:numPr>
          <w:ilvl w:val="0"/>
          <w:numId w:val="106"/>
        </w:numPr>
        <w:shd w:val="clear" w:color="auto" w:fill="FFFFFF"/>
        <w:spacing w:line="80" w:lineRule="atLeast"/>
        <w:ind w:left="426" w:hanging="426"/>
      </w:pPr>
      <w:r w:rsidRPr="002C671A">
        <w:t>Van - Hakkâri</w:t>
      </w:r>
    </w:p>
    <w:p w:rsidR="00432419" w:rsidRPr="003D1D12" w:rsidRDefault="00432419" w:rsidP="003D1D12">
      <w:pPr>
        <w:shd w:val="clear" w:color="auto" w:fill="FFFFFF"/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rPr>
          <w:spacing w:val="-5"/>
        </w:rPr>
        <w:t>14</w:t>
      </w:r>
      <w:r w:rsidRPr="003D1D12">
        <w:rPr>
          <w:spacing w:val="-5"/>
        </w:rPr>
        <w:t xml:space="preserve">.  Aşağıdaki grafiklerde, dörder bölgesi bulunan ve </w:t>
      </w:r>
      <w:r w:rsidRPr="003D1D12">
        <w:rPr>
          <w:spacing w:val="-7"/>
        </w:rPr>
        <w:t>yüzölçümleri birbirine yakın olan beş ülkenin, böl</w:t>
      </w:r>
      <w:r w:rsidRPr="003D1D12">
        <w:rPr>
          <w:spacing w:val="-7"/>
        </w:rPr>
        <w:softHyphen/>
        <w:t>gelerine göre elektrik enerjisi tüketimleri gösteril</w:t>
      </w:r>
      <w:r w:rsidRPr="003D1D12">
        <w:rPr>
          <w:spacing w:val="-7"/>
        </w:rPr>
        <w:softHyphen/>
      </w:r>
      <w:r w:rsidRPr="003D1D12">
        <w:t>miştir.</w:t>
      </w:r>
    </w:p>
    <w:p w:rsidR="00432419" w:rsidRPr="003D1D12" w:rsidRDefault="00432419" w:rsidP="003D1D12">
      <w:pPr>
        <w:spacing w:line="80" w:lineRule="atLeast"/>
        <w:ind w:right="765"/>
      </w:pPr>
      <w:r w:rsidRPr="00186D18">
        <w:rPr>
          <w:noProof/>
        </w:rPr>
        <w:pict>
          <v:shape id="_x0000_i1033" type="#_x0000_t75" style="width:180pt;height:93pt;visibility:visible">
            <v:imagedata r:id="rId15" o:title="" cropbottom="43577f"/>
          </v:shape>
        </w:pict>
      </w:r>
      <w:r w:rsidRPr="00186D18">
        <w:rPr>
          <w:noProof/>
        </w:rPr>
        <w:pict>
          <v:shape id="_x0000_i1034" type="#_x0000_t75" style="width:180pt;height:93pt;visibility:visible">
            <v:imagedata r:id="rId15" o:title="" croptop="21959f" cropbottom="21959f"/>
          </v:shape>
        </w:pict>
      </w:r>
      <w:r w:rsidRPr="00186D18">
        <w:rPr>
          <w:noProof/>
        </w:rPr>
        <w:pict>
          <v:shape id="_x0000_i1035" type="#_x0000_t75" style="width:82.5pt;height:88.5pt;visibility:visible">
            <v:imagedata r:id="rId15" o:title="" croptop="43748f" cropleft="17476f" cropright="17476f"/>
          </v:shape>
        </w:pict>
      </w:r>
    </w:p>
    <w:p w:rsidR="00432419" w:rsidRPr="008462A7" w:rsidRDefault="00432419" w:rsidP="003D1D12">
      <w:pPr>
        <w:shd w:val="clear" w:color="auto" w:fill="FFFFFF"/>
        <w:spacing w:line="80" w:lineRule="atLeast"/>
        <w:rPr>
          <w:b/>
        </w:rPr>
      </w:pPr>
      <w:r w:rsidRPr="008462A7">
        <w:rPr>
          <w:b/>
        </w:rPr>
        <w:t>Ülkelerde  tüketilen   elektrik   enerjisinin büyük  bir  kısmının  endüstride  kullanıl</w:t>
      </w:r>
      <w:r w:rsidRPr="008462A7">
        <w:rPr>
          <w:b/>
        </w:rPr>
        <w:softHyphen/>
        <w:t>dığı  kabul  edilecek  olursa,  yukarıda grafikleri  verilen   ülkelerin   hangisinde endüstri  kuruluşları  bölgeler  arasında diğerlerinden  daha  dengeli  dağılmıştır?</w:t>
      </w:r>
    </w:p>
    <w:p w:rsidR="00432419" w:rsidRDefault="00432419" w:rsidP="003D1D12">
      <w:pPr>
        <w:shd w:val="clear" w:color="auto" w:fill="FFFFFF"/>
        <w:tabs>
          <w:tab w:val="left" w:pos="1335"/>
        </w:tabs>
        <w:spacing w:line="80" w:lineRule="atLeast"/>
      </w:pPr>
      <w:r w:rsidRPr="003D1D12">
        <w:rPr>
          <w:spacing w:val="-2"/>
        </w:rPr>
        <w:t>A) I.</w:t>
      </w:r>
      <w:r w:rsidRPr="003D1D12">
        <w:tab/>
      </w:r>
    </w:p>
    <w:p w:rsidR="00432419" w:rsidRDefault="00432419" w:rsidP="003D1D12">
      <w:pPr>
        <w:shd w:val="clear" w:color="auto" w:fill="FFFFFF"/>
        <w:tabs>
          <w:tab w:val="left" w:pos="1335"/>
        </w:tabs>
        <w:spacing w:line="80" w:lineRule="atLeast"/>
        <w:rPr>
          <w:spacing w:val="-5"/>
          <w:lang w:val="en-US"/>
        </w:rPr>
      </w:pPr>
      <w:r w:rsidRPr="003D1D12">
        <w:rPr>
          <w:spacing w:val="-5"/>
        </w:rPr>
        <w:t xml:space="preserve">B) </w:t>
      </w:r>
      <w:r w:rsidRPr="003D1D12">
        <w:rPr>
          <w:spacing w:val="-5"/>
          <w:lang w:val="en-US"/>
        </w:rPr>
        <w:t xml:space="preserve">II.        </w:t>
      </w:r>
    </w:p>
    <w:p w:rsidR="00432419" w:rsidRDefault="00432419" w:rsidP="003D1D12">
      <w:pPr>
        <w:shd w:val="clear" w:color="auto" w:fill="FFFFFF"/>
        <w:tabs>
          <w:tab w:val="left" w:pos="1335"/>
        </w:tabs>
        <w:spacing w:line="80" w:lineRule="atLeast"/>
        <w:rPr>
          <w:spacing w:val="-5"/>
          <w:lang w:val="en-US"/>
        </w:rPr>
      </w:pPr>
      <w:r w:rsidRPr="003D1D12">
        <w:rPr>
          <w:spacing w:val="-5"/>
        </w:rPr>
        <w:t xml:space="preserve">C) </w:t>
      </w:r>
      <w:r w:rsidRPr="003D1D12">
        <w:rPr>
          <w:spacing w:val="-5"/>
          <w:lang w:val="en-US"/>
        </w:rPr>
        <w:t xml:space="preserve">III.        </w:t>
      </w:r>
    </w:p>
    <w:p w:rsidR="00432419" w:rsidRDefault="00432419" w:rsidP="003D1D12">
      <w:pPr>
        <w:shd w:val="clear" w:color="auto" w:fill="FFFFFF"/>
        <w:tabs>
          <w:tab w:val="left" w:pos="1335"/>
        </w:tabs>
        <w:spacing w:line="80" w:lineRule="atLeast"/>
        <w:rPr>
          <w:spacing w:val="-5"/>
          <w:lang w:val="en-US"/>
        </w:rPr>
      </w:pPr>
      <w:r w:rsidRPr="003D1D12">
        <w:rPr>
          <w:spacing w:val="-5"/>
        </w:rPr>
        <w:t xml:space="preserve">D) </w:t>
      </w:r>
      <w:r w:rsidRPr="003D1D12">
        <w:rPr>
          <w:spacing w:val="-5"/>
          <w:lang w:val="en-US"/>
        </w:rPr>
        <w:t xml:space="preserve">IV.        </w:t>
      </w:r>
    </w:p>
    <w:p w:rsidR="00432419" w:rsidRPr="003D1D12" w:rsidRDefault="00432419" w:rsidP="003D1D12">
      <w:pPr>
        <w:shd w:val="clear" w:color="auto" w:fill="FFFFFF"/>
        <w:tabs>
          <w:tab w:val="left" w:pos="1335"/>
        </w:tabs>
        <w:spacing w:line="80" w:lineRule="atLeast"/>
        <w:rPr>
          <w:spacing w:val="-5"/>
          <w:lang w:val="en-US"/>
        </w:rPr>
      </w:pPr>
      <w:r w:rsidRPr="003D1D12">
        <w:rPr>
          <w:spacing w:val="-5"/>
        </w:rPr>
        <w:t xml:space="preserve">E) </w:t>
      </w:r>
      <w:r w:rsidRPr="003D1D12">
        <w:rPr>
          <w:spacing w:val="-5"/>
          <w:lang w:val="en-US"/>
        </w:rPr>
        <w:t>V.</w:t>
      </w:r>
    </w:p>
    <w:p w:rsidR="00432419" w:rsidRPr="003D1D12" w:rsidRDefault="00432419" w:rsidP="003D1D12">
      <w:pPr>
        <w:shd w:val="clear" w:color="auto" w:fill="FFFFFF"/>
        <w:spacing w:line="80" w:lineRule="atLeast"/>
      </w:pPr>
    </w:p>
    <w:p w:rsidR="00432419" w:rsidRPr="008462A7" w:rsidRDefault="00432419" w:rsidP="003D1D12">
      <w:pPr>
        <w:shd w:val="clear" w:color="auto" w:fill="FFFFFF"/>
        <w:spacing w:line="80" w:lineRule="atLeast"/>
        <w:rPr>
          <w:b/>
        </w:rPr>
      </w:pPr>
      <w:r>
        <w:t xml:space="preserve">15. </w:t>
      </w:r>
      <w:r w:rsidRPr="008462A7">
        <w:rPr>
          <w:b/>
        </w:rPr>
        <w:t>Ekonomik etkinlikleri göz  önüne alındı</w:t>
      </w:r>
      <w:r w:rsidRPr="008462A7">
        <w:rPr>
          <w:b/>
        </w:rPr>
        <w:softHyphen/>
        <w:t>ğında, aşağıdaki kentlerin hangisinde görülen hava kirliliğinde  endüstri   kuru</w:t>
      </w:r>
      <w:r w:rsidRPr="008462A7">
        <w:rPr>
          <w:b/>
        </w:rPr>
        <w:softHyphen/>
        <w:t xml:space="preserve">luşlarının payının </w:t>
      </w:r>
      <w:r w:rsidRPr="008462A7">
        <w:rPr>
          <w:b/>
          <w:u w:val="single"/>
        </w:rPr>
        <w:t>en az</w:t>
      </w:r>
      <w:r w:rsidRPr="008462A7">
        <w:rPr>
          <w:b/>
        </w:rPr>
        <w:t xml:space="preserve">  olduğu  söyle</w:t>
      </w:r>
      <w:r w:rsidRPr="008462A7">
        <w:rPr>
          <w:b/>
        </w:rPr>
        <w:softHyphen/>
        <w:t>nebilir?</w:t>
      </w:r>
    </w:p>
    <w:p w:rsidR="00432419" w:rsidRDefault="00432419" w:rsidP="003D1D12">
      <w:pPr>
        <w:shd w:val="clear" w:color="auto" w:fill="FFFFFF"/>
        <w:tabs>
          <w:tab w:val="left" w:pos="2460"/>
          <w:tab w:val="left" w:pos="4245"/>
        </w:tabs>
        <w:spacing w:line="80" w:lineRule="atLeast"/>
      </w:pPr>
      <w:r w:rsidRPr="003D1D12">
        <w:rPr>
          <w:spacing w:val="-2"/>
        </w:rPr>
        <w:t>A) Erzurum</w:t>
      </w:r>
      <w:r w:rsidRPr="003D1D12">
        <w:tab/>
      </w:r>
    </w:p>
    <w:p w:rsidR="00432419" w:rsidRDefault="00432419" w:rsidP="003D1D12">
      <w:pPr>
        <w:shd w:val="clear" w:color="auto" w:fill="FFFFFF"/>
        <w:tabs>
          <w:tab w:val="left" w:pos="2460"/>
          <w:tab w:val="left" w:pos="4245"/>
        </w:tabs>
        <w:spacing w:line="80" w:lineRule="atLeast"/>
      </w:pPr>
      <w:r w:rsidRPr="003D1D12">
        <w:rPr>
          <w:spacing w:val="-2"/>
        </w:rPr>
        <w:t>B) Kırıkkale</w:t>
      </w:r>
      <w:r w:rsidRPr="003D1D12">
        <w:tab/>
      </w:r>
    </w:p>
    <w:p w:rsidR="00432419" w:rsidRPr="003D1D12" w:rsidRDefault="00432419" w:rsidP="003D1D12">
      <w:pPr>
        <w:shd w:val="clear" w:color="auto" w:fill="FFFFFF"/>
        <w:tabs>
          <w:tab w:val="left" w:pos="2460"/>
          <w:tab w:val="left" w:pos="4245"/>
        </w:tabs>
        <w:spacing w:line="80" w:lineRule="atLeast"/>
      </w:pPr>
      <w:r w:rsidRPr="003D1D12">
        <w:rPr>
          <w:spacing w:val="-2"/>
        </w:rPr>
        <w:t>C) Denizli</w:t>
      </w:r>
    </w:p>
    <w:p w:rsidR="00432419" w:rsidRDefault="00432419" w:rsidP="003D1D12">
      <w:pPr>
        <w:shd w:val="clear" w:color="auto" w:fill="FFFFFF"/>
        <w:tabs>
          <w:tab w:val="left" w:pos="3195"/>
        </w:tabs>
        <w:spacing w:line="80" w:lineRule="atLeast"/>
      </w:pPr>
      <w:r w:rsidRPr="003D1D12">
        <w:t>D) İzmit</w:t>
      </w:r>
      <w:r w:rsidRPr="003D1D12">
        <w:tab/>
      </w:r>
    </w:p>
    <w:p w:rsidR="00432419" w:rsidRPr="003D1D12" w:rsidRDefault="00432419" w:rsidP="003D1D12">
      <w:pPr>
        <w:shd w:val="clear" w:color="auto" w:fill="FFFFFF"/>
        <w:tabs>
          <w:tab w:val="left" w:pos="3195"/>
        </w:tabs>
        <w:spacing w:line="80" w:lineRule="atLeast"/>
      </w:pPr>
      <w:r w:rsidRPr="003D1D12">
        <w:t>E) Gaziantep</w:t>
      </w:r>
    </w:p>
    <w:p w:rsidR="00432419" w:rsidRPr="003D1D12" w:rsidRDefault="00432419" w:rsidP="003D1D12">
      <w:pPr>
        <w:shd w:val="clear" w:color="auto" w:fill="FFFFFF"/>
        <w:tabs>
          <w:tab w:val="left" w:pos="3195"/>
        </w:tabs>
        <w:spacing w:line="80" w:lineRule="atLeast"/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664"/>
        <w:gridCol w:w="663"/>
        <w:gridCol w:w="663"/>
        <w:gridCol w:w="663"/>
        <w:gridCol w:w="663"/>
        <w:gridCol w:w="664"/>
        <w:gridCol w:w="664"/>
        <w:gridCol w:w="664"/>
        <w:gridCol w:w="664"/>
        <w:gridCol w:w="674"/>
        <w:gridCol w:w="674"/>
        <w:gridCol w:w="674"/>
        <w:gridCol w:w="674"/>
        <w:gridCol w:w="655"/>
        <w:gridCol w:w="674"/>
      </w:tblGrid>
      <w:tr w:rsidR="00432419" w:rsidRPr="00745499" w:rsidTr="00745499">
        <w:tc>
          <w:tcPr>
            <w:tcW w:w="664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</w:t>
            </w:r>
          </w:p>
        </w:tc>
        <w:tc>
          <w:tcPr>
            <w:tcW w:w="663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2</w:t>
            </w:r>
          </w:p>
        </w:tc>
        <w:tc>
          <w:tcPr>
            <w:tcW w:w="663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3</w:t>
            </w:r>
          </w:p>
        </w:tc>
        <w:tc>
          <w:tcPr>
            <w:tcW w:w="663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4</w:t>
            </w:r>
          </w:p>
        </w:tc>
        <w:tc>
          <w:tcPr>
            <w:tcW w:w="663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5</w:t>
            </w:r>
          </w:p>
        </w:tc>
        <w:tc>
          <w:tcPr>
            <w:tcW w:w="664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6</w:t>
            </w:r>
          </w:p>
        </w:tc>
        <w:tc>
          <w:tcPr>
            <w:tcW w:w="664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7</w:t>
            </w:r>
          </w:p>
        </w:tc>
        <w:tc>
          <w:tcPr>
            <w:tcW w:w="664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8</w:t>
            </w:r>
          </w:p>
        </w:tc>
        <w:tc>
          <w:tcPr>
            <w:tcW w:w="664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9</w:t>
            </w:r>
          </w:p>
        </w:tc>
        <w:tc>
          <w:tcPr>
            <w:tcW w:w="674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10</w:t>
            </w:r>
          </w:p>
        </w:tc>
        <w:tc>
          <w:tcPr>
            <w:tcW w:w="674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11</w:t>
            </w:r>
          </w:p>
        </w:tc>
        <w:tc>
          <w:tcPr>
            <w:tcW w:w="674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12</w:t>
            </w:r>
          </w:p>
        </w:tc>
        <w:tc>
          <w:tcPr>
            <w:tcW w:w="674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13</w:t>
            </w:r>
          </w:p>
        </w:tc>
        <w:tc>
          <w:tcPr>
            <w:tcW w:w="65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14</w:t>
            </w:r>
          </w:p>
        </w:tc>
        <w:tc>
          <w:tcPr>
            <w:tcW w:w="674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15</w:t>
            </w:r>
          </w:p>
        </w:tc>
      </w:tr>
      <w:tr w:rsidR="00432419" w:rsidRPr="00745499" w:rsidTr="00745499">
        <w:tc>
          <w:tcPr>
            <w:tcW w:w="664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B</w:t>
            </w:r>
          </w:p>
        </w:tc>
        <w:tc>
          <w:tcPr>
            <w:tcW w:w="663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A</w:t>
            </w:r>
          </w:p>
        </w:tc>
        <w:tc>
          <w:tcPr>
            <w:tcW w:w="663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E</w:t>
            </w:r>
          </w:p>
        </w:tc>
        <w:tc>
          <w:tcPr>
            <w:tcW w:w="663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C</w:t>
            </w:r>
          </w:p>
        </w:tc>
        <w:tc>
          <w:tcPr>
            <w:tcW w:w="663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B</w:t>
            </w:r>
          </w:p>
        </w:tc>
        <w:tc>
          <w:tcPr>
            <w:tcW w:w="664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D</w:t>
            </w:r>
          </w:p>
        </w:tc>
        <w:tc>
          <w:tcPr>
            <w:tcW w:w="664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E</w:t>
            </w:r>
          </w:p>
        </w:tc>
        <w:tc>
          <w:tcPr>
            <w:tcW w:w="664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A</w:t>
            </w:r>
          </w:p>
        </w:tc>
        <w:tc>
          <w:tcPr>
            <w:tcW w:w="664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C</w:t>
            </w:r>
          </w:p>
        </w:tc>
        <w:tc>
          <w:tcPr>
            <w:tcW w:w="674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D</w:t>
            </w:r>
          </w:p>
        </w:tc>
        <w:tc>
          <w:tcPr>
            <w:tcW w:w="674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B</w:t>
            </w:r>
          </w:p>
        </w:tc>
        <w:tc>
          <w:tcPr>
            <w:tcW w:w="674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E</w:t>
            </w:r>
          </w:p>
        </w:tc>
        <w:tc>
          <w:tcPr>
            <w:tcW w:w="674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D</w:t>
            </w:r>
          </w:p>
        </w:tc>
        <w:tc>
          <w:tcPr>
            <w:tcW w:w="65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C</w:t>
            </w:r>
          </w:p>
        </w:tc>
        <w:tc>
          <w:tcPr>
            <w:tcW w:w="674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A</w:t>
            </w:r>
          </w:p>
        </w:tc>
      </w:tr>
    </w:tbl>
    <w:p w:rsidR="00432419" w:rsidRPr="003D1D12" w:rsidRDefault="00432419" w:rsidP="00C84BF5">
      <w:pPr>
        <w:shd w:val="clear" w:color="auto" w:fill="FFFFFF"/>
        <w:tabs>
          <w:tab w:val="left" w:pos="495"/>
        </w:tabs>
        <w:spacing w:line="80" w:lineRule="atLeast"/>
        <w:rPr>
          <w:b/>
          <w:bCs/>
          <w:spacing w:val="-25"/>
        </w:rPr>
        <w:sectPr w:rsidR="00432419" w:rsidRPr="003D1D12" w:rsidSect="00201941">
          <w:headerReference w:type="even" r:id="rId16"/>
          <w:headerReference w:type="default" r:id="rId17"/>
          <w:footerReference w:type="even" r:id="rId18"/>
          <w:footerReference w:type="default" r:id="rId19"/>
          <w:headerReference w:type="first" r:id="rId20"/>
          <w:footerReference w:type="first" r:id="rId21"/>
          <w:pgSz w:w="11909" w:h="16834"/>
          <w:pgMar w:top="851" w:right="852" w:bottom="567" w:left="1276" w:header="708" w:footer="708" w:gutter="0"/>
          <w:cols w:space="60"/>
          <w:noEndnote/>
          <w:rtlGutter/>
        </w:sectPr>
      </w:pPr>
    </w:p>
    <w:p w:rsidR="00432419" w:rsidRPr="008462A7" w:rsidRDefault="00432419" w:rsidP="0027574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A6A6A6"/>
        <w:spacing w:line="80" w:lineRule="atLeast"/>
        <w:jc w:val="center"/>
        <w:rPr>
          <w:b/>
          <w:sz w:val="32"/>
          <w:szCs w:val="32"/>
        </w:rPr>
      </w:pPr>
      <w:r w:rsidRPr="008462A7">
        <w:rPr>
          <w:b/>
          <w:sz w:val="32"/>
          <w:szCs w:val="32"/>
        </w:rPr>
        <w:t xml:space="preserve">1999 ÖSS </w:t>
      </w:r>
      <w:r>
        <w:rPr>
          <w:b/>
          <w:sz w:val="32"/>
          <w:szCs w:val="32"/>
        </w:rPr>
        <w:t xml:space="preserve">COĞRAFYA </w:t>
      </w:r>
      <w:r w:rsidRPr="008462A7">
        <w:rPr>
          <w:b/>
          <w:sz w:val="32"/>
          <w:szCs w:val="32"/>
        </w:rPr>
        <w:t>SORULARI (</w:t>
      </w:r>
      <w:r>
        <w:rPr>
          <w:b/>
          <w:sz w:val="32"/>
          <w:szCs w:val="32"/>
        </w:rPr>
        <w:t>MAYIS/İPTAL</w:t>
      </w:r>
      <w:r w:rsidRPr="008462A7">
        <w:rPr>
          <w:b/>
          <w:sz w:val="32"/>
          <w:szCs w:val="32"/>
        </w:rPr>
        <w:t>)</w:t>
      </w:r>
    </w:p>
    <w:p w:rsidR="00432419" w:rsidRDefault="00432419" w:rsidP="0034759A">
      <w:pPr>
        <w:shd w:val="clear" w:color="auto" w:fill="FFFFFF"/>
        <w:spacing w:line="80" w:lineRule="atLeast"/>
        <w:ind w:right="-2973"/>
      </w:pPr>
    </w:p>
    <w:p w:rsidR="00432419" w:rsidRDefault="00432419" w:rsidP="0034759A">
      <w:pPr>
        <w:shd w:val="clear" w:color="auto" w:fill="FFFFFF"/>
        <w:spacing w:line="80" w:lineRule="atLeast"/>
        <w:ind w:right="-2973"/>
        <w:rPr>
          <w:b/>
          <w:bCs/>
        </w:rPr>
      </w:pPr>
      <w:r>
        <w:t>1.</w:t>
      </w:r>
      <w:r>
        <w:rPr>
          <w:b/>
          <w:bCs/>
        </w:rPr>
        <w:t xml:space="preserve">Şekildeki  taralı alanın matematik </w:t>
      </w:r>
      <w:r w:rsidRPr="003D1D12">
        <w:rPr>
          <w:b/>
          <w:bCs/>
        </w:rPr>
        <w:t>konu</w:t>
      </w:r>
      <w:r w:rsidRPr="003D1D12">
        <w:rPr>
          <w:b/>
          <w:bCs/>
        </w:rPr>
        <w:softHyphen/>
      </w:r>
      <w:r>
        <w:rPr>
          <w:b/>
          <w:bCs/>
        </w:rPr>
        <w:t xml:space="preserve">mu </w:t>
      </w:r>
      <w:r w:rsidRPr="003D1D12">
        <w:rPr>
          <w:b/>
          <w:bCs/>
        </w:rPr>
        <w:t>tanımlanırken</w:t>
      </w:r>
      <w:r>
        <w:rPr>
          <w:b/>
          <w:bCs/>
        </w:rPr>
        <w:t xml:space="preserve">  </w:t>
      </w:r>
      <w:r w:rsidRPr="003D1D12">
        <w:rPr>
          <w:b/>
          <w:bCs/>
        </w:rPr>
        <w:t>aşağıdakilerin   hangisi</w:t>
      </w:r>
      <w:r>
        <w:rPr>
          <w:b/>
          <w:bCs/>
        </w:rPr>
        <w:t xml:space="preserve"> </w:t>
      </w:r>
      <w:r w:rsidRPr="003D1D12">
        <w:rPr>
          <w:b/>
          <w:bCs/>
          <w:u w:val="single"/>
        </w:rPr>
        <w:t>kullanılmaz</w:t>
      </w:r>
      <w:r w:rsidRPr="003D1D12">
        <w:rPr>
          <w:b/>
          <w:bCs/>
        </w:rPr>
        <w:t>?</w:t>
      </w:r>
    </w:p>
    <w:p w:rsidR="00432419" w:rsidRPr="003D1D12" w:rsidRDefault="00432419" w:rsidP="0034759A">
      <w:pPr>
        <w:shd w:val="clear" w:color="auto" w:fill="FFFFFF"/>
        <w:spacing w:line="80" w:lineRule="atLeast"/>
        <w:ind w:right="-2973"/>
      </w:pPr>
      <w:r w:rsidRPr="00186D18">
        <w:rPr>
          <w:noProof/>
        </w:rPr>
        <w:pict>
          <v:shape id="_x0000_i1036" type="#_x0000_t75" style="width:176.25pt;height:171.75pt;visibility:visible">
            <v:imagedata r:id="rId22" o:title=""/>
          </v:shape>
        </w:pict>
      </w:r>
    </w:p>
    <w:p w:rsidR="00432419" w:rsidRPr="003D1D12" w:rsidRDefault="00432419" w:rsidP="0015200F">
      <w:pPr>
        <w:numPr>
          <w:ilvl w:val="0"/>
          <w:numId w:val="9"/>
        </w:numPr>
        <w:shd w:val="clear" w:color="auto" w:fill="FFFFFF"/>
        <w:tabs>
          <w:tab w:val="left" w:pos="435"/>
        </w:tabs>
        <w:spacing w:line="80" w:lineRule="atLeast"/>
        <w:ind w:right="-2690"/>
        <w:rPr>
          <w:spacing w:val="-7"/>
        </w:rPr>
      </w:pPr>
      <w:r w:rsidRPr="003D1D12">
        <w:t>10° Kuzey enlemi</w:t>
      </w:r>
    </w:p>
    <w:p w:rsidR="00432419" w:rsidRPr="003D1D12" w:rsidRDefault="00432419" w:rsidP="0015200F">
      <w:pPr>
        <w:numPr>
          <w:ilvl w:val="0"/>
          <w:numId w:val="9"/>
        </w:numPr>
        <w:shd w:val="clear" w:color="auto" w:fill="FFFFFF"/>
        <w:tabs>
          <w:tab w:val="left" w:pos="435"/>
        </w:tabs>
        <w:spacing w:line="80" w:lineRule="atLeast"/>
        <w:ind w:right="-2690"/>
        <w:rPr>
          <w:spacing w:val="-12"/>
        </w:rPr>
      </w:pPr>
      <w:r w:rsidRPr="003D1D12">
        <w:rPr>
          <w:spacing w:val="-1"/>
        </w:rPr>
        <w:t>10° Batı boylamı</w:t>
      </w:r>
    </w:p>
    <w:p w:rsidR="00432419" w:rsidRPr="003D1D12" w:rsidRDefault="00432419" w:rsidP="0015200F">
      <w:pPr>
        <w:numPr>
          <w:ilvl w:val="0"/>
          <w:numId w:val="9"/>
        </w:numPr>
        <w:shd w:val="clear" w:color="auto" w:fill="FFFFFF"/>
        <w:tabs>
          <w:tab w:val="left" w:pos="435"/>
        </w:tabs>
        <w:spacing w:line="80" w:lineRule="atLeast"/>
        <w:ind w:right="-2690"/>
        <w:rPr>
          <w:spacing w:val="-13"/>
        </w:rPr>
      </w:pPr>
      <w:r w:rsidRPr="003D1D12">
        <w:rPr>
          <w:spacing w:val="-2"/>
        </w:rPr>
        <w:t>20° Doğu boylamı</w:t>
      </w:r>
    </w:p>
    <w:p w:rsidR="00432419" w:rsidRPr="003D1D12" w:rsidRDefault="00432419" w:rsidP="0015200F">
      <w:pPr>
        <w:numPr>
          <w:ilvl w:val="0"/>
          <w:numId w:val="9"/>
        </w:numPr>
        <w:shd w:val="clear" w:color="auto" w:fill="FFFFFF"/>
        <w:tabs>
          <w:tab w:val="left" w:pos="435"/>
        </w:tabs>
        <w:spacing w:line="80" w:lineRule="atLeast"/>
        <w:ind w:right="-2690"/>
        <w:rPr>
          <w:spacing w:val="-19"/>
        </w:rPr>
      </w:pPr>
      <w:r w:rsidRPr="003D1D12">
        <w:t>20° Güney enlemi</w:t>
      </w:r>
    </w:p>
    <w:p w:rsidR="00432419" w:rsidRPr="003D1D12" w:rsidRDefault="00432419" w:rsidP="0034759A">
      <w:pPr>
        <w:shd w:val="clear" w:color="auto" w:fill="FFFFFF"/>
        <w:tabs>
          <w:tab w:val="left" w:pos="435"/>
        </w:tabs>
        <w:spacing w:line="80" w:lineRule="atLeast"/>
        <w:ind w:right="-2690"/>
      </w:pPr>
      <w:r w:rsidRPr="003D1D12">
        <w:rPr>
          <w:spacing w:val="-12"/>
        </w:rPr>
        <w:t>E)</w:t>
      </w:r>
      <w:r w:rsidRPr="003D1D12">
        <w:tab/>
        <w:t>30° Kuzey enlemi</w:t>
      </w: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2 .</w:t>
      </w:r>
      <w:r w:rsidRPr="003D1D12">
        <w:t>Aşağıda, 25 metrede bir geçirilen eşyükse</w:t>
      </w:r>
      <w:r>
        <w:t>lt</w:t>
      </w:r>
      <w:r w:rsidRPr="003D1D12">
        <w:t>i eğri</w:t>
      </w:r>
      <w:r w:rsidRPr="003D1D12">
        <w:softHyphen/>
      </w:r>
      <w:r>
        <w:t>leriyle çizilmiş bir t</w:t>
      </w:r>
      <w:r w:rsidRPr="003D1D12">
        <w:t>opoğrafya haritası verilmiştir.</w:t>
      </w:r>
    </w:p>
    <w:p w:rsidR="00432419" w:rsidRPr="003D1D12" w:rsidRDefault="00432419" w:rsidP="003D1D12">
      <w:pPr>
        <w:spacing w:line="80" w:lineRule="atLeast"/>
        <w:ind w:right="120"/>
      </w:pPr>
      <w:r w:rsidRPr="00186D18">
        <w:rPr>
          <w:noProof/>
        </w:rPr>
        <w:pict>
          <v:shape id="_x0000_i1037" type="#_x0000_t75" style="width:233.25pt;height:141pt;visibility:visible">
            <v:imagedata r:id="rId23" o:title=""/>
          </v:shape>
        </w:pic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 xml:space="preserve">Bu   haritada  eşyükselti   eğrileri   </w:t>
      </w:r>
      <w:r w:rsidRPr="003D1D12">
        <w:rPr>
          <w:b/>
          <w:bCs/>
        </w:rPr>
        <w:t>arasın</w:t>
      </w:r>
      <w:r w:rsidRPr="003D1D12">
        <w:rPr>
          <w:b/>
          <w:bCs/>
        </w:rPr>
        <w:softHyphen/>
        <w:t xml:space="preserve">daki  mesafenin  </w:t>
      </w:r>
      <w:r w:rsidRPr="003D1D12">
        <w:t xml:space="preserve">her </w:t>
      </w:r>
      <w:r w:rsidRPr="003D1D12">
        <w:rPr>
          <w:b/>
          <w:bCs/>
        </w:rPr>
        <w:t xml:space="preserve">yerde aynı </w:t>
      </w:r>
      <w:r w:rsidRPr="003D1D12">
        <w:rPr>
          <w:b/>
          <w:bCs/>
          <w:u w:val="single"/>
        </w:rPr>
        <w:t>olmama</w:t>
      </w:r>
      <w:r w:rsidRPr="003D1D12">
        <w:rPr>
          <w:b/>
          <w:bCs/>
          <w:u w:val="single"/>
        </w:rPr>
        <w:softHyphen/>
      </w:r>
      <w:r w:rsidRPr="003D1D12">
        <w:rPr>
          <w:b/>
          <w:bCs/>
          <w:spacing w:val="10"/>
          <w:u w:val="single"/>
        </w:rPr>
        <w:t>sının</w:t>
      </w:r>
      <w:r w:rsidRPr="003D1D12">
        <w:rPr>
          <w:b/>
          <w:bCs/>
        </w:rPr>
        <w:t xml:space="preserve">   nedeni   aşağıdakilerden   hangisidir?</w:t>
      </w:r>
    </w:p>
    <w:p w:rsidR="00432419" w:rsidRPr="003D1D12" w:rsidRDefault="00432419" w:rsidP="0015200F">
      <w:pPr>
        <w:numPr>
          <w:ilvl w:val="0"/>
          <w:numId w:val="10"/>
        </w:numPr>
        <w:shd w:val="clear" w:color="auto" w:fill="FFFFFF"/>
        <w:tabs>
          <w:tab w:val="left" w:pos="1035"/>
        </w:tabs>
        <w:spacing w:line="80" w:lineRule="atLeast"/>
        <w:rPr>
          <w:spacing w:val="-7"/>
        </w:rPr>
      </w:pPr>
      <w:r w:rsidRPr="003D1D12">
        <w:t>Ortalama yükseltinin az olması</w:t>
      </w:r>
    </w:p>
    <w:p w:rsidR="00432419" w:rsidRPr="003D1D12" w:rsidRDefault="00432419" w:rsidP="0015200F">
      <w:pPr>
        <w:numPr>
          <w:ilvl w:val="0"/>
          <w:numId w:val="10"/>
        </w:numPr>
        <w:shd w:val="clear" w:color="auto" w:fill="FFFFFF"/>
        <w:tabs>
          <w:tab w:val="left" w:pos="1035"/>
        </w:tabs>
        <w:spacing w:line="80" w:lineRule="atLeast"/>
        <w:rPr>
          <w:spacing w:val="-12"/>
        </w:rPr>
      </w:pPr>
      <w:r w:rsidRPr="003D1D12">
        <w:t>Harita ölçeğinin büyük olması</w:t>
      </w:r>
    </w:p>
    <w:p w:rsidR="00432419" w:rsidRPr="003D1D12" w:rsidRDefault="00432419" w:rsidP="0015200F">
      <w:pPr>
        <w:numPr>
          <w:ilvl w:val="0"/>
          <w:numId w:val="10"/>
        </w:numPr>
        <w:shd w:val="clear" w:color="auto" w:fill="FFFFFF"/>
        <w:tabs>
          <w:tab w:val="left" w:pos="1035"/>
        </w:tabs>
        <w:spacing w:line="80" w:lineRule="atLeast"/>
        <w:rPr>
          <w:spacing w:val="-13"/>
        </w:rPr>
      </w:pPr>
      <w:r w:rsidRPr="003D1D12">
        <w:t>Eğimin yer yer farklı olması</w:t>
      </w:r>
    </w:p>
    <w:p w:rsidR="00432419" w:rsidRDefault="00432419" w:rsidP="0015200F">
      <w:pPr>
        <w:numPr>
          <w:ilvl w:val="0"/>
          <w:numId w:val="10"/>
        </w:numPr>
        <w:shd w:val="clear" w:color="auto" w:fill="FFFFFF"/>
        <w:tabs>
          <w:tab w:val="left" w:pos="1035"/>
        </w:tabs>
        <w:spacing w:line="80" w:lineRule="atLeast"/>
        <w:rPr>
          <w:spacing w:val="-19"/>
        </w:rPr>
      </w:pPr>
      <w:r w:rsidRPr="003D1D12">
        <w:t>Haritanın deniz kıyısında bir yeri göstermesi</w:t>
      </w:r>
    </w:p>
    <w:p w:rsidR="00432419" w:rsidRPr="0034759A" w:rsidRDefault="00432419" w:rsidP="0015200F">
      <w:pPr>
        <w:numPr>
          <w:ilvl w:val="0"/>
          <w:numId w:val="10"/>
        </w:numPr>
        <w:shd w:val="clear" w:color="auto" w:fill="FFFFFF"/>
        <w:tabs>
          <w:tab w:val="left" w:pos="1035"/>
        </w:tabs>
        <w:spacing w:line="80" w:lineRule="atLeast"/>
        <w:rPr>
          <w:spacing w:val="-19"/>
        </w:rPr>
      </w:pPr>
      <w:r w:rsidRPr="003D1D12">
        <w:t>Tepelerin farkl</w:t>
      </w:r>
      <w:r w:rsidRPr="0034759A">
        <w:t>ı doğrultuda uzanması</w:t>
      </w:r>
    </w:p>
    <w:p w:rsidR="00432419" w:rsidRPr="003D1D12" w:rsidRDefault="00432419" w:rsidP="003D1D12">
      <w:pPr>
        <w:shd w:val="clear" w:color="auto" w:fill="FFFFFF"/>
        <w:tabs>
          <w:tab w:val="left" w:pos="1035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tabs>
          <w:tab w:val="left" w:pos="1035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3.</w:t>
      </w:r>
      <w:r w:rsidRPr="003D1D12">
        <w:t>Deniz seviyesinden yükseklere çıkıldıkça hava sıcaklığı düşer.</w: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>Aşağıdakilerden   hangisi   bu   yargıyı   des</w:t>
      </w:r>
      <w:r w:rsidRPr="003D1D12">
        <w:softHyphen/>
        <w:t xml:space="preserve">tekleyen bir örnek </w:t>
      </w:r>
      <w:r w:rsidRPr="003D1D12">
        <w:rPr>
          <w:u w:val="single"/>
        </w:rPr>
        <w:t>değildir</w:t>
      </w:r>
      <w:r w:rsidRPr="003D1D12">
        <w:t>?</w:t>
      </w:r>
    </w:p>
    <w:p w:rsidR="00432419" w:rsidRPr="003D1D12" w:rsidRDefault="00432419" w:rsidP="0015200F">
      <w:pPr>
        <w:numPr>
          <w:ilvl w:val="0"/>
          <w:numId w:val="11"/>
        </w:numPr>
        <w:shd w:val="clear" w:color="auto" w:fill="FFFFFF"/>
        <w:tabs>
          <w:tab w:val="left" w:pos="1035"/>
        </w:tabs>
        <w:spacing w:line="80" w:lineRule="atLeast"/>
        <w:rPr>
          <w:spacing w:val="-7"/>
        </w:rPr>
      </w:pPr>
      <w:r w:rsidRPr="003D1D12">
        <w:t>Bir yörede, ovada yağmur yağarken dağların zirveye yakın kesimlerinde kar yağması</w:t>
      </w:r>
    </w:p>
    <w:p w:rsidR="00432419" w:rsidRPr="003D1D12" w:rsidRDefault="00432419" w:rsidP="0015200F">
      <w:pPr>
        <w:numPr>
          <w:ilvl w:val="0"/>
          <w:numId w:val="11"/>
        </w:numPr>
        <w:shd w:val="clear" w:color="auto" w:fill="FFFFFF"/>
        <w:tabs>
          <w:tab w:val="left" w:pos="1035"/>
        </w:tabs>
        <w:spacing w:line="80" w:lineRule="atLeast"/>
        <w:rPr>
          <w:spacing w:val="-12"/>
        </w:rPr>
      </w:pPr>
      <w:r w:rsidRPr="003D1D12">
        <w:t>Bulutların yerden belirli bir yükseltide yoğun</w:t>
      </w:r>
      <w:r w:rsidRPr="003D1D12">
        <w:softHyphen/>
        <w:t>laşması</w:t>
      </w:r>
    </w:p>
    <w:p w:rsidR="00432419" w:rsidRPr="003D1D12" w:rsidRDefault="00432419" w:rsidP="0015200F">
      <w:pPr>
        <w:numPr>
          <w:ilvl w:val="0"/>
          <w:numId w:val="11"/>
        </w:numPr>
        <w:shd w:val="clear" w:color="auto" w:fill="FFFFFF"/>
        <w:tabs>
          <w:tab w:val="left" w:pos="1035"/>
        </w:tabs>
        <w:spacing w:line="80" w:lineRule="atLeast"/>
        <w:rPr>
          <w:spacing w:val="-13"/>
        </w:rPr>
      </w:pPr>
      <w:r w:rsidRPr="003D1D12">
        <w:t>Yükselti arttıkça, havanın taşıyabileceği nem miktarının azalması</w:t>
      </w:r>
    </w:p>
    <w:p w:rsidR="00432419" w:rsidRDefault="00432419" w:rsidP="0015200F">
      <w:pPr>
        <w:numPr>
          <w:ilvl w:val="0"/>
          <w:numId w:val="11"/>
        </w:numPr>
        <w:shd w:val="clear" w:color="auto" w:fill="FFFFFF"/>
        <w:tabs>
          <w:tab w:val="left" w:pos="1035"/>
        </w:tabs>
        <w:spacing w:line="80" w:lineRule="atLeast"/>
        <w:rPr>
          <w:spacing w:val="-19"/>
        </w:rPr>
      </w:pPr>
      <w:r w:rsidRPr="003D1D12">
        <w:t>Doğu-Batı doğrultulu bir dağın aynı yükselti</w:t>
      </w:r>
      <w:r w:rsidRPr="003D1D12">
        <w:softHyphen/>
        <w:t>deki kuzey yamaçları ile güney yamaçları ara</w:t>
      </w:r>
      <w:r w:rsidRPr="003D1D12">
        <w:softHyphen/>
        <w:t>sında sıcaklık farkı olması</w:t>
      </w:r>
    </w:p>
    <w:p w:rsidR="00432419" w:rsidRPr="0034759A" w:rsidRDefault="00432419" w:rsidP="0015200F">
      <w:pPr>
        <w:numPr>
          <w:ilvl w:val="0"/>
          <w:numId w:val="11"/>
        </w:numPr>
        <w:shd w:val="clear" w:color="auto" w:fill="FFFFFF"/>
        <w:tabs>
          <w:tab w:val="left" w:pos="1035"/>
        </w:tabs>
        <w:spacing w:line="80" w:lineRule="atLeast"/>
        <w:rPr>
          <w:spacing w:val="-19"/>
        </w:rPr>
      </w:pPr>
      <w:r w:rsidRPr="003D1D12">
        <w:t>Bir da</w:t>
      </w:r>
      <w:r w:rsidRPr="0034759A">
        <w:t>ğın eteklerinden aynı yamaç boyunca</w:t>
      </w:r>
      <w:r>
        <w:t xml:space="preserve"> </w:t>
      </w:r>
      <w:r w:rsidRPr="0034759A">
        <w:t>zirveye doğru çıkıldıkça doğal bitki örtüsünün</w:t>
      </w:r>
      <w:r w:rsidRPr="0034759A">
        <w:br/>
        <w:t>değişmesi</w:t>
      </w:r>
    </w:p>
    <w:p w:rsidR="00432419" w:rsidRPr="003D1D12" w:rsidRDefault="00432419" w:rsidP="003D1D12">
      <w:pPr>
        <w:shd w:val="clear" w:color="auto" w:fill="FFFFFF"/>
        <w:tabs>
          <w:tab w:val="left" w:pos="1035"/>
        </w:tabs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4.</w:t>
      </w:r>
      <w:r w:rsidRPr="003D1D12">
        <w:t>Gece ile gündüz arasındaki sıcaklık farkının fazla olduğu yerlerdeki kayaçlarda genellikle fiziksel ufalanma; hem sıcaklığın yüksek hem de yağışın fazla olduğu yerlerdeki kayaçlarda ise genellikle kimyasal çözünme görülmektedir.</w: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>Aşağıdaki tabloda üç yerde gözlenen gece ile gündüz arasındaki ortalama sıcaklık farkı, yıllık yağış miktarı ve yıllık ortalama sıcaklık verilmiştir.</w:t>
      </w:r>
    </w:p>
    <w:p w:rsidR="00432419" w:rsidRPr="003D1D12" w:rsidRDefault="00432419" w:rsidP="003D1D12">
      <w:pPr>
        <w:spacing w:line="80" w:lineRule="atLeast"/>
      </w:pPr>
      <w:r w:rsidRPr="00186D18">
        <w:rPr>
          <w:noProof/>
        </w:rPr>
        <w:pict>
          <v:shape id="_x0000_i1038" type="#_x0000_t75" style="width:275.25pt;height:112.5pt;visibility:visible">
            <v:imagedata r:id="rId24" o:title=""/>
          </v:shape>
        </w:pict>
      </w:r>
    </w:p>
    <w:p w:rsidR="00432419" w:rsidRPr="0034759A" w:rsidRDefault="00432419" w:rsidP="003D1D12">
      <w:pPr>
        <w:shd w:val="clear" w:color="auto" w:fill="FFFFFF"/>
        <w:spacing w:line="80" w:lineRule="atLeast"/>
        <w:rPr>
          <w:b/>
        </w:rPr>
      </w:pPr>
      <w:r w:rsidRPr="0034759A">
        <w:rPr>
          <w:b/>
          <w:bCs/>
        </w:rPr>
        <w:t xml:space="preserve">Verilen bilgilere göre, bu  yerlerin </w:t>
      </w:r>
      <w:r w:rsidRPr="0034759A">
        <w:rPr>
          <w:b/>
        </w:rPr>
        <w:t>han</w:t>
      </w:r>
      <w:r w:rsidRPr="0034759A">
        <w:rPr>
          <w:b/>
          <w:bCs/>
        </w:rPr>
        <w:t xml:space="preserve">gisindeki </w:t>
      </w:r>
      <w:r w:rsidRPr="0034759A">
        <w:rPr>
          <w:b/>
        </w:rPr>
        <w:t xml:space="preserve">kayaçlarda fiziksel </w:t>
      </w:r>
      <w:r w:rsidRPr="0034759A">
        <w:rPr>
          <w:b/>
          <w:bCs/>
        </w:rPr>
        <w:t>ufalanma</w:t>
      </w:r>
      <w:r w:rsidRPr="0034759A">
        <w:rPr>
          <w:b/>
          <w:bCs/>
        </w:rPr>
        <w:softHyphen/>
        <w:t xml:space="preserve">nın,   hangisindeki kayaçlarda kimyasal çözünmenin </w:t>
      </w:r>
      <w:r w:rsidRPr="0034759A">
        <w:rPr>
          <w:b/>
          <w:bCs/>
          <w:u w:val="single"/>
        </w:rPr>
        <w:t>en cok olması</w:t>
      </w:r>
      <w:r w:rsidRPr="0034759A">
        <w:rPr>
          <w:b/>
          <w:bCs/>
        </w:rPr>
        <w:t xml:space="preserve"> </w:t>
      </w:r>
      <w:r w:rsidRPr="0034759A">
        <w:rPr>
          <w:b/>
        </w:rPr>
        <w:t>beklenir?</w:t>
      </w:r>
    </w:p>
    <w:p w:rsidR="00432419" w:rsidRPr="0034759A" w:rsidRDefault="00432419" w:rsidP="003D1D12">
      <w:pPr>
        <w:shd w:val="clear" w:color="auto" w:fill="FFFFFF"/>
        <w:spacing w:line="80" w:lineRule="atLeast"/>
      </w:pPr>
      <w:r>
        <w:t xml:space="preserve">   </w:t>
      </w:r>
      <w:r w:rsidRPr="0034759A">
        <w:t xml:space="preserve">Fiziksel ufalanma     </w:t>
      </w:r>
      <w:r>
        <w:tab/>
      </w:r>
      <w:r w:rsidRPr="0034759A">
        <w:t>Kimyasal çözünme</w:t>
      </w:r>
    </w:p>
    <w:p w:rsidR="00432419" w:rsidRPr="0034759A" w:rsidRDefault="00432419" w:rsidP="0015200F">
      <w:pPr>
        <w:numPr>
          <w:ilvl w:val="0"/>
          <w:numId w:val="12"/>
        </w:numPr>
        <w:shd w:val="clear" w:color="auto" w:fill="FFFFFF"/>
        <w:tabs>
          <w:tab w:val="left" w:pos="1860"/>
          <w:tab w:val="left" w:pos="3765"/>
        </w:tabs>
        <w:spacing w:line="80" w:lineRule="atLeast"/>
        <w:rPr>
          <w:spacing w:val="-7"/>
        </w:rPr>
      </w:pPr>
      <w:r w:rsidRPr="0034759A">
        <w:t>I</w:t>
      </w:r>
      <w:r w:rsidRPr="0034759A">
        <w:tab/>
        <w:t xml:space="preserve">                     </w:t>
      </w:r>
      <w:r w:rsidRPr="0034759A">
        <w:rPr>
          <w:bCs/>
          <w:spacing w:val="-1"/>
          <w:lang w:val="en-US"/>
        </w:rPr>
        <w:t>II</w:t>
      </w:r>
    </w:p>
    <w:p w:rsidR="00432419" w:rsidRPr="0034759A" w:rsidRDefault="00432419" w:rsidP="0015200F">
      <w:pPr>
        <w:numPr>
          <w:ilvl w:val="0"/>
          <w:numId w:val="12"/>
        </w:numPr>
        <w:shd w:val="clear" w:color="auto" w:fill="FFFFFF"/>
        <w:tabs>
          <w:tab w:val="left" w:pos="1860"/>
          <w:tab w:val="left" w:pos="3720"/>
        </w:tabs>
        <w:spacing w:line="80" w:lineRule="atLeast"/>
        <w:rPr>
          <w:spacing w:val="-12"/>
        </w:rPr>
      </w:pPr>
      <w:r w:rsidRPr="0034759A">
        <w:rPr>
          <w:bCs/>
          <w:lang w:val="en-US"/>
        </w:rPr>
        <w:t>III</w:t>
      </w:r>
      <w:r w:rsidRPr="0034759A">
        <w:rPr>
          <w:bCs/>
          <w:lang w:val="en-US"/>
        </w:rPr>
        <w:tab/>
      </w:r>
      <w:r w:rsidRPr="0034759A">
        <w:rPr>
          <w:bCs/>
          <w:lang w:val="en-US"/>
        </w:rPr>
        <w:tab/>
      </w:r>
      <w:r w:rsidRPr="0034759A">
        <w:rPr>
          <w:spacing w:val="-1"/>
          <w:lang w:val="en-US"/>
        </w:rPr>
        <w:t>II</w:t>
      </w:r>
    </w:p>
    <w:p w:rsidR="00432419" w:rsidRPr="0034759A" w:rsidRDefault="00432419" w:rsidP="0015200F">
      <w:pPr>
        <w:numPr>
          <w:ilvl w:val="0"/>
          <w:numId w:val="12"/>
        </w:numPr>
        <w:shd w:val="clear" w:color="auto" w:fill="FFFFFF"/>
        <w:tabs>
          <w:tab w:val="left" w:pos="1860"/>
          <w:tab w:val="left" w:pos="3720"/>
        </w:tabs>
        <w:spacing w:line="80" w:lineRule="atLeast"/>
        <w:rPr>
          <w:spacing w:val="-13"/>
        </w:rPr>
      </w:pPr>
      <w:r w:rsidRPr="0034759A">
        <w:rPr>
          <w:spacing w:val="-2"/>
          <w:lang w:val="en-US"/>
        </w:rPr>
        <w:t>II</w:t>
      </w:r>
      <w:r w:rsidRPr="0034759A">
        <w:rPr>
          <w:lang w:val="en-US"/>
        </w:rPr>
        <w:tab/>
      </w:r>
      <w:r w:rsidRPr="0034759A">
        <w:rPr>
          <w:lang w:val="en-US"/>
        </w:rPr>
        <w:tab/>
      </w:r>
      <w:r w:rsidRPr="0034759A">
        <w:t>I</w:t>
      </w:r>
    </w:p>
    <w:p w:rsidR="00432419" w:rsidRPr="0034759A" w:rsidRDefault="00432419" w:rsidP="0015200F">
      <w:pPr>
        <w:numPr>
          <w:ilvl w:val="0"/>
          <w:numId w:val="12"/>
        </w:numPr>
        <w:shd w:val="clear" w:color="auto" w:fill="FFFFFF"/>
        <w:tabs>
          <w:tab w:val="left" w:pos="1860"/>
          <w:tab w:val="left" w:pos="3720"/>
        </w:tabs>
        <w:spacing w:line="80" w:lineRule="atLeast"/>
        <w:rPr>
          <w:spacing w:val="-19"/>
        </w:rPr>
      </w:pPr>
      <w:r w:rsidRPr="0034759A">
        <w:rPr>
          <w:spacing w:val="-2"/>
          <w:lang w:val="en-US"/>
        </w:rPr>
        <w:t>II</w:t>
      </w:r>
      <w:r w:rsidRPr="0034759A">
        <w:rPr>
          <w:lang w:val="en-US"/>
        </w:rPr>
        <w:tab/>
      </w:r>
      <w:r w:rsidRPr="0034759A">
        <w:rPr>
          <w:lang w:val="en-US"/>
        </w:rPr>
        <w:tab/>
      </w:r>
      <w:r w:rsidRPr="0034759A">
        <w:rPr>
          <w:bCs/>
          <w:lang w:val="en-US"/>
        </w:rPr>
        <w:t>III</w:t>
      </w:r>
    </w:p>
    <w:p w:rsidR="00432419" w:rsidRPr="0034759A" w:rsidRDefault="00432419" w:rsidP="0015200F">
      <w:pPr>
        <w:numPr>
          <w:ilvl w:val="0"/>
          <w:numId w:val="12"/>
        </w:numPr>
        <w:shd w:val="clear" w:color="auto" w:fill="FFFFFF"/>
        <w:tabs>
          <w:tab w:val="left" w:pos="1860"/>
          <w:tab w:val="left" w:pos="3720"/>
        </w:tabs>
        <w:spacing w:line="80" w:lineRule="atLeast"/>
        <w:rPr>
          <w:spacing w:val="-19"/>
        </w:rPr>
      </w:pPr>
      <w:r w:rsidRPr="0034759A">
        <w:rPr>
          <w:bCs/>
          <w:lang w:val="en-US"/>
        </w:rPr>
        <w:t>III</w:t>
      </w:r>
      <w:r w:rsidRPr="0034759A">
        <w:rPr>
          <w:bCs/>
          <w:lang w:val="en-US"/>
        </w:rPr>
        <w:tab/>
      </w:r>
      <w:r w:rsidRPr="0034759A">
        <w:rPr>
          <w:bCs/>
          <w:lang w:val="en-US"/>
        </w:rPr>
        <w:tab/>
      </w:r>
      <w:r w:rsidRPr="0034759A">
        <w:t>I</w:t>
      </w:r>
    </w:p>
    <w:p w:rsidR="00432419" w:rsidRPr="003D1D12" w:rsidRDefault="00432419" w:rsidP="003D1D12">
      <w:pPr>
        <w:spacing w:line="80" w:lineRule="atLeast"/>
      </w:pPr>
    </w:p>
    <w:p w:rsidR="00432419" w:rsidRDefault="00432419" w:rsidP="00561280">
      <w:pPr>
        <w:widowControl/>
        <w:shd w:val="clear" w:color="auto" w:fill="FFFFFF"/>
        <w:rPr>
          <w:sz w:val="24"/>
          <w:szCs w:val="24"/>
        </w:rPr>
      </w:pPr>
      <w:r>
        <w:rPr>
          <w:color w:val="000000"/>
          <w:sz w:val="22"/>
          <w:szCs w:val="22"/>
        </w:rPr>
        <w:t>5 . A</w:t>
      </w:r>
      <w:r>
        <w:rPr>
          <w:rFonts w:cs="Times New Roman"/>
          <w:color w:val="000000"/>
          <w:sz w:val="22"/>
          <w:szCs w:val="22"/>
        </w:rPr>
        <w:t>ş</w:t>
      </w:r>
      <w:r>
        <w:rPr>
          <w:color w:val="000000"/>
          <w:sz w:val="22"/>
          <w:szCs w:val="22"/>
        </w:rPr>
        <w:t>a</w:t>
      </w:r>
      <w:r>
        <w:rPr>
          <w:rFonts w:cs="Times New Roman"/>
          <w:color w:val="000000"/>
          <w:sz w:val="22"/>
          <w:szCs w:val="22"/>
        </w:rPr>
        <w:t>ğı</w:t>
      </w:r>
      <w:r>
        <w:rPr>
          <w:color w:val="000000"/>
          <w:sz w:val="22"/>
          <w:szCs w:val="22"/>
        </w:rPr>
        <w:t>daki haritada, d</w:t>
      </w:r>
      <w:r>
        <w:rPr>
          <w:rFonts w:cs="Times New Roman"/>
          <w:color w:val="000000"/>
          <w:sz w:val="22"/>
          <w:szCs w:val="22"/>
        </w:rPr>
        <w:t>ü</w:t>
      </w:r>
      <w:r>
        <w:rPr>
          <w:color w:val="000000"/>
          <w:sz w:val="22"/>
          <w:szCs w:val="22"/>
        </w:rPr>
        <w:t xml:space="preserve">nya </w:t>
      </w:r>
      <w:r>
        <w:rPr>
          <w:rFonts w:cs="Times New Roman"/>
          <w:color w:val="000000"/>
          <w:sz w:val="22"/>
          <w:szCs w:val="22"/>
        </w:rPr>
        <w:t>ü</w:t>
      </w:r>
      <w:r>
        <w:rPr>
          <w:color w:val="000000"/>
          <w:sz w:val="22"/>
          <w:szCs w:val="22"/>
        </w:rPr>
        <w:t>zerindeki okyanus ak</w:t>
      </w:r>
      <w:r>
        <w:rPr>
          <w:rFonts w:cs="Times New Roman"/>
          <w:color w:val="000000"/>
          <w:sz w:val="22"/>
          <w:szCs w:val="22"/>
        </w:rPr>
        <w:t>ı</w:t>
      </w:r>
      <w:r>
        <w:rPr>
          <w:color w:val="000000"/>
          <w:sz w:val="22"/>
          <w:szCs w:val="22"/>
        </w:rPr>
        <w:t>nt</w:t>
      </w:r>
      <w:r>
        <w:rPr>
          <w:rFonts w:cs="Times New Roman"/>
          <w:color w:val="000000"/>
          <w:sz w:val="22"/>
          <w:szCs w:val="22"/>
        </w:rPr>
        <w:t>ı</w:t>
      </w:r>
      <w:r>
        <w:rPr>
          <w:color w:val="000000"/>
          <w:sz w:val="22"/>
          <w:szCs w:val="22"/>
        </w:rPr>
        <w:t>lar</w:t>
      </w:r>
      <w:r>
        <w:rPr>
          <w:rFonts w:cs="Times New Roman"/>
          <w:color w:val="000000"/>
          <w:sz w:val="22"/>
          <w:szCs w:val="22"/>
        </w:rPr>
        <w:t>ı</w:t>
      </w:r>
      <w:r>
        <w:rPr>
          <w:color w:val="000000"/>
          <w:sz w:val="22"/>
          <w:szCs w:val="22"/>
        </w:rPr>
        <w:t>ndan baz</w:t>
      </w:r>
      <w:r>
        <w:rPr>
          <w:rFonts w:cs="Times New Roman"/>
          <w:color w:val="000000"/>
          <w:sz w:val="22"/>
          <w:szCs w:val="22"/>
        </w:rPr>
        <w:t>ı</w:t>
      </w:r>
      <w:r>
        <w:rPr>
          <w:color w:val="000000"/>
          <w:sz w:val="22"/>
          <w:szCs w:val="22"/>
        </w:rPr>
        <w:t>lar</w:t>
      </w:r>
      <w:r>
        <w:rPr>
          <w:rFonts w:cs="Times New Roman"/>
          <w:color w:val="000000"/>
          <w:sz w:val="22"/>
          <w:szCs w:val="22"/>
        </w:rPr>
        <w:t>ı</w:t>
      </w:r>
      <w:r>
        <w:rPr>
          <w:color w:val="000000"/>
          <w:sz w:val="22"/>
          <w:szCs w:val="22"/>
        </w:rPr>
        <w:t xml:space="preserve"> ve numaralanm</w:t>
      </w:r>
      <w:r>
        <w:rPr>
          <w:rFonts w:cs="Times New Roman"/>
          <w:color w:val="000000"/>
          <w:sz w:val="22"/>
          <w:szCs w:val="22"/>
        </w:rPr>
        <w:t>ış</w:t>
      </w:r>
      <w:r>
        <w:rPr>
          <w:color w:val="000000"/>
          <w:sz w:val="22"/>
          <w:szCs w:val="22"/>
        </w:rPr>
        <w:t xml:space="preserve"> alt</w:t>
      </w:r>
      <w:r>
        <w:rPr>
          <w:rFonts w:cs="Times New Roman"/>
          <w:color w:val="000000"/>
          <w:sz w:val="22"/>
          <w:szCs w:val="22"/>
        </w:rPr>
        <w:t>ı</w:t>
      </w:r>
      <w:r>
        <w:rPr>
          <w:color w:val="000000"/>
          <w:sz w:val="22"/>
          <w:szCs w:val="22"/>
        </w:rPr>
        <w:t xml:space="preserve"> yerin y</w:t>
      </w:r>
      <w:r>
        <w:rPr>
          <w:rFonts w:cs="Times New Roman"/>
          <w:color w:val="000000"/>
          <w:sz w:val="22"/>
          <w:szCs w:val="22"/>
        </w:rPr>
        <w:t>ı</w:t>
      </w:r>
      <w:r>
        <w:rPr>
          <w:color w:val="000000"/>
          <w:sz w:val="22"/>
          <w:szCs w:val="22"/>
        </w:rPr>
        <w:t>ll</w:t>
      </w:r>
      <w:r>
        <w:rPr>
          <w:rFonts w:cs="Times New Roman"/>
          <w:color w:val="000000"/>
          <w:sz w:val="22"/>
          <w:szCs w:val="22"/>
        </w:rPr>
        <w:t>ı</w:t>
      </w:r>
      <w:r>
        <w:rPr>
          <w:color w:val="000000"/>
          <w:sz w:val="22"/>
          <w:szCs w:val="22"/>
        </w:rPr>
        <w:t>k ortalama s</w:t>
      </w:r>
      <w:r>
        <w:rPr>
          <w:rFonts w:cs="Times New Roman"/>
          <w:color w:val="000000"/>
          <w:sz w:val="22"/>
          <w:szCs w:val="22"/>
        </w:rPr>
        <w:t>ı</w:t>
      </w:r>
      <w:r>
        <w:rPr>
          <w:color w:val="000000"/>
          <w:sz w:val="22"/>
          <w:szCs w:val="22"/>
        </w:rPr>
        <w:t>cakl</w:t>
      </w:r>
      <w:r>
        <w:rPr>
          <w:rFonts w:cs="Times New Roman"/>
          <w:color w:val="000000"/>
          <w:sz w:val="22"/>
          <w:szCs w:val="22"/>
        </w:rPr>
        <w:t>ı</w:t>
      </w:r>
      <w:r>
        <w:rPr>
          <w:color w:val="000000"/>
          <w:sz w:val="22"/>
          <w:szCs w:val="22"/>
        </w:rPr>
        <w:t>klar</w:t>
      </w:r>
      <w:r>
        <w:rPr>
          <w:rFonts w:cs="Times New Roman"/>
          <w:color w:val="000000"/>
          <w:sz w:val="22"/>
          <w:szCs w:val="22"/>
        </w:rPr>
        <w:t>ı</w:t>
      </w:r>
      <w:r>
        <w:rPr>
          <w:color w:val="000000"/>
          <w:sz w:val="22"/>
          <w:szCs w:val="22"/>
        </w:rPr>
        <w:t xml:space="preserve"> g</w:t>
      </w:r>
      <w:r>
        <w:rPr>
          <w:rFonts w:cs="Times New Roman"/>
          <w:color w:val="000000"/>
          <w:sz w:val="22"/>
          <w:szCs w:val="22"/>
        </w:rPr>
        <w:t>ö</w:t>
      </w:r>
      <w:r>
        <w:rPr>
          <w:color w:val="000000"/>
          <w:sz w:val="22"/>
          <w:szCs w:val="22"/>
        </w:rPr>
        <w:t>sterilmi</w:t>
      </w:r>
      <w:r>
        <w:rPr>
          <w:rFonts w:cs="Times New Roman"/>
          <w:color w:val="000000"/>
          <w:sz w:val="22"/>
          <w:szCs w:val="22"/>
        </w:rPr>
        <w:t>ş</w:t>
      </w:r>
      <w:r>
        <w:rPr>
          <w:color w:val="000000"/>
          <w:sz w:val="22"/>
          <w:szCs w:val="22"/>
        </w:rPr>
        <w:t>tir.</w:t>
      </w:r>
    </w:p>
    <w:p w:rsidR="00432419" w:rsidRDefault="00432419" w:rsidP="00561280">
      <w:pPr>
        <w:widowControl/>
        <w:shd w:val="clear" w:color="auto" w:fill="FFFFFF"/>
        <w:rPr>
          <w:b/>
          <w:bCs/>
          <w:color w:val="000000"/>
          <w:sz w:val="22"/>
          <w:szCs w:val="22"/>
        </w:rPr>
      </w:pPr>
      <w:r w:rsidRPr="00745499">
        <w:rPr>
          <w:b/>
          <w:noProof/>
          <w:color w:val="000000"/>
          <w:sz w:val="22"/>
          <w:szCs w:val="22"/>
        </w:rPr>
        <w:pict>
          <v:shape id="_x0000_i1039" type="#_x0000_t75" style="width:280.5pt;height:192pt;visibility:visible">
            <v:imagedata r:id="rId25" o:title=""/>
          </v:shape>
        </w:pict>
      </w:r>
    </w:p>
    <w:p w:rsidR="00432419" w:rsidRDefault="00432419" w:rsidP="00561280">
      <w:pPr>
        <w:widowControl/>
        <w:shd w:val="clear" w:color="auto" w:fill="FFFFFF"/>
        <w:rPr>
          <w:sz w:val="24"/>
          <w:szCs w:val="24"/>
        </w:rPr>
      </w:pPr>
      <w:r>
        <w:rPr>
          <w:b/>
          <w:bCs/>
          <w:color w:val="000000"/>
          <w:sz w:val="22"/>
          <w:szCs w:val="22"/>
        </w:rPr>
        <w:t>Haritadaki   bilgilere g</w:t>
      </w:r>
      <w:r>
        <w:rPr>
          <w:rFonts w:cs="Times New Roman"/>
          <w:b/>
          <w:bCs/>
          <w:color w:val="000000"/>
          <w:sz w:val="22"/>
          <w:szCs w:val="22"/>
        </w:rPr>
        <w:t>ö</w:t>
      </w:r>
      <w:r>
        <w:rPr>
          <w:b/>
          <w:bCs/>
          <w:color w:val="000000"/>
          <w:sz w:val="22"/>
          <w:szCs w:val="22"/>
        </w:rPr>
        <w:t>re  6  numaral</w:t>
      </w:r>
      <w:r>
        <w:rPr>
          <w:rFonts w:cs="Times New Roman"/>
          <w:b/>
          <w:bCs/>
          <w:color w:val="000000"/>
          <w:sz w:val="22"/>
          <w:szCs w:val="22"/>
        </w:rPr>
        <w:t>ı</w:t>
      </w:r>
      <w:r>
        <w:rPr>
          <w:b/>
          <w:bCs/>
          <w:color w:val="000000"/>
          <w:sz w:val="22"/>
          <w:szCs w:val="22"/>
        </w:rPr>
        <w:t xml:space="preserve">  yer ile   a</w:t>
      </w:r>
      <w:r>
        <w:rPr>
          <w:rFonts w:cs="Times New Roman"/>
          <w:b/>
          <w:bCs/>
          <w:color w:val="000000"/>
          <w:sz w:val="22"/>
          <w:szCs w:val="22"/>
        </w:rPr>
        <w:t>ş</w:t>
      </w:r>
      <w:r>
        <w:rPr>
          <w:b/>
          <w:bCs/>
          <w:color w:val="000000"/>
          <w:sz w:val="22"/>
          <w:szCs w:val="22"/>
        </w:rPr>
        <w:t>a</w:t>
      </w:r>
      <w:r>
        <w:rPr>
          <w:rFonts w:cs="Times New Roman"/>
          <w:b/>
          <w:bCs/>
          <w:color w:val="000000"/>
          <w:sz w:val="22"/>
          <w:szCs w:val="22"/>
        </w:rPr>
        <w:t>ğı</w:t>
      </w:r>
      <w:r>
        <w:rPr>
          <w:b/>
          <w:bCs/>
          <w:color w:val="000000"/>
          <w:sz w:val="22"/>
          <w:szCs w:val="22"/>
        </w:rPr>
        <w:t>dakilerden   hangisi   aras</w:t>
      </w:r>
      <w:r>
        <w:rPr>
          <w:rFonts w:cs="Times New Roman"/>
          <w:b/>
          <w:bCs/>
          <w:color w:val="000000"/>
          <w:sz w:val="22"/>
          <w:szCs w:val="22"/>
        </w:rPr>
        <w:t>ı</w:t>
      </w:r>
      <w:r>
        <w:rPr>
          <w:b/>
          <w:bCs/>
          <w:color w:val="000000"/>
          <w:sz w:val="22"/>
          <w:szCs w:val="22"/>
        </w:rPr>
        <w:t>ndaki y</w:t>
      </w:r>
      <w:r>
        <w:rPr>
          <w:rFonts w:cs="Times New Roman"/>
          <w:b/>
          <w:bCs/>
          <w:color w:val="000000"/>
          <w:sz w:val="22"/>
          <w:szCs w:val="22"/>
        </w:rPr>
        <w:t>ı</w:t>
      </w:r>
      <w:r>
        <w:rPr>
          <w:b/>
          <w:bCs/>
          <w:color w:val="000000"/>
          <w:sz w:val="22"/>
          <w:szCs w:val="22"/>
        </w:rPr>
        <w:t>ll</w:t>
      </w:r>
      <w:r>
        <w:rPr>
          <w:rFonts w:cs="Times New Roman"/>
          <w:b/>
          <w:bCs/>
          <w:color w:val="000000"/>
          <w:sz w:val="22"/>
          <w:szCs w:val="22"/>
        </w:rPr>
        <w:t>ı</w:t>
      </w:r>
      <w:r>
        <w:rPr>
          <w:b/>
          <w:bCs/>
          <w:color w:val="000000"/>
          <w:sz w:val="22"/>
          <w:szCs w:val="22"/>
        </w:rPr>
        <w:t>k  ortalama  s</w:t>
      </w:r>
      <w:r>
        <w:rPr>
          <w:rFonts w:cs="Times New Roman"/>
          <w:b/>
          <w:bCs/>
          <w:color w:val="000000"/>
          <w:sz w:val="22"/>
          <w:szCs w:val="22"/>
        </w:rPr>
        <w:t>ı</w:t>
      </w:r>
      <w:r>
        <w:rPr>
          <w:b/>
          <w:bCs/>
          <w:color w:val="000000"/>
          <w:sz w:val="22"/>
          <w:szCs w:val="22"/>
        </w:rPr>
        <w:t>cakl</w:t>
      </w:r>
      <w:r>
        <w:rPr>
          <w:rFonts w:cs="Times New Roman"/>
          <w:b/>
          <w:bCs/>
          <w:color w:val="000000"/>
          <w:sz w:val="22"/>
          <w:szCs w:val="22"/>
        </w:rPr>
        <w:t>ı</w:t>
      </w:r>
      <w:r>
        <w:rPr>
          <w:b/>
          <w:bCs/>
          <w:color w:val="000000"/>
          <w:sz w:val="22"/>
          <w:szCs w:val="22"/>
        </w:rPr>
        <w:t>k  fark</w:t>
      </w:r>
      <w:r>
        <w:rPr>
          <w:rFonts w:cs="Times New Roman"/>
          <w:b/>
          <w:bCs/>
          <w:color w:val="000000"/>
          <w:sz w:val="22"/>
          <w:szCs w:val="22"/>
        </w:rPr>
        <w:t>ı</w:t>
      </w:r>
      <w:r>
        <w:rPr>
          <w:b/>
          <w:bCs/>
          <w:color w:val="000000"/>
          <w:sz w:val="22"/>
          <w:szCs w:val="22"/>
        </w:rPr>
        <w:t>n</w:t>
      </w:r>
      <w:r>
        <w:rPr>
          <w:rFonts w:cs="Times New Roman"/>
          <w:b/>
          <w:bCs/>
          <w:color w:val="000000"/>
          <w:sz w:val="22"/>
          <w:szCs w:val="22"/>
        </w:rPr>
        <w:t>ı</w:t>
      </w:r>
      <w:r>
        <w:rPr>
          <w:b/>
          <w:bCs/>
          <w:color w:val="000000"/>
          <w:sz w:val="22"/>
          <w:szCs w:val="22"/>
        </w:rPr>
        <w:t xml:space="preserve">n  </w:t>
      </w:r>
      <w:r>
        <w:rPr>
          <w:b/>
          <w:bCs/>
          <w:color w:val="000000"/>
          <w:sz w:val="22"/>
          <w:szCs w:val="22"/>
          <w:u w:val="single"/>
        </w:rPr>
        <w:t xml:space="preserve">temel </w:t>
      </w:r>
      <w:r>
        <w:rPr>
          <w:b/>
          <w:bCs/>
          <w:color w:val="000000"/>
          <w:sz w:val="22"/>
          <w:szCs w:val="22"/>
        </w:rPr>
        <w:t>nedeni   okyanus   ak</w:t>
      </w:r>
      <w:r>
        <w:rPr>
          <w:rFonts w:cs="Times New Roman"/>
          <w:b/>
          <w:bCs/>
          <w:color w:val="000000"/>
          <w:sz w:val="22"/>
          <w:szCs w:val="22"/>
        </w:rPr>
        <w:t>ı</w:t>
      </w:r>
      <w:r>
        <w:rPr>
          <w:b/>
          <w:bCs/>
          <w:color w:val="000000"/>
          <w:sz w:val="22"/>
          <w:szCs w:val="22"/>
        </w:rPr>
        <w:t>nt</w:t>
      </w:r>
      <w:r>
        <w:rPr>
          <w:rFonts w:cs="Times New Roman"/>
          <w:b/>
          <w:bCs/>
          <w:color w:val="000000"/>
          <w:sz w:val="22"/>
          <w:szCs w:val="22"/>
        </w:rPr>
        <w:t>ı</w:t>
      </w:r>
      <w:r>
        <w:rPr>
          <w:b/>
          <w:bCs/>
          <w:color w:val="000000"/>
          <w:sz w:val="22"/>
          <w:szCs w:val="22"/>
        </w:rPr>
        <w:t>lar</w:t>
      </w:r>
      <w:r>
        <w:rPr>
          <w:rFonts w:cs="Times New Roman"/>
          <w:b/>
          <w:bCs/>
          <w:color w:val="000000"/>
          <w:sz w:val="22"/>
          <w:szCs w:val="22"/>
        </w:rPr>
        <w:t>ı</w:t>
      </w:r>
      <w:r>
        <w:rPr>
          <w:b/>
          <w:bCs/>
          <w:color w:val="000000"/>
          <w:sz w:val="22"/>
          <w:szCs w:val="22"/>
        </w:rPr>
        <w:t>d</w:t>
      </w:r>
      <w:r>
        <w:rPr>
          <w:rFonts w:cs="Times New Roman"/>
          <w:b/>
          <w:bCs/>
          <w:color w:val="000000"/>
          <w:sz w:val="22"/>
          <w:szCs w:val="22"/>
        </w:rPr>
        <w:t>ı</w:t>
      </w:r>
      <w:r>
        <w:rPr>
          <w:b/>
          <w:bCs/>
          <w:color w:val="000000"/>
          <w:sz w:val="22"/>
          <w:szCs w:val="22"/>
        </w:rPr>
        <w:t>r?</w:t>
      </w:r>
    </w:p>
    <w:p w:rsidR="00432419" w:rsidRPr="00561280" w:rsidRDefault="00432419" w:rsidP="00561280">
      <w:pPr>
        <w:spacing w:line="80" w:lineRule="atLeast"/>
        <w:rPr>
          <w:bCs/>
          <w:color w:val="000000"/>
          <w:sz w:val="22"/>
          <w:szCs w:val="22"/>
        </w:rPr>
      </w:pPr>
      <w:r w:rsidRPr="00561280">
        <w:rPr>
          <w:bCs/>
          <w:color w:val="000000"/>
          <w:sz w:val="22"/>
          <w:szCs w:val="22"/>
        </w:rPr>
        <w:t xml:space="preserve">A) 1          </w:t>
      </w:r>
    </w:p>
    <w:p w:rsidR="00432419" w:rsidRPr="00561280" w:rsidRDefault="00432419" w:rsidP="00561280">
      <w:pPr>
        <w:spacing w:line="80" w:lineRule="atLeast"/>
        <w:rPr>
          <w:bCs/>
          <w:color w:val="000000"/>
          <w:sz w:val="22"/>
          <w:szCs w:val="22"/>
        </w:rPr>
      </w:pPr>
      <w:r w:rsidRPr="00561280">
        <w:rPr>
          <w:bCs/>
          <w:color w:val="000000"/>
          <w:sz w:val="22"/>
          <w:szCs w:val="22"/>
        </w:rPr>
        <w:t xml:space="preserve">B) 2          </w:t>
      </w:r>
    </w:p>
    <w:p w:rsidR="00432419" w:rsidRPr="00561280" w:rsidRDefault="00432419" w:rsidP="00561280">
      <w:pPr>
        <w:spacing w:line="80" w:lineRule="atLeast"/>
        <w:rPr>
          <w:bCs/>
          <w:color w:val="000000"/>
          <w:sz w:val="22"/>
          <w:szCs w:val="22"/>
        </w:rPr>
      </w:pPr>
      <w:r w:rsidRPr="00561280">
        <w:rPr>
          <w:bCs/>
          <w:color w:val="000000"/>
          <w:sz w:val="22"/>
          <w:szCs w:val="22"/>
        </w:rPr>
        <w:t xml:space="preserve">C) 3           </w:t>
      </w:r>
    </w:p>
    <w:p w:rsidR="00432419" w:rsidRPr="00561280" w:rsidRDefault="00432419" w:rsidP="00561280">
      <w:pPr>
        <w:spacing w:line="80" w:lineRule="atLeast"/>
        <w:rPr>
          <w:bCs/>
          <w:color w:val="000000"/>
          <w:sz w:val="22"/>
          <w:szCs w:val="22"/>
        </w:rPr>
      </w:pPr>
      <w:r w:rsidRPr="00561280">
        <w:rPr>
          <w:bCs/>
          <w:color w:val="000000"/>
          <w:sz w:val="22"/>
          <w:szCs w:val="22"/>
        </w:rPr>
        <w:t xml:space="preserve">D) 4           </w:t>
      </w:r>
    </w:p>
    <w:p w:rsidR="00432419" w:rsidRPr="00561280" w:rsidRDefault="00432419" w:rsidP="00561280">
      <w:pPr>
        <w:spacing w:line="80" w:lineRule="atLeast"/>
      </w:pPr>
      <w:r w:rsidRPr="00561280">
        <w:rPr>
          <w:bCs/>
          <w:color w:val="000000"/>
          <w:sz w:val="22"/>
          <w:szCs w:val="22"/>
        </w:rPr>
        <w:t>E) 5</w:t>
      </w:r>
    </w:p>
    <w:p w:rsidR="00432419" w:rsidRPr="003D1D12" w:rsidRDefault="00432419" w:rsidP="003D1D12">
      <w:pPr>
        <w:framePr w:h="1005" w:hSpace="10080" w:wrap="notBeside" w:vAnchor="text" w:hAnchor="margin" w:x="1" w:y="1"/>
        <w:spacing w:line="80" w:lineRule="atLeast"/>
      </w:pPr>
    </w:p>
    <w:p w:rsidR="00432419" w:rsidRPr="003D1D12" w:rsidRDefault="00432419" w:rsidP="003D1D12">
      <w:pPr>
        <w:framePr w:h="1740" w:hSpace="10080" w:wrap="notBeside" w:vAnchor="text" w:hAnchor="margin" w:x="616" w:y="4951"/>
        <w:spacing w:line="80" w:lineRule="atLeast"/>
      </w:pPr>
    </w:p>
    <w:p w:rsidR="00432419" w:rsidRPr="003D1D12" w:rsidRDefault="00432419" w:rsidP="003D1D12">
      <w:pPr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6</w:t>
      </w:r>
      <w:r w:rsidRPr="003D1D12">
        <w:t>.</w:t>
      </w:r>
    </w:p>
    <w:p w:rsidR="00432419" w:rsidRPr="003D1D12" w:rsidRDefault="00432419" w:rsidP="003D1D12">
      <w:pPr>
        <w:spacing w:line="80" w:lineRule="atLeast"/>
      </w:pPr>
      <w:r w:rsidRPr="00186D18">
        <w:rPr>
          <w:noProof/>
        </w:rPr>
        <w:pict>
          <v:shape id="_x0000_i1040" type="#_x0000_t75" style="width:264.75pt;height:113.25pt;visibility:visible">
            <v:imagedata r:id="rId26" o:title=""/>
          </v:shape>
        </w:pic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>Yukarıdaki   Türkiye   haritasında   numara</w:t>
      </w:r>
      <w:r w:rsidRPr="003D1D12">
        <w:softHyphen/>
        <w:t xml:space="preserve">lanmış  yerlerin   hangilerinde   görülen erozyonun   </w:t>
      </w:r>
      <w:r w:rsidRPr="003D1D12">
        <w:rPr>
          <w:u w:val="single"/>
        </w:rPr>
        <w:t>başlıca</w:t>
      </w:r>
      <w:r w:rsidRPr="003D1D12">
        <w:t xml:space="preserve">   nedenleri,  bitki  örtü</w:t>
      </w:r>
      <w:r w:rsidRPr="003D1D12">
        <w:softHyphen/>
        <w:t>sünün   seyrekliği   ve   yağışların   düzen</w:t>
      </w:r>
      <w:r w:rsidRPr="003D1D12">
        <w:softHyphen/>
        <w:t>sizliğidir?</w:t>
      </w:r>
    </w:p>
    <w:p w:rsidR="00432419" w:rsidRDefault="00432419" w:rsidP="003D1D12">
      <w:pPr>
        <w:shd w:val="clear" w:color="auto" w:fill="FFFFFF"/>
        <w:tabs>
          <w:tab w:val="left" w:pos="2460"/>
          <w:tab w:val="left" w:pos="4230"/>
        </w:tabs>
        <w:spacing w:line="80" w:lineRule="atLeast"/>
        <w:rPr>
          <w:lang w:val="en-US"/>
        </w:rPr>
      </w:pPr>
      <w:r w:rsidRPr="003D1D12">
        <w:t xml:space="preserve">A) I ve </w:t>
      </w:r>
      <w:r w:rsidRPr="003D1D12">
        <w:rPr>
          <w:lang w:val="en-US"/>
        </w:rPr>
        <w:t>II</w:t>
      </w:r>
      <w:r w:rsidRPr="003D1D12">
        <w:rPr>
          <w:lang w:val="en-US"/>
        </w:rPr>
        <w:tab/>
      </w:r>
    </w:p>
    <w:p w:rsidR="00432419" w:rsidRDefault="00432419" w:rsidP="003D1D12">
      <w:pPr>
        <w:shd w:val="clear" w:color="auto" w:fill="FFFFFF"/>
        <w:tabs>
          <w:tab w:val="left" w:pos="2460"/>
          <w:tab w:val="left" w:pos="4230"/>
        </w:tabs>
        <w:spacing w:line="80" w:lineRule="atLeast"/>
        <w:rPr>
          <w:lang w:val="en-US"/>
        </w:rPr>
      </w:pPr>
      <w:r w:rsidRPr="003D1D12">
        <w:t xml:space="preserve">B) I ve </w:t>
      </w:r>
      <w:r w:rsidRPr="003D1D12">
        <w:rPr>
          <w:lang w:val="en-US"/>
        </w:rPr>
        <w:t>III</w:t>
      </w:r>
      <w:r w:rsidRPr="003D1D12">
        <w:rPr>
          <w:lang w:val="en-US"/>
        </w:rPr>
        <w:tab/>
      </w:r>
    </w:p>
    <w:p w:rsidR="00432419" w:rsidRPr="003D1D12" w:rsidRDefault="00432419" w:rsidP="003D1D12">
      <w:pPr>
        <w:shd w:val="clear" w:color="auto" w:fill="FFFFFF"/>
        <w:tabs>
          <w:tab w:val="left" w:pos="2460"/>
          <w:tab w:val="left" w:pos="4230"/>
        </w:tabs>
        <w:spacing w:line="80" w:lineRule="atLeast"/>
      </w:pPr>
      <w:r w:rsidRPr="003D1D12">
        <w:t xml:space="preserve">C) </w:t>
      </w:r>
      <w:r w:rsidRPr="003D1D12">
        <w:rPr>
          <w:lang w:val="en-US"/>
        </w:rPr>
        <w:t xml:space="preserve">II </w:t>
      </w:r>
      <w:r w:rsidRPr="003D1D12">
        <w:t xml:space="preserve">ve </w:t>
      </w:r>
      <w:r w:rsidRPr="003D1D12">
        <w:rPr>
          <w:lang w:val="en-US"/>
        </w:rPr>
        <w:t>V</w:t>
      </w:r>
    </w:p>
    <w:p w:rsidR="00432419" w:rsidRDefault="00432419" w:rsidP="003D1D12">
      <w:pPr>
        <w:shd w:val="clear" w:color="auto" w:fill="FFFFFF"/>
        <w:tabs>
          <w:tab w:val="left" w:pos="3195"/>
        </w:tabs>
        <w:spacing w:line="80" w:lineRule="atLeast"/>
        <w:rPr>
          <w:lang w:val="en-US"/>
        </w:rPr>
      </w:pPr>
      <w:r w:rsidRPr="003D1D12">
        <w:t xml:space="preserve">D) </w:t>
      </w:r>
      <w:r w:rsidRPr="003D1D12">
        <w:rPr>
          <w:lang w:val="en-US"/>
        </w:rPr>
        <w:t xml:space="preserve">III </w:t>
      </w:r>
      <w:r w:rsidRPr="003D1D12">
        <w:t xml:space="preserve">ve </w:t>
      </w:r>
      <w:r w:rsidRPr="003D1D12">
        <w:rPr>
          <w:lang w:val="en-US"/>
        </w:rPr>
        <w:t>IV</w:t>
      </w:r>
      <w:r w:rsidRPr="003D1D12">
        <w:rPr>
          <w:lang w:val="en-US"/>
        </w:rPr>
        <w:tab/>
      </w:r>
    </w:p>
    <w:p w:rsidR="00432419" w:rsidRPr="003D1D12" w:rsidRDefault="00432419" w:rsidP="003D1D12">
      <w:pPr>
        <w:shd w:val="clear" w:color="auto" w:fill="FFFFFF"/>
        <w:tabs>
          <w:tab w:val="left" w:pos="3195"/>
        </w:tabs>
        <w:spacing w:line="80" w:lineRule="atLeast"/>
      </w:pPr>
      <w:r w:rsidRPr="003D1D12">
        <w:t xml:space="preserve">E) </w:t>
      </w:r>
      <w:r w:rsidRPr="003D1D12">
        <w:rPr>
          <w:lang w:val="en-US"/>
        </w:rPr>
        <w:t xml:space="preserve">IV </w:t>
      </w:r>
      <w:r w:rsidRPr="003D1D12">
        <w:t xml:space="preserve">ve </w:t>
      </w:r>
      <w:r w:rsidRPr="003D1D12">
        <w:rPr>
          <w:lang w:val="en-US"/>
        </w:rPr>
        <w:t>V</w:t>
      </w:r>
    </w:p>
    <w:p w:rsidR="00432419" w:rsidRPr="003D1D12" w:rsidRDefault="00432419" w:rsidP="003D1D12">
      <w:pPr>
        <w:shd w:val="clear" w:color="auto" w:fill="FFFFFF"/>
        <w:tabs>
          <w:tab w:val="left" w:pos="3195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tabs>
          <w:tab w:val="left" w:pos="3195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 xml:space="preserve">7. </w:t>
      </w:r>
      <w:r w:rsidRPr="003D1D12">
        <w:t>Aşağıda  akım   grafikleri   verilen   ve  yal</w:t>
      </w:r>
      <w:r w:rsidRPr="003D1D12">
        <w:softHyphen/>
        <w:t>nızca   yağmur   sularıyla   beslenen   beş akarsudan   hangisinin   bulunduğu   bölge</w:t>
      </w:r>
      <w:r w:rsidRPr="003D1D12">
        <w:softHyphen/>
        <w:t xml:space="preserve">de,  yaz  kuraklığının  </w:t>
      </w:r>
      <w:r w:rsidRPr="003D1D12">
        <w:rPr>
          <w:u w:val="single"/>
        </w:rPr>
        <w:t>daha   etkili</w:t>
      </w:r>
      <w:r w:rsidRPr="003D1D12">
        <w:t xml:space="preserve">   olduğu söylenebilir?</w:t>
      </w:r>
    </w:p>
    <w:p w:rsidR="00432419" w:rsidRPr="003D1D12" w:rsidRDefault="00432419" w:rsidP="003D1D12">
      <w:pPr>
        <w:spacing w:line="80" w:lineRule="atLeast"/>
      </w:pPr>
      <w:r w:rsidRPr="00186D18">
        <w:rPr>
          <w:noProof/>
        </w:rPr>
        <w:pict>
          <v:shape id="_x0000_i1041" type="#_x0000_t75" style="width:278.25pt;height:341.25pt;visibility:visible">
            <v:imagedata r:id="rId27" o:title=""/>
          </v:shape>
        </w:pict>
      </w:r>
    </w:p>
    <w:p w:rsidR="00432419" w:rsidRPr="003D1D12" w:rsidRDefault="00432419" w:rsidP="003D1D12">
      <w:pPr>
        <w:spacing w:line="80" w:lineRule="atLeast"/>
        <w:sectPr w:rsidR="00432419" w:rsidRPr="003D1D12" w:rsidSect="00F12C8E">
          <w:pgSz w:w="11909" w:h="16834"/>
          <w:pgMar w:top="1440" w:right="1419" w:bottom="720" w:left="1701" w:header="708" w:footer="708" w:gutter="0"/>
          <w:cols w:space="60"/>
          <w:noEndnote/>
          <w:rtlGutter/>
        </w:sectPr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8</w:t>
      </w:r>
      <w:r w:rsidRPr="003D1D12">
        <w:t>. Aşağıdaki haritada Türkiye'de nüfus yoğunluğu fazla olan bazı yöreler numaralarla gösterilmiştir.</w:t>
      </w:r>
    </w:p>
    <w:p w:rsidR="00432419" w:rsidRPr="003D1D12" w:rsidRDefault="00432419" w:rsidP="003D1D12">
      <w:pPr>
        <w:spacing w:line="80" w:lineRule="atLeast"/>
      </w:pPr>
      <w:r w:rsidRPr="00186D18">
        <w:rPr>
          <w:noProof/>
        </w:rPr>
        <w:pict>
          <v:shape id="_x0000_i1042" type="#_x0000_t75" style="width:258.75pt;height:120pt;visibility:visible">
            <v:imagedata r:id="rId28" o:title=""/>
          </v:shape>
        </w:pic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rPr>
          <w:b/>
          <w:bCs/>
        </w:rPr>
        <w:t>Bu  yörelerden   hangilerinin   nüfus  yoğun</w:t>
      </w:r>
      <w:r w:rsidRPr="003D1D12">
        <w:rPr>
          <w:b/>
          <w:bCs/>
        </w:rPr>
        <w:softHyphen/>
        <w:t>luğunun   fazla   olmasında,   endüstri   kuru</w:t>
      </w:r>
      <w:r w:rsidRPr="003D1D12">
        <w:rPr>
          <w:b/>
          <w:bCs/>
        </w:rPr>
        <w:softHyphen/>
        <w:t>luşlarının yoğun  oluşu  ile geniş ve ve</w:t>
      </w:r>
      <w:r w:rsidRPr="003D1D12">
        <w:rPr>
          <w:b/>
          <w:bCs/>
        </w:rPr>
        <w:softHyphen/>
        <w:t xml:space="preserve">rimli tarım  alanlarının varlığı  </w:t>
      </w:r>
      <w:r w:rsidRPr="003D1D12">
        <w:rPr>
          <w:b/>
          <w:bCs/>
          <w:spacing w:val="12"/>
          <w:u w:val="single"/>
        </w:rPr>
        <w:t>birlikte</w:t>
      </w:r>
      <w:r w:rsidRPr="003D1D12">
        <w:rPr>
          <w:b/>
          <w:bCs/>
        </w:rPr>
        <w:t xml:space="preserve"> et</w:t>
      </w:r>
      <w:r w:rsidRPr="003D1D12">
        <w:rPr>
          <w:b/>
          <w:bCs/>
        </w:rPr>
        <w:softHyphen/>
        <w:t>kili   olmuştur?</w:t>
      </w:r>
    </w:p>
    <w:p w:rsidR="00432419" w:rsidRPr="00561280" w:rsidRDefault="00432419" w:rsidP="003D1D12">
      <w:pPr>
        <w:shd w:val="clear" w:color="auto" w:fill="FFFFFF"/>
        <w:tabs>
          <w:tab w:val="left" w:pos="2460"/>
          <w:tab w:val="left" w:pos="4245"/>
        </w:tabs>
        <w:spacing w:line="80" w:lineRule="atLeast"/>
        <w:rPr>
          <w:bCs/>
        </w:rPr>
      </w:pPr>
      <w:r w:rsidRPr="00561280">
        <w:rPr>
          <w:bCs/>
          <w:spacing w:val="-2"/>
        </w:rPr>
        <w:t>A) Yalnız I</w:t>
      </w:r>
      <w:r w:rsidRPr="00561280">
        <w:rPr>
          <w:bCs/>
        </w:rPr>
        <w:tab/>
      </w:r>
    </w:p>
    <w:p w:rsidR="00432419" w:rsidRPr="00561280" w:rsidRDefault="00432419" w:rsidP="003D1D12">
      <w:pPr>
        <w:shd w:val="clear" w:color="auto" w:fill="FFFFFF"/>
        <w:tabs>
          <w:tab w:val="left" w:pos="2460"/>
          <w:tab w:val="left" w:pos="4245"/>
        </w:tabs>
        <w:spacing w:line="80" w:lineRule="atLeast"/>
        <w:rPr>
          <w:bCs/>
          <w:lang w:val="en-US"/>
        </w:rPr>
      </w:pPr>
      <w:r w:rsidRPr="00561280">
        <w:rPr>
          <w:bCs/>
        </w:rPr>
        <w:t xml:space="preserve">B) </w:t>
      </w:r>
      <w:r w:rsidRPr="00561280">
        <w:t xml:space="preserve">Yalnız </w:t>
      </w:r>
      <w:r w:rsidRPr="00561280">
        <w:rPr>
          <w:bCs/>
          <w:lang w:val="en-US"/>
        </w:rPr>
        <w:t>II</w:t>
      </w:r>
      <w:r w:rsidRPr="00561280">
        <w:rPr>
          <w:bCs/>
          <w:lang w:val="en-US"/>
        </w:rPr>
        <w:tab/>
      </w:r>
    </w:p>
    <w:p w:rsidR="00432419" w:rsidRPr="00561280" w:rsidRDefault="00432419" w:rsidP="003D1D12">
      <w:pPr>
        <w:shd w:val="clear" w:color="auto" w:fill="FFFFFF"/>
        <w:tabs>
          <w:tab w:val="left" w:pos="2460"/>
          <w:tab w:val="left" w:pos="4245"/>
        </w:tabs>
        <w:spacing w:line="80" w:lineRule="atLeast"/>
      </w:pPr>
      <w:r w:rsidRPr="00561280">
        <w:rPr>
          <w:bCs/>
        </w:rPr>
        <w:t xml:space="preserve">C) I ve </w:t>
      </w:r>
      <w:r w:rsidRPr="00561280">
        <w:rPr>
          <w:bCs/>
          <w:lang w:val="en-US"/>
        </w:rPr>
        <w:t>III</w:t>
      </w:r>
    </w:p>
    <w:p w:rsidR="00432419" w:rsidRPr="00561280" w:rsidRDefault="00432419" w:rsidP="003D1D12">
      <w:pPr>
        <w:shd w:val="clear" w:color="auto" w:fill="FFFFFF"/>
        <w:tabs>
          <w:tab w:val="left" w:pos="3195"/>
        </w:tabs>
        <w:spacing w:line="80" w:lineRule="atLeast"/>
        <w:rPr>
          <w:bCs/>
          <w:lang w:val="en-US"/>
        </w:rPr>
      </w:pPr>
      <w:r w:rsidRPr="00561280">
        <w:rPr>
          <w:bCs/>
        </w:rPr>
        <w:t xml:space="preserve">D) </w:t>
      </w:r>
      <w:r w:rsidRPr="00561280">
        <w:rPr>
          <w:bCs/>
          <w:lang w:val="en-US"/>
        </w:rPr>
        <w:t xml:space="preserve">II </w:t>
      </w:r>
      <w:r w:rsidRPr="00561280">
        <w:rPr>
          <w:bCs/>
        </w:rPr>
        <w:t xml:space="preserve">ve </w:t>
      </w:r>
      <w:r w:rsidRPr="00561280">
        <w:rPr>
          <w:bCs/>
          <w:lang w:val="en-US"/>
        </w:rPr>
        <w:t>IV</w:t>
      </w:r>
      <w:r w:rsidRPr="00561280">
        <w:rPr>
          <w:bCs/>
          <w:lang w:val="en-US"/>
        </w:rPr>
        <w:tab/>
      </w:r>
    </w:p>
    <w:p w:rsidR="00432419" w:rsidRPr="00561280" w:rsidRDefault="00432419" w:rsidP="003D1D12">
      <w:pPr>
        <w:shd w:val="clear" w:color="auto" w:fill="FFFFFF"/>
        <w:tabs>
          <w:tab w:val="left" w:pos="3195"/>
        </w:tabs>
        <w:spacing w:line="80" w:lineRule="atLeast"/>
      </w:pPr>
      <w:r w:rsidRPr="00561280">
        <w:rPr>
          <w:bCs/>
        </w:rPr>
        <w:t xml:space="preserve">E) </w:t>
      </w:r>
      <w:r w:rsidRPr="00561280">
        <w:rPr>
          <w:bCs/>
          <w:lang w:val="en-US"/>
        </w:rPr>
        <w:t xml:space="preserve">III </w:t>
      </w:r>
      <w:r w:rsidRPr="00561280">
        <w:rPr>
          <w:bCs/>
        </w:rPr>
        <w:t xml:space="preserve">ve </w:t>
      </w:r>
      <w:r w:rsidRPr="00561280">
        <w:rPr>
          <w:bCs/>
          <w:lang w:val="en-US"/>
        </w:rPr>
        <w:t>IV</w:t>
      </w:r>
    </w:p>
    <w:p w:rsidR="00432419" w:rsidRPr="003D1D12" w:rsidRDefault="00432419" w:rsidP="003D1D12">
      <w:pPr>
        <w:shd w:val="clear" w:color="auto" w:fill="FFFFFF"/>
        <w:tabs>
          <w:tab w:val="left" w:pos="3195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tabs>
          <w:tab w:val="left" w:pos="3195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9 .</w:t>
      </w:r>
      <w:r w:rsidRPr="003D1D12">
        <w:t>Aşağıdaki tabloda sulama olanakları kısıtlı olan, yağış miktarı yıldan yıla değişiklik gösteren bir bölgede yetiştirilen ve ekim alanlarının miktarı bir</w:t>
      </w:r>
      <w:r w:rsidRPr="003D1D12">
        <w:softHyphen/>
        <w:t>birine yakın olan beş farklı tarım ürününün 1985-1990 yılları arasındaki üretim miktarları {ton) gös</w:t>
      </w:r>
      <w:r w:rsidRPr="003D1D12">
        <w:softHyphen/>
        <w:t>terilmiştir.</w:t>
      </w:r>
    </w:p>
    <w:p w:rsidR="00432419" w:rsidRPr="003D1D12" w:rsidRDefault="00432419" w:rsidP="003D1D12">
      <w:pPr>
        <w:spacing w:line="80" w:lineRule="atLeast"/>
      </w:pPr>
      <w:r w:rsidRPr="00186D18">
        <w:rPr>
          <w:noProof/>
        </w:rPr>
        <w:pict>
          <v:shape id="Resim 9" o:spid="_x0000_i1043" type="#_x0000_t75" style="width:266.25pt;height:141pt;visibility:visible">
            <v:imagedata r:id="rId29" o:title=""/>
          </v:shape>
        </w:pic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rPr>
          <w:b/>
          <w:bCs/>
        </w:rPr>
        <w:t>Bu   bölgede  ürün   miktarındaki  azalmanın temel   nedeninin   kuraklık  olduğu  kabul edilirse,   bu   ürünlerden   hangisinin   kurak</w:t>
      </w:r>
      <w:r w:rsidRPr="003D1D12">
        <w:rPr>
          <w:b/>
          <w:bCs/>
        </w:rPr>
        <w:softHyphen/>
        <w:t xml:space="preserve">lıktan </w:t>
      </w:r>
      <w:r w:rsidRPr="003D1D12">
        <w:rPr>
          <w:b/>
          <w:bCs/>
          <w:u w:val="single"/>
        </w:rPr>
        <w:t>en  çok</w:t>
      </w:r>
      <w:r w:rsidRPr="003D1D12">
        <w:rPr>
          <w:b/>
          <w:bCs/>
        </w:rPr>
        <w:t xml:space="preserve">   etkilendiği   söylenebilir?</w:t>
      </w:r>
    </w:p>
    <w:p w:rsidR="00432419" w:rsidRPr="00561280" w:rsidRDefault="00432419" w:rsidP="003D1D12">
      <w:pPr>
        <w:shd w:val="clear" w:color="auto" w:fill="FFFFFF"/>
        <w:tabs>
          <w:tab w:val="left" w:pos="1635"/>
          <w:tab w:val="left" w:pos="2625"/>
          <w:tab w:val="left" w:pos="3690"/>
          <w:tab w:val="left" w:pos="4770"/>
        </w:tabs>
        <w:spacing w:line="80" w:lineRule="atLeast"/>
        <w:rPr>
          <w:bCs/>
        </w:rPr>
      </w:pPr>
      <w:r w:rsidRPr="00561280">
        <w:rPr>
          <w:bCs/>
          <w:spacing w:val="-3"/>
        </w:rPr>
        <w:t>A) I</w:t>
      </w:r>
      <w:r w:rsidRPr="00561280">
        <w:rPr>
          <w:bCs/>
        </w:rPr>
        <w:tab/>
      </w:r>
    </w:p>
    <w:p w:rsidR="00432419" w:rsidRPr="00561280" w:rsidRDefault="00432419" w:rsidP="003D1D12">
      <w:pPr>
        <w:shd w:val="clear" w:color="auto" w:fill="FFFFFF"/>
        <w:tabs>
          <w:tab w:val="left" w:pos="1635"/>
          <w:tab w:val="left" w:pos="2625"/>
          <w:tab w:val="left" w:pos="3690"/>
          <w:tab w:val="left" w:pos="4770"/>
        </w:tabs>
        <w:spacing w:line="80" w:lineRule="atLeast"/>
        <w:rPr>
          <w:bCs/>
          <w:lang w:val="en-US"/>
        </w:rPr>
      </w:pPr>
      <w:r w:rsidRPr="00561280">
        <w:rPr>
          <w:bCs/>
          <w:spacing w:val="-3"/>
        </w:rPr>
        <w:t xml:space="preserve">B) </w:t>
      </w:r>
      <w:r w:rsidRPr="00561280">
        <w:rPr>
          <w:bCs/>
          <w:spacing w:val="-3"/>
          <w:lang w:val="en-US"/>
        </w:rPr>
        <w:t>II</w:t>
      </w:r>
      <w:r w:rsidRPr="00561280">
        <w:rPr>
          <w:bCs/>
          <w:lang w:val="en-US"/>
        </w:rPr>
        <w:tab/>
      </w:r>
    </w:p>
    <w:p w:rsidR="00432419" w:rsidRPr="00561280" w:rsidRDefault="00432419" w:rsidP="003D1D12">
      <w:pPr>
        <w:shd w:val="clear" w:color="auto" w:fill="FFFFFF"/>
        <w:tabs>
          <w:tab w:val="left" w:pos="1635"/>
          <w:tab w:val="left" w:pos="2625"/>
          <w:tab w:val="left" w:pos="3690"/>
          <w:tab w:val="left" w:pos="4770"/>
        </w:tabs>
        <w:spacing w:line="80" w:lineRule="atLeast"/>
        <w:rPr>
          <w:bCs/>
          <w:lang w:val="en-US"/>
        </w:rPr>
      </w:pPr>
      <w:r w:rsidRPr="00561280">
        <w:rPr>
          <w:bCs/>
        </w:rPr>
        <w:t xml:space="preserve">C) </w:t>
      </w:r>
      <w:r w:rsidRPr="00561280">
        <w:rPr>
          <w:bCs/>
          <w:lang w:val="en-US"/>
        </w:rPr>
        <w:t>III</w:t>
      </w:r>
      <w:r w:rsidRPr="00561280">
        <w:rPr>
          <w:bCs/>
          <w:lang w:val="en-US"/>
        </w:rPr>
        <w:tab/>
      </w:r>
    </w:p>
    <w:p w:rsidR="00432419" w:rsidRPr="00561280" w:rsidRDefault="00432419" w:rsidP="003D1D12">
      <w:pPr>
        <w:shd w:val="clear" w:color="auto" w:fill="FFFFFF"/>
        <w:tabs>
          <w:tab w:val="left" w:pos="1635"/>
          <w:tab w:val="left" w:pos="2625"/>
          <w:tab w:val="left" w:pos="3690"/>
          <w:tab w:val="left" w:pos="4770"/>
        </w:tabs>
        <w:spacing w:line="80" w:lineRule="atLeast"/>
        <w:rPr>
          <w:bCs/>
          <w:lang w:val="en-US"/>
        </w:rPr>
      </w:pPr>
      <w:r w:rsidRPr="00561280">
        <w:rPr>
          <w:bCs/>
          <w:spacing w:val="-2"/>
        </w:rPr>
        <w:t xml:space="preserve">D) </w:t>
      </w:r>
      <w:r w:rsidRPr="00561280">
        <w:rPr>
          <w:bCs/>
          <w:spacing w:val="-2"/>
          <w:lang w:val="en-US"/>
        </w:rPr>
        <w:t>IV</w:t>
      </w:r>
      <w:r w:rsidRPr="00561280">
        <w:rPr>
          <w:bCs/>
          <w:lang w:val="en-US"/>
        </w:rPr>
        <w:tab/>
      </w:r>
    </w:p>
    <w:p w:rsidR="00432419" w:rsidRPr="00561280" w:rsidRDefault="00432419" w:rsidP="003D1D12">
      <w:pPr>
        <w:shd w:val="clear" w:color="auto" w:fill="FFFFFF"/>
        <w:tabs>
          <w:tab w:val="left" w:pos="1635"/>
          <w:tab w:val="left" w:pos="2625"/>
          <w:tab w:val="left" w:pos="3690"/>
          <w:tab w:val="left" w:pos="4770"/>
        </w:tabs>
        <w:spacing w:line="80" w:lineRule="atLeast"/>
      </w:pPr>
      <w:r w:rsidRPr="00561280">
        <w:rPr>
          <w:bCs/>
          <w:spacing w:val="-2"/>
        </w:rPr>
        <w:t xml:space="preserve">E) </w:t>
      </w:r>
      <w:r w:rsidRPr="00561280">
        <w:rPr>
          <w:bCs/>
          <w:spacing w:val="-2"/>
          <w:lang w:val="en-US"/>
        </w:rPr>
        <w:t>V</w:t>
      </w:r>
    </w:p>
    <w:p w:rsidR="00432419" w:rsidRPr="003D1D12" w:rsidRDefault="00432419" w:rsidP="003D1D12">
      <w:pPr>
        <w:shd w:val="clear" w:color="auto" w:fill="FFFFFF"/>
        <w:tabs>
          <w:tab w:val="left" w:pos="1635"/>
          <w:tab w:val="left" w:pos="2625"/>
          <w:tab w:val="left" w:pos="3690"/>
          <w:tab w:val="left" w:pos="4770"/>
        </w:tabs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10</w:t>
      </w:r>
      <w:r w:rsidRPr="003D1D12">
        <w:t>. Aşağıdaki grafikle, bir bölgede yetiştirilen beş farklı ürünün bel</w:t>
      </w:r>
      <w:r>
        <w:t>l</w:t>
      </w:r>
      <w:r w:rsidRPr="003D1D12">
        <w:t>i bir yıldaki ekim alanları ve üre</w:t>
      </w:r>
      <w:r w:rsidRPr="003D1D12">
        <w:softHyphen/>
        <w:t>tim miktarları verilmiştir.</w:t>
      </w:r>
    </w:p>
    <w:p w:rsidR="00432419" w:rsidRPr="003D1D12" w:rsidRDefault="00432419" w:rsidP="003D1D12">
      <w:pPr>
        <w:spacing w:line="80" w:lineRule="atLeast"/>
      </w:pPr>
      <w:r w:rsidRPr="00186D18">
        <w:rPr>
          <w:noProof/>
        </w:rPr>
        <w:pict>
          <v:shape id="Resim 10" o:spid="_x0000_i1044" type="#_x0000_t75" style="width:237.75pt;height:177pt;visibility:visible">
            <v:imagedata r:id="rId30" o:title=""/>
          </v:shape>
        </w:pict>
      </w:r>
    </w:p>
    <w:p w:rsidR="00432419" w:rsidRPr="003D1D12" w:rsidRDefault="00432419" w:rsidP="003D1D12">
      <w:pPr>
        <w:shd w:val="clear" w:color="auto" w:fill="FFFFFF"/>
        <w:spacing w:line="80" w:lineRule="atLeast"/>
        <w:ind w:right="150"/>
        <w:jc w:val="both"/>
      </w:pPr>
      <w:r w:rsidRPr="003D1D12">
        <w:rPr>
          <w:b/>
          <w:bCs/>
        </w:rPr>
        <w:t>Grafikteki bilgilere göre, bu beş ürünün hangisinde söz konusu yılda birim alan</w:t>
      </w:r>
      <w:r w:rsidRPr="003D1D12">
        <w:rPr>
          <w:b/>
          <w:bCs/>
        </w:rPr>
        <w:softHyphen/>
        <w:t xml:space="preserve">dan alınan verim </w:t>
      </w:r>
      <w:r w:rsidRPr="003D1D12">
        <w:rPr>
          <w:b/>
          <w:bCs/>
          <w:u w:val="single"/>
        </w:rPr>
        <w:t>en   düşüktür</w:t>
      </w:r>
      <w:r w:rsidRPr="003D1D12">
        <w:rPr>
          <w:b/>
          <w:bCs/>
        </w:rPr>
        <w:t>?</w:t>
      </w:r>
    </w:p>
    <w:p w:rsidR="00432419" w:rsidRPr="00F176EE" w:rsidRDefault="00432419" w:rsidP="003D1D12">
      <w:pPr>
        <w:shd w:val="clear" w:color="auto" w:fill="FFFFFF"/>
        <w:tabs>
          <w:tab w:val="left" w:pos="1635"/>
          <w:tab w:val="left" w:pos="2625"/>
          <w:tab w:val="left" w:pos="3690"/>
          <w:tab w:val="left" w:pos="4755"/>
        </w:tabs>
        <w:spacing w:line="80" w:lineRule="atLeast"/>
        <w:rPr>
          <w:bCs/>
        </w:rPr>
      </w:pPr>
      <w:r w:rsidRPr="00F176EE">
        <w:rPr>
          <w:bCs/>
        </w:rPr>
        <w:t>A) I</w:t>
      </w:r>
      <w:r w:rsidRPr="00F176EE">
        <w:rPr>
          <w:bCs/>
        </w:rPr>
        <w:tab/>
      </w:r>
    </w:p>
    <w:p w:rsidR="00432419" w:rsidRPr="00F176EE" w:rsidRDefault="00432419" w:rsidP="003D1D12">
      <w:pPr>
        <w:shd w:val="clear" w:color="auto" w:fill="FFFFFF"/>
        <w:tabs>
          <w:tab w:val="left" w:pos="1635"/>
          <w:tab w:val="left" w:pos="2625"/>
          <w:tab w:val="left" w:pos="3690"/>
          <w:tab w:val="left" w:pos="4755"/>
        </w:tabs>
        <w:spacing w:line="80" w:lineRule="atLeast"/>
        <w:rPr>
          <w:bCs/>
          <w:lang w:val="en-US"/>
        </w:rPr>
      </w:pPr>
      <w:r w:rsidRPr="00F176EE">
        <w:rPr>
          <w:bCs/>
          <w:spacing w:val="-3"/>
        </w:rPr>
        <w:t xml:space="preserve">B) </w:t>
      </w:r>
      <w:r w:rsidRPr="00F176EE">
        <w:rPr>
          <w:bCs/>
          <w:spacing w:val="-3"/>
          <w:lang w:val="en-US"/>
        </w:rPr>
        <w:t>II</w:t>
      </w:r>
      <w:r w:rsidRPr="00F176EE">
        <w:rPr>
          <w:bCs/>
          <w:lang w:val="en-US"/>
        </w:rPr>
        <w:tab/>
      </w:r>
    </w:p>
    <w:p w:rsidR="00432419" w:rsidRPr="00F176EE" w:rsidRDefault="00432419" w:rsidP="003D1D12">
      <w:pPr>
        <w:shd w:val="clear" w:color="auto" w:fill="FFFFFF"/>
        <w:tabs>
          <w:tab w:val="left" w:pos="1635"/>
          <w:tab w:val="left" w:pos="2625"/>
          <w:tab w:val="left" w:pos="3690"/>
          <w:tab w:val="left" w:pos="4755"/>
        </w:tabs>
        <w:spacing w:line="80" w:lineRule="atLeast"/>
        <w:rPr>
          <w:lang w:val="en-US"/>
        </w:rPr>
      </w:pPr>
      <w:r w:rsidRPr="00F176EE">
        <w:rPr>
          <w:bCs/>
        </w:rPr>
        <w:t xml:space="preserve">C) </w:t>
      </w:r>
      <w:r w:rsidRPr="00F176EE">
        <w:rPr>
          <w:lang w:val="en-US"/>
        </w:rPr>
        <w:t>III</w:t>
      </w:r>
      <w:r w:rsidRPr="00F176EE">
        <w:rPr>
          <w:lang w:val="en-US"/>
        </w:rPr>
        <w:tab/>
      </w:r>
    </w:p>
    <w:p w:rsidR="00432419" w:rsidRPr="00F176EE" w:rsidRDefault="00432419" w:rsidP="003D1D12">
      <w:pPr>
        <w:shd w:val="clear" w:color="auto" w:fill="FFFFFF"/>
        <w:tabs>
          <w:tab w:val="left" w:pos="1635"/>
          <w:tab w:val="left" w:pos="2625"/>
          <w:tab w:val="left" w:pos="3690"/>
          <w:tab w:val="left" w:pos="4755"/>
        </w:tabs>
        <w:spacing w:line="80" w:lineRule="atLeast"/>
        <w:rPr>
          <w:bCs/>
          <w:lang w:val="en-US"/>
        </w:rPr>
      </w:pPr>
      <w:r w:rsidRPr="00F176EE">
        <w:rPr>
          <w:bCs/>
          <w:spacing w:val="-2"/>
        </w:rPr>
        <w:t xml:space="preserve">D) </w:t>
      </w:r>
      <w:r w:rsidRPr="00F176EE">
        <w:rPr>
          <w:bCs/>
          <w:spacing w:val="-2"/>
          <w:lang w:val="en-US"/>
        </w:rPr>
        <w:t>IV</w:t>
      </w:r>
      <w:r w:rsidRPr="00F176EE">
        <w:rPr>
          <w:bCs/>
          <w:lang w:val="en-US"/>
        </w:rPr>
        <w:tab/>
      </w:r>
    </w:p>
    <w:p w:rsidR="00432419" w:rsidRPr="00F176EE" w:rsidRDefault="00432419" w:rsidP="003D1D12">
      <w:pPr>
        <w:shd w:val="clear" w:color="auto" w:fill="FFFFFF"/>
        <w:tabs>
          <w:tab w:val="left" w:pos="1635"/>
          <w:tab w:val="left" w:pos="2625"/>
          <w:tab w:val="left" w:pos="3690"/>
          <w:tab w:val="left" w:pos="4755"/>
        </w:tabs>
        <w:spacing w:line="80" w:lineRule="atLeast"/>
      </w:pPr>
      <w:r w:rsidRPr="00F176EE">
        <w:rPr>
          <w:bCs/>
        </w:rPr>
        <w:t xml:space="preserve">E) </w:t>
      </w:r>
      <w:r w:rsidRPr="00F176EE">
        <w:rPr>
          <w:bCs/>
          <w:lang w:val="en-US"/>
        </w:rPr>
        <w:t>V</w:t>
      </w:r>
    </w:p>
    <w:p w:rsidR="00432419" w:rsidRPr="003D1D12" w:rsidRDefault="00432419" w:rsidP="003D1D12">
      <w:pPr>
        <w:shd w:val="clear" w:color="auto" w:fill="FFFFFF"/>
        <w:tabs>
          <w:tab w:val="left" w:pos="1635"/>
          <w:tab w:val="left" w:pos="2625"/>
          <w:tab w:val="left" w:pos="3690"/>
          <w:tab w:val="left" w:pos="4755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tabs>
          <w:tab w:val="left" w:pos="1635"/>
          <w:tab w:val="left" w:pos="2625"/>
          <w:tab w:val="left" w:pos="3690"/>
          <w:tab w:val="left" w:pos="4755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 xml:space="preserve">11 . </w:t>
      </w:r>
      <w:r w:rsidRPr="003D1D12">
        <w:t>Arazinin çok dağlık olduğu yerlerde, tarımda ma</w:t>
      </w:r>
      <w:r w:rsidRPr="003D1D12">
        <w:softHyphen/>
        <w:t>kine kullanımı zorlaştığından, tarım etkinlikleri bü</w:t>
      </w:r>
      <w:r w:rsidRPr="003D1D12">
        <w:softHyphen/>
        <w:t>yük ölçüde insan emeğine dayanır.</w: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rPr>
          <w:b/>
          <w:bCs/>
        </w:rPr>
        <w:t xml:space="preserve">Aşağıdakilerin   hangisinde   verilenlerin </w:t>
      </w:r>
      <w:r w:rsidRPr="003D1D12">
        <w:rPr>
          <w:b/>
          <w:bCs/>
          <w:u w:val="single"/>
        </w:rPr>
        <w:t>ikisi de</w:t>
      </w:r>
      <w:r w:rsidRPr="003D1D12">
        <w:rPr>
          <w:b/>
          <w:bCs/>
        </w:rPr>
        <w:t xml:space="preserve"> bu durum için  birer örnektir?</w:t>
      </w:r>
    </w:p>
    <w:p w:rsidR="00432419" w:rsidRPr="003D1D12" w:rsidRDefault="00432419" w:rsidP="0015200F">
      <w:pPr>
        <w:numPr>
          <w:ilvl w:val="0"/>
          <w:numId w:val="13"/>
        </w:numPr>
        <w:shd w:val="clear" w:color="auto" w:fill="FFFFFF"/>
        <w:tabs>
          <w:tab w:val="left" w:pos="1050"/>
        </w:tabs>
        <w:spacing w:line="80" w:lineRule="atLeast"/>
        <w:rPr>
          <w:spacing w:val="-7"/>
        </w:rPr>
      </w:pPr>
      <w:r w:rsidRPr="003D1D12">
        <w:t>İç Batı Anadolu Bölümü - Ergene Bölümü</w:t>
      </w:r>
    </w:p>
    <w:p w:rsidR="00432419" w:rsidRPr="003D1D12" w:rsidRDefault="00432419" w:rsidP="0015200F">
      <w:pPr>
        <w:numPr>
          <w:ilvl w:val="0"/>
          <w:numId w:val="13"/>
        </w:numPr>
        <w:shd w:val="clear" w:color="auto" w:fill="FFFFFF"/>
        <w:tabs>
          <w:tab w:val="left" w:pos="1050"/>
        </w:tabs>
        <w:spacing w:line="80" w:lineRule="atLeast"/>
        <w:rPr>
          <w:spacing w:val="-12"/>
        </w:rPr>
      </w:pPr>
      <w:r w:rsidRPr="003D1D12">
        <w:t>Güney Marmara Bölümü - Ege Bölümü</w:t>
      </w:r>
    </w:p>
    <w:p w:rsidR="00432419" w:rsidRPr="003D1D12" w:rsidRDefault="00432419" w:rsidP="0015200F">
      <w:pPr>
        <w:numPr>
          <w:ilvl w:val="0"/>
          <w:numId w:val="13"/>
        </w:numPr>
        <w:shd w:val="clear" w:color="auto" w:fill="FFFFFF"/>
        <w:tabs>
          <w:tab w:val="left" w:pos="1050"/>
        </w:tabs>
        <w:spacing w:line="80" w:lineRule="atLeast"/>
        <w:rPr>
          <w:spacing w:val="-13"/>
        </w:rPr>
      </w:pPr>
      <w:r w:rsidRPr="003D1D12">
        <w:t>Orta Karadeniz Bölümü - Konya Bölümü</w:t>
      </w:r>
    </w:p>
    <w:p w:rsidR="00432419" w:rsidRDefault="00432419" w:rsidP="0015200F">
      <w:pPr>
        <w:numPr>
          <w:ilvl w:val="0"/>
          <w:numId w:val="13"/>
        </w:numPr>
        <w:shd w:val="clear" w:color="auto" w:fill="FFFFFF"/>
        <w:tabs>
          <w:tab w:val="left" w:pos="1050"/>
        </w:tabs>
        <w:spacing w:line="80" w:lineRule="atLeast"/>
        <w:rPr>
          <w:spacing w:val="-19"/>
        </w:rPr>
      </w:pPr>
      <w:r w:rsidRPr="003D1D12">
        <w:t>Doğu Karadeniz Bölümü - Hakkâri Bölümü</w:t>
      </w:r>
    </w:p>
    <w:p w:rsidR="00432419" w:rsidRPr="00F176EE" w:rsidRDefault="00432419" w:rsidP="0015200F">
      <w:pPr>
        <w:numPr>
          <w:ilvl w:val="0"/>
          <w:numId w:val="13"/>
        </w:numPr>
        <w:shd w:val="clear" w:color="auto" w:fill="FFFFFF"/>
        <w:tabs>
          <w:tab w:val="left" w:pos="1050"/>
        </w:tabs>
        <w:spacing w:line="80" w:lineRule="atLeast"/>
        <w:rPr>
          <w:spacing w:val="-19"/>
        </w:rPr>
      </w:pPr>
      <w:r w:rsidRPr="003D1D12">
        <w:t>Orta F</w:t>
      </w:r>
      <w:r w:rsidRPr="00F176EE">
        <w:t>ırat Bölümü - Adana Bölümü</w:t>
      </w:r>
    </w:p>
    <w:p w:rsidR="00432419" w:rsidRPr="003D1D12" w:rsidRDefault="00432419" w:rsidP="003D1D12">
      <w:pPr>
        <w:shd w:val="clear" w:color="auto" w:fill="FFFFFF"/>
        <w:tabs>
          <w:tab w:val="left" w:pos="1050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tabs>
          <w:tab w:val="left" w:pos="1050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12.</w:t>
      </w:r>
      <w:r w:rsidRPr="003D1D12">
        <w:t>Türkiye'de 1985, 1990 ve 1995 yıllarında harca</w:t>
      </w:r>
      <w:r w:rsidRPr="003D1D12">
        <w:softHyphen/>
      </w:r>
      <w:r w:rsidRPr="003D1D12">
        <w:rPr>
          <w:spacing w:val="-1"/>
        </w:rPr>
        <w:t>nan suyun kullanım alanlarına göre dağılımı aşağı</w:t>
      </w:r>
      <w:r w:rsidRPr="003D1D12">
        <w:rPr>
          <w:spacing w:val="-1"/>
        </w:rPr>
        <w:softHyphen/>
      </w:r>
      <w:r w:rsidRPr="003D1D12">
        <w:t>daki gibidir.</w:t>
      </w:r>
    </w:p>
    <w:p w:rsidR="00432419" w:rsidRPr="003D1D12" w:rsidRDefault="00432419" w:rsidP="003D1D12">
      <w:pPr>
        <w:spacing w:line="80" w:lineRule="atLeast"/>
      </w:pPr>
      <w:r w:rsidRPr="00186D18">
        <w:rPr>
          <w:noProof/>
        </w:rPr>
        <w:pict>
          <v:shape id="Resim 11" o:spid="_x0000_i1045" type="#_x0000_t75" style="width:271.5pt;height:82.5pt;visibility:visible">
            <v:imagedata r:id="rId31" o:title=""/>
          </v:shape>
        </w:pic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>Bu   tablodaki   bilgilere   dayanarak   aşağı</w:t>
      </w:r>
      <w:r w:rsidRPr="003D1D12">
        <w:softHyphen/>
        <w:t xml:space="preserve">daki  sonuçlardan   hangisine   </w:t>
      </w:r>
      <w:r w:rsidRPr="003D1D12">
        <w:rPr>
          <w:u w:val="single"/>
        </w:rPr>
        <w:t>ulaşılamaz</w:t>
      </w:r>
      <w:r w:rsidRPr="003D1D12">
        <w:t>?</w:t>
      </w:r>
    </w:p>
    <w:p w:rsidR="00432419" w:rsidRPr="003D1D12" w:rsidRDefault="00432419" w:rsidP="0015200F">
      <w:pPr>
        <w:numPr>
          <w:ilvl w:val="0"/>
          <w:numId w:val="14"/>
        </w:numPr>
        <w:shd w:val="clear" w:color="auto" w:fill="FFFFFF"/>
        <w:tabs>
          <w:tab w:val="left" w:pos="1035"/>
        </w:tabs>
        <w:spacing w:line="80" w:lineRule="atLeast"/>
        <w:rPr>
          <w:spacing w:val="-7"/>
        </w:rPr>
      </w:pPr>
      <w:r w:rsidRPr="003D1D12">
        <w:t>Sulama için harcanan su miktarı en fazladır.</w:t>
      </w:r>
    </w:p>
    <w:p w:rsidR="00432419" w:rsidRPr="003D1D12" w:rsidRDefault="00432419" w:rsidP="0015200F">
      <w:pPr>
        <w:numPr>
          <w:ilvl w:val="0"/>
          <w:numId w:val="14"/>
        </w:numPr>
        <w:shd w:val="clear" w:color="auto" w:fill="FFFFFF"/>
        <w:tabs>
          <w:tab w:val="left" w:pos="1035"/>
        </w:tabs>
        <w:spacing w:line="80" w:lineRule="atLeast"/>
        <w:rPr>
          <w:spacing w:val="-12"/>
        </w:rPr>
      </w:pPr>
      <w:r w:rsidRPr="003D1D12">
        <w:t>1985'ten 1995'e kadar, kullanım alanlarının üçünde de harcanan su miktarı artmıştır.</w:t>
      </w:r>
    </w:p>
    <w:p w:rsidR="00432419" w:rsidRPr="003D1D12" w:rsidRDefault="00432419" w:rsidP="0015200F">
      <w:pPr>
        <w:numPr>
          <w:ilvl w:val="0"/>
          <w:numId w:val="14"/>
        </w:numPr>
        <w:shd w:val="clear" w:color="auto" w:fill="FFFFFF"/>
        <w:tabs>
          <w:tab w:val="left" w:pos="1035"/>
        </w:tabs>
        <w:spacing w:line="80" w:lineRule="atLeast"/>
        <w:rPr>
          <w:spacing w:val="-13"/>
        </w:rPr>
      </w:pPr>
      <w:r w:rsidRPr="003D1D12">
        <w:t>Sanayide kullanılan su miktarındaki artış, iç</w:t>
      </w:r>
      <w:r w:rsidRPr="003D1D12">
        <w:softHyphen/>
        <w:t>me ve kullanma için harcanan su miktarındaki artıştan fazladır.</w:t>
      </w:r>
    </w:p>
    <w:p w:rsidR="00432419" w:rsidRDefault="00432419" w:rsidP="0015200F">
      <w:pPr>
        <w:numPr>
          <w:ilvl w:val="0"/>
          <w:numId w:val="14"/>
        </w:numPr>
        <w:shd w:val="clear" w:color="auto" w:fill="FFFFFF"/>
        <w:tabs>
          <w:tab w:val="left" w:pos="1035"/>
        </w:tabs>
        <w:spacing w:line="80" w:lineRule="atLeast"/>
        <w:ind w:right="375"/>
        <w:jc w:val="both"/>
        <w:rPr>
          <w:spacing w:val="-19"/>
        </w:rPr>
      </w:pPr>
      <w:r w:rsidRPr="003D1D12">
        <w:t>1985-1995 yılları arasındaki artış miktarı, su</w:t>
      </w:r>
      <w:r w:rsidRPr="003D1D12">
        <w:softHyphen/>
        <w:t>lama suyunda en çoktur.</w:t>
      </w:r>
    </w:p>
    <w:p w:rsidR="00432419" w:rsidRPr="00F176EE" w:rsidRDefault="00432419" w:rsidP="0015200F">
      <w:pPr>
        <w:numPr>
          <w:ilvl w:val="0"/>
          <w:numId w:val="14"/>
        </w:numPr>
        <w:shd w:val="clear" w:color="auto" w:fill="FFFFFF"/>
        <w:tabs>
          <w:tab w:val="left" w:pos="1035"/>
        </w:tabs>
        <w:spacing w:line="80" w:lineRule="atLeast"/>
        <w:ind w:right="375"/>
        <w:jc w:val="both"/>
        <w:rPr>
          <w:spacing w:val="-19"/>
        </w:rPr>
      </w:pPr>
      <w:r w:rsidRPr="003D1D12">
        <w:t>1990 y</w:t>
      </w:r>
      <w:r w:rsidRPr="00F176EE">
        <w:t>ılında, sulamada kullanılan su miktarı,sanayide kullanılan su miktarının 8 katından</w:t>
      </w:r>
      <w:r w:rsidRPr="00F176EE">
        <w:br/>
        <w:t>fazladır.</w:t>
      </w:r>
    </w:p>
    <w:p w:rsidR="00432419" w:rsidRPr="003D1D12" w:rsidRDefault="00432419" w:rsidP="003D1D12">
      <w:pPr>
        <w:shd w:val="clear" w:color="auto" w:fill="FFFFFF"/>
        <w:tabs>
          <w:tab w:val="left" w:pos="1035"/>
        </w:tabs>
        <w:spacing w:line="80" w:lineRule="atLeast"/>
        <w:ind w:right="405"/>
        <w:jc w:val="both"/>
      </w:pPr>
    </w:p>
    <w:p w:rsidR="00432419" w:rsidRPr="003D1D12" w:rsidRDefault="00432419" w:rsidP="003D1D12">
      <w:pPr>
        <w:shd w:val="clear" w:color="auto" w:fill="FFFFFF"/>
        <w:tabs>
          <w:tab w:val="left" w:pos="1035"/>
        </w:tabs>
        <w:spacing w:line="80" w:lineRule="atLeast"/>
        <w:ind w:right="405"/>
        <w:jc w:val="both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13</w:t>
      </w:r>
      <w:r w:rsidRPr="003D1D12">
        <w:t xml:space="preserve"> .Aşağıdaki iki şekil, iki ayrı bölgedeki yerleşim merkezlerini ve bu merkezleri birbirine bağlayan aynı standarttaki karayolları ağını göstermektedir.</w:t>
      </w:r>
    </w:p>
    <w:p w:rsidR="00432419" w:rsidRPr="003D1D12" w:rsidRDefault="00432419" w:rsidP="003D1D12">
      <w:pPr>
        <w:spacing w:line="80" w:lineRule="atLeast"/>
      </w:pPr>
      <w:r w:rsidRPr="00186D18">
        <w:rPr>
          <w:noProof/>
        </w:rPr>
        <w:pict>
          <v:shape id="Resim 12" o:spid="_x0000_i1046" type="#_x0000_t75" style="width:204.75pt;height:132.75pt;visibility:visible">
            <v:imagedata r:id="rId32" o:title=""/>
          </v:shape>
        </w:pic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rPr>
          <w:b/>
          <w:bCs/>
        </w:rPr>
        <w:t>Yalnızca   şekillerdeki   bilgilere   dayana</w:t>
      </w:r>
      <w:r w:rsidRPr="003D1D12">
        <w:rPr>
          <w:b/>
          <w:bCs/>
        </w:rPr>
        <w:softHyphen/>
        <w:t>rak,   bu  iki  bölge arasında  hangi  bakım</w:t>
      </w:r>
      <w:r w:rsidRPr="003D1D12">
        <w:rPr>
          <w:b/>
          <w:bCs/>
        </w:rPr>
        <w:softHyphen/>
        <w:t>dan  fark   olduğu   söylenebilir?</w:t>
      </w:r>
    </w:p>
    <w:p w:rsidR="00432419" w:rsidRDefault="00432419" w:rsidP="003D1D12">
      <w:pPr>
        <w:shd w:val="clear" w:color="auto" w:fill="FFFFFF"/>
        <w:tabs>
          <w:tab w:val="left" w:pos="3195"/>
        </w:tabs>
        <w:spacing w:line="80" w:lineRule="atLeast"/>
      </w:pPr>
      <w:r w:rsidRPr="003D1D12">
        <w:t>A) Nüfus yoğunluğu</w:t>
      </w:r>
      <w:r w:rsidRPr="003D1D12">
        <w:tab/>
      </w:r>
    </w:p>
    <w:p w:rsidR="00432419" w:rsidRPr="003D1D12" w:rsidRDefault="00432419" w:rsidP="003D1D12">
      <w:pPr>
        <w:shd w:val="clear" w:color="auto" w:fill="FFFFFF"/>
        <w:tabs>
          <w:tab w:val="left" w:pos="3195"/>
        </w:tabs>
        <w:spacing w:line="80" w:lineRule="atLeast"/>
      </w:pPr>
      <w:r w:rsidRPr="003D1D12">
        <w:t>B) Yerleşim tipi</w:t>
      </w:r>
    </w:p>
    <w:p w:rsidR="00432419" w:rsidRDefault="00432419" w:rsidP="003D1D12">
      <w:pPr>
        <w:shd w:val="clear" w:color="auto" w:fill="FFFFFF"/>
        <w:tabs>
          <w:tab w:val="left" w:pos="3195"/>
        </w:tabs>
        <w:spacing w:line="80" w:lineRule="atLeast"/>
      </w:pPr>
      <w:r w:rsidRPr="003D1D12">
        <w:rPr>
          <w:spacing w:val="-3"/>
        </w:rPr>
        <w:t>C) Ulaşım ağı sıklığı</w:t>
      </w:r>
      <w:r w:rsidRPr="003D1D12">
        <w:tab/>
      </w:r>
    </w:p>
    <w:p w:rsidR="00432419" w:rsidRPr="003D1D12" w:rsidRDefault="00432419" w:rsidP="003D1D12">
      <w:pPr>
        <w:shd w:val="clear" w:color="auto" w:fill="FFFFFF"/>
        <w:tabs>
          <w:tab w:val="left" w:pos="3195"/>
        </w:tabs>
        <w:spacing w:line="80" w:lineRule="atLeast"/>
      </w:pPr>
      <w:r w:rsidRPr="003D1D12">
        <w:t>D) İdari bölünüş</w: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>E) Yerşekilleri</w:t>
      </w:r>
    </w:p>
    <w:p w:rsidR="00432419" w:rsidRPr="003D1D12" w:rsidRDefault="00432419" w:rsidP="003D1D12">
      <w:pPr>
        <w:shd w:val="clear" w:color="auto" w:fill="FFFFFF"/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rPr>
          <w:spacing w:val="-4"/>
        </w:rPr>
        <w:t>14</w:t>
      </w:r>
      <w:r w:rsidRPr="003D1D12">
        <w:rPr>
          <w:spacing w:val="-4"/>
        </w:rPr>
        <w:t xml:space="preserve">.  Türkiye'de 1988-1995 yıllan arasındaki elektrik </w:t>
      </w:r>
      <w:r w:rsidRPr="003D1D12">
        <w:rPr>
          <w:spacing w:val="-7"/>
        </w:rPr>
        <w:t xml:space="preserve">enerjisi üretimi ve kayıplar dışındaki net tüketimi </w:t>
      </w:r>
      <w:r w:rsidRPr="003D1D12">
        <w:t>aşağıdaki gibidir.</w:t>
      </w:r>
    </w:p>
    <w:p w:rsidR="00432419" w:rsidRPr="003D1D12" w:rsidRDefault="00432419" w:rsidP="003D1D12">
      <w:pPr>
        <w:spacing w:line="80" w:lineRule="atLeast"/>
      </w:pPr>
      <w:r w:rsidRPr="00186D18">
        <w:rPr>
          <w:noProof/>
        </w:rPr>
        <w:pict>
          <v:shape id="Resim 13" o:spid="_x0000_i1047" type="#_x0000_t75" style="width:194.25pt;height:180pt;visibility:visible">
            <v:imagedata r:id="rId33" o:title=""/>
          </v:shape>
        </w:pict>
      </w:r>
    </w:p>
    <w:p w:rsidR="00432419" w:rsidRPr="00F176EE" w:rsidRDefault="00432419" w:rsidP="003D1D12">
      <w:pPr>
        <w:shd w:val="clear" w:color="auto" w:fill="FFFFFF"/>
        <w:spacing w:line="80" w:lineRule="atLeast"/>
        <w:rPr>
          <w:b/>
        </w:rPr>
      </w:pPr>
      <w:r w:rsidRPr="00F176EE">
        <w:rPr>
          <w:b/>
        </w:rPr>
        <w:t>Bu  grafikteki   bilgilere  dayanarak  aşağı</w:t>
      </w:r>
      <w:r w:rsidRPr="00F176EE">
        <w:rPr>
          <w:b/>
        </w:rPr>
        <w:softHyphen/>
        <w:t xml:space="preserve">daki  yargılardan  hangisine  </w:t>
      </w:r>
      <w:r w:rsidRPr="00F176EE">
        <w:rPr>
          <w:b/>
          <w:u w:val="single"/>
        </w:rPr>
        <w:t>ulaşılamaz</w:t>
      </w:r>
      <w:r w:rsidRPr="00F176EE">
        <w:rPr>
          <w:b/>
        </w:rPr>
        <w:t>?</w:t>
      </w:r>
    </w:p>
    <w:p w:rsidR="00432419" w:rsidRPr="003D1D12" w:rsidRDefault="00432419" w:rsidP="0015200F">
      <w:pPr>
        <w:numPr>
          <w:ilvl w:val="0"/>
          <w:numId w:val="15"/>
        </w:numPr>
        <w:shd w:val="clear" w:color="auto" w:fill="FFFFFF"/>
        <w:tabs>
          <w:tab w:val="left" w:pos="855"/>
        </w:tabs>
        <w:spacing w:line="80" w:lineRule="atLeast"/>
        <w:ind w:right="285"/>
        <w:jc w:val="both"/>
        <w:rPr>
          <w:spacing w:val="-18"/>
        </w:rPr>
      </w:pPr>
      <w:r w:rsidRPr="003D1D12">
        <w:rPr>
          <w:spacing w:val="-7"/>
        </w:rPr>
        <w:t>Sekiz yıl içinde, enerji üretimi %100'ün üze</w:t>
      </w:r>
      <w:r w:rsidRPr="003D1D12">
        <w:rPr>
          <w:spacing w:val="-7"/>
        </w:rPr>
        <w:softHyphen/>
      </w:r>
      <w:r w:rsidRPr="003D1D12">
        <w:t>rinde bir artış göstermiştir.</w:t>
      </w:r>
    </w:p>
    <w:p w:rsidR="00432419" w:rsidRPr="003D1D12" w:rsidRDefault="00432419" w:rsidP="0015200F">
      <w:pPr>
        <w:numPr>
          <w:ilvl w:val="0"/>
          <w:numId w:val="15"/>
        </w:numPr>
        <w:shd w:val="clear" w:color="auto" w:fill="FFFFFF"/>
        <w:tabs>
          <w:tab w:val="left" w:pos="855"/>
        </w:tabs>
        <w:spacing w:line="80" w:lineRule="atLeast"/>
        <w:rPr>
          <w:spacing w:val="-18"/>
        </w:rPr>
      </w:pPr>
      <w:r w:rsidRPr="003D1D12">
        <w:rPr>
          <w:spacing w:val="-7"/>
        </w:rPr>
        <w:t>1988 yılındaki üretim ve tüketim miktarı ara</w:t>
      </w:r>
      <w:r w:rsidRPr="003D1D12">
        <w:rPr>
          <w:spacing w:val="-7"/>
        </w:rPr>
        <w:softHyphen/>
        <w:t>sındaki fark, 1995 yılındaki üretim ve tüketim miktarı arasındaki farktan daha azdır.</w:t>
      </w:r>
    </w:p>
    <w:p w:rsidR="00432419" w:rsidRPr="003D1D12" w:rsidRDefault="00432419" w:rsidP="0015200F">
      <w:pPr>
        <w:numPr>
          <w:ilvl w:val="0"/>
          <w:numId w:val="15"/>
        </w:numPr>
        <w:shd w:val="clear" w:color="auto" w:fill="FFFFFF"/>
        <w:tabs>
          <w:tab w:val="left" w:pos="855"/>
        </w:tabs>
        <w:spacing w:line="80" w:lineRule="atLeast"/>
        <w:ind w:right="240"/>
        <w:jc w:val="both"/>
        <w:rPr>
          <w:spacing w:val="-24"/>
        </w:rPr>
      </w:pPr>
      <w:r w:rsidRPr="003D1D12">
        <w:rPr>
          <w:spacing w:val="-8"/>
        </w:rPr>
        <w:t xml:space="preserve">1993-1994 yılları arasında tüketimdeki artış, </w:t>
      </w:r>
      <w:r w:rsidRPr="003D1D12">
        <w:rPr>
          <w:spacing w:val="-9"/>
        </w:rPr>
        <w:t>1992-1993 yılları arasındakine göre yavaşla</w:t>
      </w:r>
      <w:r w:rsidRPr="003D1D12">
        <w:rPr>
          <w:spacing w:val="-9"/>
        </w:rPr>
        <w:softHyphen/>
      </w:r>
      <w:r w:rsidRPr="003D1D12">
        <w:t>mıştır.</w:t>
      </w:r>
    </w:p>
    <w:p w:rsidR="00432419" w:rsidRDefault="00432419" w:rsidP="0015200F">
      <w:pPr>
        <w:numPr>
          <w:ilvl w:val="0"/>
          <w:numId w:val="15"/>
        </w:numPr>
        <w:shd w:val="clear" w:color="auto" w:fill="FFFFFF"/>
        <w:tabs>
          <w:tab w:val="left" w:pos="855"/>
        </w:tabs>
        <w:spacing w:line="80" w:lineRule="atLeast"/>
        <w:rPr>
          <w:spacing w:val="-24"/>
        </w:rPr>
      </w:pPr>
      <w:r w:rsidRPr="003D1D12">
        <w:rPr>
          <w:spacing w:val="-8"/>
        </w:rPr>
        <w:t>1988-1995 yılları arasında enerji üretimi 40 milyar kilovat saatin (kwh) altına düşmemiştir.</w:t>
      </w:r>
    </w:p>
    <w:p w:rsidR="00432419" w:rsidRPr="00F176EE" w:rsidRDefault="00432419" w:rsidP="0015200F">
      <w:pPr>
        <w:numPr>
          <w:ilvl w:val="0"/>
          <w:numId w:val="15"/>
        </w:numPr>
        <w:shd w:val="clear" w:color="auto" w:fill="FFFFFF"/>
        <w:tabs>
          <w:tab w:val="left" w:pos="855"/>
        </w:tabs>
        <w:spacing w:line="80" w:lineRule="atLeast"/>
        <w:rPr>
          <w:spacing w:val="-24"/>
        </w:rPr>
      </w:pPr>
      <w:r w:rsidRPr="00F176EE">
        <w:rPr>
          <w:spacing w:val="-7"/>
        </w:rPr>
        <w:t>Verilen yıllarda üretilen enerji miktarı tüketi</w:t>
      </w:r>
      <w:r w:rsidRPr="00F176EE">
        <w:rPr>
          <w:spacing w:val="-7"/>
        </w:rPr>
        <w:softHyphen/>
      </w:r>
      <w:r w:rsidRPr="00F176EE">
        <w:t>lenden fazladır.</w:t>
      </w:r>
    </w:p>
    <w:p w:rsidR="00432419" w:rsidRPr="003D1D12" w:rsidRDefault="00432419" w:rsidP="003D1D12">
      <w:pPr>
        <w:shd w:val="clear" w:color="auto" w:fill="FFFFFF"/>
        <w:tabs>
          <w:tab w:val="left" w:pos="855"/>
        </w:tabs>
        <w:spacing w:line="80" w:lineRule="atLeast"/>
        <w:ind w:right="330"/>
        <w:jc w:val="both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15</w:t>
      </w:r>
      <w:r w:rsidRPr="003D1D12">
        <w:t>.   Aşağıdaki   endüstri   kuruluşlarının   Türki</w:t>
      </w:r>
      <w:r w:rsidRPr="003D1D12">
        <w:softHyphen/>
        <w:t>ye'deki   coğrafi  dağılışı   göz önüne  alın</w:t>
      </w:r>
      <w:r w:rsidRPr="003D1D12">
        <w:softHyphen/>
        <w:t xml:space="preserve">dığında,   fabrikaların   yeri   belirlenirken, hammaddeye   yakınlık   hangisinde  </w:t>
      </w:r>
      <w:r w:rsidRPr="003D1D12">
        <w:rPr>
          <w:u w:val="single"/>
        </w:rPr>
        <w:t>önce</w:t>
      </w:r>
      <w:r w:rsidRPr="003D1D12">
        <w:rPr>
          <w:u w:val="single"/>
        </w:rPr>
        <w:softHyphen/>
        <w:t>likle</w:t>
      </w:r>
      <w:r w:rsidRPr="003D1D12">
        <w:t xml:space="preserve">  etkili  olmuştur?</w:t>
      </w:r>
    </w:p>
    <w:p w:rsidR="00432419" w:rsidRDefault="00432419" w:rsidP="003D1D12">
      <w:pPr>
        <w:shd w:val="clear" w:color="auto" w:fill="FFFFFF"/>
        <w:tabs>
          <w:tab w:val="left" w:pos="4230"/>
        </w:tabs>
        <w:spacing w:line="80" w:lineRule="atLeast"/>
      </w:pPr>
      <w:r w:rsidRPr="003D1D12">
        <w:t xml:space="preserve">A) Demir-çelik       </w:t>
      </w:r>
    </w:p>
    <w:p w:rsidR="00432419" w:rsidRDefault="00432419" w:rsidP="003D1D12">
      <w:pPr>
        <w:shd w:val="clear" w:color="auto" w:fill="FFFFFF"/>
        <w:tabs>
          <w:tab w:val="left" w:pos="4230"/>
        </w:tabs>
        <w:spacing w:line="80" w:lineRule="atLeast"/>
      </w:pPr>
      <w:r w:rsidRPr="003D1D12">
        <w:t>B) Şeker</w:t>
      </w:r>
      <w:r w:rsidRPr="003D1D12">
        <w:tab/>
      </w:r>
    </w:p>
    <w:p w:rsidR="00432419" w:rsidRPr="003D1D12" w:rsidRDefault="00432419" w:rsidP="003D1D12">
      <w:pPr>
        <w:shd w:val="clear" w:color="auto" w:fill="FFFFFF"/>
        <w:tabs>
          <w:tab w:val="left" w:pos="4230"/>
        </w:tabs>
        <w:spacing w:line="80" w:lineRule="atLeast"/>
      </w:pPr>
      <w:r w:rsidRPr="003D1D12">
        <w:rPr>
          <w:spacing w:val="-3"/>
        </w:rPr>
        <w:t>C) Deri</w:t>
      </w:r>
    </w:p>
    <w:p w:rsidR="00432419" w:rsidRDefault="00432419" w:rsidP="003D1D12">
      <w:pPr>
        <w:shd w:val="clear" w:color="auto" w:fill="FFFFFF"/>
        <w:tabs>
          <w:tab w:val="left" w:pos="3195"/>
        </w:tabs>
        <w:spacing w:line="80" w:lineRule="atLeast"/>
      </w:pPr>
      <w:r w:rsidRPr="003D1D12">
        <w:rPr>
          <w:spacing w:val="-1"/>
        </w:rPr>
        <w:t>D) Otomotiv</w:t>
      </w:r>
      <w:r w:rsidRPr="003D1D12">
        <w:tab/>
      </w:r>
    </w:p>
    <w:p w:rsidR="00432419" w:rsidRPr="003D1D12" w:rsidRDefault="00432419" w:rsidP="003D1D12">
      <w:pPr>
        <w:shd w:val="clear" w:color="auto" w:fill="FFFFFF"/>
        <w:tabs>
          <w:tab w:val="left" w:pos="3195"/>
        </w:tabs>
        <w:spacing w:line="80" w:lineRule="atLeast"/>
      </w:pPr>
      <w:r w:rsidRPr="003D1D12">
        <w:t>E) Petro-kimya</w:t>
      </w:r>
    </w:p>
    <w:p w:rsidR="00432419" w:rsidRPr="003D1D12" w:rsidRDefault="00432419" w:rsidP="003D1D12">
      <w:pPr>
        <w:shd w:val="clear" w:color="auto" w:fill="FFFFFF"/>
        <w:tabs>
          <w:tab w:val="left" w:pos="3195"/>
        </w:tabs>
        <w:spacing w:line="80" w:lineRule="atLeast"/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95"/>
        <w:gridCol w:w="594"/>
        <w:gridCol w:w="594"/>
        <w:gridCol w:w="594"/>
        <w:gridCol w:w="591"/>
        <w:gridCol w:w="594"/>
        <w:gridCol w:w="594"/>
        <w:gridCol w:w="592"/>
        <w:gridCol w:w="594"/>
        <w:gridCol w:w="613"/>
        <w:gridCol w:w="613"/>
        <w:gridCol w:w="613"/>
        <w:gridCol w:w="613"/>
        <w:gridCol w:w="598"/>
        <w:gridCol w:w="613"/>
      </w:tblGrid>
      <w:tr w:rsidR="00432419" w:rsidRPr="00745499" w:rsidTr="00745499">
        <w:tc>
          <w:tcPr>
            <w:tcW w:w="664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</w:t>
            </w:r>
          </w:p>
        </w:tc>
        <w:tc>
          <w:tcPr>
            <w:tcW w:w="663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2</w:t>
            </w:r>
          </w:p>
        </w:tc>
        <w:tc>
          <w:tcPr>
            <w:tcW w:w="663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3</w:t>
            </w:r>
          </w:p>
        </w:tc>
        <w:tc>
          <w:tcPr>
            <w:tcW w:w="663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4</w:t>
            </w:r>
          </w:p>
        </w:tc>
        <w:tc>
          <w:tcPr>
            <w:tcW w:w="663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5</w:t>
            </w:r>
          </w:p>
        </w:tc>
        <w:tc>
          <w:tcPr>
            <w:tcW w:w="664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6</w:t>
            </w:r>
          </w:p>
        </w:tc>
        <w:tc>
          <w:tcPr>
            <w:tcW w:w="664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7</w:t>
            </w:r>
          </w:p>
        </w:tc>
        <w:tc>
          <w:tcPr>
            <w:tcW w:w="664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8</w:t>
            </w:r>
          </w:p>
        </w:tc>
        <w:tc>
          <w:tcPr>
            <w:tcW w:w="664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9</w:t>
            </w:r>
          </w:p>
        </w:tc>
        <w:tc>
          <w:tcPr>
            <w:tcW w:w="674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10</w:t>
            </w:r>
          </w:p>
        </w:tc>
        <w:tc>
          <w:tcPr>
            <w:tcW w:w="674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11</w:t>
            </w:r>
          </w:p>
        </w:tc>
        <w:tc>
          <w:tcPr>
            <w:tcW w:w="674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12</w:t>
            </w:r>
          </w:p>
        </w:tc>
        <w:tc>
          <w:tcPr>
            <w:tcW w:w="674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13</w:t>
            </w:r>
          </w:p>
        </w:tc>
        <w:tc>
          <w:tcPr>
            <w:tcW w:w="65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14</w:t>
            </w:r>
          </w:p>
        </w:tc>
        <w:tc>
          <w:tcPr>
            <w:tcW w:w="674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15</w:t>
            </w:r>
          </w:p>
        </w:tc>
      </w:tr>
      <w:tr w:rsidR="00432419" w:rsidRPr="00745499" w:rsidTr="00745499">
        <w:tc>
          <w:tcPr>
            <w:tcW w:w="664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A</w:t>
            </w:r>
          </w:p>
        </w:tc>
        <w:tc>
          <w:tcPr>
            <w:tcW w:w="663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C</w:t>
            </w:r>
          </w:p>
        </w:tc>
        <w:tc>
          <w:tcPr>
            <w:tcW w:w="663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D</w:t>
            </w:r>
          </w:p>
        </w:tc>
        <w:tc>
          <w:tcPr>
            <w:tcW w:w="663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C</w:t>
            </w:r>
          </w:p>
        </w:tc>
        <w:tc>
          <w:tcPr>
            <w:tcW w:w="663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E</w:t>
            </w:r>
          </w:p>
        </w:tc>
        <w:tc>
          <w:tcPr>
            <w:tcW w:w="664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D</w:t>
            </w:r>
          </w:p>
        </w:tc>
        <w:tc>
          <w:tcPr>
            <w:tcW w:w="664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A</w:t>
            </w:r>
          </w:p>
        </w:tc>
        <w:tc>
          <w:tcPr>
            <w:tcW w:w="664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E</w:t>
            </w:r>
          </w:p>
        </w:tc>
        <w:tc>
          <w:tcPr>
            <w:tcW w:w="664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B</w:t>
            </w:r>
          </w:p>
        </w:tc>
        <w:tc>
          <w:tcPr>
            <w:tcW w:w="674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B</w:t>
            </w:r>
          </w:p>
        </w:tc>
        <w:tc>
          <w:tcPr>
            <w:tcW w:w="674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D</w:t>
            </w:r>
          </w:p>
        </w:tc>
        <w:tc>
          <w:tcPr>
            <w:tcW w:w="674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C</w:t>
            </w:r>
          </w:p>
        </w:tc>
        <w:tc>
          <w:tcPr>
            <w:tcW w:w="674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E</w:t>
            </w:r>
          </w:p>
        </w:tc>
        <w:tc>
          <w:tcPr>
            <w:tcW w:w="65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A</w:t>
            </w:r>
          </w:p>
        </w:tc>
        <w:tc>
          <w:tcPr>
            <w:tcW w:w="674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B</w:t>
            </w:r>
          </w:p>
        </w:tc>
      </w:tr>
    </w:tbl>
    <w:p w:rsidR="00432419" w:rsidRPr="003D1D12" w:rsidRDefault="00432419" w:rsidP="003D1D12">
      <w:pPr>
        <w:shd w:val="clear" w:color="auto" w:fill="FFFFFF"/>
        <w:tabs>
          <w:tab w:val="left" w:pos="3195"/>
        </w:tabs>
        <w:spacing w:line="80" w:lineRule="atLeast"/>
      </w:pPr>
    </w:p>
    <w:p w:rsidR="00432419" w:rsidRPr="003D1D12" w:rsidRDefault="00432419" w:rsidP="0015200F">
      <w:pPr>
        <w:numPr>
          <w:ilvl w:val="0"/>
          <w:numId w:val="16"/>
        </w:numPr>
        <w:shd w:val="clear" w:color="auto" w:fill="FFFFFF"/>
        <w:tabs>
          <w:tab w:val="left" w:pos="495"/>
        </w:tabs>
        <w:spacing w:line="80" w:lineRule="atLeast"/>
        <w:rPr>
          <w:b/>
          <w:bCs/>
          <w:spacing w:val="-25"/>
        </w:rPr>
        <w:sectPr w:rsidR="00432419" w:rsidRPr="003D1D12" w:rsidSect="00F12C8E">
          <w:pgSz w:w="11909" w:h="16834"/>
          <w:pgMar w:top="1440" w:right="1419" w:bottom="720" w:left="1701" w:header="708" w:footer="708" w:gutter="0"/>
          <w:cols w:space="60"/>
          <w:noEndnote/>
        </w:sectPr>
      </w:pPr>
    </w:p>
    <w:p w:rsidR="00432419" w:rsidRPr="0018137C" w:rsidRDefault="00432419" w:rsidP="000B1E0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A6A6A6"/>
        <w:spacing w:line="80" w:lineRule="atLeast"/>
        <w:jc w:val="center"/>
        <w:rPr>
          <w:b/>
          <w:sz w:val="32"/>
          <w:szCs w:val="32"/>
        </w:rPr>
      </w:pPr>
      <w:r w:rsidRPr="0018137C">
        <w:rPr>
          <w:b/>
          <w:sz w:val="32"/>
          <w:szCs w:val="32"/>
        </w:rPr>
        <w:t xml:space="preserve">2000 ÖSS </w:t>
      </w:r>
      <w:r>
        <w:rPr>
          <w:b/>
          <w:sz w:val="32"/>
          <w:szCs w:val="32"/>
        </w:rPr>
        <w:t xml:space="preserve">COĞRAFYA </w:t>
      </w:r>
      <w:r w:rsidRPr="0018137C">
        <w:rPr>
          <w:b/>
          <w:sz w:val="32"/>
          <w:szCs w:val="32"/>
        </w:rPr>
        <w:t>SORULARI</w:t>
      </w:r>
    </w:p>
    <w:p w:rsidR="00432419" w:rsidRDefault="00432419" w:rsidP="003D1D12">
      <w:pPr>
        <w:shd w:val="clear" w:color="auto" w:fill="FFFFFF"/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 xml:space="preserve">1. </w:t>
      </w:r>
      <w:r w:rsidRPr="003D1D12">
        <w:t>Bir fiziki haritada Çukurova ile Konya Ovası'nın farklı renklerle belirtilmiş olması, bu ovaların aşağıdakilerden hangisi bakımından farklı olduğunu gösterir?</w:t>
      </w:r>
    </w:p>
    <w:p w:rsidR="00432419" w:rsidRDefault="00432419" w:rsidP="003D1D12">
      <w:pPr>
        <w:shd w:val="clear" w:color="auto" w:fill="FFFFFF"/>
        <w:tabs>
          <w:tab w:val="left" w:pos="3300"/>
        </w:tabs>
        <w:spacing w:line="80" w:lineRule="atLeast"/>
      </w:pPr>
      <w:r w:rsidRPr="003D1D12">
        <w:t>A) Yıllık yağış tutarı</w:t>
      </w:r>
      <w:r w:rsidRPr="003D1D12">
        <w:tab/>
      </w:r>
    </w:p>
    <w:p w:rsidR="00432419" w:rsidRPr="003D1D12" w:rsidRDefault="00432419" w:rsidP="003D1D12">
      <w:pPr>
        <w:shd w:val="clear" w:color="auto" w:fill="FFFFFF"/>
        <w:tabs>
          <w:tab w:val="left" w:pos="3300"/>
        </w:tabs>
        <w:spacing w:line="80" w:lineRule="atLeast"/>
      </w:pPr>
      <w:r w:rsidRPr="003D1D12">
        <w:t>B) Yükselti</w:t>
      </w:r>
    </w:p>
    <w:p w:rsidR="00432419" w:rsidRDefault="00432419" w:rsidP="003D1D12">
      <w:pPr>
        <w:shd w:val="clear" w:color="auto" w:fill="FFFFFF"/>
        <w:tabs>
          <w:tab w:val="left" w:pos="3300"/>
        </w:tabs>
        <w:spacing w:line="80" w:lineRule="atLeast"/>
      </w:pPr>
      <w:r w:rsidRPr="003D1D12">
        <w:rPr>
          <w:spacing w:val="-1"/>
        </w:rPr>
        <w:t>C) Yüzölçümü</w:t>
      </w:r>
      <w:r w:rsidRPr="003D1D12">
        <w:tab/>
      </w:r>
    </w:p>
    <w:p w:rsidR="00432419" w:rsidRPr="003D1D12" w:rsidRDefault="00432419" w:rsidP="003D1D12">
      <w:pPr>
        <w:shd w:val="clear" w:color="auto" w:fill="FFFFFF"/>
        <w:tabs>
          <w:tab w:val="left" w:pos="3300"/>
        </w:tabs>
        <w:spacing w:line="80" w:lineRule="atLeast"/>
      </w:pPr>
      <w:r w:rsidRPr="003D1D12">
        <w:t>D) Jeolojik yapı</w:t>
      </w:r>
    </w:p>
    <w:p w:rsidR="00432419" w:rsidRPr="003D1D12" w:rsidRDefault="00432419" w:rsidP="0018137C">
      <w:pPr>
        <w:shd w:val="clear" w:color="auto" w:fill="FFFFFF"/>
        <w:spacing w:line="80" w:lineRule="atLeast"/>
        <w:ind w:right="165"/>
      </w:pPr>
      <w:r w:rsidRPr="003D1D12">
        <w:t>E) Toprak türü</w:t>
      </w:r>
    </w:p>
    <w:p w:rsidR="00432419" w:rsidRPr="003D1D12" w:rsidRDefault="00432419" w:rsidP="003D1D12">
      <w:pPr>
        <w:shd w:val="clear" w:color="auto" w:fill="FFFFFF"/>
        <w:spacing w:line="80" w:lineRule="atLeast"/>
        <w:ind w:right="165"/>
      </w:pPr>
    </w:p>
    <w:p w:rsidR="00432419" w:rsidRPr="003D1D12" w:rsidRDefault="00432419" w:rsidP="003D1D12">
      <w:pPr>
        <w:shd w:val="clear" w:color="auto" w:fill="FFFFFF"/>
        <w:spacing w:line="80" w:lineRule="atLeast"/>
        <w:ind w:right="165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 xml:space="preserve">2. </w:t>
      </w:r>
      <w:r w:rsidRPr="003D1D12">
        <w:t>Aşağıdaki haritada. Rize ile Bingöl il merkezlerinin yakınından geçen boylam gösterilmiştir.</w:t>
      </w:r>
    </w:p>
    <w:p w:rsidR="00432419" w:rsidRPr="003D1D12" w:rsidRDefault="00432419" w:rsidP="003D1D12">
      <w:pPr>
        <w:spacing w:line="80" w:lineRule="atLeast"/>
        <w:ind w:right="135"/>
      </w:pPr>
      <w:r w:rsidRPr="00186D18">
        <w:rPr>
          <w:noProof/>
        </w:rPr>
        <w:pict>
          <v:shape id="Resim 14" o:spid="_x0000_i1048" type="#_x0000_t75" style="width:241.5pt;height:116.25pt;visibility:visible">
            <v:imagedata r:id="rId34" o:title=""/>
          </v:shape>
        </w:pic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>Haritadaki bilgilere göre aşağıdakilerden hangisi Rize ve Bingöl'de aynıdır?</w:t>
      </w:r>
    </w:p>
    <w:p w:rsidR="00432419" w:rsidRPr="003D1D12" w:rsidRDefault="00432419" w:rsidP="0015200F">
      <w:pPr>
        <w:numPr>
          <w:ilvl w:val="0"/>
          <w:numId w:val="17"/>
        </w:numPr>
        <w:shd w:val="clear" w:color="auto" w:fill="FFFFFF"/>
        <w:tabs>
          <w:tab w:val="left" w:pos="915"/>
        </w:tabs>
        <w:spacing w:line="80" w:lineRule="atLeast"/>
      </w:pPr>
      <w:r w:rsidRPr="003D1D12">
        <w:t>Yerel saat</w:t>
      </w:r>
    </w:p>
    <w:p w:rsidR="00432419" w:rsidRPr="003D1D12" w:rsidRDefault="00432419" w:rsidP="0015200F">
      <w:pPr>
        <w:numPr>
          <w:ilvl w:val="0"/>
          <w:numId w:val="17"/>
        </w:numPr>
        <w:shd w:val="clear" w:color="auto" w:fill="FFFFFF"/>
        <w:tabs>
          <w:tab w:val="left" w:pos="915"/>
        </w:tabs>
        <w:spacing w:line="80" w:lineRule="atLeast"/>
        <w:rPr>
          <w:spacing w:val="-5"/>
        </w:rPr>
      </w:pPr>
      <w:r w:rsidRPr="003D1D12">
        <w:t>Bitki örtüsü</w:t>
      </w:r>
    </w:p>
    <w:p w:rsidR="00432419" w:rsidRPr="003D1D12" w:rsidRDefault="00432419" w:rsidP="0015200F">
      <w:pPr>
        <w:numPr>
          <w:ilvl w:val="0"/>
          <w:numId w:val="17"/>
        </w:numPr>
        <w:shd w:val="clear" w:color="auto" w:fill="FFFFFF"/>
        <w:tabs>
          <w:tab w:val="left" w:pos="915"/>
        </w:tabs>
        <w:spacing w:line="80" w:lineRule="atLeast"/>
        <w:rPr>
          <w:spacing w:val="-4"/>
        </w:rPr>
      </w:pPr>
      <w:r w:rsidRPr="003D1D12">
        <w:t>Yıllık sıcaklık ortalaması</w:t>
      </w:r>
    </w:p>
    <w:p w:rsidR="00432419" w:rsidRDefault="00432419" w:rsidP="0015200F">
      <w:pPr>
        <w:numPr>
          <w:ilvl w:val="0"/>
          <w:numId w:val="17"/>
        </w:numPr>
        <w:shd w:val="clear" w:color="auto" w:fill="FFFFFF"/>
        <w:tabs>
          <w:tab w:val="left" w:pos="915"/>
        </w:tabs>
        <w:spacing w:line="80" w:lineRule="atLeast"/>
        <w:rPr>
          <w:spacing w:val="-4"/>
        </w:rPr>
      </w:pPr>
      <w:r w:rsidRPr="003D1D12">
        <w:t>Ekvator'a olan uzaklık</w:t>
      </w:r>
    </w:p>
    <w:p w:rsidR="00432419" w:rsidRPr="0018137C" w:rsidRDefault="00432419" w:rsidP="0015200F">
      <w:pPr>
        <w:numPr>
          <w:ilvl w:val="0"/>
          <w:numId w:val="17"/>
        </w:numPr>
        <w:shd w:val="clear" w:color="auto" w:fill="FFFFFF"/>
        <w:tabs>
          <w:tab w:val="left" w:pos="915"/>
        </w:tabs>
        <w:spacing w:line="80" w:lineRule="atLeast"/>
        <w:rPr>
          <w:spacing w:val="-4"/>
        </w:rPr>
      </w:pPr>
      <w:r w:rsidRPr="003D1D12">
        <w:t>Ba</w:t>
      </w:r>
      <w:r w:rsidRPr="0018137C">
        <w:t>şlangıç meridyenine olan uzaklık</w:t>
      </w:r>
    </w:p>
    <w:p w:rsidR="00432419" w:rsidRPr="003D1D12" w:rsidRDefault="00432419" w:rsidP="003D1D12">
      <w:pPr>
        <w:shd w:val="clear" w:color="auto" w:fill="FFFFFF"/>
        <w:tabs>
          <w:tab w:val="left" w:pos="915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tabs>
          <w:tab w:val="left" w:pos="915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  <w:ind w:right="300"/>
        <w:jc w:val="both"/>
      </w:pPr>
      <w:r>
        <w:t>3</w:t>
      </w:r>
      <w:r w:rsidRPr="003D1D12">
        <w:t>. 21 Haziran'da Y noktasında Güneş bir gün süreyle hiç batmazken. Z noktasında gündüz uzunluğu 16 saattir.</w: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rPr>
          <w:b/>
          <w:bCs/>
        </w:rPr>
        <w:t>Buna göre, bu iki no</w:t>
      </w:r>
      <w:r>
        <w:rPr>
          <w:b/>
          <w:bCs/>
        </w:rPr>
        <w:t>kta ile ilgili olarak aşağıdakil</w:t>
      </w:r>
      <w:r w:rsidRPr="003D1D12">
        <w:rPr>
          <w:b/>
          <w:bCs/>
        </w:rPr>
        <w:t xml:space="preserve">erden </w:t>
      </w:r>
      <w:r w:rsidRPr="003D1D12">
        <w:t xml:space="preserve">hangisi kesin </w:t>
      </w:r>
      <w:r w:rsidRPr="003D1D12">
        <w:rPr>
          <w:u w:val="single"/>
        </w:rPr>
        <w:t>değildir</w:t>
      </w:r>
      <w:r w:rsidRPr="003D1D12">
        <w:t>?</w:t>
      </w:r>
    </w:p>
    <w:p w:rsidR="00432419" w:rsidRPr="003D1D12" w:rsidRDefault="00432419" w:rsidP="0015200F">
      <w:pPr>
        <w:numPr>
          <w:ilvl w:val="0"/>
          <w:numId w:val="18"/>
        </w:numPr>
        <w:shd w:val="clear" w:color="auto" w:fill="FFFFFF"/>
        <w:tabs>
          <w:tab w:val="left" w:pos="1020"/>
        </w:tabs>
        <w:spacing w:line="80" w:lineRule="atLeast"/>
      </w:pPr>
      <w:r w:rsidRPr="003D1D12">
        <w:t>İki noktanın da Kuzey Yarımküre'de olduğu</w:t>
      </w:r>
    </w:p>
    <w:p w:rsidR="00432419" w:rsidRPr="003D1D12" w:rsidRDefault="00432419" w:rsidP="0015200F">
      <w:pPr>
        <w:numPr>
          <w:ilvl w:val="0"/>
          <w:numId w:val="18"/>
        </w:numPr>
        <w:shd w:val="clear" w:color="auto" w:fill="FFFFFF"/>
        <w:tabs>
          <w:tab w:val="left" w:pos="1020"/>
        </w:tabs>
        <w:spacing w:line="80" w:lineRule="atLeast"/>
        <w:rPr>
          <w:spacing w:val="-5"/>
        </w:rPr>
      </w:pPr>
      <w:r w:rsidRPr="003D1D12">
        <w:t>Z noktasının Güneş ışınlarını, Y noktasına göre, daha büyük açıyla aldığı</w:t>
      </w:r>
    </w:p>
    <w:p w:rsidR="00432419" w:rsidRPr="003D1D12" w:rsidRDefault="00432419" w:rsidP="0015200F">
      <w:pPr>
        <w:numPr>
          <w:ilvl w:val="0"/>
          <w:numId w:val="18"/>
        </w:numPr>
        <w:shd w:val="clear" w:color="auto" w:fill="FFFFFF"/>
        <w:tabs>
          <w:tab w:val="left" w:pos="1020"/>
        </w:tabs>
        <w:spacing w:line="80" w:lineRule="atLeast"/>
        <w:rPr>
          <w:spacing w:val="-11"/>
        </w:rPr>
      </w:pPr>
      <w:r w:rsidRPr="003D1D12">
        <w:t>Y noktasının Kuzey Kutup Dairesi üzerinde ol</w:t>
      </w:r>
      <w:r w:rsidRPr="003D1D12">
        <w:softHyphen/>
        <w:t>duğu</w:t>
      </w:r>
    </w:p>
    <w:p w:rsidR="00432419" w:rsidRDefault="00432419" w:rsidP="0015200F">
      <w:pPr>
        <w:numPr>
          <w:ilvl w:val="0"/>
          <w:numId w:val="18"/>
        </w:numPr>
        <w:shd w:val="clear" w:color="auto" w:fill="FFFFFF"/>
        <w:tabs>
          <w:tab w:val="left" w:pos="1020"/>
        </w:tabs>
        <w:spacing w:line="80" w:lineRule="atLeast"/>
        <w:rPr>
          <w:spacing w:val="-11"/>
        </w:rPr>
      </w:pPr>
      <w:r w:rsidRPr="003D1D12">
        <w:t>İki noktanın farklı meridyen yayları üzerinde ol</w:t>
      </w:r>
      <w:r w:rsidRPr="003D1D12">
        <w:softHyphen/>
        <w:t>duğu</w:t>
      </w:r>
    </w:p>
    <w:p w:rsidR="00432419" w:rsidRPr="0018137C" w:rsidRDefault="00432419" w:rsidP="0015200F">
      <w:pPr>
        <w:numPr>
          <w:ilvl w:val="0"/>
          <w:numId w:val="18"/>
        </w:numPr>
        <w:shd w:val="clear" w:color="auto" w:fill="FFFFFF"/>
        <w:tabs>
          <w:tab w:val="left" w:pos="1020"/>
        </w:tabs>
        <w:spacing w:line="80" w:lineRule="atLeast"/>
        <w:rPr>
          <w:spacing w:val="-11"/>
        </w:rPr>
      </w:pPr>
      <w:r w:rsidRPr="003D1D12">
        <w:t>Z noktas</w:t>
      </w:r>
      <w:r w:rsidRPr="0018137C">
        <w:t>ının, Y noktasına göre, Ekvatora daha</w:t>
      </w:r>
      <w:r>
        <w:t xml:space="preserve"> </w:t>
      </w:r>
      <w:r w:rsidRPr="0018137C">
        <w:t>yakın olduğu</w:t>
      </w:r>
    </w:p>
    <w:p w:rsidR="00432419" w:rsidRDefault="00432419" w:rsidP="003D1D12">
      <w:pPr>
        <w:shd w:val="clear" w:color="auto" w:fill="FFFFFF"/>
        <w:tabs>
          <w:tab w:val="left" w:pos="1020"/>
        </w:tabs>
        <w:spacing w:line="80" w:lineRule="atLeast"/>
      </w:pPr>
    </w:p>
    <w:p w:rsidR="00432419" w:rsidRDefault="00432419" w:rsidP="003D1D12">
      <w:pPr>
        <w:shd w:val="clear" w:color="auto" w:fill="FFFFFF"/>
        <w:tabs>
          <w:tab w:val="left" w:pos="1020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  <w:ind w:right="480"/>
      </w:pPr>
      <w:r>
        <w:rPr>
          <w:spacing w:val="-1"/>
        </w:rPr>
        <w:t>4</w:t>
      </w:r>
      <w:r w:rsidRPr="003D1D12">
        <w:rPr>
          <w:spacing w:val="-1"/>
        </w:rPr>
        <w:t xml:space="preserve">.   Aşağıda Dünya ocak ayı ortalama izoterm haritası </w:t>
      </w:r>
      <w:r w:rsidRPr="003D1D12">
        <w:t>verilmiştir.</w:t>
      </w:r>
    </w:p>
    <w:p w:rsidR="00432419" w:rsidRPr="003D1D12" w:rsidRDefault="00432419" w:rsidP="003D1D12">
      <w:pPr>
        <w:spacing w:line="80" w:lineRule="atLeast"/>
      </w:pPr>
      <w:r w:rsidRPr="00186D18">
        <w:rPr>
          <w:noProof/>
        </w:rPr>
        <w:pict>
          <v:shape id="Resim 15" o:spid="_x0000_i1049" type="#_x0000_t75" style="width:262.5pt;height:147.75pt;visibility:visible">
            <v:imagedata r:id="rId35" o:title=""/>
          </v:shape>
        </w:pic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rPr>
          <w:b/>
          <w:bCs/>
        </w:rPr>
        <w:t xml:space="preserve">Yalnızca bu haritadaki bilgilere dayanarak, ocak ayındaki durum ile ilgili aşağıdaki yargılardan hangisine </w:t>
      </w:r>
      <w:r w:rsidRPr="003D1D12">
        <w:rPr>
          <w:b/>
          <w:bCs/>
          <w:u w:val="single"/>
        </w:rPr>
        <w:t>ulaşılamaz</w:t>
      </w:r>
      <w:r w:rsidRPr="003D1D12">
        <w:rPr>
          <w:b/>
          <w:bCs/>
        </w:rPr>
        <w:t>?</w:t>
      </w:r>
    </w:p>
    <w:p w:rsidR="00432419" w:rsidRPr="003D1D12" w:rsidRDefault="00432419" w:rsidP="0015200F">
      <w:pPr>
        <w:numPr>
          <w:ilvl w:val="0"/>
          <w:numId w:val="19"/>
        </w:numPr>
        <w:shd w:val="clear" w:color="auto" w:fill="FFFFFF"/>
        <w:tabs>
          <w:tab w:val="left" w:pos="930"/>
        </w:tabs>
        <w:spacing w:line="80" w:lineRule="atLeast"/>
      </w:pPr>
      <w:r w:rsidRPr="003D1D12">
        <w:t>Yeryüzünün en soğuk yeri Asya Kıtasının kuzeyindedir.</w:t>
      </w:r>
    </w:p>
    <w:p w:rsidR="00432419" w:rsidRPr="003D1D12" w:rsidRDefault="00432419" w:rsidP="0015200F">
      <w:pPr>
        <w:numPr>
          <w:ilvl w:val="0"/>
          <w:numId w:val="19"/>
        </w:numPr>
        <w:shd w:val="clear" w:color="auto" w:fill="FFFFFF"/>
        <w:tabs>
          <w:tab w:val="left" w:pos="930"/>
        </w:tabs>
        <w:spacing w:line="80" w:lineRule="atLeast"/>
        <w:rPr>
          <w:spacing w:val="-5"/>
        </w:rPr>
      </w:pPr>
      <w:r w:rsidRPr="003D1D12">
        <w:t>En sıcak yerler Oğlak Dönencesi çevresindedir.</w:t>
      </w:r>
    </w:p>
    <w:p w:rsidR="00432419" w:rsidRPr="003D1D12" w:rsidRDefault="00432419" w:rsidP="0015200F">
      <w:pPr>
        <w:numPr>
          <w:ilvl w:val="0"/>
          <w:numId w:val="19"/>
        </w:numPr>
        <w:shd w:val="clear" w:color="auto" w:fill="FFFFFF"/>
        <w:tabs>
          <w:tab w:val="left" w:pos="930"/>
        </w:tabs>
        <w:spacing w:line="80" w:lineRule="atLeast"/>
        <w:rPr>
          <w:spacing w:val="-11"/>
        </w:rPr>
      </w:pPr>
      <w:r w:rsidRPr="003D1D12">
        <w:t>Kuzey Yarımküre'de, 10° izotermi orta kuşaktan geçmektedir.</w:t>
      </w:r>
    </w:p>
    <w:p w:rsidR="00432419" w:rsidRDefault="00432419" w:rsidP="0015200F">
      <w:pPr>
        <w:numPr>
          <w:ilvl w:val="0"/>
          <w:numId w:val="19"/>
        </w:numPr>
        <w:shd w:val="clear" w:color="auto" w:fill="FFFFFF"/>
        <w:tabs>
          <w:tab w:val="left" w:pos="930"/>
        </w:tabs>
        <w:spacing w:line="80" w:lineRule="atLeast"/>
        <w:rPr>
          <w:spacing w:val="-11"/>
        </w:rPr>
      </w:pPr>
      <w:r w:rsidRPr="003D1D12">
        <w:t>En yüksek ve en düşük sıcaklıklar arasındaki fark, Kuzey Yarımküre'de daha fazladır.</w:t>
      </w:r>
    </w:p>
    <w:p w:rsidR="00432419" w:rsidRPr="0018137C" w:rsidRDefault="00432419" w:rsidP="0015200F">
      <w:pPr>
        <w:numPr>
          <w:ilvl w:val="0"/>
          <w:numId w:val="19"/>
        </w:numPr>
        <w:shd w:val="clear" w:color="auto" w:fill="FFFFFF"/>
        <w:tabs>
          <w:tab w:val="left" w:pos="930"/>
        </w:tabs>
        <w:spacing w:line="80" w:lineRule="atLeast"/>
        <w:rPr>
          <w:spacing w:val="-11"/>
        </w:rPr>
      </w:pPr>
      <w:r w:rsidRPr="003D1D12">
        <w:t>60</w:t>
      </w:r>
      <w:r w:rsidRPr="0018137C">
        <w:t>° Güney paralelinin çevresi buzullarla kaplıdır.</w:t>
      </w:r>
    </w:p>
    <w:p w:rsidR="00432419" w:rsidRPr="003D1D12" w:rsidRDefault="00432419" w:rsidP="003D1D12">
      <w:pPr>
        <w:shd w:val="clear" w:color="auto" w:fill="FFFFFF"/>
        <w:tabs>
          <w:tab w:val="left" w:pos="930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tabs>
          <w:tab w:val="left" w:pos="930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 xml:space="preserve">5. </w:t>
      </w:r>
      <w:r w:rsidRPr="003D1D12">
        <w:t>Bağıl nem, bel</w:t>
      </w:r>
      <w:r>
        <w:t xml:space="preserve">li </w:t>
      </w:r>
      <w:r w:rsidRPr="003D1D12">
        <w:t>bir sıcaklıkta havada mevcut su bu</w:t>
      </w:r>
      <w:r w:rsidRPr="003D1D12">
        <w:softHyphen/>
        <w:t>harı miktarının, havanın o sıcaklıkta taşıyabileceği maksimum su buharı miktarına oranıdır.</w:t>
      </w:r>
    </w:p>
    <w:p w:rsidR="00432419" w:rsidRPr="0018137C" w:rsidRDefault="00432419" w:rsidP="003D1D12">
      <w:pPr>
        <w:shd w:val="clear" w:color="auto" w:fill="FFFFFF"/>
        <w:spacing w:line="80" w:lineRule="atLeast"/>
        <w:rPr>
          <w:b/>
        </w:rPr>
      </w:pPr>
      <w:r w:rsidRPr="0018137C">
        <w:rPr>
          <w:b/>
        </w:rPr>
        <w:t xml:space="preserve">Aşağıdaki grafik, belli bir yerde beş farklı sıcaklıkta havada mevcut su buharı ile havanın taşıyabileceği </w:t>
      </w:r>
      <w:r w:rsidRPr="0018137C">
        <w:rPr>
          <w:b/>
          <w:spacing w:val="-1"/>
        </w:rPr>
        <w:t>maksimum su buharı miktarını (gr/m</w:t>
      </w:r>
      <w:r w:rsidRPr="0018137C">
        <w:rPr>
          <w:b/>
          <w:spacing w:val="-1"/>
          <w:vertAlign w:val="superscript"/>
        </w:rPr>
        <w:t>3</w:t>
      </w:r>
      <w:r w:rsidRPr="0018137C">
        <w:rPr>
          <w:b/>
          <w:spacing w:val="-1"/>
        </w:rPr>
        <w:t>) göstermekte</w:t>
      </w:r>
      <w:r w:rsidRPr="0018137C">
        <w:rPr>
          <w:b/>
          <w:spacing w:val="-1"/>
        </w:rPr>
        <w:softHyphen/>
      </w:r>
      <w:r w:rsidRPr="0018137C">
        <w:rPr>
          <w:b/>
        </w:rPr>
        <w:t>dir.</w:t>
      </w:r>
    </w:p>
    <w:p w:rsidR="00432419" w:rsidRPr="003D1D12" w:rsidRDefault="00432419" w:rsidP="003D1D12">
      <w:pPr>
        <w:spacing w:line="80" w:lineRule="atLeast"/>
        <w:ind w:right="90"/>
      </w:pPr>
      <w:r w:rsidRPr="00186D18">
        <w:rPr>
          <w:noProof/>
        </w:rPr>
        <w:pict>
          <v:shape id="Resim 16" o:spid="_x0000_i1050" type="#_x0000_t75" style="width:222.75pt;height:162pt;visibility:visible">
            <v:imagedata r:id="rId36" o:title=""/>
          </v:shape>
        </w:pic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rPr>
          <w:b/>
          <w:bCs/>
        </w:rPr>
        <w:t xml:space="preserve">Yukarıdaki </w:t>
      </w:r>
      <w:r w:rsidRPr="003D1D12">
        <w:t xml:space="preserve">bilgilere </w:t>
      </w:r>
      <w:r w:rsidRPr="003D1D12">
        <w:rPr>
          <w:b/>
          <w:bCs/>
        </w:rPr>
        <w:t xml:space="preserve">göre, kaç </w:t>
      </w:r>
      <w:r w:rsidRPr="003D1D12">
        <w:t>°C sıcaklıkta hava</w:t>
      </w:r>
      <w:r w:rsidRPr="003D1D12">
        <w:softHyphen/>
        <w:t xml:space="preserve">da bağıl nem </w:t>
      </w:r>
      <w:r w:rsidRPr="003D1D12">
        <w:rPr>
          <w:u w:val="single"/>
        </w:rPr>
        <w:t>en düşüktür</w:t>
      </w:r>
      <w:r w:rsidRPr="003D1D12">
        <w:t>?</w:t>
      </w:r>
    </w:p>
    <w:p w:rsidR="00432419" w:rsidRDefault="00432419" w:rsidP="003D1D12">
      <w:pPr>
        <w:shd w:val="clear" w:color="auto" w:fill="FFFFFF"/>
        <w:tabs>
          <w:tab w:val="left" w:pos="1545"/>
        </w:tabs>
        <w:spacing w:line="80" w:lineRule="atLeast"/>
      </w:pPr>
      <w:r w:rsidRPr="003D1D12">
        <w:t>A)5</w:t>
      </w:r>
      <w:r w:rsidRPr="003D1D12">
        <w:tab/>
      </w:r>
    </w:p>
    <w:p w:rsidR="00432419" w:rsidRDefault="00432419" w:rsidP="003D1D12">
      <w:pPr>
        <w:shd w:val="clear" w:color="auto" w:fill="FFFFFF"/>
        <w:tabs>
          <w:tab w:val="left" w:pos="1545"/>
        </w:tabs>
        <w:spacing w:line="80" w:lineRule="atLeast"/>
      </w:pPr>
      <w:r w:rsidRPr="003D1D12">
        <w:t xml:space="preserve">B)10        </w:t>
      </w:r>
    </w:p>
    <w:p w:rsidR="00432419" w:rsidRDefault="00432419" w:rsidP="003D1D12">
      <w:pPr>
        <w:shd w:val="clear" w:color="auto" w:fill="FFFFFF"/>
        <w:tabs>
          <w:tab w:val="left" w:pos="1545"/>
        </w:tabs>
        <w:spacing w:line="80" w:lineRule="atLeast"/>
      </w:pPr>
      <w:r w:rsidRPr="003D1D12">
        <w:t xml:space="preserve">C)15        </w:t>
      </w:r>
    </w:p>
    <w:p w:rsidR="00432419" w:rsidRDefault="00432419" w:rsidP="003D1D12">
      <w:pPr>
        <w:shd w:val="clear" w:color="auto" w:fill="FFFFFF"/>
        <w:tabs>
          <w:tab w:val="left" w:pos="1545"/>
        </w:tabs>
        <w:spacing w:line="80" w:lineRule="atLeast"/>
      </w:pPr>
      <w:r w:rsidRPr="003D1D12">
        <w:t xml:space="preserve">D)20        </w:t>
      </w:r>
    </w:p>
    <w:p w:rsidR="00432419" w:rsidRDefault="00432419" w:rsidP="003D1D12">
      <w:pPr>
        <w:shd w:val="clear" w:color="auto" w:fill="FFFFFF"/>
        <w:tabs>
          <w:tab w:val="left" w:pos="1545"/>
        </w:tabs>
        <w:spacing w:line="80" w:lineRule="atLeast"/>
      </w:pPr>
      <w:r w:rsidRPr="003D1D12">
        <w:t>E)25</w:t>
      </w:r>
    </w:p>
    <w:p w:rsidR="00432419" w:rsidRDefault="00432419" w:rsidP="003D1D12">
      <w:pPr>
        <w:shd w:val="clear" w:color="auto" w:fill="FFFFFF"/>
        <w:tabs>
          <w:tab w:val="left" w:pos="1545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 xml:space="preserve">6. </w:t>
      </w:r>
      <w:r w:rsidRPr="003D1D12">
        <w:t>Yükseltinin sıcaklık üzerindeki etkisinin göz Önü</w:t>
      </w:r>
      <w:r w:rsidRPr="003D1D12">
        <w:softHyphen/>
        <w:t>ne alınmadığı, deniz düzeyine indirgenmiş bir izo</w:t>
      </w:r>
      <w:r w:rsidRPr="003D1D12">
        <w:softHyphen/>
        <w:t xml:space="preserve">term haritasında aşağıdakilerin hangisinde </w:t>
      </w:r>
      <w:r w:rsidRPr="003D1D12">
        <w:rPr>
          <w:u w:val="single"/>
        </w:rPr>
        <w:t>enle</w:t>
      </w:r>
      <w:r w:rsidRPr="003D1D12">
        <w:rPr>
          <w:u w:val="single"/>
        </w:rPr>
        <w:softHyphen/>
        <w:t>me bağlı</w:t>
      </w:r>
      <w:r w:rsidRPr="003D1D12">
        <w:t xml:space="preserve"> bölge içi sıcaklık farkının diğerlerinden </w:t>
      </w:r>
      <w:r w:rsidRPr="003D1D12">
        <w:rPr>
          <w:u w:val="single"/>
        </w:rPr>
        <w:t>daha fazla</w:t>
      </w:r>
      <w:r w:rsidRPr="003D1D12">
        <w:t xml:space="preserve"> olması beklenir?</w:t>
      </w:r>
    </w:p>
    <w:p w:rsidR="00432419" w:rsidRDefault="00432419" w:rsidP="003D1D12">
      <w:pPr>
        <w:shd w:val="clear" w:color="auto" w:fill="FFFFFF"/>
        <w:tabs>
          <w:tab w:val="left" w:pos="3300"/>
        </w:tabs>
        <w:spacing w:line="80" w:lineRule="atLeast"/>
      </w:pPr>
      <w:r w:rsidRPr="003D1D12">
        <w:t>A) Karadeniz Bölgesi</w:t>
      </w:r>
      <w:r w:rsidRPr="003D1D12">
        <w:tab/>
      </w:r>
    </w:p>
    <w:p w:rsidR="00432419" w:rsidRPr="003D1D12" w:rsidRDefault="00432419" w:rsidP="003D1D12">
      <w:pPr>
        <w:shd w:val="clear" w:color="auto" w:fill="FFFFFF"/>
        <w:tabs>
          <w:tab w:val="left" w:pos="3300"/>
        </w:tabs>
        <w:spacing w:line="80" w:lineRule="atLeast"/>
      </w:pPr>
      <w:r w:rsidRPr="003D1D12">
        <w:t>B) Marmara Bölgesi</w:t>
      </w:r>
    </w:p>
    <w:p w:rsidR="00432419" w:rsidRDefault="00432419" w:rsidP="003D1D12">
      <w:pPr>
        <w:shd w:val="clear" w:color="auto" w:fill="FFFFFF"/>
        <w:spacing w:line="80" w:lineRule="atLeast"/>
      </w:pPr>
      <w:r w:rsidRPr="003D1D12">
        <w:t xml:space="preserve">C) Doğu Anadolu Bölgesi     </w: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>D) Akdeniz Bölgesi</w: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>E) Güneydoğu Anadolu Bölgesi</w:t>
      </w:r>
    </w:p>
    <w:p w:rsidR="00432419" w:rsidRPr="003D1D12" w:rsidRDefault="00432419" w:rsidP="003D1D12">
      <w:pPr>
        <w:shd w:val="clear" w:color="auto" w:fill="FFFFFF"/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 xml:space="preserve">7.  </w:t>
      </w:r>
      <w:r w:rsidRPr="003D1D12">
        <w:t>Bir nehrin deltasından, on yıllık bir biriktirme kesiti alınarak incelenmiştir.</w: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>Bu inceleme sonucunda nehirle ilgili olarak a</w:t>
      </w:r>
      <w:r>
        <w:t>şa</w:t>
      </w:r>
      <w:r w:rsidRPr="003D1D12">
        <w:t xml:space="preserve">ğıdakilerden hangisi hakkında bilgi </w:t>
      </w:r>
      <w:r w:rsidRPr="003D1D12">
        <w:rPr>
          <w:u w:val="single"/>
        </w:rPr>
        <w:t>edinilemez</w:t>
      </w:r>
      <w:r w:rsidRPr="003D1D12">
        <w:t>?</w:t>
      </w:r>
    </w:p>
    <w:p w:rsidR="00432419" w:rsidRPr="003D1D12" w:rsidRDefault="00432419" w:rsidP="0015200F">
      <w:pPr>
        <w:numPr>
          <w:ilvl w:val="0"/>
          <w:numId w:val="20"/>
        </w:numPr>
        <w:shd w:val="clear" w:color="auto" w:fill="FFFFFF"/>
        <w:tabs>
          <w:tab w:val="left" w:pos="1020"/>
        </w:tabs>
        <w:spacing w:line="80" w:lineRule="atLeast"/>
      </w:pPr>
      <w:r w:rsidRPr="003D1D12">
        <w:t>Geçtiği yerlerin toprak yapısı</w:t>
      </w:r>
    </w:p>
    <w:p w:rsidR="00432419" w:rsidRPr="003D1D12" w:rsidRDefault="00432419" w:rsidP="0015200F">
      <w:pPr>
        <w:numPr>
          <w:ilvl w:val="0"/>
          <w:numId w:val="20"/>
        </w:numPr>
        <w:shd w:val="clear" w:color="auto" w:fill="FFFFFF"/>
        <w:tabs>
          <w:tab w:val="left" w:pos="1020"/>
        </w:tabs>
        <w:spacing w:line="80" w:lineRule="atLeast"/>
        <w:rPr>
          <w:spacing w:val="-5"/>
        </w:rPr>
      </w:pPr>
      <w:r w:rsidRPr="003D1D12">
        <w:rPr>
          <w:spacing w:val="-1"/>
        </w:rPr>
        <w:t>Saniyede kaç m</w:t>
      </w:r>
      <w:r w:rsidRPr="003D1D12">
        <w:rPr>
          <w:spacing w:val="-1"/>
          <w:vertAlign w:val="superscript"/>
        </w:rPr>
        <w:t>3</w:t>
      </w:r>
      <w:r w:rsidRPr="003D1D12">
        <w:rPr>
          <w:spacing w:val="-1"/>
        </w:rPr>
        <w:t xml:space="preserve"> su akıttığı</w:t>
      </w:r>
    </w:p>
    <w:p w:rsidR="00432419" w:rsidRPr="003D1D12" w:rsidRDefault="00432419" w:rsidP="0015200F">
      <w:pPr>
        <w:numPr>
          <w:ilvl w:val="0"/>
          <w:numId w:val="20"/>
        </w:numPr>
        <w:shd w:val="clear" w:color="auto" w:fill="FFFFFF"/>
        <w:tabs>
          <w:tab w:val="left" w:pos="1020"/>
        </w:tabs>
        <w:spacing w:line="80" w:lineRule="atLeast"/>
        <w:rPr>
          <w:spacing w:val="-11"/>
        </w:rPr>
      </w:pPr>
      <w:r w:rsidRPr="003D1D12">
        <w:t>Yıllık biriktirmenin kalınlığı</w:t>
      </w:r>
    </w:p>
    <w:p w:rsidR="00432419" w:rsidRDefault="00432419" w:rsidP="0015200F">
      <w:pPr>
        <w:numPr>
          <w:ilvl w:val="0"/>
          <w:numId w:val="20"/>
        </w:numPr>
        <w:shd w:val="clear" w:color="auto" w:fill="FFFFFF"/>
        <w:tabs>
          <w:tab w:val="left" w:pos="1020"/>
        </w:tabs>
        <w:spacing w:line="80" w:lineRule="atLeast"/>
        <w:rPr>
          <w:spacing w:val="-11"/>
        </w:rPr>
      </w:pPr>
      <w:r w:rsidRPr="003D1D12">
        <w:t>On yıllık süredeki taşkın sayısı</w:t>
      </w:r>
    </w:p>
    <w:p w:rsidR="00432419" w:rsidRPr="0018137C" w:rsidRDefault="00432419" w:rsidP="0015200F">
      <w:pPr>
        <w:numPr>
          <w:ilvl w:val="0"/>
          <w:numId w:val="20"/>
        </w:numPr>
        <w:shd w:val="clear" w:color="auto" w:fill="FFFFFF"/>
        <w:tabs>
          <w:tab w:val="left" w:pos="1020"/>
        </w:tabs>
        <w:spacing w:line="80" w:lineRule="atLeast"/>
        <w:rPr>
          <w:spacing w:val="-11"/>
        </w:rPr>
      </w:pPr>
      <w:r w:rsidRPr="003D1D12">
        <w:t>Sular</w:t>
      </w:r>
      <w:r w:rsidRPr="0018137C">
        <w:t>ının kirliliğindeki değişme</w:t>
      </w:r>
    </w:p>
    <w:p w:rsidR="00432419" w:rsidRPr="003D1D12" w:rsidRDefault="00432419" w:rsidP="003D1D12">
      <w:pPr>
        <w:shd w:val="clear" w:color="auto" w:fill="FFFFFF"/>
        <w:tabs>
          <w:tab w:val="left" w:pos="1020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tabs>
          <w:tab w:val="left" w:pos="1020"/>
        </w:tabs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8</w:t>
      </w:r>
      <w:r w:rsidRPr="003D1D12">
        <w:t xml:space="preserve">.  Bir ülkede nüfusun yaş gruplarına göre dağılışı, son 15 yıl içinde I. şekilden </w:t>
      </w:r>
      <w:r w:rsidRPr="003D1D12">
        <w:rPr>
          <w:lang w:val="en-US"/>
        </w:rPr>
        <w:t xml:space="preserve">II. </w:t>
      </w:r>
      <w:r w:rsidRPr="003D1D12">
        <w:t>şekle gelmiştir.</w:t>
      </w:r>
    </w:p>
    <w:p w:rsidR="00432419" w:rsidRPr="003D1D12" w:rsidRDefault="00432419" w:rsidP="003D1D12">
      <w:pPr>
        <w:spacing w:line="80" w:lineRule="atLeast"/>
      </w:pPr>
      <w:r w:rsidRPr="00186D18">
        <w:rPr>
          <w:noProof/>
        </w:rPr>
        <w:pict>
          <v:shape id="Resim 17" o:spid="_x0000_i1051" type="#_x0000_t75" style="width:302.25pt;height:158.25pt;visibility:visible">
            <v:imagedata r:id="rId37" o:title=""/>
          </v:shape>
        </w:pic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>Nüfusun yaş gruplarına göre dağılışında meyda</w:t>
      </w:r>
      <w:r w:rsidRPr="003D1D12">
        <w:softHyphen/>
        <w:t>na gelen bu değişmeye</w:t>
      </w:r>
    </w:p>
    <w:p w:rsidR="00432419" w:rsidRPr="003D1D12" w:rsidRDefault="00432419" w:rsidP="0015200F">
      <w:pPr>
        <w:numPr>
          <w:ilvl w:val="0"/>
          <w:numId w:val="21"/>
        </w:numPr>
        <w:shd w:val="clear" w:color="auto" w:fill="FFFFFF"/>
        <w:tabs>
          <w:tab w:val="left" w:pos="1140"/>
        </w:tabs>
        <w:spacing w:line="80" w:lineRule="atLeast"/>
        <w:rPr>
          <w:spacing w:val="-9"/>
        </w:rPr>
      </w:pPr>
      <w:r w:rsidRPr="003D1D12">
        <w:t>Doğum oranının düzenli olarak azalması</w:t>
      </w:r>
    </w:p>
    <w:p w:rsidR="00432419" w:rsidRPr="003D1D12" w:rsidRDefault="00432419" w:rsidP="0015200F">
      <w:pPr>
        <w:numPr>
          <w:ilvl w:val="0"/>
          <w:numId w:val="21"/>
        </w:numPr>
        <w:shd w:val="clear" w:color="auto" w:fill="FFFFFF"/>
        <w:tabs>
          <w:tab w:val="left" w:pos="1140"/>
        </w:tabs>
        <w:spacing w:line="80" w:lineRule="atLeast"/>
        <w:rPr>
          <w:spacing w:val="-6"/>
          <w:lang w:val="en-US"/>
        </w:rPr>
      </w:pPr>
      <w:r w:rsidRPr="003D1D12">
        <w:t>Ortalama yaşam süresinin uzaması</w:t>
      </w:r>
    </w:p>
    <w:p w:rsidR="00432419" w:rsidRPr="003D1D12" w:rsidRDefault="00432419" w:rsidP="0015200F">
      <w:pPr>
        <w:numPr>
          <w:ilvl w:val="0"/>
          <w:numId w:val="21"/>
        </w:numPr>
        <w:shd w:val="clear" w:color="auto" w:fill="FFFFFF"/>
        <w:tabs>
          <w:tab w:val="left" w:pos="1140"/>
        </w:tabs>
        <w:spacing w:line="80" w:lineRule="atLeast"/>
        <w:rPr>
          <w:spacing w:val="-6"/>
          <w:lang w:val="en-US"/>
        </w:rPr>
      </w:pPr>
      <w:r w:rsidRPr="003D1D12">
        <w:t>Dışarıya göçün artması</w:t>
      </w:r>
    </w:p>
    <w:p w:rsidR="00432419" w:rsidRPr="0018137C" w:rsidRDefault="00432419" w:rsidP="003D1D12">
      <w:pPr>
        <w:shd w:val="clear" w:color="auto" w:fill="FFFFFF"/>
        <w:spacing w:line="80" w:lineRule="atLeast"/>
        <w:rPr>
          <w:b/>
        </w:rPr>
      </w:pPr>
      <w:r w:rsidRPr="0018137C">
        <w:rPr>
          <w:b/>
        </w:rPr>
        <w:t>etmenlerinden hangilerinin neden olduğu söyle</w:t>
      </w:r>
      <w:r w:rsidRPr="0018137C">
        <w:rPr>
          <w:b/>
        </w:rPr>
        <w:softHyphen/>
        <w:t>nebilir?</w:t>
      </w:r>
    </w:p>
    <w:p w:rsidR="00432419" w:rsidRDefault="00432419" w:rsidP="003D1D12">
      <w:pPr>
        <w:shd w:val="clear" w:color="auto" w:fill="FFFFFF"/>
        <w:tabs>
          <w:tab w:val="left" w:pos="2565"/>
          <w:tab w:val="left" w:pos="4500"/>
        </w:tabs>
        <w:spacing w:line="80" w:lineRule="atLeast"/>
      </w:pPr>
      <w:r w:rsidRPr="003D1D12">
        <w:rPr>
          <w:spacing w:val="-1"/>
        </w:rPr>
        <w:t>A) Yalnız I</w:t>
      </w:r>
      <w:r w:rsidRPr="003D1D12">
        <w:tab/>
      </w:r>
    </w:p>
    <w:p w:rsidR="00432419" w:rsidRDefault="00432419" w:rsidP="003D1D12">
      <w:pPr>
        <w:shd w:val="clear" w:color="auto" w:fill="FFFFFF"/>
        <w:tabs>
          <w:tab w:val="left" w:pos="2565"/>
          <w:tab w:val="left" w:pos="4500"/>
        </w:tabs>
        <w:spacing w:line="80" w:lineRule="atLeast"/>
        <w:rPr>
          <w:lang w:val="en-US"/>
        </w:rPr>
      </w:pPr>
      <w:r w:rsidRPr="003D1D12">
        <w:rPr>
          <w:spacing w:val="-2"/>
        </w:rPr>
        <w:t xml:space="preserve">B) Yalnız </w:t>
      </w:r>
      <w:r w:rsidRPr="003D1D12">
        <w:rPr>
          <w:spacing w:val="-2"/>
          <w:lang w:val="en-US"/>
        </w:rPr>
        <w:t>II</w:t>
      </w:r>
      <w:r w:rsidRPr="003D1D12">
        <w:rPr>
          <w:lang w:val="en-US"/>
        </w:rPr>
        <w:tab/>
      </w:r>
    </w:p>
    <w:p w:rsidR="00432419" w:rsidRPr="003D1D12" w:rsidRDefault="00432419" w:rsidP="003D1D12">
      <w:pPr>
        <w:shd w:val="clear" w:color="auto" w:fill="FFFFFF"/>
        <w:tabs>
          <w:tab w:val="left" w:pos="2565"/>
          <w:tab w:val="left" w:pos="4500"/>
        </w:tabs>
        <w:spacing w:line="80" w:lineRule="atLeast"/>
      </w:pPr>
      <w:r w:rsidRPr="003D1D12">
        <w:t xml:space="preserve">C) Yalnız </w:t>
      </w:r>
      <w:r w:rsidRPr="003D1D12">
        <w:rPr>
          <w:lang w:val="en-US"/>
        </w:rPr>
        <w:t>III</w:t>
      </w:r>
    </w:p>
    <w:p w:rsidR="00432419" w:rsidRDefault="00432419" w:rsidP="0018137C">
      <w:pPr>
        <w:shd w:val="clear" w:color="auto" w:fill="FFFFFF"/>
        <w:tabs>
          <w:tab w:val="left" w:pos="1770"/>
        </w:tabs>
        <w:spacing w:line="80" w:lineRule="atLeast"/>
        <w:ind w:right="105"/>
      </w:pPr>
      <w:r>
        <w:t>D) I velI</w:t>
      </w:r>
      <w:r w:rsidRPr="003D1D12">
        <w:tab/>
      </w:r>
    </w:p>
    <w:p w:rsidR="00432419" w:rsidRPr="003D1D12" w:rsidRDefault="00432419" w:rsidP="0018137C">
      <w:pPr>
        <w:shd w:val="clear" w:color="auto" w:fill="FFFFFF"/>
        <w:tabs>
          <w:tab w:val="left" w:pos="1770"/>
        </w:tabs>
        <w:spacing w:line="80" w:lineRule="atLeast"/>
        <w:ind w:right="105"/>
      </w:pPr>
      <w:r w:rsidRPr="003D1D12">
        <w:t>E)</w:t>
      </w:r>
      <w:r>
        <w:t xml:space="preserve"> I</w:t>
      </w:r>
      <w:r w:rsidRPr="003D1D12">
        <w:t xml:space="preserve">l ve </w:t>
      </w:r>
      <w:r w:rsidRPr="003D1D12">
        <w:rPr>
          <w:lang w:val="en-US"/>
        </w:rPr>
        <w:t>III</w:t>
      </w:r>
    </w:p>
    <w:p w:rsidR="00432419" w:rsidRDefault="00432419" w:rsidP="003D1D12">
      <w:pPr>
        <w:shd w:val="clear" w:color="auto" w:fill="FFFFFF"/>
        <w:tabs>
          <w:tab w:val="left" w:pos="1770"/>
        </w:tabs>
        <w:spacing w:line="80" w:lineRule="atLeast"/>
        <w:ind w:right="105"/>
        <w:jc w:val="center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9</w:t>
      </w:r>
      <w:r w:rsidRPr="003D1D12">
        <w:t>.  Türkiye'de ekim alanlarının yansından fazlasında erozyon nedeniyle çok miktarda toprak kaybı olmak</w:t>
      </w:r>
      <w:r w:rsidRPr="003D1D12">
        <w:softHyphen/>
        <w:t>tadır.</w:t>
      </w:r>
    </w:p>
    <w:p w:rsidR="00432419" w:rsidRPr="003D1D12" w:rsidRDefault="00432419" w:rsidP="003D1D12">
      <w:pPr>
        <w:shd w:val="clear" w:color="auto" w:fill="FFFFFF"/>
        <w:spacing w:line="80" w:lineRule="atLeast"/>
        <w:jc w:val="both"/>
      </w:pPr>
      <w:r w:rsidRPr="003D1D12">
        <w:rPr>
          <w:b/>
          <w:bCs/>
        </w:rPr>
        <w:t>Bu durum, erozyonun etkili olduğu ekim alanları</w:t>
      </w:r>
      <w:r w:rsidRPr="003D1D12">
        <w:rPr>
          <w:b/>
          <w:bCs/>
        </w:rPr>
        <w:softHyphen/>
      </w:r>
      <w:r w:rsidRPr="003D1D12">
        <w:rPr>
          <w:b/>
          <w:bCs/>
          <w:spacing w:val="-1"/>
        </w:rPr>
        <w:t>nın aşağıdaki Özelliklerden hangisine sahip oldu</w:t>
      </w:r>
      <w:r w:rsidRPr="003D1D12">
        <w:rPr>
          <w:b/>
          <w:bCs/>
          <w:spacing w:val="-1"/>
        </w:rPr>
        <w:softHyphen/>
      </w:r>
      <w:r w:rsidRPr="003D1D12">
        <w:rPr>
          <w:b/>
          <w:bCs/>
        </w:rPr>
        <w:t>ğunu gösterir?</w:t>
      </w:r>
    </w:p>
    <w:p w:rsidR="00432419" w:rsidRPr="003D1D12" w:rsidRDefault="00432419" w:rsidP="0015200F">
      <w:pPr>
        <w:numPr>
          <w:ilvl w:val="0"/>
          <w:numId w:val="22"/>
        </w:numPr>
        <w:shd w:val="clear" w:color="auto" w:fill="FFFFFF"/>
        <w:tabs>
          <w:tab w:val="left" w:pos="1035"/>
        </w:tabs>
        <w:spacing w:line="80" w:lineRule="atLeast"/>
      </w:pPr>
      <w:r w:rsidRPr="003D1D12">
        <w:t>Toprak örtüsünün kalın olduğunu</w:t>
      </w:r>
    </w:p>
    <w:p w:rsidR="00432419" w:rsidRPr="003D1D12" w:rsidRDefault="00432419" w:rsidP="0015200F">
      <w:pPr>
        <w:numPr>
          <w:ilvl w:val="0"/>
          <w:numId w:val="22"/>
        </w:numPr>
        <w:shd w:val="clear" w:color="auto" w:fill="FFFFFF"/>
        <w:tabs>
          <w:tab w:val="left" w:pos="1035"/>
        </w:tabs>
        <w:spacing w:line="80" w:lineRule="atLeast"/>
        <w:rPr>
          <w:spacing w:val="-5"/>
        </w:rPr>
      </w:pPr>
      <w:r w:rsidRPr="003D1D12">
        <w:t>Nöbetleşe ekimin yaygın olduğunu</w:t>
      </w:r>
    </w:p>
    <w:p w:rsidR="00432419" w:rsidRPr="003D1D12" w:rsidRDefault="00432419" w:rsidP="0015200F">
      <w:pPr>
        <w:numPr>
          <w:ilvl w:val="0"/>
          <w:numId w:val="22"/>
        </w:numPr>
        <w:shd w:val="clear" w:color="auto" w:fill="FFFFFF"/>
        <w:tabs>
          <w:tab w:val="left" w:pos="1035"/>
        </w:tabs>
        <w:spacing w:line="80" w:lineRule="atLeast"/>
        <w:rPr>
          <w:spacing w:val="-4"/>
        </w:rPr>
      </w:pPr>
      <w:r w:rsidRPr="003D1D12">
        <w:t>Eğimin fazla olduğunu</w:t>
      </w:r>
    </w:p>
    <w:p w:rsidR="00432419" w:rsidRDefault="00432419" w:rsidP="0015200F">
      <w:pPr>
        <w:numPr>
          <w:ilvl w:val="0"/>
          <w:numId w:val="22"/>
        </w:numPr>
        <w:shd w:val="clear" w:color="auto" w:fill="FFFFFF"/>
        <w:tabs>
          <w:tab w:val="left" w:pos="1035"/>
        </w:tabs>
        <w:spacing w:line="80" w:lineRule="atLeast"/>
        <w:rPr>
          <w:spacing w:val="-4"/>
        </w:rPr>
      </w:pPr>
      <w:r w:rsidRPr="003D1D12">
        <w:t>Toprakların humusça zengin olduğunu</w:t>
      </w:r>
    </w:p>
    <w:p w:rsidR="00432419" w:rsidRPr="0018137C" w:rsidRDefault="00432419" w:rsidP="0015200F">
      <w:pPr>
        <w:numPr>
          <w:ilvl w:val="0"/>
          <w:numId w:val="22"/>
        </w:numPr>
        <w:shd w:val="clear" w:color="auto" w:fill="FFFFFF"/>
        <w:tabs>
          <w:tab w:val="left" w:pos="1035"/>
        </w:tabs>
        <w:spacing w:line="80" w:lineRule="atLeast"/>
        <w:rPr>
          <w:spacing w:val="-4"/>
        </w:rPr>
      </w:pPr>
      <w:r w:rsidRPr="003D1D12">
        <w:t>Topraklar</w:t>
      </w:r>
      <w:r w:rsidRPr="0018137C">
        <w:t>ın geçirimli olduğunu</w:t>
      </w:r>
    </w:p>
    <w:p w:rsidR="00432419" w:rsidRPr="003D1D12" w:rsidRDefault="00432419" w:rsidP="003D1D12">
      <w:pPr>
        <w:shd w:val="clear" w:color="auto" w:fill="FFFFFF"/>
        <w:tabs>
          <w:tab w:val="left" w:pos="1035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tabs>
          <w:tab w:val="left" w:pos="1035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  <w:ind w:right="105"/>
        <w:jc w:val="both"/>
      </w:pPr>
      <w:r>
        <w:t>10</w:t>
      </w:r>
      <w:r w:rsidRPr="0018137C">
        <w:t>. Aşağıdaki grafik, bir ülkede 1993,1994,1995 yılları</w:t>
      </w:r>
      <w:r w:rsidRPr="0018137C">
        <w:softHyphen/>
        <w:t>nın Nisan ve Ekim aylarında tarım, sanayi ve hizmet sektörlerinde çalışan kişi sayısını göstermektedir.</w:t>
      </w:r>
    </w:p>
    <w:p w:rsidR="00432419" w:rsidRPr="003D1D12" w:rsidRDefault="00432419" w:rsidP="003D1D12">
      <w:pPr>
        <w:spacing w:line="80" w:lineRule="atLeast"/>
        <w:ind w:right="255"/>
      </w:pPr>
      <w:r w:rsidRPr="00186D18">
        <w:rPr>
          <w:noProof/>
        </w:rPr>
        <w:pict>
          <v:shape id="Resim 18" o:spid="_x0000_i1052" type="#_x0000_t75" style="width:249pt;height:181.5pt;visibility:visible">
            <v:imagedata r:id="rId38" o:title=""/>
          </v:shape>
        </w:pict>
      </w:r>
    </w:p>
    <w:p w:rsidR="00432419" w:rsidRPr="0018137C" w:rsidRDefault="00432419" w:rsidP="003D1D12">
      <w:pPr>
        <w:shd w:val="clear" w:color="auto" w:fill="FFFFFF"/>
        <w:spacing w:line="80" w:lineRule="atLeast"/>
        <w:rPr>
          <w:b/>
        </w:rPr>
      </w:pPr>
      <w:r w:rsidRPr="0018137C">
        <w:rPr>
          <w:b/>
        </w:rPr>
        <w:t>Bu grafiğe dayanarak aşağıdaki genellemelerden hangisine ulaşılabilir?</w:t>
      </w:r>
    </w:p>
    <w:p w:rsidR="00432419" w:rsidRPr="0018137C" w:rsidRDefault="00432419" w:rsidP="0015200F">
      <w:pPr>
        <w:numPr>
          <w:ilvl w:val="0"/>
          <w:numId w:val="23"/>
        </w:numPr>
        <w:shd w:val="clear" w:color="auto" w:fill="FFFFFF"/>
        <w:tabs>
          <w:tab w:val="left" w:pos="810"/>
        </w:tabs>
        <w:spacing w:line="80" w:lineRule="atLeast"/>
        <w:ind w:right="135"/>
        <w:jc w:val="both"/>
      </w:pPr>
      <w:r w:rsidRPr="0018137C">
        <w:t>Ekim aylarında tarımda işgücü gereksinimi sü</w:t>
      </w:r>
      <w:r w:rsidRPr="0018137C">
        <w:softHyphen/>
        <w:t>rekli azalmaktadır.</w:t>
      </w:r>
    </w:p>
    <w:p w:rsidR="00432419" w:rsidRPr="0018137C" w:rsidRDefault="00432419" w:rsidP="0015200F">
      <w:pPr>
        <w:numPr>
          <w:ilvl w:val="0"/>
          <w:numId w:val="23"/>
        </w:numPr>
        <w:shd w:val="clear" w:color="auto" w:fill="FFFFFF"/>
        <w:tabs>
          <w:tab w:val="left" w:pos="810"/>
        </w:tabs>
        <w:spacing w:line="80" w:lineRule="atLeast"/>
      </w:pPr>
      <w:r w:rsidRPr="0018137C">
        <w:t>Altı aylık dönemler dikkate alındığında, tarım sektöründe çalışa</w:t>
      </w:r>
      <w:r>
        <w:t>n kişi sayısındaki artış ve aza</w:t>
      </w:r>
      <w:r w:rsidRPr="0018137C">
        <w:t>lışlar, hizmet sektöründekine benzemektedir.</w:t>
      </w:r>
    </w:p>
    <w:p w:rsidR="00432419" w:rsidRPr="0018137C" w:rsidRDefault="00432419" w:rsidP="0015200F">
      <w:pPr>
        <w:numPr>
          <w:ilvl w:val="0"/>
          <w:numId w:val="23"/>
        </w:numPr>
        <w:shd w:val="clear" w:color="auto" w:fill="FFFFFF"/>
        <w:tabs>
          <w:tab w:val="left" w:pos="810"/>
        </w:tabs>
        <w:spacing w:line="80" w:lineRule="atLeast"/>
        <w:ind w:right="225"/>
        <w:jc w:val="both"/>
      </w:pPr>
      <w:r w:rsidRPr="0018137C">
        <w:t>Söz konusu yıllarda, tarımda çalışanların tüm çalışanlar içindeki payı, % 60'tan fazladır.</w:t>
      </w:r>
    </w:p>
    <w:p w:rsidR="00432419" w:rsidRPr="0018137C" w:rsidRDefault="00432419" w:rsidP="0015200F">
      <w:pPr>
        <w:numPr>
          <w:ilvl w:val="0"/>
          <w:numId w:val="23"/>
        </w:numPr>
        <w:shd w:val="clear" w:color="auto" w:fill="FFFFFF"/>
        <w:tabs>
          <w:tab w:val="left" w:pos="810"/>
        </w:tabs>
        <w:spacing w:line="80" w:lineRule="atLeast"/>
      </w:pPr>
      <w:r w:rsidRPr="0018137C">
        <w:t>Altı aylık dönemler dikkate alındığında, hizmet sektöründe çalı</w:t>
      </w:r>
      <w:r>
        <w:t>şan kişi sayısı giderek azalmak</w:t>
      </w:r>
      <w:r w:rsidRPr="0018137C">
        <w:t>tadır.</w:t>
      </w:r>
    </w:p>
    <w:p w:rsidR="00432419" w:rsidRPr="0018137C" w:rsidRDefault="00432419" w:rsidP="0015200F">
      <w:pPr>
        <w:numPr>
          <w:ilvl w:val="0"/>
          <w:numId w:val="23"/>
        </w:numPr>
        <w:shd w:val="clear" w:color="auto" w:fill="FFFFFF"/>
        <w:tabs>
          <w:tab w:val="left" w:pos="810"/>
        </w:tabs>
        <w:spacing w:line="80" w:lineRule="atLeast"/>
      </w:pPr>
      <w:r w:rsidRPr="0018137C">
        <w:t>Ekim aylarında, üç sektör içinde, sanayide çalı</w:t>
      </w:r>
      <w:r w:rsidRPr="0018137C">
        <w:softHyphen/>
        <w:t>şanların payı yıldan yıla azalmaktadır.</w:t>
      </w:r>
    </w:p>
    <w:p w:rsidR="00432419" w:rsidRPr="003D1D12" w:rsidRDefault="00432419" w:rsidP="003D1D12">
      <w:pPr>
        <w:shd w:val="clear" w:color="auto" w:fill="FFFFFF"/>
        <w:tabs>
          <w:tab w:val="left" w:pos="810"/>
        </w:tabs>
        <w:spacing w:line="80" w:lineRule="atLeast"/>
        <w:ind w:right="75"/>
        <w:jc w:val="both"/>
      </w:pPr>
    </w:p>
    <w:p w:rsidR="00432419" w:rsidRPr="003D1D12" w:rsidRDefault="00432419" w:rsidP="003D1D12">
      <w:pPr>
        <w:shd w:val="clear" w:color="auto" w:fill="FFFFFF"/>
        <w:tabs>
          <w:tab w:val="left" w:pos="810"/>
        </w:tabs>
        <w:spacing w:line="80" w:lineRule="atLeast"/>
        <w:ind w:right="75"/>
        <w:jc w:val="both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11</w:t>
      </w:r>
      <w:r w:rsidRPr="0018137C">
        <w:t>.  Temmuz ayı başında İzmir'den Karsa giden bir kişi, İzmir'de tamamlanmış olan buğday hasadının Kars'ta yeni başlamakta olduğunu görmüştür.</w:t>
      </w:r>
    </w:p>
    <w:p w:rsidR="00432419" w:rsidRPr="0018137C" w:rsidRDefault="00432419" w:rsidP="003D1D12">
      <w:pPr>
        <w:shd w:val="clear" w:color="auto" w:fill="FFFFFF"/>
        <w:spacing w:line="80" w:lineRule="atLeast"/>
        <w:rPr>
          <w:b/>
        </w:rPr>
      </w:pPr>
      <w:r w:rsidRPr="0018137C">
        <w:rPr>
          <w:b/>
        </w:rPr>
        <w:t>Bu gözleme dayanarak, Türkiye'nin doğusu ve batısı ile ilgili aşağıdaki yorumlardan hangisi ya</w:t>
      </w:r>
      <w:r w:rsidRPr="0018137C">
        <w:rPr>
          <w:b/>
        </w:rPr>
        <w:softHyphen/>
        <w:t>pılabilir?</w:t>
      </w:r>
    </w:p>
    <w:p w:rsidR="00432419" w:rsidRPr="0018137C" w:rsidRDefault="00432419" w:rsidP="0015200F">
      <w:pPr>
        <w:numPr>
          <w:ilvl w:val="0"/>
          <w:numId w:val="24"/>
        </w:numPr>
        <w:shd w:val="clear" w:color="auto" w:fill="FFFFFF"/>
        <w:tabs>
          <w:tab w:val="left" w:pos="810"/>
        </w:tabs>
        <w:spacing w:line="80" w:lineRule="atLeast"/>
      </w:pPr>
      <w:r w:rsidRPr="0018137C">
        <w:t>Sıcaklık doğuda daha düşüktür</w:t>
      </w:r>
    </w:p>
    <w:p w:rsidR="00432419" w:rsidRPr="0018137C" w:rsidRDefault="00432419" w:rsidP="0015200F">
      <w:pPr>
        <w:numPr>
          <w:ilvl w:val="0"/>
          <w:numId w:val="24"/>
        </w:numPr>
        <w:shd w:val="clear" w:color="auto" w:fill="FFFFFF"/>
        <w:tabs>
          <w:tab w:val="left" w:pos="810"/>
        </w:tabs>
        <w:spacing w:line="80" w:lineRule="atLeast"/>
      </w:pPr>
      <w:r w:rsidRPr="0018137C">
        <w:t>Ekim alanları doğuda daha geniştir.</w:t>
      </w:r>
    </w:p>
    <w:p w:rsidR="00432419" w:rsidRPr="0018137C" w:rsidRDefault="00432419" w:rsidP="0015200F">
      <w:pPr>
        <w:numPr>
          <w:ilvl w:val="0"/>
          <w:numId w:val="24"/>
        </w:numPr>
        <w:shd w:val="clear" w:color="auto" w:fill="FFFFFF"/>
        <w:tabs>
          <w:tab w:val="left" w:pos="810"/>
        </w:tabs>
        <w:spacing w:line="80" w:lineRule="atLeast"/>
      </w:pPr>
      <w:r w:rsidRPr="0018137C">
        <w:t>Makineli tarım doğuda daha azdır.</w:t>
      </w:r>
    </w:p>
    <w:p w:rsidR="00432419" w:rsidRPr="0018137C" w:rsidRDefault="00432419" w:rsidP="0015200F">
      <w:pPr>
        <w:numPr>
          <w:ilvl w:val="0"/>
          <w:numId w:val="24"/>
        </w:numPr>
        <w:shd w:val="clear" w:color="auto" w:fill="FFFFFF"/>
        <w:tabs>
          <w:tab w:val="left" w:pos="810"/>
        </w:tabs>
        <w:spacing w:line="80" w:lineRule="atLeast"/>
      </w:pPr>
      <w:r w:rsidRPr="0018137C">
        <w:t>Kurak mevsim doğuda daha kısadır</w:t>
      </w:r>
    </w:p>
    <w:p w:rsidR="00432419" w:rsidRPr="0018137C" w:rsidRDefault="00432419" w:rsidP="0015200F">
      <w:pPr>
        <w:numPr>
          <w:ilvl w:val="0"/>
          <w:numId w:val="24"/>
        </w:numPr>
        <w:shd w:val="clear" w:color="auto" w:fill="FFFFFF"/>
        <w:tabs>
          <w:tab w:val="left" w:pos="810"/>
        </w:tabs>
        <w:spacing w:line="80" w:lineRule="atLeast"/>
      </w:pPr>
      <w:r w:rsidRPr="0018137C">
        <w:t>Sulu tarım doğuda daha azdır.</w:t>
      </w:r>
    </w:p>
    <w:p w:rsidR="00432419" w:rsidRDefault="00432419" w:rsidP="003D1D12">
      <w:pPr>
        <w:shd w:val="clear" w:color="auto" w:fill="FFFFFF"/>
        <w:tabs>
          <w:tab w:val="left" w:pos="810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rPr>
          <w:spacing w:val="-1"/>
        </w:rPr>
        <w:t>12</w:t>
      </w:r>
      <w:r w:rsidRPr="003D1D12">
        <w:rPr>
          <w:spacing w:val="-1"/>
        </w:rPr>
        <w:t xml:space="preserve">.  Aşağıdaki grafiklerde dört yağ bitkisinin Türkiye'de 1993 ve 1995 yıllarındaki ekim alanları ve üretim </w:t>
      </w:r>
      <w:r w:rsidRPr="003D1D12">
        <w:t>miktarları gösterilmiştir.</w:t>
      </w:r>
    </w:p>
    <w:p w:rsidR="00432419" w:rsidRPr="003D1D12" w:rsidRDefault="00432419" w:rsidP="003D1D12">
      <w:pPr>
        <w:spacing w:line="80" w:lineRule="atLeast"/>
      </w:pPr>
      <w:r w:rsidRPr="00186D18">
        <w:rPr>
          <w:noProof/>
        </w:rPr>
        <w:pict>
          <v:shape id="Resim 19" o:spid="_x0000_i1053" type="#_x0000_t75" style="width:276pt;height:173.25pt;visibility:visible">
            <v:imagedata r:id="rId39" o:title=""/>
          </v:shape>
        </w:pic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 xml:space="preserve">Bu grafiklere dayanarak, söz konusu yıllarla ilgili aşağıdaki yargılardan hangisine </w:t>
      </w:r>
      <w:r w:rsidRPr="003D1D12">
        <w:rPr>
          <w:u w:val="single"/>
        </w:rPr>
        <w:t>varılamaz</w:t>
      </w:r>
      <w:r w:rsidRPr="003D1D12">
        <w:t>?</w:t>
      </w:r>
    </w:p>
    <w:p w:rsidR="00432419" w:rsidRPr="003D1D12" w:rsidRDefault="00432419" w:rsidP="0015200F">
      <w:pPr>
        <w:numPr>
          <w:ilvl w:val="0"/>
          <w:numId w:val="25"/>
        </w:numPr>
        <w:shd w:val="clear" w:color="auto" w:fill="FFFFFF"/>
        <w:tabs>
          <w:tab w:val="left" w:pos="900"/>
        </w:tabs>
        <w:spacing w:line="80" w:lineRule="atLeast"/>
      </w:pPr>
      <w:r w:rsidRPr="003D1D12">
        <w:rPr>
          <w:spacing w:val="-1"/>
        </w:rPr>
        <w:t>Pamuk ekim alanı ve üretimi artmıştır.</w:t>
      </w:r>
    </w:p>
    <w:p w:rsidR="00432419" w:rsidRPr="003D1D12" w:rsidRDefault="00432419" w:rsidP="0015200F">
      <w:pPr>
        <w:numPr>
          <w:ilvl w:val="0"/>
          <w:numId w:val="25"/>
        </w:numPr>
        <w:shd w:val="clear" w:color="auto" w:fill="FFFFFF"/>
        <w:tabs>
          <w:tab w:val="left" w:pos="900"/>
        </w:tabs>
        <w:spacing w:line="80" w:lineRule="atLeast"/>
        <w:rPr>
          <w:spacing w:val="-12"/>
        </w:rPr>
      </w:pPr>
      <w:r w:rsidRPr="003D1D12">
        <w:rPr>
          <w:spacing w:val="-1"/>
        </w:rPr>
        <w:t>Dört bitkide de üretim artışı olmuştur.</w:t>
      </w:r>
    </w:p>
    <w:p w:rsidR="00432419" w:rsidRPr="003D1D12" w:rsidRDefault="00432419" w:rsidP="0015200F">
      <w:pPr>
        <w:numPr>
          <w:ilvl w:val="0"/>
          <w:numId w:val="25"/>
        </w:numPr>
        <w:shd w:val="clear" w:color="auto" w:fill="FFFFFF"/>
        <w:tabs>
          <w:tab w:val="left" w:pos="900"/>
        </w:tabs>
        <w:spacing w:line="80" w:lineRule="atLeast"/>
        <w:rPr>
          <w:spacing w:val="-11"/>
        </w:rPr>
      </w:pPr>
      <w:r w:rsidRPr="003D1D12">
        <w:rPr>
          <w:spacing w:val="-2"/>
        </w:rPr>
        <w:t xml:space="preserve">Her iki yılda da birim alandan elde edilen ürün, </w:t>
      </w:r>
      <w:r w:rsidRPr="003D1D12">
        <w:t>mısırda en çoktur.</w:t>
      </w:r>
    </w:p>
    <w:p w:rsidR="00432419" w:rsidRDefault="00432419" w:rsidP="0015200F">
      <w:pPr>
        <w:numPr>
          <w:ilvl w:val="0"/>
          <w:numId w:val="25"/>
        </w:numPr>
        <w:shd w:val="clear" w:color="auto" w:fill="FFFFFF"/>
        <w:tabs>
          <w:tab w:val="left" w:pos="900"/>
        </w:tabs>
        <w:spacing w:line="80" w:lineRule="atLeast"/>
        <w:rPr>
          <w:spacing w:val="-11"/>
        </w:rPr>
      </w:pPr>
      <w:r w:rsidRPr="003D1D12">
        <w:rPr>
          <w:spacing w:val="-1"/>
        </w:rPr>
        <w:t>Her iki yılda da pamuk ve susam üretiminin top</w:t>
      </w:r>
      <w:r w:rsidRPr="003D1D12">
        <w:rPr>
          <w:spacing w:val="-1"/>
        </w:rPr>
        <w:softHyphen/>
      </w:r>
      <w:r w:rsidRPr="003D1D12">
        <w:t>lamı mısır üretiminden daha azdır.</w:t>
      </w:r>
    </w:p>
    <w:p w:rsidR="00432419" w:rsidRPr="0018137C" w:rsidRDefault="00432419" w:rsidP="0015200F">
      <w:pPr>
        <w:numPr>
          <w:ilvl w:val="0"/>
          <w:numId w:val="25"/>
        </w:numPr>
        <w:shd w:val="clear" w:color="auto" w:fill="FFFFFF"/>
        <w:tabs>
          <w:tab w:val="left" w:pos="900"/>
        </w:tabs>
        <w:spacing w:line="80" w:lineRule="atLeast"/>
        <w:rPr>
          <w:spacing w:val="-11"/>
        </w:rPr>
      </w:pPr>
      <w:r w:rsidRPr="003D1D12">
        <w:t>Ay</w:t>
      </w:r>
      <w:r w:rsidRPr="0018137C">
        <w:t>çiçeği ekim alanı azalırken üretimi artmıştır.</w:t>
      </w:r>
    </w:p>
    <w:p w:rsidR="00432419" w:rsidRPr="003D1D12" w:rsidRDefault="00432419" w:rsidP="003D1D12">
      <w:pPr>
        <w:shd w:val="clear" w:color="auto" w:fill="FFFFFF"/>
        <w:tabs>
          <w:tab w:val="left" w:pos="900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  <w:ind w:right="180"/>
        <w:jc w:val="both"/>
      </w:pPr>
      <w:r>
        <w:t>13</w:t>
      </w:r>
      <w:r w:rsidRPr="003D1D12">
        <w:t>. Aşağıdaki tabloda, Türkiye'de 1986-1993 yılları ara</w:t>
      </w:r>
      <w:r w:rsidRPr="003D1D12">
        <w:softHyphen/>
      </w:r>
      <w:r w:rsidRPr="003D1D12">
        <w:rPr>
          <w:spacing w:val="-1"/>
        </w:rPr>
        <w:t>sında deniz ürünleri, kültür balıkçılığı ve tatlısu ürün</w:t>
      </w:r>
      <w:r w:rsidRPr="003D1D12">
        <w:rPr>
          <w:spacing w:val="-1"/>
        </w:rPr>
        <w:softHyphen/>
      </w:r>
      <w:r w:rsidRPr="003D1D12">
        <w:t>leri ile ilgili yaklaşık üretim miktarları verilmiştir.</w:t>
      </w:r>
    </w:p>
    <w:p w:rsidR="00432419" w:rsidRPr="003D1D12" w:rsidRDefault="00432419" w:rsidP="003D1D12">
      <w:pPr>
        <w:spacing w:line="80" w:lineRule="atLeast"/>
      </w:pPr>
      <w:r w:rsidRPr="00186D18">
        <w:rPr>
          <w:noProof/>
        </w:rPr>
        <w:pict>
          <v:shape id="Resim 20" o:spid="_x0000_i1054" type="#_x0000_t75" style="width:278.25pt;height:119.25pt;visibility:visible">
            <v:imagedata r:id="rId40" o:title=""/>
          </v:shape>
        </w:pic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>Yalnızca bu tablodaki bilgilere dayanarak aşağı</w:t>
      </w:r>
      <w:r w:rsidRPr="003D1D12">
        <w:softHyphen/>
        <w:t xml:space="preserve">daki yargılardan hangisine </w:t>
      </w:r>
      <w:r w:rsidRPr="003D1D12">
        <w:rPr>
          <w:u w:val="single"/>
        </w:rPr>
        <w:t>ulaşılamaz</w:t>
      </w:r>
      <w:r w:rsidRPr="003D1D12">
        <w:t>?</w:t>
      </w:r>
    </w:p>
    <w:p w:rsidR="00432419" w:rsidRPr="003D1D12" w:rsidRDefault="00432419" w:rsidP="0015200F">
      <w:pPr>
        <w:numPr>
          <w:ilvl w:val="0"/>
          <w:numId w:val="26"/>
        </w:numPr>
        <w:shd w:val="clear" w:color="auto" w:fill="FFFFFF"/>
        <w:tabs>
          <w:tab w:val="left" w:pos="1005"/>
        </w:tabs>
        <w:spacing w:line="80" w:lineRule="atLeast"/>
      </w:pPr>
      <w:r w:rsidRPr="003D1D12">
        <w:rPr>
          <w:spacing w:val="-1"/>
        </w:rPr>
        <w:t xml:space="preserve">Kültür balıkçılığında sürekli bir üretim artışı var </w:t>
      </w:r>
      <w:r w:rsidRPr="003D1D12">
        <w:t>dır.</w:t>
      </w:r>
    </w:p>
    <w:p w:rsidR="00432419" w:rsidRPr="003D1D12" w:rsidRDefault="00432419" w:rsidP="0015200F">
      <w:pPr>
        <w:numPr>
          <w:ilvl w:val="0"/>
          <w:numId w:val="26"/>
        </w:numPr>
        <w:shd w:val="clear" w:color="auto" w:fill="FFFFFF"/>
        <w:tabs>
          <w:tab w:val="left" w:pos="1005"/>
        </w:tabs>
        <w:spacing w:line="80" w:lineRule="atLeast"/>
        <w:rPr>
          <w:spacing w:val="-5"/>
        </w:rPr>
      </w:pPr>
      <w:r w:rsidRPr="003D1D12">
        <w:rPr>
          <w:spacing w:val="-2"/>
        </w:rPr>
        <w:t>En yüksek üretim miktarı deniz ürünlerindedir.</w:t>
      </w:r>
    </w:p>
    <w:p w:rsidR="00432419" w:rsidRPr="003D1D12" w:rsidRDefault="00432419" w:rsidP="0015200F">
      <w:pPr>
        <w:numPr>
          <w:ilvl w:val="0"/>
          <w:numId w:val="26"/>
        </w:numPr>
        <w:shd w:val="clear" w:color="auto" w:fill="FFFFFF"/>
        <w:tabs>
          <w:tab w:val="left" w:pos="1005"/>
        </w:tabs>
        <w:spacing w:line="80" w:lineRule="atLeast"/>
        <w:rPr>
          <w:spacing w:val="-11"/>
        </w:rPr>
      </w:pPr>
      <w:r w:rsidRPr="003D1D12">
        <w:rPr>
          <w:spacing w:val="-1"/>
        </w:rPr>
        <w:t>Tatlısu ürünleri üretiminde, 1988'den 1989</w:t>
      </w:r>
      <w:r w:rsidRPr="003D1D12">
        <w:rPr>
          <w:spacing w:val="-1"/>
          <w:vertAlign w:val="superscript"/>
        </w:rPr>
        <w:t>!</w:t>
      </w:r>
      <w:r w:rsidRPr="003D1D12">
        <w:rPr>
          <w:spacing w:val="-1"/>
        </w:rPr>
        <w:t xml:space="preserve">a ve 1989'dan 1990'a geçişte belirgin bir düşüş </w:t>
      </w:r>
      <w:r w:rsidRPr="003D1D12">
        <w:t>olmuştur.</w:t>
      </w:r>
    </w:p>
    <w:p w:rsidR="00432419" w:rsidRDefault="00432419" w:rsidP="0015200F">
      <w:pPr>
        <w:numPr>
          <w:ilvl w:val="0"/>
          <w:numId w:val="26"/>
        </w:numPr>
        <w:shd w:val="clear" w:color="auto" w:fill="FFFFFF"/>
        <w:tabs>
          <w:tab w:val="left" w:pos="1005"/>
        </w:tabs>
        <w:spacing w:line="80" w:lineRule="atLeast"/>
        <w:ind w:right="540"/>
        <w:jc w:val="both"/>
        <w:rPr>
          <w:spacing w:val="-11"/>
        </w:rPr>
      </w:pPr>
      <w:r w:rsidRPr="003D1D12">
        <w:rPr>
          <w:spacing w:val="-2"/>
        </w:rPr>
        <w:t xml:space="preserve">Deniz ürünleri üretim miktarı, 1988 yılından sonra hızla düşmesine karşın. 1993 yılında </w:t>
      </w:r>
      <w:r w:rsidRPr="003D1D12">
        <w:rPr>
          <w:spacing w:val="-1"/>
        </w:rPr>
        <w:t>eski üretim düzeyine ulaşmıştır.</w:t>
      </w:r>
    </w:p>
    <w:p w:rsidR="00432419" w:rsidRPr="004A44FB" w:rsidRDefault="00432419" w:rsidP="0015200F">
      <w:pPr>
        <w:numPr>
          <w:ilvl w:val="0"/>
          <w:numId w:val="26"/>
        </w:numPr>
        <w:shd w:val="clear" w:color="auto" w:fill="FFFFFF"/>
        <w:tabs>
          <w:tab w:val="left" w:pos="1005"/>
        </w:tabs>
        <w:spacing w:line="80" w:lineRule="atLeast"/>
        <w:ind w:right="540"/>
        <w:jc w:val="both"/>
        <w:rPr>
          <w:spacing w:val="-11"/>
        </w:rPr>
      </w:pPr>
      <w:r w:rsidRPr="004A44FB">
        <w:rPr>
          <w:spacing w:val="-1"/>
        </w:rPr>
        <w:t>Deniz ürünleri ile tatlısu ürünleri üretimindeki</w:t>
      </w:r>
      <w:r>
        <w:rPr>
          <w:spacing w:val="-1"/>
        </w:rPr>
        <w:t xml:space="preserve"> </w:t>
      </w:r>
      <w:r w:rsidRPr="004A44FB">
        <w:rPr>
          <w:spacing w:val="-1"/>
        </w:rPr>
        <w:t>dalgalanmalar birbirine benzemektedir.</w:t>
      </w:r>
    </w:p>
    <w:p w:rsidR="00432419" w:rsidRPr="003D1D12" w:rsidRDefault="00432419" w:rsidP="003D1D12">
      <w:pPr>
        <w:shd w:val="clear" w:color="auto" w:fill="FFFFFF"/>
        <w:tabs>
          <w:tab w:val="left" w:pos="1005"/>
        </w:tabs>
        <w:spacing w:line="80" w:lineRule="atLeast"/>
        <w:sectPr w:rsidR="00432419" w:rsidRPr="003D1D12" w:rsidSect="00F12C8E">
          <w:pgSz w:w="11909" w:h="16834"/>
          <w:pgMar w:top="1440" w:right="1419" w:bottom="720" w:left="1701" w:header="708" w:footer="708" w:gutter="0"/>
          <w:cols w:space="60"/>
          <w:noEndnote/>
          <w:rtlGutter/>
        </w:sectPr>
      </w:pPr>
    </w:p>
    <w:p w:rsidR="00432419" w:rsidRPr="003D1D12" w:rsidRDefault="00432419" w:rsidP="003D1D12">
      <w:pPr>
        <w:shd w:val="clear" w:color="auto" w:fill="FFFFFF"/>
        <w:spacing w:line="80" w:lineRule="atLeast"/>
        <w:jc w:val="both"/>
      </w:pPr>
      <w:r>
        <w:t>14</w:t>
      </w:r>
      <w:r w:rsidRPr="003D1D12">
        <w:t xml:space="preserve">. Akdeniz Bölgesinin genelde engebeli olmasının, aşağıdakilerden hangisi üzerinde </w:t>
      </w:r>
      <w:r w:rsidRPr="003D1D12">
        <w:rPr>
          <w:u w:val="single"/>
        </w:rPr>
        <w:t>en az</w:t>
      </w:r>
      <w:r w:rsidRPr="003D1D12">
        <w:t xml:space="preserve"> etkili ol</w:t>
      </w:r>
      <w:r w:rsidRPr="003D1D12">
        <w:softHyphen/>
        <w:t>duğu söylenebilir?</w:t>
      </w:r>
    </w:p>
    <w:p w:rsidR="00432419" w:rsidRPr="003D1D12" w:rsidRDefault="00432419" w:rsidP="0015200F">
      <w:pPr>
        <w:numPr>
          <w:ilvl w:val="0"/>
          <w:numId w:val="27"/>
        </w:numPr>
        <w:shd w:val="clear" w:color="auto" w:fill="FFFFFF"/>
        <w:tabs>
          <w:tab w:val="left" w:pos="915"/>
        </w:tabs>
        <w:spacing w:line="80" w:lineRule="atLeast"/>
      </w:pPr>
      <w:r w:rsidRPr="003D1D12">
        <w:rPr>
          <w:spacing w:val="-2"/>
        </w:rPr>
        <w:t>Nüfus dağılışı</w:t>
      </w:r>
    </w:p>
    <w:p w:rsidR="00432419" w:rsidRPr="003D1D12" w:rsidRDefault="00432419" w:rsidP="0015200F">
      <w:pPr>
        <w:numPr>
          <w:ilvl w:val="0"/>
          <w:numId w:val="27"/>
        </w:numPr>
        <w:shd w:val="clear" w:color="auto" w:fill="FFFFFF"/>
        <w:tabs>
          <w:tab w:val="left" w:pos="915"/>
        </w:tabs>
        <w:spacing w:line="80" w:lineRule="atLeast"/>
        <w:rPr>
          <w:spacing w:val="-5"/>
        </w:rPr>
      </w:pPr>
      <w:r w:rsidRPr="003D1D12">
        <w:rPr>
          <w:spacing w:val="-2"/>
        </w:rPr>
        <w:t>Kara ulaşımı</w:t>
      </w:r>
    </w:p>
    <w:p w:rsidR="00432419" w:rsidRPr="003D1D12" w:rsidRDefault="00432419" w:rsidP="0015200F">
      <w:pPr>
        <w:numPr>
          <w:ilvl w:val="0"/>
          <w:numId w:val="27"/>
        </w:numPr>
        <w:shd w:val="clear" w:color="auto" w:fill="FFFFFF"/>
        <w:tabs>
          <w:tab w:val="left" w:pos="915"/>
        </w:tabs>
        <w:spacing w:line="80" w:lineRule="atLeast"/>
        <w:rPr>
          <w:spacing w:val="-11"/>
        </w:rPr>
      </w:pPr>
      <w:r w:rsidRPr="003D1D12">
        <w:rPr>
          <w:spacing w:val="-2"/>
        </w:rPr>
        <w:t>Bitki örtüsü</w:t>
      </w:r>
    </w:p>
    <w:p w:rsidR="00432419" w:rsidRDefault="00432419" w:rsidP="0015200F">
      <w:pPr>
        <w:numPr>
          <w:ilvl w:val="0"/>
          <w:numId w:val="27"/>
        </w:numPr>
        <w:shd w:val="clear" w:color="auto" w:fill="FFFFFF"/>
        <w:tabs>
          <w:tab w:val="left" w:pos="915"/>
        </w:tabs>
        <w:spacing w:line="80" w:lineRule="atLeast"/>
        <w:rPr>
          <w:spacing w:val="-4"/>
        </w:rPr>
      </w:pPr>
      <w:r w:rsidRPr="003D1D12">
        <w:rPr>
          <w:spacing w:val="-1"/>
        </w:rPr>
        <w:t>Turizm olanaklarının çeşitliliği</w:t>
      </w:r>
    </w:p>
    <w:p w:rsidR="00432419" w:rsidRPr="004A44FB" w:rsidRDefault="00432419" w:rsidP="0015200F">
      <w:pPr>
        <w:numPr>
          <w:ilvl w:val="0"/>
          <w:numId w:val="27"/>
        </w:numPr>
        <w:shd w:val="clear" w:color="auto" w:fill="FFFFFF"/>
        <w:tabs>
          <w:tab w:val="left" w:pos="915"/>
        </w:tabs>
        <w:spacing w:line="80" w:lineRule="atLeast"/>
        <w:rPr>
          <w:spacing w:val="-4"/>
        </w:rPr>
      </w:pPr>
      <w:r w:rsidRPr="004A44FB">
        <w:rPr>
          <w:spacing w:val="-1"/>
        </w:rPr>
        <w:t>Sanayi ürünü çeşitliliği</w:t>
      </w:r>
    </w:p>
    <w:p w:rsidR="00432419" w:rsidRPr="003D1D12" w:rsidRDefault="00432419" w:rsidP="003D1D12">
      <w:pPr>
        <w:shd w:val="clear" w:color="auto" w:fill="FFFFFF"/>
        <w:tabs>
          <w:tab w:val="left" w:pos="915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15</w:t>
      </w:r>
      <w:r w:rsidRPr="003D1D12">
        <w:t>.  Aşağıdakilerden hangisi çevre kirliliğinin göster</w:t>
      </w:r>
      <w:r w:rsidRPr="003D1D12">
        <w:softHyphen/>
        <w:t xml:space="preserve">gelerinden biri </w:t>
      </w:r>
      <w:r w:rsidRPr="003D1D12">
        <w:rPr>
          <w:u w:val="single"/>
        </w:rPr>
        <w:t>değildir</w:t>
      </w:r>
      <w:r w:rsidRPr="003D1D12">
        <w:t>?</w:t>
      </w:r>
    </w:p>
    <w:p w:rsidR="00432419" w:rsidRPr="003D1D12" w:rsidRDefault="00432419" w:rsidP="0015200F">
      <w:pPr>
        <w:numPr>
          <w:ilvl w:val="0"/>
          <w:numId w:val="28"/>
        </w:numPr>
        <w:shd w:val="clear" w:color="auto" w:fill="FFFFFF"/>
        <w:tabs>
          <w:tab w:val="left" w:pos="990"/>
        </w:tabs>
        <w:spacing w:line="80" w:lineRule="atLeast"/>
        <w:rPr>
          <w:spacing w:val="-7"/>
        </w:rPr>
      </w:pPr>
      <w:r w:rsidRPr="003D1D12">
        <w:t>Toprakta tarım ilaçlarının birikmesi</w:t>
      </w:r>
    </w:p>
    <w:p w:rsidR="00432419" w:rsidRPr="003D1D12" w:rsidRDefault="00432419" w:rsidP="0015200F">
      <w:pPr>
        <w:numPr>
          <w:ilvl w:val="0"/>
          <w:numId w:val="28"/>
        </w:numPr>
        <w:shd w:val="clear" w:color="auto" w:fill="FFFFFF"/>
        <w:tabs>
          <w:tab w:val="left" w:pos="990"/>
        </w:tabs>
        <w:spacing w:line="80" w:lineRule="atLeast"/>
        <w:rPr>
          <w:spacing w:val="-12"/>
        </w:rPr>
      </w:pPr>
      <w:r w:rsidRPr="003D1D12">
        <w:rPr>
          <w:spacing w:val="-2"/>
        </w:rPr>
        <w:t>Havadaki CO2 oranının artması</w:t>
      </w:r>
    </w:p>
    <w:p w:rsidR="00432419" w:rsidRPr="003D1D12" w:rsidRDefault="00432419" w:rsidP="0015200F">
      <w:pPr>
        <w:numPr>
          <w:ilvl w:val="0"/>
          <w:numId w:val="28"/>
        </w:numPr>
        <w:shd w:val="clear" w:color="auto" w:fill="FFFFFF"/>
        <w:tabs>
          <w:tab w:val="left" w:pos="990"/>
        </w:tabs>
        <w:spacing w:line="80" w:lineRule="atLeast"/>
        <w:rPr>
          <w:spacing w:val="-11"/>
        </w:rPr>
      </w:pPr>
      <w:r w:rsidRPr="003D1D12">
        <w:rPr>
          <w:spacing w:val="-1"/>
        </w:rPr>
        <w:t>Havadaki nem oranının artması</w:t>
      </w:r>
    </w:p>
    <w:p w:rsidR="00432419" w:rsidRDefault="00432419" w:rsidP="0015200F">
      <w:pPr>
        <w:numPr>
          <w:ilvl w:val="0"/>
          <w:numId w:val="28"/>
        </w:numPr>
        <w:shd w:val="clear" w:color="auto" w:fill="FFFFFF"/>
        <w:tabs>
          <w:tab w:val="left" w:pos="990"/>
        </w:tabs>
        <w:spacing w:line="80" w:lineRule="atLeast"/>
        <w:rPr>
          <w:spacing w:val="-11"/>
        </w:rPr>
      </w:pPr>
      <w:r w:rsidRPr="003D1D12">
        <w:rPr>
          <w:spacing w:val="-1"/>
        </w:rPr>
        <w:t>Sularda petrol atıklarının görülmesi</w:t>
      </w:r>
    </w:p>
    <w:p w:rsidR="00432419" w:rsidRPr="004A44FB" w:rsidRDefault="00432419" w:rsidP="0015200F">
      <w:pPr>
        <w:numPr>
          <w:ilvl w:val="0"/>
          <w:numId w:val="28"/>
        </w:numPr>
        <w:shd w:val="clear" w:color="auto" w:fill="FFFFFF"/>
        <w:tabs>
          <w:tab w:val="left" w:pos="990"/>
        </w:tabs>
        <w:spacing w:line="80" w:lineRule="atLeast"/>
        <w:rPr>
          <w:spacing w:val="-11"/>
        </w:rPr>
      </w:pPr>
      <w:r w:rsidRPr="004A44FB">
        <w:rPr>
          <w:spacing w:val="-1"/>
        </w:rPr>
        <w:t>Yağışlardaki asit oranının artması</w:t>
      </w:r>
    </w:p>
    <w:p w:rsidR="00432419" w:rsidRPr="003D1D12" w:rsidRDefault="00432419" w:rsidP="003D1D12">
      <w:pPr>
        <w:shd w:val="clear" w:color="auto" w:fill="FFFFFF"/>
        <w:tabs>
          <w:tab w:val="left" w:pos="990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tabs>
          <w:tab w:val="left" w:pos="990"/>
        </w:tabs>
        <w:spacing w:line="80" w:lineRule="atLeast"/>
      </w:pPr>
    </w:p>
    <w:p w:rsidR="00432419" w:rsidRPr="000B1E0C" w:rsidRDefault="00432419" w:rsidP="003D1D12">
      <w:pPr>
        <w:shd w:val="clear" w:color="auto" w:fill="FFFFFF"/>
        <w:spacing w:line="80" w:lineRule="atLeast"/>
      </w:pPr>
      <w:r w:rsidRPr="000B1E0C">
        <w:rPr>
          <w:bCs/>
        </w:rPr>
        <w:t xml:space="preserve">16.  Aşağıdakilerden hangisi, bir ülkede </w:t>
      </w:r>
      <w:r w:rsidRPr="000B1E0C">
        <w:t>sanayinin ge</w:t>
      </w:r>
      <w:r w:rsidRPr="000B1E0C">
        <w:softHyphen/>
        <w:t xml:space="preserve">lişmekte </w:t>
      </w:r>
      <w:r w:rsidRPr="000B1E0C">
        <w:rPr>
          <w:bCs/>
        </w:rPr>
        <w:t xml:space="preserve">olduğunun </w:t>
      </w:r>
      <w:r w:rsidRPr="000B1E0C">
        <w:t>göstergelerinden biri değildir?</w:t>
      </w:r>
    </w:p>
    <w:p w:rsidR="00432419" w:rsidRPr="003D1D12" w:rsidRDefault="00432419" w:rsidP="0015200F">
      <w:pPr>
        <w:numPr>
          <w:ilvl w:val="0"/>
          <w:numId w:val="29"/>
        </w:numPr>
        <w:shd w:val="clear" w:color="auto" w:fill="FFFFFF"/>
        <w:tabs>
          <w:tab w:val="left" w:pos="990"/>
        </w:tabs>
        <w:spacing w:line="80" w:lineRule="atLeast"/>
        <w:rPr>
          <w:spacing w:val="-7"/>
        </w:rPr>
      </w:pPr>
      <w:r w:rsidRPr="003D1D12">
        <w:rPr>
          <w:spacing w:val="-1"/>
        </w:rPr>
        <w:t>Hammaddeye duyulan gereksinimin artması</w:t>
      </w:r>
    </w:p>
    <w:p w:rsidR="00432419" w:rsidRPr="003D1D12" w:rsidRDefault="00432419" w:rsidP="0015200F">
      <w:pPr>
        <w:numPr>
          <w:ilvl w:val="0"/>
          <w:numId w:val="29"/>
        </w:numPr>
        <w:shd w:val="clear" w:color="auto" w:fill="FFFFFF"/>
        <w:tabs>
          <w:tab w:val="left" w:pos="990"/>
        </w:tabs>
        <w:spacing w:line="80" w:lineRule="atLeast"/>
        <w:rPr>
          <w:spacing w:val="-12"/>
        </w:rPr>
      </w:pPr>
      <w:r w:rsidRPr="003D1D12">
        <w:rPr>
          <w:spacing w:val="-1"/>
        </w:rPr>
        <w:t>Tarımsal üretimin azalması</w:t>
      </w:r>
    </w:p>
    <w:p w:rsidR="00432419" w:rsidRPr="003D1D12" w:rsidRDefault="00432419" w:rsidP="0015200F">
      <w:pPr>
        <w:numPr>
          <w:ilvl w:val="0"/>
          <w:numId w:val="29"/>
        </w:numPr>
        <w:shd w:val="clear" w:color="auto" w:fill="FFFFFF"/>
        <w:tabs>
          <w:tab w:val="left" w:pos="990"/>
        </w:tabs>
        <w:spacing w:line="80" w:lineRule="atLeast"/>
        <w:rPr>
          <w:spacing w:val="-11"/>
        </w:rPr>
      </w:pPr>
      <w:r w:rsidRPr="003D1D12">
        <w:rPr>
          <w:spacing w:val="-1"/>
        </w:rPr>
        <w:t>Enerji tüketiminin artması</w:t>
      </w:r>
    </w:p>
    <w:p w:rsidR="00432419" w:rsidRDefault="00432419" w:rsidP="0015200F">
      <w:pPr>
        <w:numPr>
          <w:ilvl w:val="0"/>
          <w:numId w:val="29"/>
        </w:numPr>
        <w:shd w:val="clear" w:color="auto" w:fill="FFFFFF"/>
        <w:tabs>
          <w:tab w:val="left" w:pos="990"/>
        </w:tabs>
        <w:spacing w:line="80" w:lineRule="atLeast"/>
        <w:rPr>
          <w:spacing w:val="-11"/>
        </w:rPr>
      </w:pPr>
      <w:r w:rsidRPr="003D1D12">
        <w:t>Teknoloji kullanımının artması</w:t>
      </w:r>
    </w:p>
    <w:p w:rsidR="00432419" w:rsidRPr="004A44FB" w:rsidRDefault="00432419" w:rsidP="0015200F">
      <w:pPr>
        <w:numPr>
          <w:ilvl w:val="0"/>
          <w:numId w:val="29"/>
        </w:numPr>
        <w:shd w:val="clear" w:color="auto" w:fill="FFFFFF"/>
        <w:tabs>
          <w:tab w:val="left" w:pos="990"/>
        </w:tabs>
        <w:spacing w:line="80" w:lineRule="atLeast"/>
        <w:rPr>
          <w:spacing w:val="-11"/>
        </w:rPr>
      </w:pPr>
      <w:r w:rsidRPr="004A44FB">
        <w:rPr>
          <w:spacing w:val="-1"/>
        </w:rPr>
        <w:t>Çalışan nüfus içinde, niteliksiz işçi payının azal</w:t>
      </w:r>
      <w:r w:rsidRPr="004A44FB">
        <w:rPr>
          <w:spacing w:val="-1"/>
        </w:rPr>
        <w:softHyphen/>
      </w:r>
      <w:r w:rsidRPr="004A44FB">
        <w:t>ması</w:t>
      </w:r>
    </w:p>
    <w:p w:rsidR="00432419" w:rsidRPr="003D1D12" w:rsidRDefault="00432419" w:rsidP="003D1D12">
      <w:pPr>
        <w:shd w:val="clear" w:color="auto" w:fill="FFFFFF"/>
        <w:tabs>
          <w:tab w:val="left" w:pos="990"/>
        </w:tabs>
        <w:spacing w:line="80" w:lineRule="atLeast"/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48"/>
        <w:gridCol w:w="549"/>
        <w:gridCol w:w="550"/>
        <w:gridCol w:w="550"/>
        <w:gridCol w:w="550"/>
        <w:gridCol w:w="550"/>
        <w:gridCol w:w="550"/>
        <w:gridCol w:w="550"/>
        <w:gridCol w:w="550"/>
        <w:gridCol w:w="585"/>
        <w:gridCol w:w="585"/>
        <w:gridCol w:w="585"/>
        <w:gridCol w:w="585"/>
        <w:gridCol w:w="572"/>
        <w:gridCol w:w="585"/>
        <w:gridCol w:w="561"/>
      </w:tblGrid>
      <w:tr w:rsidR="00432419" w:rsidRPr="00745499" w:rsidTr="00745499">
        <w:tc>
          <w:tcPr>
            <w:tcW w:w="548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</w:t>
            </w:r>
          </w:p>
        </w:tc>
        <w:tc>
          <w:tcPr>
            <w:tcW w:w="549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2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3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4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5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6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7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8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9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10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11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12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13</w:t>
            </w:r>
          </w:p>
        </w:tc>
        <w:tc>
          <w:tcPr>
            <w:tcW w:w="572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14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15</w:t>
            </w:r>
          </w:p>
        </w:tc>
        <w:tc>
          <w:tcPr>
            <w:tcW w:w="561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16</w:t>
            </w:r>
          </w:p>
        </w:tc>
      </w:tr>
      <w:tr w:rsidR="00432419" w:rsidRPr="00745499" w:rsidTr="00745499">
        <w:tc>
          <w:tcPr>
            <w:tcW w:w="548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B</w:t>
            </w:r>
          </w:p>
        </w:tc>
        <w:tc>
          <w:tcPr>
            <w:tcW w:w="549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A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D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E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D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C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B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A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C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E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A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B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D</w:t>
            </w:r>
          </w:p>
        </w:tc>
        <w:tc>
          <w:tcPr>
            <w:tcW w:w="572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E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C</w:t>
            </w:r>
          </w:p>
        </w:tc>
        <w:tc>
          <w:tcPr>
            <w:tcW w:w="561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B</w:t>
            </w:r>
          </w:p>
        </w:tc>
      </w:tr>
    </w:tbl>
    <w:p w:rsidR="00432419" w:rsidRPr="003D1D12" w:rsidRDefault="00432419" w:rsidP="003D1D12">
      <w:pPr>
        <w:shd w:val="clear" w:color="auto" w:fill="FFFFFF"/>
        <w:tabs>
          <w:tab w:val="left" w:pos="990"/>
        </w:tabs>
        <w:spacing w:line="80" w:lineRule="atLeast"/>
      </w:pPr>
    </w:p>
    <w:p w:rsidR="00432419" w:rsidRPr="003D1D12" w:rsidRDefault="00432419" w:rsidP="0015200F">
      <w:pPr>
        <w:numPr>
          <w:ilvl w:val="0"/>
          <w:numId w:val="30"/>
        </w:numPr>
        <w:shd w:val="clear" w:color="auto" w:fill="FFFFFF"/>
        <w:tabs>
          <w:tab w:val="left" w:pos="405"/>
        </w:tabs>
        <w:spacing w:line="80" w:lineRule="atLeast"/>
        <w:rPr>
          <w:spacing w:val="-17"/>
        </w:rPr>
        <w:sectPr w:rsidR="00432419" w:rsidRPr="003D1D12" w:rsidSect="00F12C8E">
          <w:pgSz w:w="11909" w:h="16834"/>
          <w:pgMar w:top="1440" w:right="1419" w:bottom="720" w:left="1701" w:header="708" w:footer="708" w:gutter="0"/>
          <w:cols w:space="60"/>
          <w:noEndnote/>
        </w:sectPr>
      </w:pPr>
    </w:p>
    <w:p w:rsidR="00432419" w:rsidRPr="00457F11" w:rsidRDefault="00432419" w:rsidP="003B6AA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A6A6A6"/>
        <w:spacing w:line="80" w:lineRule="atLeast"/>
        <w:jc w:val="center"/>
        <w:rPr>
          <w:b/>
          <w:sz w:val="32"/>
          <w:szCs w:val="32"/>
        </w:rPr>
      </w:pPr>
      <w:r w:rsidRPr="00457F11">
        <w:rPr>
          <w:b/>
          <w:sz w:val="32"/>
          <w:szCs w:val="32"/>
        </w:rPr>
        <w:t xml:space="preserve">2001 ÖSS </w:t>
      </w:r>
      <w:r>
        <w:rPr>
          <w:b/>
          <w:sz w:val="32"/>
          <w:szCs w:val="32"/>
        </w:rPr>
        <w:t xml:space="preserve">COĞRAFYA </w:t>
      </w:r>
      <w:r w:rsidRPr="00457F11">
        <w:rPr>
          <w:b/>
          <w:sz w:val="32"/>
          <w:szCs w:val="32"/>
        </w:rPr>
        <w:t>SORULARI</w:t>
      </w:r>
    </w:p>
    <w:p w:rsidR="00432419" w:rsidRDefault="00432419" w:rsidP="003D1D12">
      <w:pPr>
        <w:shd w:val="clear" w:color="auto" w:fill="FFFFFF"/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1</w:t>
      </w:r>
      <w:r w:rsidRPr="003D1D12">
        <w:t>.  Türkiye'deki doğal bitki Örtüsü dağılışını gösteren bir haritadan, aşağıdakilerden hangisiyle ilgili bilgi edinilebilir?</w:t>
      </w:r>
    </w:p>
    <w:p w:rsidR="00432419" w:rsidRPr="003D1D12" w:rsidRDefault="00432419" w:rsidP="0015200F">
      <w:pPr>
        <w:numPr>
          <w:ilvl w:val="0"/>
          <w:numId w:val="31"/>
        </w:numPr>
        <w:shd w:val="clear" w:color="auto" w:fill="FFFFFF"/>
        <w:tabs>
          <w:tab w:val="left" w:pos="1005"/>
        </w:tabs>
        <w:spacing w:line="80" w:lineRule="atLeast"/>
      </w:pPr>
      <w:r w:rsidRPr="003D1D12">
        <w:rPr>
          <w:spacing w:val="-2"/>
        </w:rPr>
        <w:t>Nüfus yoğunluğuyla</w:t>
      </w:r>
    </w:p>
    <w:p w:rsidR="00432419" w:rsidRPr="003D1D12" w:rsidRDefault="00432419" w:rsidP="0015200F">
      <w:pPr>
        <w:numPr>
          <w:ilvl w:val="0"/>
          <w:numId w:val="31"/>
        </w:numPr>
        <w:shd w:val="clear" w:color="auto" w:fill="FFFFFF"/>
        <w:tabs>
          <w:tab w:val="left" w:pos="1005"/>
        </w:tabs>
        <w:spacing w:line="80" w:lineRule="atLeast"/>
        <w:rPr>
          <w:spacing w:val="-5"/>
        </w:rPr>
      </w:pPr>
      <w:r w:rsidRPr="003D1D12">
        <w:rPr>
          <w:spacing w:val="-1"/>
        </w:rPr>
        <w:t>Hayvancılıkta uygulanan yöntemlerle</w:t>
      </w:r>
    </w:p>
    <w:p w:rsidR="00432419" w:rsidRPr="003D1D12" w:rsidRDefault="00432419" w:rsidP="0015200F">
      <w:pPr>
        <w:numPr>
          <w:ilvl w:val="0"/>
          <w:numId w:val="31"/>
        </w:numPr>
        <w:shd w:val="clear" w:color="auto" w:fill="FFFFFF"/>
        <w:tabs>
          <w:tab w:val="left" w:pos="1005"/>
        </w:tabs>
        <w:spacing w:line="80" w:lineRule="atLeast"/>
        <w:rPr>
          <w:spacing w:val="-11"/>
        </w:rPr>
      </w:pPr>
      <w:r w:rsidRPr="003D1D12">
        <w:rPr>
          <w:spacing w:val="-1"/>
        </w:rPr>
        <w:t>Akarsu havzalarının genişliğiyle</w:t>
      </w:r>
    </w:p>
    <w:p w:rsidR="00432419" w:rsidRDefault="00432419" w:rsidP="0015200F">
      <w:pPr>
        <w:numPr>
          <w:ilvl w:val="0"/>
          <w:numId w:val="31"/>
        </w:numPr>
        <w:shd w:val="clear" w:color="auto" w:fill="FFFFFF"/>
        <w:tabs>
          <w:tab w:val="left" w:pos="1005"/>
        </w:tabs>
        <w:spacing w:line="80" w:lineRule="atLeast"/>
        <w:rPr>
          <w:spacing w:val="-11"/>
        </w:rPr>
      </w:pPr>
      <w:r w:rsidRPr="003D1D12">
        <w:rPr>
          <w:spacing w:val="-2"/>
        </w:rPr>
        <w:t>İklim tipleriyle</w:t>
      </w:r>
    </w:p>
    <w:p w:rsidR="00432419" w:rsidRPr="00457F11" w:rsidRDefault="00432419" w:rsidP="0015200F">
      <w:pPr>
        <w:numPr>
          <w:ilvl w:val="0"/>
          <w:numId w:val="31"/>
        </w:numPr>
        <w:shd w:val="clear" w:color="auto" w:fill="FFFFFF"/>
        <w:tabs>
          <w:tab w:val="left" w:pos="1005"/>
        </w:tabs>
        <w:spacing w:line="80" w:lineRule="atLeast"/>
        <w:rPr>
          <w:spacing w:val="-11"/>
        </w:rPr>
      </w:pPr>
      <w:r w:rsidRPr="00457F11">
        <w:rPr>
          <w:spacing w:val="-1"/>
        </w:rPr>
        <w:t>Ulaşım olanaklarıyla</w:t>
      </w:r>
    </w:p>
    <w:p w:rsidR="00432419" w:rsidRPr="003D1D12" w:rsidRDefault="00432419" w:rsidP="003D1D12">
      <w:pPr>
        <w:shd w:val="clear" w:color="auto" w:fill="FFFFFF"/>
        <w:tabs>
          <w:tab w:val="left" w:pos="1005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rPr>
          <w:spacing w:val="-3"/>
        </w:rPr>
        <w:t>2</w:t>
      </w:r>
      <w:r w:rsidRPr="003D1D12">
        <w:rPr>
          <w:spacing w:val="-3"/>
        </w:rPr>
        <w:t xml:space="preserve">.   Dünya üzerinde olduğu varsayılan 360 meridyen </w:t>
      </w:r>
      <w:r w:rsidRPr="003D1D12">
        <w:rPr>
          <w:spacing w:val="-1"/>
        </w:rPr>
        <w:t xml:space="preserve">yayı, başlangıç meridyeninden başlayarak 180'i doğuda, 180'i batıda olmak üzere ayrılmış. 180° meridyeni aynı zamanda tarih değiştirme çizgisi </w:t>
      </w:r>
      <w:r w:rsidRPr="003D1D12">
        <w:t>olarak kabul edilmiştir.</w: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>Yalnızca bu bilgilere dayanarak yerel saati başlangıç meridyeninden 50 dakika ileri olan bir nokta için;</w:t>
      </w:r>
    </w:p>
    <w:p w:rsidR="00432419" w:rsidRPr="003D1D12" w:rsidRDefault="00432419" w:rsidP="003D1D12">
      <w:pPr>
        <w:shd w:val="clear" w:color="auto" w:fill="FFFFFF"/>
        <w:tabs>
          <w:tab w:val="left" w:pos="990"/>
        </w:tabs>
        <w:spacing w:line="80" w:lineRule="atLeast"/>
      </w:pPr>
      <w:r w:rsidRPr="003D1D12">
        <w:rPr>
          <w:spacing w:val="-9"/>
          <w:lang w:val="en-US"/>
        </w:rPr>
        <w:t>I.</w:t>
      </w:r>
      <w:r>
        <w:rPr>
          <w:lang w:val="en-US"/>
        </w:rPr>
        <w:t xml:space="preserve">    </w:t>
      </w:r>
      <w:r w:rsidRPr="003D1D12">
        <w:rPr>
          <w:spacing w:val="-1"/>
        </w:rPr>
        <w:t>Dünya'nın bu noktadaki dönüş hızı</w:t>
      </w:r>
    </w:p>
    <w:p w:rsidR="00432419" w:rsidRPr="003D1D12" w:rsidRDefault="00432419" w:rsidP="0015200F">
      <w:pPr>
        <w:numPr>
          <w:ilvl w:val="0"/>
          <w:numId w:val="32"/>
        </w:numPr>
        <w:shd w:val="clear" w:color="auto" w:fill="FFFFFF"/>
        <w:tabs>
          <w:tab w:val="left" w:pos="990"/>
        </w:tabs>
        <w:spacing w:line="80" w:lineRule="atLeast"/>
        <w:rPr>
          <w:spacing w:val="-6"/>
          <w:lang w:val="en-US"/>
        </w:rPr>
      </w:pPr>
      <w:r w:rsidRPr="003D1D12">
        <w:rPr>
          <w:spacing w:val="-1"/>
        </w:rPr>
        <w:t>Ekvator'a olan uzaklığı</w:t>
      </w:r>
    </w:p>
    <w:p w:rsidR="00432419" w:rsidRPr="003D1D12" w:rsidRDefault="00432419" w:rsidP="0015200F">
      <w:pPr>
        <w:numPr>
          <w:ilvl w:val="0"/>
          <w:numId w:val="32"/>
        </w:numPr>
        <w:shd w:val="clear" w:color="auto" w:fill="FFFFFF"/>
        <w:tabs>
          <w:tab w:val="left" w:pos="990"/>
        </w:tabs>
        <w:spacing w:line="80" w:lineRule="atLeast"/>
        <w:rPr>
          <w:spacing w:val="-9"/>
          <w:lang w:val="en-US"/>
        </w:rPr>
      </w:pPr>
      <w:r w:rsidRPr="003D1D12">
        <w:rPr>
          <w:spacing w:val="-1"/>
        </w:rPr>
        <w:t>Tarih değiştirme çizgisine göre zaman farkı</w:t>
      </w:r>
    </w:p>
    <w:p w:rsidR="00432419" w:rsidRPr="003D1D12" w:rsidRDefault="00432419" w:rsidP="0015200F">
      <w:pPr>
        <w:numPr>
          <w:ilvl w:val="0"/>
          <w:numId w:val="32"/>
        </w:numPr>
        <w:shd w:val="clear" w:color="auto" w:fill="FFFFFF"/>
        <w:tabs>
          <w:tab w:val="left" w:pos="990"/>
        </w:tabs>
        <w:spacing w:line="80" w:lineRule="atLeast"/>
        <w:ind w:right="960"/>
        <w:rPr>
          <w:spacing w:val="-16"/>
          <w:lang w:val="en-US"/>
        </w:rPr>
      </w:pPr>
      <w:r w:rsidRPr="003D1D12">
        <w:rPr>
          <w:spacing w:val="-2"/>
        </w:rPr>
        <w:t xml:space="preserve">Başlangıç meridyenine olan uzaklığı </w:t>
      </w:r>
      <w:r w:rsidRPr="003D1D12">
        <w:t>bilgilerinden hangilerine ulaşılabilir?</w:t>
      </w:r>
    </w:p>
    <w:p w:rsidR="00432419" w:rsidRDefault="00432419" w:rsidP="003D1D12">
      <w:pPr>
        <w:shd w:val="clear" w:color="auto" w:fill="FFFFFF"/>
        <w:tabs>
          <w:tab w:val="left" w:pos="2385"/>
          <w:tab w:val="left" w:pos="4275"/>
        </w:tabs>
        <w:spacing w:line="80" w:lineRule="atLeast"/>
      </w:pPr>
      <w:r w:rsidRPr="003D1D12">
        <w:rPr>
          <w:spacing w:val="-2"/>
        </w:rPr>
        <w:t>A) Yalnız I</w:t>
      </w:r>
      <w:r w:rsidRPr="003D1D12">
        <w:tab/>
      </w:r>
    </w:p>
    <w:p w:rsidR="00432419" w:rsidRDefault="00432419" w:rsidP="003D1D12">
      <w:pPr>
        <w:shd w:val="clear" w:color="auto" w:fill="FFFFFF"/>
        <w:tabs>
          <w:tab w:val="left" w:pos="2385"/>
          <w:tab w:val="left" w:pos="4275"/>
        </w:tabs>
        <w:spacing w:line="80" w:lineRule="atLeast"/>
        <w:rPr>
          <w:lang w:val="en-US"/>
        </w:rPr>
      </w:pPr>
      <w:r w:rsidRPr="003D1D12">
        <w:rPr>
          <w:spacing w:val="-3"/>
        </w:rPr>
        <w:t xml:space="preserve">B) Yalnız </w:t>
      </w:r>
      <w:r w:rsidRPr="003D1D12">
        <w:rPr>
          <w:spacing w:val="-3"/>
          <w:lang w:val="en-US"/>
        </w:rPr>
        <w:t>II</w:t>
      </w:r>
      <w:r w:rsidRPr="003D1D12">
        <w:rPr>
          <w:lang w:val="en-US"/>
        </w:rPr>
        <w:tab/>
      </w:r>
    </w:p>
    <w:p w:rsidR="00432419" w:rsidRPr="003D1D12" w:rsidRDefault="00432419" w:rsidP="003D1D12">
      <w:pPr>
        <w:shd w:val="clear" w:color="auto" w:fill="FFFFFF"/>
        <w:tabs>
          <w:tab w:val="left" w:pos="2385"/>
          <w:tab w:val="left" w:pos="4275"/>
        </w:tabs>
        <w:spacing w:line="80" w:lineRule="atLeast"/>
      </w:pPr>
      <w:r w:rsidRPr="003D1D12">
        <w:rPr>
          <w:spacing w:val="-2"/>
        </w:rPr>
        <w:t xml:space="preserve">C) Yalnız </w:t>
      </w:r>
      <w:r w:rsidRPr="003D1D12">
        <w:rPr>
          <w:spacing w:val="-2"/>
          <w:lang w:val="en-US"/>
        </w:rPr>
        <w:t>III</w:t>
      </w:r>
    </w:p>
    <w:p w:rsidR="00432419" w:rsidRDefault="00432419" w:rsidP="003D1D12">
      <w:pPr>
        <w:shd w:val="clear" w:color="auto" w:fill="FFFFFF"/>
        <w:tabs>
          <w:tab w:val="left" w:pos="3240"/>
        </w:tabs>
        <w:spacing w:line="80" w:lineRule="atLeast"/>
        <w:rPr>
          <w:lang w:val="en-US"/>
        </w:rPr>
      </w:pPr>
      <w:r w:rsidRPr="003D1D12">
        <w:rPr>
          <w:spacing w:val="-3"/>
        </w:rPr>
        <w:t xml:space="preserve">D) I ve </w:t>
      </w:r>
      <w:r w:rsidRPr="003D1D12">
        <w:rPr>
          <w:spacing w:val="-3"/>
          <w:lang w:val="en-US"/>
        </w:rPr>
        <w:t>III</w:t>
      </w:r>
      <w:r w:rsidRPr="003D1D12">
        <w:rPr>
          <w:lang w:val="en-US"/>
        </w:rPr>
        <w:tab/>
      </w:r>
    </w:p>
    <w:p w:rsidR="00432419" w:rsidRPr="003D1D12" w:rsidRDefault="00432419" w:rsidP="003D1D12">
      <w:pPr>
        <w:shd w:val="clear" w:color="auto" w:fill="FFFFFF"/>
        <w:tabs>
          <w:tab w:val="left" w:pos="3240"/>
        </w:tabs>
        <w:spacing w:line="80" w:lineRule="atLeast"/>
      </w:pPr>
      <w:r w:rsidRPr="003D1D12">
        <w:rPr>
          <w:spacing w:val="-1"/>
        </w:rPr>
        <w:t xml:space="preserve">E) </w:t>
      </w:r>
      <w:r w:rsidRPr="003D1D12">
        <w:rPr>
          <w:spacing w:val="-1"/>
          <w:lang w:val="en-US"/>
        </w:rPr>
        <w:t xml:space="preserve">II </w:t>
      </w:r>
      <w:r w:rsidRPr="003D1D12">
        <w:rPr>
          <w:spacing w:val="-1"/>
        </w:rPr>
        <w:t xml:space="preserve">ve </w:t>
      </w:r>
      <w:r w:rsidRPr="003D1D12">
        <w:rPr>
          <w:spacing w:val="-1"/>
          <w:lang w:val="en-US"/>
        </w:rPr>
        <w:t>IV</w:t>
      </w:r>
    </w:p>
    <w:p w:rsidR="00432419" w:rsidRPr="003D1D12" w:rsidRDefault="00432419" w:rsidP="003D1D12">
      <w:pPr>
        <w:shd w:val="clear" w:color="auto" w:fill="FFFFFF"/>
        <w:tabs>
          <w:tab w:val="left" w:pos="3240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 xml:space="preserve">3. </w:t>
      </w:r>
      <w:r w:rsidRPr="003D1D12">
        <w:t xml:space="preserve">Kırkıncı paralel üzerindeki bir noktanın hangi yarımkürede yer aldığı aşağıdakilerin hangisine bakılarak </w:t>
      </w:r>
      <w:r w:rsidRPr="003D1D12">
        <w:rPr>
          <w:u w:val="single"/>
        </w:rPr>
        <w:t>saptanamaz</w:t>
      </w:r>
      <w:r w:rsidRPr="003D1D12">
        <w:t>?</w:t>
      </w:r>
    </w:p>
    <w:p w:rsidR="00432419" w:rsidRPr="003D1D12" w:rsidRDefault="00432419" w:rsidP="0015200F">
      <w:pPr>
        <w:numPr>
          <w:ilvl w:val="0"/>
          <w:numId w:val="33"/>
        </w:numPr>
        <w:shd w:val="clear" w:color="auto" w:fill="FFFFFF"/>
        <w:tabs>
          <w:tab w:val="left" w:pos="1005"/>
        </w:tabs>
        <w:spacing w:line="80" w:lineRule="atLeast"/>
      </w:pPr>
      <w:r w:rsidRPr="003D1D12">
        <w:rPr>
          <w:spacing w:val="-1"/>
        </w:rPr>
        <w:t>Gece-gündüz süresinin eşit olduğu güne</w:t>
      </w:r>
    </w:p>
    <w:p w:rsidR="00432419" w:rsidRPr="003D1D12" w:rsidRDefault="00432419" w:rsidP="0015200F">
      <w:pPr>
        <w:numPr>
          <w:ilvl w:val="0"/>
          <w:numId w:val="33"/>
        </w:numPr>
        <w:shd w:val="clear" w:color="auto" w:fill="FFFFFF"/>
        <w:tabs>
          <w:tab w:val="left" w:pos="1005"/>
        </w:tabs>
        <w:spacing w:line="80" w:lineRule="atLeast"/>
        <w:rPr>
          <w:spacing w:val="-12"/>
        </w:rPr>
      </w:pPr>
      <w:r w:rsidRPr="003D1D12">
        <w:rPr>
          <w:spacing w:val="-1"/>
        </w:rPr>
        <w:t>Gündüz süresinin uzamaya başladığı güne</w:t>
      </w:r>
    </w:p>
    <w:p w:rsidR="00432419" w:rsidRPr="003D1D12" w:rsidRDefault="00432419" w:rsidP="0015200F">
      <w:pPr>
        <w:numPr>
          <w:ilvl w:val="0"/>
          <w:numId w:val="33"/>
        </w:numPr>
        <w:shd w:val="clear" w:color="auto" w:fill="FFFFFF"/>
        <w:tabs>
          <w:tab w:val="left" w:pos="1005"/>
        </w:tabs>
        <w:spacing w:line="80" w:lineRule="atLeast"/>
        <w:rPr>
          <w:spacing w:val="-11"/>
        </w:rPr>
      </w:pPr>
      <w:r w:rsidRPr="003D1D12">
        <w:rPr>
          <w:spacing w:val="-1"/>
        </w:rPr>
        <w:t>Gölge boyunun en kısa olduğu aya</w:t>
      </w:r>
    </w:p>
    <w:p w:rsidR="00432419" w:rsidRDefault="00432419" w:rsidP="0015200F">
      <w:pPr>
        <w:numPr>
          <w:ilvl w:val="0"/>
          <w:numId w:val="33"/>
        </w:numPr>
        <w:shd w:val="clear" w:color="auto" w:fill="FFFFFF"/>
        <w:tabs>
          <w:tab w:val="left" w:pos="1005"/>
        </w:tabs>
        <w:spacing w:line="80" w:lineRule="atLeast"/>
        <w:rPr>
          <w:spacing w:val="-11"/>
        </w:rPr>
      </w:pPr>
      <w:r w:rsidRPr="003D1D12">
        <w:rPr>
          <w:spacing w:val="-1"/>
        </w:rPr>
        <w:t>Sıcaklık ortalamasının en düşük olduğu aya</w:t>
      </w:r>
    </w:p>
    <w:p w:rsidR="00432419" w:rsidRPr="00457F11" w:rsidRDefault="00432419" w:rsidP="0015200F">
      <w:pPr>
        <w:numPr>
          <w:ilvl w:val="0"/>
          <w:numId w:val="33"/>
        </w:numPr>
        <w:shd w:val="clear" w:color="auto" w:fill="FFFFFF"/>
        <w:tabs>
          <w:tab w:val="left" w:pos="1005"/>
        </w:tabs>
        <w:spacing w:line="80" w:lineRule="atLeast"/>
        <w:rPr>
          <w:spacing w:val="-11"/>
        </w:rPr>
      </w:pPr>
      <w:r w:rsidRPr="00457F11">
        <w:rPr>
          <w:spacing w:val="-1"/>
        </w:rPr>
        <w:t>Cisimlerin öğle saatindeki gölgesinin yönüne</w:t>
      </w:r>
    </w:p>
    <w:p w:rsidR="00432419" w:rsidRPr="003D1D12" w:rsidRDefault="00432419" w:rsidP="003D1D12">
      <w:pPr>
        <w:shd w:val="clear" w:color="auto" w:fill="FFFFFF"/>
        <w:tabs>
          <w:tab w:val="left" w:pos="1005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rPr>
          <w:spacing w:val="-1"/>
        </w:rPr>
        <w:t>4</w:t>
      </w:r>
      <w:r w:rsidRPr="003D1D12">
        <w:rPr>
          <w:spacing w:val="-1"/>
        </w:rPr>
        <w:t xml:space="preserve">.  Orta kuşak okyanus iklimi her mevsimi yağışlı olan. </w:t>
      </w:r>
      <w:r w:rsidRPr="003D1D12">
        <w:t>yazın aşırı sıcakların, kışın aşırı soğukların görülmediği bir iklim tipidir.</w: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 xml:space="preserve">Buna </w:t>
      </w:r>
      <w:r w:rsidRPr="003D1D12">
        <w:rPr>
          <w:b/>
          <w:bCs/>
        </w:rPr>
        <w:t xml:space="preserve">göre, </w:t>
      </w:r>
      <w:r w:rsidRPr="003D1D12">
        <w:t xml:space="preserve">Türkiye'nin aşağıdaki coğrafi </w:t>
      </w:r>
      <w:r w:rsidRPr="003D1D12">
        <w:rPr>
          <w:b/>
          <w:bCs/>
          <w:spacing w:val="-1"/>
        </w:rPr>
        <w:t xml:space="preserve">bölümlerinden hangisinin </w:t>
      </w:r>
      <w:r w:rsidRPr="003D1D12">
        <w:rPr>
          <w:spacing w:val="-1"/>
        </w:rPr>
        <w:t xml:space="preserve">kıyı kesiminde </w:t>
      </w:r>
      <w:r w:rsidRPr="003D1D12">
        <w:rPr>
          <w:b/>
          <w:bCs/>
          <w:spacing w:val="-1"/>
        </w:rPr>
        <w:t xml:space="preserve">görülen </w:t>
      </w:r>
      <w:r w:rsidRPr="003D1D12">
        <w:t xml:space="preserve">iklim tipi orta kuşak okyanus iklimine </w:t>
      </w:r>
      <w:r w:rsidRPr="003D1D12">
        <w:rPr>
          <w:u w:val="single"/>
        </w:rPr>
        <w:t xml:space="preserve">benzer </w:t>
      </w:r>
      <w:r w:rsidRPr="003D1D12">
        <w:t>özellikler gösterir?</w:t>
      </w:r>
    </w:p>
    <w:p w:rsidR="00432419" w:rsidRPr="003D1D12" w:rsidRDefault="00432419" w:rsidP="0015200F">
      <w:pPr>
        <w:numPr>
          <w:ilvl w:val="0"/>
          <w:numId w:val="34"/>
        </w:numPr>
        <w:shd w:val="clear" w:color="auto" w:fill="FFFFFF"/>
        <w:tabs>
          <w:tab w:val="left" w:pos="990"/>
        </w:tabs>
        <w:spacing w:line="80" w:lineRule="atLeast"/>
        <w:rPr>
          <w:spacing w:val="-7"/>
        </w:rPr>
      </w:pPr>
      <w:r w:rsidRPr="003D1D12">
        <w:rPr>
          <w:spacing w:val="-1"/>
        </w:rPr>
        <w:t>Antalya Bölümü</w:t>
      </w:r>
    </w:p>
    <w:p w:rsidR="00432419" w:rsidRPr="003D1D12" w:rsidRDefault="00432419" w:rsidP="0015200F">
      <w:pPr>
        <w:numPr>
          <w:ilvl w:val="0"/>
          <w:numId w:val="34"/>
        </w:numPr>
        <w:shd w:val="clear" w:color="auto" w:fill="FFFFFF"/>
        <w:tabs>
          <w:tab w:val="left" w:pos="990"/>
        </w:tabs>
        <w:spacing w:line="80" w:lineRule="atLeast"/>
        <w:rPr>
          <w:spacing w:val="-12"/>
        </w:rPr>
      </w:pPr>
      <w:r w:rsidRPr="003D1D12">
        <w:rPr>
          <w:spacing w:val="-2"/>
        </w:rPr>
        <w:t>Ergene Bölümü</w:t>
      </w:r>
    </w:p>
    <w:p w:rsidR="00432419" w:rsidRPr="003D1D12" w:rsidRDefault="00432419" w:rsidP="0015200F">
      <w:pPr>
        <w:numPr>
          <w:ilvl w:val="0"/>
          <w:numId w:val="34"/>
        </w:numPr>
        <w:shd w:val="clear" w:color="auto" w:fill="FFFFFF"/>
        <w:tabs>
          <w:tab w:val="left" w:pos="990"/>
        </w:tabs>
        <w:spacing w:line="80" w:lineRule="atLeast"/>
        <w:rPr>
          <w:spacing w:val="-11"/>
        </w:rPr>
      </w:pPr>
      <w:r w:rsidRPr="003D1D12">
        <w:rPr>
          <w:spacing w:val="-3"/>
        </w:rPr>
        <w:t>Ege Bölümü</w:t>
      </w:r>
    </w:p>
    <w:p w:rsidR="00432419" w:rsidRDefault="00432419" w:rsidP="0015200F">
      <w:pPr>
        <w:numPr>
          <w:ilvl w:val="0"/>
          <w:numId w:val="34"/>
        </w:numPr>
        <w:shd w:val="clear" w:color="auto" w:fill="FFFFFF"/>
        <w:tabs>
          <w:tab w:val="left" w:pos="990"/>
        </w:tabs>
        <w:spacing w:line="80" w:lineRule="atLeast"/>
        <w:rPr>
          <w:spacing w:val="-11"/>
        </w:rPr>
      </w:pPr>
      <w:r w:rsidRPr="003D1D12">
        <w:rPr>
          <w:spacing w:val="-1"/>
        </w:rPr>
        <w:t>Adana Bölümü</w:t>
      </w:r>
    </w:p>
    <w:p w:rsidR="00432419" w:rsidRPr="00457F11" w:rsidRDefault="00432419" w:rsidP="0015200F">
      <w:pPr>
        <w:numPr>
          <w:ilvl w:val="0"/>
          <w:numId w:val="34"/>
        </w:numPr>
        <w:shd w:val="clear" w:color="auto" w:fill="FFFFFF"/>
        <w:tabs>
          <w:tab w:val="left" w:pos="990"/>
        </w:tabs>
        <w:spacing w:line="80" w:lineRule="atLeast"/>
        <w:rPr>
          <w:spacing w:val="-11"/>
        </w:rPr>
      </w:pPr>
      <w:r w:rsidRPr="00457F11">
        <w:rPr>
          <w:spacing w:val="-1"/>
        </w:rPr>
        <w:t>Doğu Karadeniz Bölümü</w:t>
      </w:r>
    </w:p>
    <w:p w:rsidR="00432419" w:rsidRPr="003D1D12" w:rsidRDefault="00432419" w:rsidP="003D1D12">
      <w:pPr>
        <w:shd w:val="clear" w:color="auto" w:fill="FFFFFF"/>
        <w:tabs>
          <w:tab w:val="left" w:pos="990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  <w:ind w:right="480"/>
      </w:pPr>
      <w:r>
        <w:rPr>
          <w:spacing w:val="-1"/>
        </w:rPr>
        <w:t>5</w:t>
      </w:r>
      <w:r w:rsidRPr="003D1D12">
        <w:rPr>
          <w:spacing w:val="-1"/>
        </w:rPr>
        <w:t xml:space="preserve">.  Aşağıdaki haritada. Türkiye'de yıllık güneşlenme </w:t>
      </w:r>
      <w:r w:rsidRPr="003D1D12">
        <w:t>sürelerinin dağılışı gösterilmiştir.</w:t>
      </w:r>
    </w:p>
    <w:p w:rsidR="00432419" w:rsidRPr="003D1D12" w:rsidRDefault="00432419" w:rsidP="003D1D12">
      <w:pPr>
        <w:spacing w:line="80" w:lineRule="atLeast"/>
      </w:pPr>
      <w:r w:rsidRPr="00186D18">
        <w:rPr>
          <w:noProof/>
        </w:rPr>
        <w:pict>
          <v:shape id="Resim 21" o:spid="_x0000_i1055" type="#_x0000_t75" style="width:247.5pt;height:111.75pt;visibility:visible">
            <v:imagedata r:id="rId41" o:title=""/>
          </v:shape>
        </w:pict>
      </w:r>
    </w:p>
    <w:p w:rsidR="00432419" w:rsidRPr="003D1D12" w:rsidRDefault="00432419" w:rsidP="003D1D12">
      <w:pPr>
        <w:shd w:val="clear" w:color="auto" w:fill="FFFFFF"/>
        <w:spacing w:line="80" w:lineRule="atLeast"/>
        <w:ind w:right="960"/>
      </w:pPr>
      <w:r w:rsidRPr="003D1D12">
        <w:t xml:space="preserve">Bu haritadaki bilgilerle ilgili aşağıdaki yorumlardan hangisi </w:t>
      </w:r>
      <w:r w:rsidRPr="003D1D12">
        <w:rPr>
          <w:u w:val="single"/>
        </w:rPr>
        <w:t>yanlıştır</w:t>
      </w:r>
      <w:r w:rsidRPr="003D1D12">
        <w:t>?</w:t>
      </w:r>
    </w:p>
    <w:p w:rsidR="00432419" w:rsidRPr="003D1D12" w:rsidRDefault="00432419" w:rsidP="0015200F">
      <w:pPr>
        <w:numPr>
          <w:ilvl w:val="0"/>
          <w:numId w:val="35"/>
        </w:numPr>
        <w:shd w:val="clear" w:color="auto" w:fill="FFFFFF"/>
        <w:tabs>
          <w:tab w:val="left" w:pos="990"/>
        </w:tabs>
        <w:spacing w:line="80" w:lineRule="atLeast"/>
      </w:pPr>
      <w:r w:rsidRPr="003D1D12">
        <w:rPr>
          <w:spacing w:val="-2"/>
        </w:rPr>
        <w:t xml:space="preserve">Akdeniz Bölgesinin kıyı kesiminde güneşlenme </w:t>
      </w:r>
      <w:r w:rsidRPr="003D1D12">
        <w:t>süresi 3000 saatten fazladır.</w:t>
      </w:r>
    </w:p>
    <w:p w:rsidR="00432419" w:rsidRPr="003D1D12" w:rsidRDefault="00432419" w:rsidP="0015200F">
      <w:pPr>
        <w:numPr>
          <w:ilvl w:val="0"/>
          <w:numId w:val="35"/>
        </w:numPr>
        <w:shd w:val="clear" w:color="auto" w:fill="FFFFFF"/>
        <w:tabs>
          <w:tab w:val="left" w:pos="990"/>
        </w:tabs>
        <w:spacing w:line="80" w:lineRule="atLeast"/>
        <w:rPr>
          <w:spacing w:val="-5"/>
        </w:rPr>
      </w:pPr>
      <w:r w:rsidRPr="003D1D12">
        <w:rPr>
          <w:spacing w:val="-1"/>
        </w:rPr>
        <w:t xml:space="preserve">Ege Bölgesinin kuzey ve güney kesimindeki güneşlenme süreleri arasındaki fark. Doğu </w:t>
      </w:r>
      <w:r w:rsidRPr="003D1D12">
        <w:rPr>
          <w:spacing w:val="-3"/>
        </w:rPr>
        <w:t xml:space="preserve">Anadolu Bölgesinin kuzey ve güneyi arasındaki </w:t>
      </w:r>
      <w:r w:rsidRPr="003D1D12">
        <w:t>farktan azdır.</w:t>
      </w:r>
    </w:p>
    <w:p w:rsidR="00432419" w:rsidRPr="003D1D12" w:rsidRDefault="00432419" w:rsidP="0015200F">
      <w:pPr>
        <w:numPr>
          <w:ilvl w:val="0"/>
          <w:numId w:val="35"/>
        </w:numPr>
        <w:shd w:val="clear" w:color="auto" w:fill="FFFFFF"/>
        <w:tabs>
          <w:tab w:val="left" w:pos="990"/>
        </w:tabs>
        <w:spacing w:line="80" w:lineRule="atLeast"/>
        <w:rPr>
          <w:spacing w:val="-11"/>
        </w:rPr>
      </w:pPr>
      <w:r w:rsidRPr="003D1D12">
        <w:rPr>
          <w:spacing w:val="-1"/>
        </w:rPr>
        <w:t xml:space="preserve">Marmara Bölgesinde güneşlenme süreleri </w:t>
      </w:r>
      <w:r w:rsidRPr="003D1D12">
        <w:rPr>
          <w:spacing w:val="-3"/>
        </w:rPr>
        <w:t xml:space="preserve">ortalaması, Güneydoğu Anadolu Bölgesindeki </w:t>
      </w:r>
      <w:r w:rsidRPr="003D1D12">
        <w:t>ortalamadan azdır.</w:t>
      </w:r>
    </w:p>
    <w:p w:rsidR="00432419" w:rsidRDefault="00432419" w:rsidP="0015200F">
      <w:pPr>
        <w:numPr>
          <w:ilvl w:val="0"/>
          <w:numId w:val="35"/>
        </w:numPr>
        <w:shd w:val="clear" w:color="auto" w:fill="FFFFFF"/>
        <w:tabs>
          <w:tab w:val="left" w:pos="990"/>
        </w:tabs>
        <w:spacing w:line="80" w:lineRule="atLeast"/>
        <w:rPr>
          <w:spacing w:val="-11"/>
        </w:rPr>
      </w:pPr>
      <w:r w:rsidRPr="003D1D12">
        <w:rPr>
          <w:spacing w:val="-3"/>
        </w:rPr>
        <w:t xml:space="preserve">Kıyı kesimleri boyunca güneşlenme süreleri </w:t>
      </w:r>
      <w:r w:rsidRPr="003D1D12">
        <w:t>birbirine yakındır.</w:t>
      </w:r>
    </w:p>
    <w:p w:rsidR="00432419" w:rsidRPr="00457F11" w:rsidRDefault="00432419" w:rsidP="0015200F">
      <w:pPr>
        <w:numPr>
          <w:ilvl w:val="0"/>
          <w:numId w:val="35"/>
        </w:numPr>
        <w:shd w:val="clear" w:color="auto" w:fill="FFFFFF"/>
        <w:tabs>
          <w:tab w:val="left" w:pos="990"/>
        </w:tabs>
        <w:spacing w:line="80" w:lineRule="atLeast"/>
        <w:rPr>
          <w:spacing w:val="-11"/>
        </w:rPr>
      </w:pPr>
      <w:r w:rsidRPr="00457F11">
        <w:rPr>
          <w:spacing w:val="-3"/>
        </w:rPr>
        <w:t>Güneşlenme süresi Türkiye'nin güneyinden</w:t>
      </w:r>
      <w:r>
        <w:rPr>
          <w:spacing w:val="-3"/>
        </w:rPr>
        <w:t xml:space="preserve"> </w:t>
      </w:r>
      <w:r w:rsidRPr="00457F11">
        <w:rPr>
          <w:spacing w:val="-1"/>
        </w:rPr>
        <w:t>kuzeyine doğru gidildikçe genellikle azalır.</w:t>
      </w:r>
    </w:p>
    <w:p w:rsidR="00432419" w:rsidRDefault="00432419" w:rsidP="003D1D12">
      <w:pPr>
        <w:shd w:val="clear" w:color="auto" w:fill="FFFFFF"/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 xml:space="preserve">70.  Türkiye'de, kurak geçen bir yıl içinde aşağıdakilerin hangisinde azalma olması </w:t>
      </w:r>
      <w:r w:rsidRPr="003D1D12">
        <w:rPr>
          <w:u w:val="single"/>
        </w:rPr>
        <w:t>beklenmez</w:t>
      </w:r>
      <w:r w:rsidRPr="003D1D12">
        <w:t>?</w:t>
      </w:r>
    </w:p>
    <w:p w:rsidR="00432419" w:rsidRPr="003D1D12" w:rsidRDefault="00432419" w:rsidP="0015200F">
      <w:pPr>
        <w:numPr>
          <w:ilvl w:val="0"/>
          <w:numId w:val="36"/>
        </w:numPr>
        <w:shd w:val="clear" w:color="auto" w:fill="FFFFFF"/>
        <w:tabs>
          <w:tab w:val="left" w:pos="1005"/>
        </w:tabs>
        <w:spacing w:line="80" w:lineRule="atLeast"/>
      </w:pPr>
      <w:r w:rsidRPr="003D1D12">
        <w:rPr>
          <w:spacing w:val="-1"/>
        </w:rPr>
        <w:t>Ekili-dikili alanların yüzölçümünde</w:t>
      </w:r>
    </w:p>
    <w:p w:rsidR="00432419" w:rsidRPr="003D1D12" w:rsidRDefault="00432419" w:rsidP="0015200F">
      <w:pPr>
        <w:numPr>
          <w:ilvl w:val="0"/>
          <w:numId w:val="36"/>
        </w:numPr>
        <w:shd w:val="clear" w:color="auto" w:fill="FFFFFF"/>
        <w:tabs>
          <w:tab w:val="left" w:pos="1005"/>
        </w:tabs>
        <w:spacing w:line="80" w:lineRule="atLeast"/>
        <w:rPr>
          <w:spacing w:val="-5"/>
        </w:rPr>
      </w:pPr>
      <w:r w:rsidRPr="003D1D12">
        <w:rPr>
          <w:spacing w:val="-1"/>
        </w:rPr>
        <w:t>Tarımsal üretim miktarında</w:t>
      </w:r>
    </w:p>
    <w:p w:rsidR="00432419" w:rsidRPr="003D1D12" w:rsidRDefault="00432419" w:rsidP="0015200F">
      <w:pPr>
        <w:numPr>
          <w:ilvl w:val="0"/>
          <w:numId w:val="36"/>
        </w:numPr>
        <w:shd w:val="clear" w:color="auto" w:fill="FFFFFF"/>
        <w:tabs>
          <w:tab w:val="left" w:pos="1005"/>
        </w:tabs>
        <w:spacing w:line="80" w:lineRule="atLeast"/>
        <w:rPr>
          <w:spacing w:val="-11"/>
        </w:rPr>
      </w:pPr>
      <w:r w:rsidRPr="003D1D12">
        <w:rPr>
          <w:spacing w:val="-1"/>
        </w:rPr>
        <w:t>Otlakların veriminde</w:t>
      </w:r>
    </w:p>
    <w:p w:rsidR="00432419" w:rsidRDefault="00432419" w:rsidP="0015200F">
      <w:pPr>
        <w:numPr>
          <w:ilvl w:val="0"/>
          <w:numId w:val="36"/>
        </w:numPr>
        <w:shd w:val="clear" w:color="auto" w:fill="FFFFFF"/>
        <w:tabs>
          <w:tab w:val="left" w:pos="1005"/>
        </w:tabs>
        <w:spacing w:line="80" w:lineRule="atLeast"/>
        <w:rPr>
          <w:spacing w:val="-11"/>
        </w:rPr>
      </w:pPr>
      <w:r w:rsidRPr="003D1D12">
        <w:rPr>
          <w:spacing w:val="-1"/>
        </w:rPr>
        <w:t>Akarsu debilerinde</w:t>
      </w:r>
    </w:p>
    <w:p w:rsidR="00432419" w:rsidRPr="00457F11" w:rsidRDefault="00432419" w:rsidP="0015200F">
      <w:pPr>
        <w:numPr>
          <w:ilvl w:val="0"/>
          <w:numId w:val="36"/>
        </w:numPr>
        <w:shd w:val="clear" w:color="auto" w:fill="FFFFFF"/>
        <w:tabs>
          <w:tab w:val="left" w:pos="1005"/>
        </w:tabs>
        <w:spacing w:line="80" w:lineRule="atLeast"/>
        <w:rPr>
          <w:spacing w:val="-11"/>
        </w:rPr>
      </w:pPr>
      <w:r w:rsidRPr="00457F11">
        <w:rPr>
          <w:spacing w:val="-1"/>
        </w:rPr>
        <w:t>Taban suyu seviyelerinde</w:t>
      </w:r>
    </w:p>
    <w:p w:rsidR="00432419" w:rsidRDefault="00432419" w:rsidP="003D1D12">
      <w:pPr>
        <w:shd w:val="clear" w:color="auto" w:fill="FFFFFF"/>
        <w:tabs>
          <w:tab w:val="left" w:pos="1005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rPr>
          <w:spacing w:val="-1"/>
        </w:rPr>
        <w:t xml:space="preserve">71.  Jeolojik süreç içerisinde, deniz seviyesindeki alçalma o denize dökülen akarsuların aşındırma gücünü </w:t>
      </w:r>
      <w:r w:rsidRPr="003D1D12">
        <w:t>artırır, yükselme ise azaltır.</w:t>
      </w:r>
    </w:p>
    <w:p w:rsidR="00432419" w:rsidRPr="00457F11" w:rsidRDefault="00432419" w:rsidP="003D1D12">
      <w:pPr>
        <w:shd w:val="clear" w:color="auto" w:fill="FFFFFF"/>
        <w:spacing w:line="80" w:lineRule="atLeast"/>
        <w:jc w:val="both"/>
        <w:rPr>
          <w:b/>
        </w:rPr>
      </w:pPr>
      <w:r w:rsidRPr="00457F11">
        <w:rPr>
          <w:b/>
          <w:bCs/>
        </w:rPr>
        <w:t xml:space="preserve">Bu bilgiye </w:t>
      </w:r>
      <w:r w:rsidRPr="00457F11">
        <w:rPr>
          <w:b/>
        </w:rPr>
        <w:t xml:space="preserve">göre, aşağıda vadi kesitleri verilen beş </w:t>
      </w:r>
      <w:r w:rsidRPr="00457F11">
        <w:rPr>
          <w:b/>
          <w:bCs/>
        </w:rPr>
        <w:t xml:space="preserve">akarsudan hangisinin döküldüğü </w:t>
      </w:r>
      <w:r w:rsidRPr="00457F11">
        <w:rPr>
          <w:b/>
        </w:rPr>
        <w:t xml:space="preserve">denizde görülen </w:t>
      </w:r>
      <w:r w:rsidRPr="00457F11">
        <w:rPr>
          <w:b/>
          <w:u w:val="single"/>
        </w:rPr>
        <w:t>son değişme</w:t>
      </w:r>
      <w:r w:rsidRPr="00457F11">
        <w:rPr>
          <w:b/>
        </w:rPr>
        <w:t xml:space="preserve"> deniz seviyesi yükselmesidir?</w:t>
      </w:r>
    </w:p>
    <w:p w:rsidR="00432419" w:rsidRPr="003D1D12" w:rsidRDefault="00432419" w:rsidP="003D1D12">
      <w:pPr>
        <w:spacing w:line="80" w:lineRule="atLeast"/>
        <w:ind w:right="120"/>
      </w:pPr>
      <w:r w:rsidRPr="00186D18">
        <w:rPr>
          <w:noProof/>
        </w:rPr>
        <w:pict>
          <v:shape id="Resim 22" o:spid="_x0000_i1056" type="#_x0000_t75" style="width:243.75pt;height:252pt;visibility:visible">
            <v:imagedata r:id="rId42" o:title=""/>
          </v:shape>
        </w:pict>
      </w:r>
    </w:p>
    <w:p w:rsidR="00432419" w:rsidRPr="003D1D12" w:rsidRDefault="00432419" w:rsidP="003D1D12">
      <w:pPr>
        <w:spacing w:line="80" w:lineRule="atLeast"/>
        <w:ind w:right="120"/>
      </w:pPr>
    </w:p>
    <w:p w:rsidR="00432419" w:rsidRPr="003D1D12" w:rsidRDefault="00432419" w:rsidP="003D1D12">
      <w:pPr>
        <w:spacing w:line="80" w:lineRule="atLeast"/>
        <w:ind w:right="120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 xml:space="preserve">72.  Göl sularının kapladığı alan yıl içinde değişiklik </w:t>
      </w:r>
      <w:r w:rsidRPr="003D1D12">
        <w:rPr>
          <w:spacing w:val="-2"/>
        </w:rPr>
        <w:t xml:space="preserve">gösterir. Bunda göl çanağının derinliği, buharlaşma oranı, gölü besleyen akarsuların getirdiği su miktarı </w:t>
      </w:r>
      <w:r w:rsidRPr="003D1D12">
        <w:t>etkilidir.</w:t>
      </w:r>
    </w:p>
    <w:p w:rsidR="00432419" w:rsidRPr="00457F11" w:rsidRDefault="00432419" w:rsidP="003D1D12">
      <w:pPr>
        <w:shd w:val="clear" w:color="auto" w:fill="FFFFFF"/>
        <w:spacing w:line="80" w:lineRule="atLeast"/>
        <w:rPr>
          <w:b/>
        </w:rPr>
      </w:pPr>
      <w:r w:rsidRPr="00457F11">
        <w:rPr>
          <w:b/>
          <w:bCs/>
          <w:spacing w:val="-3"/>
        </w:rPr>
        <w:t xml:space="preserve">Buna göre, bulundukları yörelerin doğal koşulları </w:t>
      </w:r>
      <w:r w:rsidRPr="00457F11">
        <w:rPr>
          <w:b/>
          <w:spacing w:val="-1"/>
        </w:rPr>
        <w:t xml:space="preserve">da </w:t>
      </w:r>
      <w:r w:rsidRPr="00457F11">
        <w:rPr>
          <w:b/>
          <w:bCs/>
          <w:spacing w:val="-1"/>
        </w:rPr>
        <w:t xml:space="preserve">göz önüne alındığında aşağıdaki göllerden hangisinde, suların kapladığı alanın yaz ve kış </w:t>
      </w:r>
      <w:r w:rsidRPr="00457F11">
        <w:rPr>
          <w:b/>
        </w:rPr>
        <w:t xml:space="preserve">mevsimleri arasında </w:t>
      </w:r>
      <w:r w:rsidRPr="00457F11">
        <w:rPr>
          <w:b/>
          <w:bCs/>
          <w:u w:val="single"/>
        </w:rPr>
        <w:t xml:space="preserve">en </w:t>
      </w:r>
      <w:r w:rsidRPr="00457F11">
        <w:rPr>
          <w:b/>
          <w:u w:val="single"/>
        </w:rPr>
        <w:t>çok</w:t>
      </w:r>
      <w:r w:rsidRPr="00457F11">
        <w:rPr>
          <w:b/>
        </w:rPr>
        <w:t xml:space="preserve"> </w:t>
      </w:r>
      <w:r w:rsidRPr="00457F11">
        <w:rPr>
          <w:b/>
          <w:bCs/>
        </w:rPr>
        <w:t>değişme göstermesi beklenir?</w:t>
      </w:r>
    </w:p>
    <w:p w:rsidR="00432419" w:rsidRDefault="00432419" w:rsidP="003D1D12">
      <w:pPr>
        <w:shd w:val="clear" w:color="auto" w:fill="FFFFFF"/>
        <w:tabs>
          <w:tab w:val="left" w:pos="3225"/>
        </w:tabs>
        <w:spacing w:line="80" w:lineRule="atLeast"/>
      </w:pPr>
      <w:r w:rsidRPr="003D1D12">
        <w:rPr>
          <w:spacing w:val="-3"/>
        </w:rPr>
        <w:t>A} Beyşehir Gölü</w:t>
      </w:r>
      <w:r w:rsidRPr="003D1D12">
        <w:tab/>
      </w:r>
    </w:p>
    <w:p w:rsidR="00432419" w:rsidRPr="003D1D12" w:rsidRDefault="00432419" w:rsidP="003D1D12">
      <w:pPr>
        <w:shd w:val="clear" w:color="auto" w:fill="FFFFFF"/>
        <w:tabs>
          <w:tab w:val="left" w:pos="3225"/>
        </w:tabs>
        <w:spacing w:line="80" w:lineRule="atLeast"/>
      </w:pPr>
      <w:r w:rsidRPr="003D1D12">
        <w:rPr>
          <w:spacing w:val="-3"/>
        </w:rPr>
        <w:t>B) Van Gölü</w:t>
      </w:r>
    </w:p>
    <w:p w:rsidR="00432419" w:rsidRDefault="00432419" w:rsidP="003D1D12">
      <w:pPr>
        <w:shd w:val="clear" w:color="auto" w:fill="FFFFFF"/>
        <w:tabs>
          <w:tab w:val="left" w:pos="3225"/>
        </w:tabs>
        <w:spacing w:line="80" w:lineRule="atLeast"/>
      </w:pPr>
      <w:r w:rsidRPr="003D1D12">
        <w:rPr>
          <w:spacing w:val="-3"/>
        </w:rPr>
        <w:t>C) Tuz Gölü</w:t>
      </w:r>
      <w:r w:rsidRPr="003D1D12">
        <w:tab/>
      </w:r>
    </w:p>
    <w:p w:rsidR="00432419" w:rsidRPr="003D1D12" w:rsidRDefault="00432419" w:rsidP="003D1D12">
      <w:pPr>
        <w:shd w:val="clear" w:color="auto" w:fill="FFFFFF"/>
        <w:tabs>
          <w:tab w:val="left" w:pos="3225"/>
        </w:tabs>
        <w:spacing w:line="80" w:lineRule="atLeast"/>
      </w:pPr>
      <w:r w:rsidRPr="003D1D12">
        <w:rPr>
          <w:spacing w:val="-2"/>
        </w:rPr>
        <w:t>D) İznik Gölü</w:t>
      </w:r>
    </w:p>
    <w:p w:rsidR="00432419" w:rsidRPr="003D1D12" w:rsidRDefault="00432419" w:rsidP="00457F11">
      <w:pPr>
        <w:shd w:val="clear" w:color="auto" w:fill="FFFFFF"/>
        <w:spacing w:line="80" w:lineRule="atLeast"/>
        <w:ind w:right="60"/>
      </w:pPr>
      <w:r w:rsidRPr="003D1D12">
        <w:rPr>
          <w:spacing w:val="-2"/>
        </w:rPr>
        <w:t>E) Burdur Gölü</w:t>
      </w:r>
    </w:p>
    <w:p w:rsidR="00432419" w:rsidRPr="003D1D12" w:rsidRDefault="00432419" w:rsidP="003D1D12">
      <w:pPr>
        <w:shd w:val="clear" w:color="auto" w:fill="FFFFFF"/>
        <w:spacing w:line="80" w:lineRule="atLeast"/>
        <w:ind w:right="60"/>
      </w:pPr>
    </w:p>
    <w:p w:rsidR="00432419" w:rsidRPr="003D1D12" w:rsidRDefault="00432419" w:rsidP="003D1D12">
      <w:pPr>
        <w:shd w:val="clear" w:color="auto" w:fill="FFFFFF"/>
        <w:spacing w:line="80" w:lineRule="atLeast"/>
        <w:ind w:right="60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 xml:space="preserve">73.  Aşağıdakilerden hangisinin Türkiye'deki hızlı nüfus artışından </w:t>
      </w:r>
      <w:r w:rsidRPr="003D1D12">
        <w:rPr>
          <w:u w:val="single"/>
        </w:rPr>
        <w:t>en az</w:t>
      </w:r>
      <w:r w:rsidRPr="003D1D12">
        <w:t xml:space="preserve"> etkilenmesi beklenir?</w:t>
      </w:r>
    </w:p>
    <w:p w:rsidR="00432419" w:rsidRPr="003D1D12" w:rsidRDefault="00432419" w:rsidP="0015200F">
      <w:pPr>
        <w:numPr>
          <w:ilvl w:val="0"/>
          <w:numId w:val="37"/>
        </w:numPr>
        <w:shd w:val="clear" w:color="auto" w:fill="FFFFFF"/>
        <w:tabs>
          <w:tab w:val="left" w:pos="1005"/>
        </w:tabs>
        <w:spacing w:line="80" w:lineRule="atLeast"/>
      </w:pPr>
      <w:r w:rsidRPr="003D1D12">
        <w:rPr>
          <w:spacing w:val="-2"/>
        </w:rPr>
        <w:t>Kalkınma hızı</w:t>
      </w:r>
    </w:p>
    <w:p w:rsidR="00432419" w:rsidRPr="003D1D12" w:rsidRDefault="00432419" w:rsidP="0015200F">
      <w:pPr>
        <w:numPr>
          <w:ilvl w:val="0"/>
          <w:numId w:val="37"/>
        </w:numPr>
        <w:shd w:val="clear" w:color="auto" w:fill="FFFFFF"/>
        <w:tabs>
          <w:tab w:val="left" w:pos="1005"/>
        </w:tabs>
        <w:spacing w:line="80" w:lineRule="atLeast"/>
        <w:rPr>
          <w:spacing w:val="-5"/>
        </w:rPr>
      </w:pPr>
      <w:r w:rsidRPr="003D1D12">
        <w:rPr>
          <w:spacing w:val="-2"/>
        </w:rPr>
        <w:t>İşsizlik oranı</w:t>
      </w:r>
    </w:p>
    <w:p w:rsidR="00432419" w:rsidRPr="003D1D12" w:rsidRDefault="00432419" w:rsidP="0015200F">
      <w:pPr>
        <w:numPr>
          <w:ilvl w:val="0"/>
          <w:numId w:val="37"/>
        </w:numPr>
        <w:shd w:val="clear" w:color="auto" w:fill="FFFFFF"/>
        <w:tabs>
          <w:tab w:val="left" w:pos="1005"/>
        </w:tabs>
        <w:spacing w:line="80" w:lineRule="atLeast"/>
        <w:rPr>
          <w:spacing w:val="-4"/>
        </w:rPr>
      </w:pPr>
      <w:r w:rsidRPr="003D1D12">
        <w:rPr>
          <w:spacing w:val="-1"/>
        </w:rPr>
        <w:t>Doğal kaynakların tüketimi</w:t>
      </w:r>
    </w:p>
    <w:p w:rsidR="00432419" w:rsidRDefault="00432419" w:rsidP="0015200F">
      <w:pPr>
        <w:numPr>
          <w:ilvl w:val="0"/>
          <w:numId w:val="37"/>
        </w:numPr>
        <w:shd w:val="clear" w:color="auto" w:fill="FFFFFF"/>
        <w:tabs>
          <w:tab w:val="left" w:pos="1005"/>
        </w:tabs>
        <w:spacing w:line="80" w:lineRule="atLeast"/>
        <w:rPr>
          <w:spacing w:val="-11"/>
        </w:rPr>
      </w:pPr>
      <w:r w:rsidRPr="003D1D12">
        <w:rPr>
          <w:spacing w:val="-2"/>
        </w:rPr>
        <w:t>İç ve dış göçler</w:t>
      </w:r>
    </w:p>
    <w:p w:rsidR="00432419" w:rsidRPr="00457F11" w:rsidRDefault="00432419" w:rsidP="0015200F">
      <w:pPr>
        <w:numPr>
          <w:ilvl w:val="0"/>
          <w:numId w:val="37"/>
        </w:numPr>
        <w:shd w:val="clear" w:color="auto" w:fill="FFFFFF"/>
        <w:tabs>
          <w:tab w:val="left" w:pos="1005"/>
        </w:tabs>
        <w:spacing w:line="80" w:lineRule="atLeast"/>
        <w:rPr>
          <w:spacing w:val="-11"/>
        </w:rPr>
      </w:pPr>
      <w:r w:rsidRPr="00457F11">
        <w:rPr>
          <w:spacing w:val="-1"/>
        </w:rPr>
        <w:t>Kadın ve erkek nüfus oranı</w:t>
      </w:r>
    </w:p>
    <w:p w:rsidR="00432419" w:rsidRPr="003D1D12" w:rsidRDefault="00432419" w:rsidP="003D1D12">
      <w:pPr>
        <w:shd w:val="clear" w:color="auto" w:fill="FFFFFF"/>
        <w:tabs>
          <w:tab w:val="left" w:pos="1005"/>
        </w:tabs>
        <w:spacing w:line="80" w:lineRule="atLeast"/>
        <w:sectPr w:rsidR="00432419" w:rsidRPr="003D1D12" w:rsidSect="00F12C8E">
          <w:pgSz w:w="11909" w:h="16834"/>
          <w:pgMar w:top="1440" w:right="1419" w:bottom="720" w:left="1701" w:header="708" w:footer="708" w:gutter="0"/>
          <w:cols w:space="60"/>
          <w:noEndnote/>
          <w:rtlGutter/>
        </w:sectPr>
      </w:pP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 xml:space="preserve">74.   1990 nüfus sayımına göre nüfus yoğunlukları Türkiye ortalamasının altında olan aşağıdaki illerin hangisinde, nüfus yoğunluğunun azlığı yüzey şekillerinin engebeli olmasına bağlı </w:t>
      </w:r>
      <w:r w:rsidRPr="003D1D12">
        <w:rPr>
          <w:u w:val="single"/>
        </w:rPr>
        <w:t>değildir</w:t>
      </w:r>
      <w:r w:rsidRPr="003D1D12">
        <w:t>?</w:t>
      </w:r>
    </w:p>
    <w:p w:rsidR="00432419" w:rsidRDefault="00432419" w:rsidP="003D1D12">
      <w:pPr>
        <w:shd w:val="clear" w:color="auto" w:fill="FFFFFF"/>
        <w:tabs>
          <w:tab w:val="left" w:pos="2385"/>
        </w:tabs>
        <w:spacing w:line="80" w:lineRule="atLeast"/>
      </w:pPr>
      <w:r w:rsidRPr="003D1D12">
        <w:rPr>
          <w:spacing w:val="-1"/>
        </w:rPr>
        <w:t>A) Eskişehir</w:t>
      </w:r>
      <w:r w:rsidRPr="003D1D12">
        <w:tab/>
      </w:r>
    </w:p>
    <w:p w:rsidR="00432419" w:rsidRDefault="00432419" w:rsidP="003D1D12">
      <w:pPr>
        <w:shd w:val="clear" w:color="auto" w:fill="FFFFFF"/>
        <w:tabs>
          <w:tab w:val="left" w:pos="2385"/>
        </w:tabs>
        <w:spacing w:line="80" w:lineRule="atLeast"/>
        <w:rPr>
          <w:spacing w:val="-1"/>
        </w:rPr>
      </w:pPr>
      <w:r w:rsidRPr="003D1D12">
        <w:rPr>
          <w:spacing w:val="-1"/>
        </w:rPr>
        <w:t xml:space="preserve">B) Kastamonu        </w:t>
      </w:r>
    </w:p>
    <w:p w:rsidR="00432419" w:rsidRPr="003D1D12" w:rsidRDefault="00432419" w:rsidP="003D1D12">
      <w:pPr>
        <w:shd w:val="clear" w:color="auto" w:fill="FFFFFF"/>
        <w:tabs>
          <w:tab w:val="left" w:pos="2385"/>
        </w:tabs>
        <w:spacing w:line="80" w:lineRule="atLeast"/>
      </w:pPr>
      <w:r w:rsidRPr="003D1D12">
        <w:rPr>
          <w:spacing w:val="-1"/>
        </w:rPr>
        <w:t>C) Muğla</w:t>
      </w:r>
    </w:p>
    <w:p w:rsidR="00432419" w:rsidRDefault="00432419" w:rsidP="003D1D12">
      <w:pPr>
        <w:shd w:val="clear" w:color="auto" w:fill="FFFFFF"/>
        <w:tabs>
          <w:tab w:val="left" w:pos="3255"/>
        </w:tabs>
        <w:spacing w:line="80" w:lineRule="atLeast"/>
      </w:pPr>
      <w:r w:rsidRPr="003D1D12">
        <w:rPr>
          <w:spacing w:val="-3"/>
        </w:rPr>
        <w:t>D) Artvin</w:t>
      </w:r>
      <w:r w:rsidRPr="003D1D12">
        <w:tab/>
      </w:r>
    </w:p>
    <w:p w:rsidR="00432419" w:rsidRPr="003D1D12" w:rsidRDefault="00432419" w:rsidP="003D1D12">
      <w:pPr>
        <w:shd w:val="clear" w:color="auto" w:fill="FFFFFF"/>
        <w:tabs>
          <w:tab w:val="left" w:pos="3255"/>
        </w:tabs>
        <w:spacing w:line="80" w:lineRule="atLeast"/>
      </w:pPr>
      <w:r w:rsidRPr="003D1D12">
        <w:rPr>
          <w:spacing w:val="-3"/>
        </w:rPr>
        <w:t>E) Sivas</w:t>
      </w:r>
    </w:p>
    <w:p w:rsidR="00432419" w:rsidRPr="003D1D12" w:rsidRDefault="00432419" w:rsidP="003D1D12">
      <w:pPr>
        <w:shd w:val="clear" w:color="auto" w:fill="FFFFFF"/>
        <w:tabs>
          <w:tab w:val="left" w:pos="3255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tabs>
          <w:tab w:val="left" w:pos="3255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>75.</w:t>
      </w:r>
    </w:p>
    <w:p w:rsidR="00432419" w:rsidRPr="003D1D12" w:rsidRDefault="00432419" w:rsidP="003D1D12">
      <w:pPr>
        <w:spacing w:line="80" w:lineRule="atLeast"/>
      </w:pPr>
      <w:r w:rsidRPr="00186D18">
        <w:rPr>
          <w:noProof/>
        </w:rPr>
        <w:pict>
          <v:shape id="Resim 23" o:spid="_x0000_i1057" type="#_x0000_t75" style="width:260.25pt;height:123pt;visibility:visible">
            <v:imagedata r:id="rId43" o:title=""/>
          </v:shape>
        </w:pic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>Don olayı çok az görülen ve yaz kuraklığı olmayan yerlerde yetişebilen bir bitki, yukarıdaki haritada numaralarla gösterilen alanların hangilerinde yetiştirilebilir?</w:t>
      </w:r>
    </w:p>
    <w:p w:rsidR="00432419" w:rsidRDefault="00432419" w:rsidP="003D1D12">
      <w:pPr>
        <w:shd w:val="clear" w:color="auto" w:fill="FFFFFF"/>
        <w:tabs>
          <w:tab w:val="left" w:pos="2385"/>
          <w:tab w:val="left" w:pos="4275"/>
        </w:tabs>
        <w:spacing w:line="80" w:lineRule="atLeast"/>
        <w:rPr>
          <w:lang w:val="en-US"/>
        </w:rPr>
      </w:pPr>
      <w:r w:rsidRPr="003D1D12">
        <w:rPr>
          <w:spacing w:val="-3"/>
        </w:rPr>
        <w:t xml:space="preserve">A) I ve </w:t>
      </w:r>
      <w:r w:rsidRPr="003D1D12">
        <w:rPr>
          <w:spacing w:val="-3"/>
          <w:lang w:val="en-US"/>
        </w:rPr>
        <w:t>II</w:t>
      </w:r>
      <w:r w:rsidRPr="003D1D12">
        <w:rPr>
          <w:lang w:val="en-US"/>
        </w:rPr>
        <w:tab/>
      </w:r>
    </w:p>
    <w:p w:rsidR="00432419" w:rsidRDefault="00432419" w:rsidP="003D1D12">
      <w:pPr>
        <w:shd w:val="clear" w:color="auto" w:fill="FFFFFF"/>
        <w:tabs>
          <w:tab w:val="left" w:pos="2385"/>
          <w:tab w:val="left" w:pos="4275"/>
        </w:tabs>
        <w:spacing w:line="80" w:lineRule="atLeast"/>
      </w:pPr>
      <w:r w:rsidRPr="003D1D12">
        <w:rPr>
          <w:spacing w:val="25"/>
        </w:rPr>
        <w:t>B)lveV</w:t>
      </w:r>
      <w:r w:rsidRPr="003D1D12">
        <w:tab/>
      </w:r>
    </w:p>
    <w:p w:rsidR="00432419" w:rsidRPr="003D1D12" w:rsidRDefault="00432419" w:rsidP="003D1D12">
      <w:pPr>
        <w:shd w:val="clear" w:color="auto" w:fill="FFFFFF"/>
        <w:tabs>
          <w:tab w:val="left" w:pos="2385"/>
          <w:tab w:val="left" w:pos="4275"/>
        </w:tabs>
        <w:spacing w:line="80" w:lineRule="atLeast"/>
      </w:pPr>
      <w:r w:rsidRPr="003D1D12">
        <w:rPr>
          <w:spacing w:val="-2"/>
        </w:rPr>
        <w:t xml:space="preserve">C) </w:t>
      </w:r>
      <w:r w:rsidRPr="003D1D12">
        <w:rPr>
          <w:spacing w:val="-2"/>
          <w:lang w:val="en-US"/>
        </w:rPr>
        <w:t xml:space="preserve">II </w:t>
      </w:r>
      <w:r w:rsidRPr="003D1D12">
        <w:rPr>
          <w:spacing w:val="-2"/>
        </w:rPr>
        <w:t xml:space="preserve">ve </w:t>
      </w:r>
      <w:r w:rsidRPr="003D1D12">
        <w:rPr>
          <w:spacing w:val="-2"/>
          <w:lang w:val="en-US"/>
        </w:rPr>
        <w:t>III</w:t>
      </w:r>
    </w:p>
    <w:p w:rsidR="00432419" w:rsidRDefault="00432419" w:rsidP="007A7B9D">
      <w:pPr>
        <w:shd w:val="clear" w:color="auto" w:fill="FFFFFF"/>
        <w:tabs>
          <w:tab w:val="left" w:pos="1800"/>
        </w:tabs>
        <w:spacing w:line="80" w:lineRule="atLeast"/>
        <w:rPr>
          <w:lang w:val="en-US"/>
        </w:rPr>
      </w:pPr>
      <w:r w:rsidRPr="003D1D12">
        <w:rPr>
          <w:spacing w:val="-3"/>
        </w:rPr>
        <w:t xml:space="preserve">D) </w:t>
      </w:r>
      <w:r w:rsidRPr="003D1D12">
        <w:rPr>
          <w:spacing w:val="-3"/>
          <w:lang w:val="en-US"/>
        </w:rPr>
        <w:t xml:space="preserve">III </w:t>
      </w:r>
      <w:r w:rsidRPr="003D1D12">
        <w:rPr>
          <w:spacing w:val="-3"/>
        </w:rPr>
        <w:t xml:space="preserve">ve </w:t>
      </w:r>
      <w:r w:rsidRPr="003D1D12">
        <w:rPr>
          <w:spacing w:val="-3"/>
          <w:lang w:val="en-US"/>
        </w:rPr>
        <w:t>IV</w:t>
      </w:r>
      <w:r w:rsidRPr="003D1D12">
        <w:rPr>
          <w:lang w:val="en-US"/>
        </w:rPr>
        <w:tab/>
      </w:r>
    </w:p>
    <w:p w:rsidR="00432419" w:rsidRPr="003D1D12" w:rsidRDefault="00432419" w:rsidP="007A7B9D">
      <w:pPr>
        <w:shd w:val="clear" w:color="auto" w:fill="FFFFFF"/>
        <w:tabs>
          <w:tab w:val="left" w:pos="1800"/>
        </w:tabs>
        <w:spacing w:line="80" w:lineRule="atLeast"/>
      </w:pPr>
      <w:r w:rsidRPr="003D1D12">
        <w:t xml:space="preserve">E) </w:t>
      </w:r>
      <w:r w:rsidRPr="003D1D12">
        <w:rPr>
          <w:lang w:val="en-US"/>
        </w:rPr>
        <w:t xml:space="preserve">IV </w:t>
      </w:r>
      <w:r w:rsidRPr="003D1D12">
        <w:t xml:space="preserve">ve </w:t>
      </w:r>
      <w:r w:rsidRPr="003D1D12">
        <w:rPr>
          <w:lang w:val="en-US"/>
        </w:rPr>
        <w:t>V</w:t>
      </w:r>
    </w:p>
    <w:p w:rsidR="00432419" w:rsidRPr="003D1D12" w:rsidRDefault="00432419" w:rsidP="003D1D12">
      <w:pPr>
        <w:shd w:val="clear" w:color="auto" w:fill="FFFFFF"/>
        <w:tabs>
          <w:tab w:val="left" w:pos="1800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tabs>
          <w:tab w:val="left" w:pos="1800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 xml:space="preserve">76.  Bir bölgede yaygın ve yoğun olarak makineli tarım </w:t>
      </w:r>
      <w:r w:rsidRPr="003D1D12">
        <w:rPr>
          <w:spacing w:val="-1"/>
        </w:rPr>
        <w:t xml:space="preserve">yapılması, tarım alanlarının geniş ve engebeliliğin az </w:t>
      </w:r>
      <w:r w:rsidRPr="003D1D12">
        <w:t>olmasına bağlıdır.</w:t>
      </w:r>
    </w:p>
    <w:p w:rsidR="00432419" w:rsidRPr="007A7B9D" w:rsidRDefault="00432419" w:rsidP="003D1D12">
      <w:pPr>
        <w:shd w:val="clear" w:color="auto" w:fill="FFFFFF"/>
        <w:spacing w:line="80" w:lineRule="atLeast"/>
        <w:rPr>
          <w:b/>
        </w:rPr>
      </w:pPr>
      <w:r w:rsidRPr="007A7B9D">
        <w:rPr>
          <w:b/>
          <w:bCs/>
          <w:spacing w:val="-3"/>
        </w:rPr>
        <w:t xml:space="preserve">Buna göre. aşağıdaki bölümlerin hangisinde </w:t>
      </w:r>
      <w:r w:rsidRPr="007A7B9D">
        <w:rPr>
          <w:b/>
          <w:bCs/>
        </w:rPr>
        <w:t xml:space="preserve">makineli tarımın </w:t>
      </w:r>
      <w:r w:rsidRPr="007A7B9D">
        <w:rPr>
          <w:b/>
          <w:bCs/>
          <w:u w:val="single"/>
        </w:rPr>
        <w:t xml:space="preserve">en </w:t>
      </w:r>
      <w:r w:rsidRPr="007A7B9D">
        <w:rPr>
          <w:b/>
          <w:u w:val="single"/>
        </w:rPr>
        <w:t>yaygın</w:t>
      </w:r>
      <w:r w:rsidRPr="007A7B9D">
        <w:rPr>
          <w:b/>
        </w:rPr>
        <w:t xml:space="preserve"> olması beklenir?</w:t>
      </w:r>
    </w:p>
    <w:p w:rsidR="00432419" w:rsidRPr="003D1D12" w:rsidRDefault="00432419" w:rsidP="0015200F">
      <w:pPr>
        <w:pStyle w:val="ListParagraph"/>
        <w:numPr>
          <w:ilvl w:val="0"/>
          <w:numId w:val="107"/>
        </w:numPr>
        <w:shd w:val="clear" w:color="auto" w:fill="FFFFFF"/>
        <w:tabs>
          <w:tab w:val="left" w:pos="284"/>
        </w:tabs>
        <w:spacing w:line="80" w:lineRule="atLeast"/>
        <w:ind w:left="284"/>
      </w:pPr>
      <w:r w:rsidRPr="007A7B9D">
        <w:rPr>
          <w:spacing w:val="-1"/>
        </w:rPr>
        <w:t>Antalya Bölümü</w:t>
      </w:r>
    </w:p>
    <w:p w:rsidR="00432419" w:rsidRPr="007A7B9D" w:rsidRDefault="00432419" w:rsidP="0015200F">
      <w:pPr>
        <w:pStyle w:val="ListParagraph"/>
        <w:numPr>
          <w:ilvl w:val="0"/>
          <w:numId w:val="107"/>
        </w:numPr>
        <w:shd w:val="clear" w:color="auto" w:fill="FFFFFF"/>
        <w:tabs>
          <w:tab w:val="left" w:pos="284"/>
          <w:tab w:val="left" w:pos="900"/>
        </w:tabs>
        <w:spacing w:line="80" w:lineRule="atLeast"/>
        <w:ind w:left="284"/>
        <w:rPr>
          <w:spacing w:val="-13"/>
        </w:rPr>
      </w:pPr>
      <w:r w:rsidRPr="007A7B9D">
        <w:rPr>
          <w:spacing w:val="-1"/>
        </w:rPr>
        <w:t>Güney Marmara Bölümü</w:t>
      </w:r>
    </w:p>
    <w:p w:rsidR="00432419" w:rsidRPr="007A7B9D" w:rsidRDefault="00432419" w:rsidP="0015200F">
      <w:pPr>
        <w:pStyle w:val="ListParagraph"/>
        <w:numPr>
          <w:ilvl w:val="0"/>
          <w:numId w:val="107"/>
        </w:numPr>
        <w:shd w:val="clear" w:color="auto" w:fill="FFFFFF"/>
        <w:tabs>
          <w:tab w:val="left" w:pos="284"/>
          <w:tab w:val="left" w:pos="900"/>
        </w:tabs>
        <w:spacing w:line="80" w:lineRule="atLeast"/>
        <w:ind w:left="284"/>
        <w:rPr>
          <w:spacing w:val="-13"/>
        </w:rPr>
      </w:pPr>
      <w:r w:rsidRPr="007A7B9D">
        <w:rPr>
          <w:spacing w:val="-1"/>
        </w:rPr>
        <w:t>Doğu Karadeniz Bölümü</w:t>
      </w:r>
    </w:p>
    <w:p w:rsidR="00432419" w:rsidRPr="007A7B9D" w:rsidRDefault="00432419" w:rsidP="0015200F">
      <w:pPr>
        <w:pStyle w:val="ListParagraph"/>
        <w:numPr>
          <w:ilvl w:val="0"/>
          <w:numId w:val="107"/>
        </w:numPr>
        <w:shd w:val="clear" w:color="auto" w:fill="FFFFFF"/>
        <w:tabs>
          <w:tab w:val="left" w:pos="284"/>
          <w:tab w:val="left" w:pos="900"/>
        </w:tabs>
        <w:spacing w:line="80" w:lineRule="atLeast"/>
        <w:ind w:left="284"/>
        <w:rPr>
          <w:spacing w:val="-13"/>
        </w:rPr>
      </w:pPr>
      <w:r w:rsidRPr="007A7B9D">
        <w:rPr>
          <w:spacing w:val="-1"/>
        </w:rPr>
        <w:t>Yukarı Murat-Van Bölümü</w:t>
      </w:r>
    </w:p>
    <w:p w:rsidR="00432419" w:rsidRPr="003D1D12" w:rsidRDefault="00432419" w:rsidP="0015200F">
      <w:pPr>
        <w:pStyle w:val="ListParagraph"/>
        <w:numPr>
          <w:ilvl w:val="0"/>
          <w:numId w:val="107"/>
        </w:numPr>
        <w:shd w:val="clear" w:color="auto" w:fill="FFFFFF"/>
        <w:tabs>
          <w:tab w:val="left" w:pos="284"/>
          <w:tab w:val="left" w:pos="900"/>
        </w:tabs>
        <w:spacing w:line="80" w:lineRule="atLeast"/>
        <w:ind w:left="284"/>
      </w:pPr>
      <w:r w:rsidRPr="003D1D12">
        <w:t>Yukar</w:t>
      </w:r>
      <w:r w:rsidRPr="007A7B9D">
        <w:t>ı Kızılırmak Bölümü</w:t>
      </w:r>
    </w:p>
    <w:p w:rsidR="00432419" w:rsidRPr="003D1D12" w:rsidRDefault="00432419" w:rsidP="003D1D12">
      <w:pPr>
        <w:shd w:val="clear" w:color="auto" w:fill="FFFFFF"/>
        <w:tabs>
          <w:tab w:val="left" w:pos="900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tabs>
          <w:tab w:val="left" w:pos="900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rPr>
          <w:b/>
          <w:bCs/>
          <w:spacing w:val="-3"/>
        </w:rPr>
        <w:t xml:space="preserve">77.   Fransa ve Arjantin'de aynı tarım ürününün yılın </w:t>
      </w:r>
      <w:r w:rsidRPr="003D1D12">
        <w:rPr>
          <w:b/>
          <w:bCs/>
          <w:spacing w:val="-1"/>
        </w:rPr>
        <w:t>farklı dönemlerinde olgunlaşmasının birincil nedeni aşağıdakilerden hangisidir?</w:t>
      </w:r>
    </w:p>
    <w:p w:rsidR="00432419" w:rsidRPr="007A7B9D" w:rsidRDefault="00432419" w:rsidP="0015200F">
      <w:pPr>
        <w:numPr>
          <w:ilvl w:val="0"/>
          <w:numId w:val="38"/>
        </w:numPr>
        <w:shd w:val="clear" w:color="auto" w:fill="FFFFFF"/>
        <w:tabs>
          <w:tab w:val="left" w:pos="990"/>
        </w:tabs>
        <w:spacing w:line="80" w:lineRule="atLeast"/>
        <w:rPr>
          <w:bCs/>
          <w:spacing w:val="-6"/>
        </w:rPr>
      </w:pPr>
      <w:r w:rsidRPr="007A7B9D">
        <w:rPr>
          <w:spacing w:val="-1"/>
        </w:rPr>
        <w:t>Toprak türlerinin farklı olması</w:t>
      </w:r>
    </w:p>
    <w:p w:rsidR="00432419" w:rsidRPr="007A7B9D" w:rsidRDefault="00432419" w:rsidP="0015200F">
      <w:pPr>
        <w:numPr>
          <w:ilvl w:val="0"/>
          <w:numId w:val="38"/>
        </w:numPr>
        <w:shd w:val="clear" w:color="auto" w:fill="FFFFFF"/>
        <w:tabs>
          <w:tab w:val="left" w:pos="990"/>
        </w:tabs>
        <w:spacing w:line="80" w:lineRule="atLeast"/>
        <w:rPr>
          <w:spacing w:val="-5"/>
        </w:rPr>
      </w:pPr>
      <w:r w:rsidRPr="007A7B9D">
        <w:rPr>
          <w:spacing w:val="-1"/>
        </w:rPr>
        <w:t>Tarım yöntemlerinin farklı olması</w:t>
      </w:r>
    </w:p>
    <w:p w:rsidR="00432419" w:rsidRPr="007A7B9D" w:rsidRDefault="00432419" w:rsidP="0015200F">
      <w:pPr>
        <w:numPr>
          <w:ilvl w:val="0"/>
          <w:numId w:val="38"/>
        </w:numPr>
        <w:shd w:val="clear" w:color="auto" w:fill="FFFFFF"/>
        <w:tabs>
          <w:tab w:val="left" w:pos="990"/>
        </w:tabs>
        <w:spacing w:line="80" w:lineRule="atLeast"/>
        <w:rPr>
          <w:spacing w:val="-11"/>
        </w:rPr>
      </w:pPr>
      <w:r w:rsidRPr="007A7B9D">
        <w:rPr>
          <w:spacing w:val="-1"/>
        </w:rPr>
        <w:t>Yüzey şekillerinin farklı olması</w:t>
      </w:r>
    </w:p>
    <w:p w:rsidR="00432419" w:rsidRPr="007A7B9D" w:rsidRDefault="00432419" w:rsidP="0015200F">
      <w:pPr>
        <w:numPr>
          <w:ilvl w:val="0"/>
          <w:numId w:val="38"/>
        </w:numPr>
        <w:shd w:val="clear" w:color="auto" w:fill="FFFFFF"/>
        <w:tabs>
          <w:tab w:val="left" w:pos="990"/>
        </w:tabs>
        <w:spacing w:line="80" w:lineRule="atLeast"/>
        <w:rPr>
          <w:spacing w:val="-11"/>
        </w:rPr>
      </w:pPr>
      <w:r w:rsidRPr="007A7B9D">
        <w:rPr>
          <w:spacing w:val="-1"/>
        </w:rPr>
        <w:t>Bulundukları yarımkürenin farklı olması</w:t>
      </w:r>
    </w:p>
    <w:p w:rsidR="00432419" w:rsidRPr="007A7B9D" w:rsidRDefault="00432419" w:rsidP="0015200F">
      <w:pPr>
        <w:numPr>
          <w:ilvl w:val="0"/>
          <w:numId w:val="38"/>
        </w:numPr>
        <w:shd w:val="clear" w:color="auto" w:fill="FFFFFF"/>
        <w:tabs>
          <w:tab w:val="left" w:pos="990"/>
        </w:tabs>
        <w:spacing w:line="80" w:lineRule="atLeast"/>
        <w:rPr>
          <w:spacing w:val="-11"/>
        </w:rPr>
      </w:pPr>
      <w:r w:rsidRPr="007A7B9D">
        <w:rPr>
          <w:spacing w:val="-1"/>
        </w:rPr>
        <w:t>Ortalama yükseltilerinin farklı olması</w:t>
      </w:r>
    </w:p>
    <w:p w:rsidR="00432419" w:rsidRPr="003D1D12" w:rsidRDefault="00432419" w:rsidP="003D1D12">
      <w:pPr>
        <w:shd w:val="clear" w:color="auto" w:fill="FFFFFF"/>
        <w:tabs>
          <w:tab w:val="left" w:pos="990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tabs>
          <w:tab w:val="left" w:pos="990"/>
        </w:tabs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  <w:rPr>
          <w:spacing w:val="-9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9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9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9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9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9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9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9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9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9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9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9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9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9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9"/>
        </w:rPr>
      </w:pPr>
    </w:p>
    <w:p w:rsidR="00432419" w:rsidRDefault="00432419" w:rsidP="003D1D12">
      <w:pPr>
        <w:shd w:val="clear" w:color="auto" w:fill="FFFFFF"/>
        <w:spacing w:line="80" w:lineRule="atLeast"/>
      </w:pPr>
      <w:r w:rsidRPr="003D1D12">
        <w:rPr>
          <w:spacing w:val="-9"/>
        </w:rPr>
        <w:t xml:space="preserve">78.  Aşağıdaki grafikte, Türkiye'de çıkarılan dört maden cevherinin 1960-1995 yılları arasındaki üretim </w:t>
      </w:r>
      <w:r w:rsidRPr="003D1D12">
        <w:t>miktarları verilmiştir.</w:t>
      </w:r>
    </w:p>
    <w:p w:rsidR="00432419" w:rsidRPr="003D1D12" w:rsidRDefault="00432419" w:rsidP="003D1D12">
      <w:pPr>
        <w:spacing w:line="80" w:lineRule="atLeast"/>
      </w:pPr>
      <w:r w:rsidRPr="00186D18">
        <w:rPr>
          <w:noProof/>
        </w:rPr>
        <w:pict>
          <v:shape id="Resim 24" o:spid="_x0000_i1058" type="#_x0000_t75" style="width:270pt;height:231.75pt;visibility:visible">
            <v:imagedata r:id="rId44" o:title=""/>
          </v:shape>
        </w:pict>
      </w:r>
    </w:p>
    <w:p w:rsidR="00432419" w:rsidRPr="007A7B9D" w:rsidRDefault="00432419" w:rsidP="003D1D12">
      <w:pPr>
        <w:shd w:val="clear" w:color="auto" w:fill="FFFFFF"/>
        <w:spacing w:line="80" w:lineRule="atLeast"/>
      </w:pPr>
      <w:r w:rsidRPr="007A7B9D">
        <w:t xml:space="preserve">Yalnızca grafikteki bilgilere dayanarak, aşağıdaki </w:t>
      </w:r>
      <w:r w:rsidRPr="003D1D12">
        <w:t xml:space="preserve">yargılardan hangisine </w:t>
      </w:r>
      <w:r w:rsidRPr="007A7B9D">
        <w:t>varılamaz</w:t>
      </w:r>
      <w:r w:rsidRPr="003D1D12">
        <w:t>?</w:t>
      </w:r>
    </w:p>
    <w:p w:rsidR="00432419" w:rsidRPr="007A7B9D" w:rsidRDefault="00432419" w:rsidP="0015200F">
      <w:pPr>
        <w:numPr>
          <w:ilvl w:val="0"/>
          <w:numId w:val="39"/>
        </w:numPr>
        <w:shd w:val="clear" w:color="auto" w:fill="FFFFFF"/>
        <w:tabs>
          <w:tab w:val="left" w:pos="735"/>
        </w:tabs>
        <w:spacing w:line="80" w:lineRule="atLeast"/>
        <w:ind w:right="420"/>
      </w:pPr>
      <w:r w:rsidRPr="007A7B9D">
        <w:t>Verilen yıllarda yalnızca bor minerallerinin üretiminde sürekli artış olmuştur.</w:t>
      </w:r>
    </w:p>
    <w:p w:rsidR="00432419" w:rsidRPr="007A7B9D" w:rsidRDefault="00432419" w:rsidP="0015200F">
      <w:pPr>
        <w:numPr>
          <w:ilvl w:val="0"/>
          <w:numId w:val="39"/>
        </w:numPr>
        <w:shd w:val="clear" w:color="auto" w:fill="FFFFFF"/>
        <w:tabs>
          <w:tab w:val="left" w:pos="735"/>
        </w:tabs>
        <w:spacing w:line="80" w:lineRule="atLeast"/>
      </w:pPr>
      <w:r w:rsidRPr="007A7B9D">
        <w:t>1975-1995 yılları arasında bakır üretimindeki dalgalanma, manyezit üretimindekinden fazladır.</w:t>
      </w:r>
    </w:p>
    <w:p w:rsidR="00432419" w:rsidRPr="007A7B9D" w:rsidRDefault="00432419" w:rsidP="0015200F">
      <w:pPr>
        <w:numPr>
          <w:ilvl w:val="0"/>
          <w:numId w:val="39"/>
        </w:numPr>
        <w:shd w:val="clear" w:color="auto" w:fill="FFFFFF"/>
        <w:tabs>
          <w:tab w:val="left" w:pos="735"/>
        </w:tabs>
        <w:spacing w:line="80" w:lineRule="atLeast"/>
        <w:ind w:right="420"/>
      </w:pPr>
      <w:r w:rsidRPr="007A7B9D">
        <w:t>1995 yılındaki demir üretimi, 1980 yılındaki üretimin iki katından fazla olmuştur.</w:t>
      </w:r>
    </w:p>
    <w:p w:rsidR="00432419" w:rsidRDefault="00432419" w:rsidP="0015200F">
      <w:pPr>
        <w:numPr>
          <w:ilvl w:val="0"/>
          <w:numId w:val="39"/>
        </w:numPr>
        <w:shd w:val="clear" w:color="auto" w:fill="FFFFFF"/>
        <w:tabs>
          <w:tab w:val="left" w:pos="735"/>
        </w:tabs>
        <w:spacing w:line="80" w:lineRule="atLeast"/>
      </w:pPr>
      <w:r w:rsidRPr="007A7B9D">
        <w:t xml:space="preserve">Verilen yıllar arasında, bor mineralleri üretimindeki artış, manyezit üretiminde kinden </w:t>
      </w:r>
      <w:r w:rsidRPr="003D1D12">
        <w:t>fazladır.</w:t>
      </w:r>
    </w:p>
    <w:p w:rsidR="00432419" w:rsidRPr="007A7B9D" w:rsidRDefault="00432419" w:rsidP="0015200F">
      <w:pPr>
        <w:numPr>
          <w:ilvl w:val="0"/>
          <w:numId w:val="39"/>
        </w:numPr>
        <w:shd w:val="clear" w:color="auto" w:fill="FFFFFF"/>
        <w:tabs>
          <w:tab w:val="left" w:pos="735"/>
        </w:tabs>
        <w:spacing w:line="80" w:lineRule="atLeast"/>
      </w:pPr>
      <w:r w:rsidRPr="007A7B9D">
        <w:t>Bakır üretiminde, 1970-1975 yılları arasındaki</w:t>
      </w:r>
      <w:r>
        <w:t xml:space="preserve"> </w:t>
      </w:r>
      <w:r w:rsidRPr="007A7B9D">
        <w:t>artış, 1985-1990 yılları arasında kinden fazladır.</w:t>
      </w:r>
    </w:p>
    <w:p w:rsidR="00432419" w:rsidRPr="003D1D12" w:rsidRDefault="00432419" w:rsidP="003D1D12">
      <w:pPr>
        <w:shd w:val="clear" w:color="auto" w:fill="FFFFFF"/>
        <w:tabs>
          <w:tab w:val="left" w:pos="735"/>
        </w:tabs>
        <w:spacing w:line="80" w:lineRule="atLeast"/>
      </w:pPr>
    </w:p>
    <w:p w:rsidR="00432419" w:rsidRPr="007A7B9D" w:rsidRDefault="00432419" w:rsidP="003D1D12">
      <w:pPr>
        <w:shd w:val="clear" w:color="auto" w:fill="FFFFFF"/>
        <w:spacing w:line="80" w:lineRule="atLeast"/>
        <w:jc w:val="both"/>
        <w:rPr>
          <w:b/>
        </w:rPr>
      </w:pPr>
      <w:r w:rsidRPr="003D1D12">
        <w:rPr>
          <w:b/>
          <w:bCs/>
        </w:rPr>
        <w:t xml:space="preserve">79. </w:t>
      </w:r>
      <w:r w:rsidRPr="007A7B9D">
        <w:rPr>
          <w:b/>
          <w:bCs/>
        </w:rPr>
        <w:t xml:space="preserve">Aşağıdaki enerji kaynaklarının </w:t>
      </w:r>
      <w:r w:rsidRPr="007A7B9D">
        <w:rPr>
          <w:b/>
        </w:rPr>
        <w:t xml:space="preserve">hangisiyle </w:t>
      </w:r>
      <w:r w:rsidRPr="007A7B9D">
        <w:rPr>
          <w:b/>
          <w:bCs/>
        </w:rPr>
        <w:t xml:space="preserve">çalışan </w:t>
      </w:r>
      <w:r w:rsidRPr="007A7B9D">
        <w:rPr>
          <w:b/>
        </w:rPr>
        <w:t xml:space="preserve">santraller, kullandığı enerji </w:t>
      </w:r>
      <w:r w:rsidRPr="007A7B9D">
        <w:rPr>
          <w:b/>
          <w:bCs/>
        </w:rPr>
        <w:t xml:space="preserve">kaynağından uzak bir </w:t>
      </w:r>
      <w:r w:rsidRPr="007A7B9D">
        <w:rPr>
          <w:b/>
        </w:rPr>
        <w:t xml:space="preserve">yere </w:t>
      </w:r>
      <w:r w:rsidRPr="007A7B9D">
        <w:rPr>
          <w:b/>
          <w:u w:val="single"/>
        </w:rPr>
        <w:t>kurulamaz</w:t>
      </w:r>
      <w:r w:rsidRPr="007A7B9D">
        <w:rPr>
          <w:b/>
        </w:rPr>
        <w:t>?</w:t>
      </w:r>
    </w:p>
    <w:p w:rsidR="00432419" w:rsidRDefault="00432419" w:rsidP="003D1D12">
      <w:pPr>
        <w:shd w:val="clear" w:color="auto" w:fill="FFFFFF"/>
        <w:tabs>
          <w:tab w:val="left" w:pos="2385"/>
          <w:tab w:val="left" w:pos="4275"/>
        </w:tabs>
        <w:spacing w:line="80" w:lineRule="atLeast"/>
      </w:pPr>
      <w:r w:rsidRPr="003D1D12">
        <w:rPr>
          <w:spacing w:val="-3"/>
        </w:rPr>
        <w:t>A) Petrol</w:t>
      </w:r>
      <w:r w:rsidRPr="003D1D12">
        <w:tab/>
      </w:r>
    </w:p>
    <w:p w:rsidR="00432419" w:rsidRDefault="00432419" w:rsidP="003D1D12">
      <w:pPr>
        <w:shd w:val="clear" w:color="auto" w:fill="FFFFFF"/>
        <w:tabs>
          <w:tab w:val="left" w:pos="2385"/>
          <w:tab w:val="left" w:pos="4275"/>
        </w:tabs>
        <w:spacing w:line="80" w:lineRule="atLeast"/>
      </w:pPr>
      <w:r w:rsidRPr="003D1D12">
        <w:rPr>
          <w:spacing w:val="-6"/>
        </w:rPr>
        <w:t>B) Akarsu</w:t>
      </w:r>
      <w:r w:rsidRPr="003D1D12">
        <w:tab/>
      </w:r>
    </w:p>
    <w:p w:rsidR="00432419" w:rsidRPr="003D1D12" w:rsidRDefault="00432419" w:rsidP="003D1D12">
      <w:pPr>
        <w:shd w:val="clear" w:color="auto" w:fill="FFFFFF"/>
        <w:tabs>
          <w:tab w:val="left" w:pos="2385"/>
          <w:tab w:val="left" w:pos="4275"/>
        </w:tabs>
        <w:spacing w:line="80" w:lineRule="atLeast"/>
      </w:pPr>
      <w:r w:rsidRPr="003D1D12">
        <w:rPr>
          <w:spacing w:val="-1"/>
        </w:rPr>
        <w:t>C) Kömür</w:t>
      </w:r>
    </w:p>
    <w:p w:rsidR="00432419" w:rsidRDefault="00432419" w:rsidP="003D1D12">
      <w:pPr>
        <w:shd w:val="clear" w:color="auto" w:fill="FFFFFF"/>
        <w:spacing w:line="80" w:lineRule="atLeast"/>
      </w:pPr>
      <w:r w:rsidRPr="003D1D12">
        <w:t xml:space="preserve">D) Doğalgaz        </w: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>E) Uranyum</w:t>
      </w:r>
    </w:p>
    <w:p w:rsidR="00432419" w:rsidRDefault="00432419" w:rsidP="003D1D12">
      <w:pPr>
        <w:shd w:val="clear" w:color="auto" w:fill="FFFFFF"/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80.</w:t>
      </w:r>
      <w:r w:rsidRPr="003D1D12">
        <w:t xml:space="preserve">Aşağıdaki illerin hangisinde yıl içinde turizme bağlı olarak nüfus miktarındaki değişimin diğerlerinden </w:t>
      </w:r>
      <w:r w:rsidRPr="003D1D12">
        <w:rPr>
          <w:u w:val="single"/>
        </w:rPr>
        <w:t>daha az</w:t>
      </w:r>
      <w:r w:rsidRPr="003D1D12">
        <w:t xml:space="preserve"> olması beklenir?</w:t>
      </w:r>
    </w:p>
    <w:p w:rsidR="00432419" w:rsidRDefault="00432419" w:rsidP="003D1D12">
      <w:pPr>
        <w:shd w:val="clear" w:color="auto" w:fill="FFFFFF"/>
        <w:tabs>
          <w:tab w:val="left" w:pos="2385"/>
          <w:tab w:val="left" w:pos="4275"/>
        </w:tabs>
        <w:spacing w:line="80" w:lineRule="atLeast"/>
      </w:pPr>
      <w:r w:rsidRPr="003D1D12">
        <w:rPr>
          <w:spacing w:val="-3"/>
        </w:rPr>
        <w:t>A) İstanbul</w:t>
      </w:r>
      <w:r w:rsidRPr="003D1D12">
        <w:tab/>
      </w:r>
    </w:p>
    <w:p w:rsidR="00432419" w:rsidRDefault="00432419" w:rsidP="003D1D12">
      <w:pPr>
        <w:shd w:val="clear" w:color="auto" w:fill="FFFFFF"/>
        <w:tabs>
          <w:tab w:val="left" w:pos="2385"/>
          <w:tab w:val="left" w:pos="4275"/>
        </w:tabs>
        <w:spacing w:line="80" w:lineRule="atLeast"/>
      </w:pPr>
      <w:r w:rsidRPr="003D1D12">
        <w:rPr>
          <w:spacing w:val="-5"/>
        </w:rPr>
        <w:t>B) Muğla</w:t>
      </w:r>
      <w:r w:rsidRPr="003D1D12">
        <w:tab/>
      </w:r>
    </w:p>
    <w:p w:rsidR="00432419" w:rsidRPr="003D1D12" w:rsidRDefault="00432419" w:rsidP="003D1D12">
      <w:pPr>
        <w:shd w:val="clear" w:color="auto" w:fill="FFFFFF"/>
        <w:tabs>
          <w:tab w:val="left" w:pos="2385"/>
          <w:tab w:val="left" w:pos="4275"/>
        </w:tabs>
        <w:spacing w:line="80" w:lineRule="atLeast"/>
      </w:pPr>
      <w:r w:rsidRPr="003D1D12">
        <w:rPr>
          <w:spacing w:val="-3"/>
        </w:rPr>
        <w:t>C) Erzurum</w:t>
      </w:r>
    </w:p>
    <w:p w:rsidR="00432419" w:rsidRDefault="00432419" w:rsidP="003D1D12">
      <w:pPr>
        <w:shd w:val="clear" w:color="auto" w:fill="FFFFFF"/>
        <w:tabs>
          <w:tab w:val="left" w:pos="3240"/>
        </w:tabs>
        <w:spacing w:line="80" w:lineRule="atLeast"/>
      </w:pPr>
      <w:r w:rsidRPr="003D1D12">
        <w:rPr>
          <w:spacing w:val="-4"/>
        </w:rPr>
        <w:t>D) Antalya</w:t>
      </w:r>
      <w:r w:rsidRPr="003D1D12">
        <w:tab/>
      </w:r>
    </w:p>
    <w:p w:rsidR="00432419" w:rsidRPr="003D1D12" w:rsidRDefault="00432419" w:rsidP="003D1D12">
      <w:pPr>
        <w:shd w:val="clear" w:color="auto" w:fill="FFFFFF"/>
        <w:tabs>
          <w:tab w:val="left" w:pos="3240"/>
        </w:tabs>
        <w:spacing w:line="80" w:lineRule="atLeast"/>
      </w:pPr>
      <w:r w:rsidRPr="003D1D12">
        <w:rPr>
          <w:spacing w:val="-2"/>
        </w:rPr>
        <w:t>E) Bursa</w:t>
      </w:r>
    </w:p>
    <w:p w:rsidR="00432419" w:rsidRDefault="00432419" w:rsidP="003D1D12">
      <w:pPr>
        <w:shd w:val="clear" w:color="auto" w:fill="FFFFFF"/>
        <w:tabs>
          <w:tab w:val="left" w:pos="3240"/>
        </w:tabs>
        <w:spacing w:line="80" w:lineRule="atLeast"/>
      </w:pPr>
    </w:p>
    <w:p w:rsidR="00432419" w:rsidRPr="00E238E6" w:rsidRDefault="00432419" w:rsidP="00E238E6"/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48"/>
        <w:gridCol w:w="549"/>
        <w:gridCol w:w="550"/>
        <w:gridCol w:w="550"/>
        <w:gridCol w:w="550"/>
        <w:gridCol w:w="550"/>
        <w:gridCol w:w="550"/>
        <w:gridCol w:w="550"/>
        <w:gridCol w:w="550"/>
        <w:gridCol w:w="585"/>
        <w:gridCol w:w="585"/>
        <w:gridCol w:w="585"/>
        <w:gridCol w:w="585"/>
        <w:gridCol w:w="572"/>
        <w:gridCol w:w="585"/>
        <w:gridCol w:w="561"/>
      </w:tblGrid>
      <w:tr w:rsidR="00432419" w:rsidRPr="00745499" w:rsidTr="00745499">
        <w:tc>
          <w:tcPr>
            <w:tcW w:w="548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</w:t>
            </w:r>
          </w:p>
        </w:tc>
        <w:tc>
          <w:tcPr>
            <w:tcW w:w="549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2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3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4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5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6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7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8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9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10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11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12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13</w:t>
            </w:r>
          </w:p>
        </w:tc>
        <w:tc>
          <w:tcPr>
            <w:tcW w:w="572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14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15</w:t>
            </w:r>
          </w:p>
        </w:tc>
        <w:tc>
          <w:tcPr>
            <w:tcW w:w="561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16</w:t>
            </w:r>
          </w:p>
        </w:tc>
      </w:tr>
      <w:tr w:rsidR="00432419" w:rsidRPr="00745499" w:rsidTr="00745499">
        <w:tc>
          <w:tcPr>
            <w:tcW w:w="548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D</w:t>
            </w:r>
          </w:p>
        </w:tc>
        <w:tc>
          <w:tcPr>
            <w:tcW w:w="549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C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A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E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D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A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B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C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E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A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C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B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D</w:t>
            </w:r>
          </w:p>
        </w:tc>
        <w:tc>
          <w:tcPr>
            <w:tcW w:w="572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E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B</w:t>
            </w:r>
          </w:p>
        </w:tc>
        <w:tc>
          <w:tcPr>
            <w:tcW w:w="561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C</w:t>
            </w:r>
          </w:p>
        </w:tc>
      </w:tr>
    </w:tbl>
    <w:p w:rsidR="00432419" w:rsidRDefault="00432419" w:rsidP="00E238E6"/>
    <w:p w:rsidR="00432419" w:rsidRDefault="00432419" w:rsidP="00E238E6"/>
    <w:p w:rsidR="00432419" w:rsidRPr="00E238E6" w:rsidRDefault="00432419" w:rsidP="00E238E6">
      <w:pPr>
        <w:sectPr w:rsidR="00432419" w:rsidRPr="00E238E6" w:rsidSect="00F12C8E">
          <w:pgSz w:w="11909" w:h="16834"/>
          <w:pgMar w:top="1440" w:right="1419" w:bottom="720" w:left="1701" w:header="708" w:footer="708" w:gutter="0"/>
          <w:cols w:space="60"/>
          <w:noEndnote/>
        </w:sectPr>
      </w:pPr>
    </w:p>
    <w:p w:rsidR="00432419" w:rsidRPr="007A7B9D" w:rsidRDefault="00432419" w:rsidP="00566AB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A6A6A6"/>
        <w:spacing w:line="80" w:lineRule="atLeast"/>
        <w:jc w:val="center"/>
        <w:rPr>
          <w:b/>
          <w:sz w:val="32"/>
          <w:szCs w:val="32"/>
        </w:rPr>
      </w:pPr>
      <w:r w:rsidRPr="007A7B9D">
        <w:rPr>
          <w:b/>
          <w:sz w:val="32"/>
          <w:szCs w:val="32"/>
        </w:rPr>
        <w:t xml:space="preserve">2002 ÖSS </w:t>
      </w:r>
      <w:r>
        <w:rPr>
          <w:b/>
          <w:sz w:val="32"/>
          <w:szCs w:val="32"/>
        </w:rPr>
        <w:t xml:space="preserve">COĞRAFYA </w:t>
      </w:r>
      <w:r w:rsidRPr="007A7B9D">
        <w:rPr>
          <w:b/>
          <w:sz w:val="32"/>
          <w:szCs w:val="32"/>
        </w:rPr>
        <w:t>SORULARI</w:t>
      </w:r>
    </w:p>
    <w:p w:rsidR="00432419" w:rsidRDefault="00432419" w:rsidP="003D1D12">
      <w:pPr>
        <w:shd w:val="clear" w:color="auto" w:fill="FFFFFF"/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1</w:t>
      </w:r>
      <w:r w:rsidRPr="003D1D12">
        <w:t>.</w:t>
      </w:r>
    </w:p>
    <w:p w:rsidR="00432419" w:rsidRPr="003D1D12" w:rsidRDefault="00432419" w:rsidP="003D1D12">
      <w:pPr>
        <w:spacing w:line="80" w:lineRule="atLeast"/>
        <w:ind w:right="1965"/>
      </w:pPr>
      <w:r w:rsidRPr="00186D18">
        <w:rPr>
          <w:noProof/>
        </w:rPr>
        <w:pict>
          <v:shape id="Resim 35" o:spid="_x0000_i1059" type="#_x0000_t75" style="width:133.5pt;height:105.75pt;visibility:visible">
            <v:imagedata r:id="rId45" o:title=""/>
          </v:shape>
        </w:pict>
      </w:r>
    </w:p>
    <w:p w:rsidR="00432419" w:rsidRPr="007A7B9D" w:rsidRDefault="00432419" w:rsidP="003D1D12">
      <w:pPr>
        <w:shd w:val="clear" w:color="auto" w:fill="FFFFFF"/>
        <w:spacing w:line="80" w:lineRule="atLeast"/>
        <w:rPr>
          <w:b/>
        </w:rPr>
      </w:pPr>
      <w:r w:rsidRPr="007A7B9D">
        <w:rPr>
          <w:b/>
          <w:bCs/>
          <w:spacing w:val="-1"/>
        </w:rPr>
        <w:t xml:space="preserve">Şekilde coğrafi koordinatları gösterilen I ve </w:t>
      </w:r>
      <w:r w:rsidRPr="007A7B9D">
        <w:rPr>
          <w:b/>
          <w:bCs/>
          <w:spacing w:val="-1"/>
          <w:lang w:val="en-US"/>
        </w:rPr>
        <w:t xml:space="preserve">II </w:t>
      </w:r>
      <w:r w:rsidRPr="007A7B9D">
        <w:rPr>
          <w:b/>
          <w:bCs/>
          <w:spacing w:val="-2"/>
        </w:rPr>
        <w:t>numaralı bölgelerle ilgili aşağıdaki yargılardan</w:t>
      </w:r>
    </w:p>
    <w:p w:rsidR="00432419" w:rsidRPr="007A7B9D" w:rsidRDefault="00432419" w:rsidP="003D1D12">
      <w:pPr>
        <w:shd w:val="clear" w:color="auto" w:fill="FFFFFF"/>
        <w:spacing w:line="80" w:lineRule="atLeast"/>
        <w:rPr>
          <w:b/>
        </w:rPr>
      </w:pPr>
      <w:r w:rsidRPr="007A7B9D">
        <w:rPr>
          <w:b/>
        </w:rPr>
        <w:t xml:space="preserve">hangisi </w:t>
      </w:r>
      <w:r w:rsidRPr="007A7B9D">
        <w:rPr>
          <w:b/>
          <w:u w:val="single"/>
        </w:rPr>
        <w:t>yanlıştır</w:t>
      </w:r>
      <w:r w:rsidRPr="007A7B9D">
        <w:rPr>
          <w:b/>
        </w:rPr>
        <w:t>?</w:t>
      </w:r>
    </w:p>
    <w:p w:rsidR="00432419" w:rsidRPr="007A7B9D" w:rsidRDefault="00432419" w:rsidP="0015200F">
      <w:pPr>
        <w:numPr>
          <w:ilvl w:val="0"/>
          <w:numId w:val="40"/>
        </w:numPr>
        <w:shd w:val="clear" w:color="auto" w:fill="FFFFFF"/>
        <w:tabs>
          <w:tab w:val="left" w:pos="990"/>
        </w:tabs>
        <w:spacing w:line="80" w:lineRule="atLeast"/>
        <w:rPr>
          <w:bCs/>
          <w:spacing w:val="-6"/>
        </w:rPr>
      </w:pPr>
      <w:r w:rsidRPr="007A7B9D">
        <w:t>Gerçek yüzölçümleri birbirine eşittir.</w:t>
      </w:r>
    </w:p>
    <w:p w:rsidR="00432419" w:rsidRPr="007A7B9D" w:rsidRDefault="00432419" w:rsidP="0015200F">
      <w:pPr>
        <w:numPr>
          <w:ilvl w:val="0"/>
          <w:numId w:val="40"/>
        </w:numPr>
        <w:shd w:val="clear" w:color="auto" w:fill="FFFFFF"/>
        <w:tabs>
          <w:tab w:val="left" w:pos="990"/>
        </w:tabs>
        <w:spacing w:line="80" w:lineRule="atLeast"/>
        <w:rPr>
          <w:spacing w:val="-5"/>
        </w:rPr>
      </w:pPr>
      <w:r w:rsidRPr="007A7B9D">
        <w:rPr>
          <w:spacing w:val="-2"/>
        </w:rPr>
        <w:t xml:space="preserve">Oğlak Dönencesi ile ekvator arasında yer </w:t>
      </w:r>
      <w:r w:rsidRPr="007A7B9D">
        <w:t>alırlar.</w:t>
      </w:r>
    </w:p>
    <w:p w:rsidR="00432419" w:rsidRPr="007A7B9D" w:rsidRDefault="00432419" w:rsidP="0015200F">
      <w:pPr>
        <w:numPr>
          <w:ilvl w:val="0"/>
          <w:numId w:val="40"/>
        </w:numPr>
        <w:shd w:val="clear" w:color="auto" w:fill="FFFFFF"/>
        <w:tabs>
          <w:tab w:val="left" w:pos="990"/>
        </w:tabs>
        <w:spacing w:line="80" w:lineRule="atLeast"/>
        <w:rPr>
          <w:spacing w:val="-4"/>
        </w:rPr>
      </w:pPr>
      <w:r w:rsidRPr="007A7B9D">
        <w:rPr>
          <w:spacing w:val="-2"/>
        </w:rPr>
        <w:t xml:space="preserve">İkisinin de doğusu ile batısı arasında zaman </w:t>
      </w:r>
      <w:r w:rsidRPr="007A7B9D">
        <w:t>farkı 20 dakikadır.</w:t>
      </w:r>
    </w:p>
    <w:p w:rsidR="00432419" w:rsidRPr="007A7B9D" w:rsidRDefault="00432419" w:rsidP="0015200F">
      <w:pPr>
        <w:numPr>
          <w:ilvl w:val="0"/>
          <w:numId w:val="40"/>
        </w:numPr>
        <w:shd w:val="clear" w:color="auto" w:fill="FFFFFF"/>
        <w:tabs>
          <w:tab w:val="left" w:pos="990"/>
        </w:tabs>
        <w:spacing w:line="80" w:lineRule="atLeast"/>
        <w:rPr>
          <w:spacing w:val="-4"/>
        </w:rPr>
      </w:pPr>
      <w:r w:rsidRPr="007A7B9D">
        <w:t>Başlangıç meridyeninin batısında yer alırlar.</w:t>
      </w:r>
    </w:p>
    <w:p w:rsidR="00432419" w:rsidRPr="007A7B9D" w:rsidRDefault="00432419" w:rsidP="0015200F">
      <w:pPr>
        <w:numPr>
          <w:ilvl w:val="0"/>
          <w:numId w:val="40"/>
        </w:numPr>
        <w:shd w:val="clear" w:color="auto" w:fill="FFFFFF"/>
        <w:tabs>
          <w:tab w:val="left" w:pos="990"/>
        </w:tabs>
        <w:spacing w:line="80" w:lineRule="atLeast"/>
        <w:rPr>
          <w:spacing w:val="-4"/>
        </w:rPr>
      </w:pPr>
      <w:r w:rsidRPr="007A7B9D">
        <w:rPr>
          <w:spacing w:val="-2"/>
        </w:rPr>
        <w:t>İkisine de güneş ışınlan yılda iki kez dik gelir.</w:t>
      </w:r>
    </w:p>
    <w:p w:rsidR="00432419" w:rsidRDefault="00432419" w:rsidP="003D1D12">
      <w:pPr>
        <w:shd w:val="clear" w:color="auto" w:fill="FFFFFF"/>
        <w:tabs>
          <w:tab w:val="left" w:pos="990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2</w:t>
      </w:r>
      <w:r w:rsidRPr="003D1D12">
        <w:t>. Aşağıdakilerden hangisinde enlemin etkili olduğu</w:t>
      </w:r>
      <w:r>
        <w:t xml:space="preserve"> </w:t>
      </w:r>
      <w:r w:rsidRPr="003D1D12">
        <w:rPr>
          <w:u w:val="single"/>
        </w:rPr>
        <w:t>savunulamaz</w:t>
      </w:r>
      <w:r w:rsidRPr="003D1D12">
        <w:t>?</w:t>
      </w:r>
    </w:p>
    <w:p w:rsidR="00432419" w:rsidRPr="003D1D12" w:rsidRDefault="00432419" w:rsidP="0015200F">
      <w:pPr>
        <w:numPr>
          <w:ilvl w:val="0"/>
          <w:numId w:val="41"/>
        </w:numPr>
        <w:shd w:val="clear" w:color="auto" w:fill="FFFFFF"/>
        <w:tabs>
          <w:tab w:val="left" w:pos="1005"/>
        </w:tabs>
        <w:spacing w:line="80" w:lineRule="atLeast"/>
      </w:pPr>
      <w:r w:rsidRPr="003D1D12">
        <w:rPr>
          <w:spacing w:val="-2"/>
        </w:rPr>
        <w:t>İç Anadolu Bölgesi'nde kuzey sektör</w:t>
      </w:r>
      <w:r>
        <w:rPr>
          <w:spacing w:val="-2"/>
        </w:rPr>
        <w:t>l</w:t>
      </w:r>
      <w:r w:rsidRPr="003D1D12">
        <w:rPr>
          <w:spacing w:val="-2"/>
        </w:rPr>
        <w:t>ü rüzgârla</w:t>
      </w:r>
      <w:r w:rsidRPr="003D1D12">
        <w:rPr>
          <w:spacing w:val="-2"/>
        </w:rPr>
        <w:softHyphen/>
      </w:r>
      <w:r w:rsidRPr="003D1D12">
        <w:t>rın sıcaklığı düşürmesi</w:t>
      </w:r>
    </w:p>
    <w:p w:rsidR="00432419" w:rsidRPr="003D1D12" w:rsidRDefault="00432419" w:rsidP="0015200F">
      <w:pPr>
        <w:numPr>
          <w:ilvl w:val="0"/>
          <w:numId w:val="41"/>
        </w:numPr>
        <w:shd w:val="clear" w:color="auto" w:fill="FFFFFF"/>
        <w:tabs>
          <w:tab w:val="left" w:pos="1005"/>
        </w:tabs>
        <w:spacing w:line="80" w:lineRule="atLeast"/>
        <w:rPr>
          <w:spacing w:val="-5"/>
        </w:rPr>
      </w:pPr>
      <w:r w:rsidRPr="003D1D12">
        <w:rPr>
          <w:spacing w:val="-2"/>
        </w:rPr>
        <w:t>Antalya'da deniz turizmi mevsiminin Samsun'da-</w:t>
      </w:r>
      <w:r w:rsidRPr="003D1D12">
        <w:t>kinden önce başlaması</w:t>
      </w:r>
    </w:p>
    <w:p w:rsidR="00432419" w:rsidRPr="003D1D12" w:rsidRDefault="00432419" w:rsidP="0015200F">
      <w:pPr>
        <w:numPr>
          <w:ilvl w:val="0"/>
          <w:numId w:val="41"/>
        </w:numPr>
        <w:shd w:val="clear" w:color="auto" w:fill="FFFFFF"/>
        <w:tabs>
          <w:tab w:val="left" w:pos="1005"/>
        </w:tabs>
        <w:spacing w:line="80" w:lineRule="atLeast"/>
        <w:rPr>
          <w:spacing w:val="-11"/>
        </w:rPr>
      </w:pPr>
      <w:r w:rsidRPr="003D1D12">
        <w:rPr>
          <w:spacing w:val="-1"/>
        </w:rPr>
        <w:t xml:space="preserve">Ege Bölgesinden İç Anadolu Bölgesi'ne doğru </w:t>
      </w:r>
      <w:r w:rsidRPr="003D1D12">
        <w:t>sıcaklığın düşmesi</w:t>
      </w:r>
    </w:p>
    <w:p w:rsidR="00432419" w:rsidRDefault="00432419" w:rsidP="0015200F">
      <w:pPr>
        <w:numPr>
          <w:ilvl w:val="0"/>
          <w:numId w:val="41"/>
        </w:numPr>
        <w:shd w:val="clear" w:color="auto" w:fill="FFFFFF"/>
        <w:tabs>
          <w:tab w:val="left" w:pos="1005"/>
        </w:tabs>
        <w:spacing w:line="80" w:lineRule="atLeast"/>
        <w:rPr>
          <w:spacing w:val="-4"/>
        </w:rPr>
      </w:pPr>
      <w:r w:rsidRPr="003D1D12">
        <w:rPr>
          <w:spacing w:val="-2"/>
        </w:rPr>
        <w:t>Akdeniz B</w:t>
      </w:r>
      <w:r>
        <w:rPr>
          <w:spacing w:val="-2"/>
        </w:rPr>
        <w:t>ölgesin</w:t>
      </w:r>
      <w:r w:rsidRPr="003D1D12">
        <w:rPr>
          <w:spacing w:val="-2"/>
        </w:rPr>
        <w:t>den Marmara Bölgesi'ne doğ</w:t>
      </w:r>
      <w:r w:rsidRPr="003D1D12">
        <w:rPr>
          <w:spacing w:val="-2"/>
        </w:rPr>
        <w:softHyphen/>
      </w:r>
      <w:r w:rsidRPr="003D1D12">
        <w:t>ru maki üst sınırının alçalması</w:t>
      </w:r>
    </w:p>
    <w:p w:rsidR="00432419" w:rsidRPr="007A7B9D" w:rsidRDefault="00432419" w:rsidP="0015200F">
      <w:pPr>
        <w:numPr>
          <w:ilvl w:val="0"/>
          <w:numId w:val="41"/>
        </w:numPr>
        <w:shd w:val="clear" w:color="auto" w:fill="FFFFFF"/>
        <w:tabs>
          <w:tab w:val="left" w:pos="1005"/>
        </w:tabs>
        <w:spacing w:line="80" w:lineRule="atLeast"/>
        <w:rPr>
          <w:spacing w:val="-4"/>
        </w:rPr>
      </w:pPr>
      <w:r w:rsidRPr="003D1D12">
        <w:t>Yaz mevsiminde, Karadeniz B</w:t>
      </w:r>
      <w:r w:rsidRPr="007A7B9D">
        <w:t>ölgesi'nde gün</w:t>
      </w:r>
      <w:r w:rsidRPr="007A7B9D">
        <w:rPr>
          <w:spacing w:val="-2"/>
        </w:rPr>
        <w:t>düz sürelerinin Akdeniz Bölgesi'ndekinden uzun</w:t>
      </w:r>
      <w:r w:rsidRPr="007A7B9D">
        <w:rPr>
          <w:spacing w:val="-2"/>
        </w:rPr>
        <w:br/>
      </w:r>
      <w:r w:rsidRPr="007A7B9D">
        <w:t>olması</w:t>
      </w:r>
    </w:p>
    <w:p w:rsidR="00432419" w:rsidRDefault="00432419" w:rsidP="003D1D12">
      <w:pPr>
        <w:shd w:val="clear" w:color="auto" w:fill="FFFFFF"/>
        <w:tabs>
          <w:tab w:val="left" w:pos="1005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3</w:t>
      </w:r>
      <w:r w:rsidRPr="003D1D12">
        <w:t>.   Bir haritada yer alan</w:t>
      </w:r>
    </w:p>
    <w:p w:rsidR="00432419" w:rsidRPr="003D1D12" w:rsidRDefault="00432419" w:rsidP="0015200F">
      <w:pPr>
        <w:numPr>
          <w:ilvl w:val="0"/>
          <w:numId w:val="42"/>
        </w:numPr>
        <w:shd w:val="clear" w:color="auto" w:fill="FFFFFF"/>
        <w:tabs>
          <w:tab w:val="left" w:pos="990"/>
        </w:tabs>
        <w:spacing w:line="80" w:lineRule="atLeast"/>
        <w:rPr>
          <w:spacing w:val="-16"/>
          <w:lang w:val="en-US"/>
        </w:rPr>
      </w:pPr>
      <w:r w:rsidRPr="003D1D12">
        <w:rPr>
          <w:spacing w:val="-2"/>
        </w:rPr>
        <w:t>bir yolun eğimi,</w:t>
      </w:r>
    </w:p>
    <w:p w:rsidR="00432419" w:rsidRPr="003D1D12" w:rsidRDefault="00432419" w:rsidP="0015200F">
      <w:pPr>
        <w:numPr>
          <w:ilvl w:val="0"/>
          <w:numId w:val="42"/>
        </w:numPr>
        <w:shd w:val="clear" w:color="auto" w:fill="FFFFFF"/>
        <w:tabs>
          <w:tab w:val="left" w:pos="990"/>
        </w:tabs>
        <w:spacing w:line="80" w:lineRule="atLeast"/>
        <w:rPr>
          <w:spacing w:val="-11"/>
          <w:lang w:val="en-US"/>
        </w:rPr>
      </w:pPr>
      <w:r w:rsidRPr="003D1D12">
        <w:rPr>
          <w:spacing w:val="-1"/>
        </w:rPr>
        <w:t>bir ilin izdüşümsel alanı,</w:t>
      </w:r>
    </w:p>
    <w:p w:rsidR="00432419" w:rsidRPr="003D1D12" w:rsidRDefault="00432419" w:rsidP="0015200F">
      <w:pPr>
        <w:numPr>
          <w:ilvl w:val="0"/>
          <w:numId w:val="42"/>
        </w:numPr>
        <w:shd w:val="clear" w:color="auto" w:fill="FFFFFF"/>
        <w:tabs>
          <w:tab w:val="left" w:pos="990"/>
        </w:tabs>
        <w:spacing w:line="80" w:lineRule="atLeast"/>
        <w:rPr>
          <w:spacing w:val="-10"/>
          <w:lang w:val="en-US"/>
        </w:rPr>
      </w:pPr>
      <w:r w:rsidRPr="003D1D12">
        <w:rPr>
          <w:spacing w:val="-1"/>
        </w:rPr>
        <w:t>bir akarsuyun uzunluğu</w: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>niceliklerinden hangileri haritanın Ölçeğinden yararlanılarak hesaplanabilir?</w:t>
      </w:r>
    </w:p>
    <w:p w:rsidR="00432419" w:rsidRDefault="00432419" w:rsidP="003D1D12">
      <w:pPr>
        <w:shd w:val="clear" w:color="auto" w:fill="FFFFFF"/>
        <w:tabs>
          <w:tab w:val="left" w:pos="2385"/>
          <w:tab w:val="left" w:pos="4275"/>
        </w:tabs>
        <w:spacing w:line="80" w:lineRule="atLeast"/>
      </w:pPr>
      <w:r w:rsidRPr="003D1D12">
        <w:rPr>
          <w:spacing w:val="-2"/>
        </w:rPr>
        <w:t>A) Yalnız I</w:t>
      </w:r>
      <w:r w:rsidRPr="003D1D12">
        <w:tab/>
      </w:r>
    </w:p>
    <w:p w:rsidR="00432419" w:rsidRDefault="00432419" w:rsidP="003D1D12">
      <w:pPr>
        <w:shd w:val="clear" w:color="auto" w:fill="FFFFFF"/>
        <w:tabs>
          <w:tab w:val="left" w:pos="2385"/>
          <w:tab w:val="left" w:pos="4275"/>
        </w:tabs>
        <w:spacing w:line="80" w:lineRule="atLeast"/>
        <w:rPr>
          <w:lang w:val="en-US"/>
        </w:rPr>
      </w:pPr>
      <w:r w:rsidRPr="003D1D12">
        <w:rPr>
          <w:spacing w:val="-3"/>
        </w:rPr>
        <w:t xml:space="preserve">B) Yalnız </w:t>
      </w:r>
      <w:r w:rsidRPr="003D1D12">
        <w:rPr>
          <w:spacing w:val="-3"/>
          <w:lang w:val="en-US"/>
        </w:rPr>
        <w:t>II</w:t>
      </w:r>
      <w:r w:rsidRPr="003D1D12">
        <w:rPr>
          <w:lang w:val="en-US"/>
        </w:rPr>
        <w:tab/>
      </w:r>
    </w:p>
    <w:p w:rsidR="00432419" w:rsidRPr="003D1D12" w:rsidRDefault="00432419" w:rsidP="003D1D12">
      <w:pPr>
        <w:shd w:val="clear" w:color="auto" w:fill="FFFFFF"/>
        <w:tabs>
          <w:tab w:val="left" w:pos="2385"/>
          <w:tab w:val="left" w:pos="4275"/>
        </w:tabs>
        <w:spacing w:line="80" w:lineRule="atLeast"/>
      </w:pPr>
      <w:r w:rsidRPr="003D1D12">
        <w:rPr>
          <w:spacing w:val="-3"/>
        </w:rPr>
        <w:t xml:space="preserve">C) Yalnız </w:t>
      </w:r>
      <w:r w:rsidRPr="003D1D12">
        <w:rPr>
          <w:spacing w:val="-3"/>
          <w:lang w:val="en-US"/>
        </w:rPr>
        <w:t>III</w:t>
      </w:r>
    </w:p>
    <w:p w:rsidR="00432419" w:rsidRDefault="00432419" w:rsidP="003D1D12">
      <w:pPr>
        <w:shd w:val="clear" w:color="auto" w:fill="FFFFFF"/>
        <w:tabs>
          <w:tab w:val="left" w:pos="3240"/>
        </w:tabs>
        <w:spacing w:line="80" w:lineRule="atLeast"/>
        <w:rPr>
          <w:lang w:val="en-US"/>
        </w:rPr>
      </w:pPr>
      <w:r w:rsidRPr="003D1D12">
        <w:rPr>
          <w:spacing w:val="-3"/>
        </w:rPr>
        <w:t xml:space="preserve">D) I ve </w:t>
      </w:r>
      <w:r w:rsidRPr="003D1D12">
        <w:rPr>
          <w:spacing w:val="-3"/>
          <w:lang w:val="en-US"/>
        </w:rPr>
        <w:t>II</w:t>
      </w:r>
      <w:r w:rsidRPr="003D1D12">
        <w:rPr>
          <w:lang w:val="en-US"/>
        </w:rPr>
        <w:tab/>
      </w:r>
    </w:p>
    <w:p w:rsidR="00432419" w:rsidRPr="003D1D12" w:rsidRDefault="00432419" w:rsidP="003D1D12">
      <w:pPr>
        <w:shd w:val="clear" w:color="auto" w:fill="FFFFFF"/>
        <w:tabs>
          <w:tab w:val="left" w:pos="3240"/>
        </w:tabs>
        <w:spacing w:line="80" w:lineRule="atLeast"/>
      </w:pPr>
      <w:r w:rsidRPr="003D1D12">
        <w:rPr>
          <w:spacing w:val="-2"/>
        </w:rPr>
        <w:t xml:space="preserve">E) </w:t>
      </w:r>
      <w:r w:rsidRPr="003D1D12">
        <w:rPr>
          <w:spacing w:val="-2"/>
          <w:lang w:val="en-US"/>
        </w:rPr>
        <w:t xml:space="preserve">II </w:t>
      </w:r>
      <w:r w:rsidRPr="003D1D12">
        <w:rPr>
          <w:spacing w:val="-2"/>
        </w:rPr>
        <w:t xml:space="preserve">ve </w:t>
      </w:r>
      <w:r w:rsidRPr="003D1D12">
        <w:rPr>
          <w:spacing w:val="-2"/>
          <w:lang w:val="en-US"/>
        </w:rPr>
        <w:t>III</w:t>
      </w:r>
    </w:p>
    <w:p w:rsidR="00432419" w:rsidRDefault="00432419" w:rsidP="003D1D12">
      <w:pPr>
        <w:shd w:val="clear" w:color="auto" w:fill="FFFFFF"/>
        <w:tabs>
          <w:tab w:val="left" w:pos="3240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4</w:t>
      </w:r>
      <w:r w:rsidRPr="003D1D12">
        <w:t xml:space="preserve">.  Yeryüzünden yükseldikçe, sıcaklık her 100 metrede </w:t>
      </w:r>
      <w:r w:rsidRPr="003D1D12">
        <w:rPr>
          <w:spacing w:val="-1"/>
        </w:rPr>
        <w:t xml:space="preserve">0,5 °C azalır. Deniz seviyesine indirgenmiş sıcaklıklar </w:t>
      </w:r>
      <w:r w:rsidRPr="003D1D12">
        <w:t>bu ilkeden yararlanılarak hesaplanır.</w: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rPr>
          <w:spacing w:val="-1"/>
        </w:rPr>
        <w:t xml:space="preserve">Aşağıdaki tabloda, beş merkezin aynı gün ve saatteki </w:t>
      </w:r>
      <w:r w:rsidRPr="003D1D12">
        <w:t>gerçek sıcaklıkları i!e deniz seviyesine indirgenmiş sıcaklıkları verilmiştir.</w:t>
      </w:r>
    </w:p>
    <w:p w:rsidR="00432419" w:rsidRPr="003D1D12" w:rsidRDefault="00432419" w:rsidP="003D1D12">
      <w:pPr>
        <w:spacing w:line="80" w:lineRule="atLeast"/>
        <w:ind w:right="630"/>
      </w:pPr>
      <w:r w:rsidRPr="00186D18">
        <w:rPr>
          <w:noProof/>
        </w:rPr>
        <w:pict>
          <v:shape id="Resim 25" o:spid="_x0000_i1060" type="#_x0000_t75" style="width:232.5pt;height:132pt;visibility:visible">
            <v:imagedata r:id="rId46" o:title=""/>
          </v:shape>
        </w:pic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>Tablodaki bilgilere göre. bu merkezlerden hangi</w:t>
      </w:r>
      <w:r w:rsidRPr="003D1D12">
        <w:softHyphen/>
        <w:t xml:space="preserve">sinin yükseltisi </w:t>
      </w:r>
      <w:r w:rsidRPr="003D1D12">
        <w:rPr>
          <w:u w:val="single"/>
        </w:rPr>
        <w:t>en fazladır</w:t>
      </w:r>
      <w:r w:rsidRPr="003D1D12">
        <w:t>?</w:t>
      </w:r>
    </w:p>
    <w:p w:rsidR="00432419" w:rsidRDefault="00432419" w:rsidP="003D1D12">
      <w:pPr>
        <w:shd w:val="clear" w:color="auto" w:fill="FFFFFF"/>
        <w:tabs>
          <w:tab w:val="left" w:pos="1515"/>
          <w:tab w:val="left" w:pos="2550"/>
          <w:tab w:val="left" w:pos="3585"/>
        </w:tabs>
        <w:spacing w:line="80" w:lineRule="atLeast"/>
      </w:pPr>
      <w:r w:rsidRPr="003D1D12">
        <w:rPr>
          <w:spacing w:val="-4"/>
        </w:rPr>
        <w:t>A) I</w:t>
      </w:r>
      <w:r w:rsidRPr="003D1D12">
        <w:tab/>
      </w:r>
    </w:p>
    <w:p w:rsidR="00432419" w:rsidRDefault="00432419" w:rsidP="003D1D12">
      <w:pPr>
        <w:shd w:val="clear" w:color="auto" w:fill="FFFFFF"/>
        <w:tabs>
          <w:tab w:val="left" w:pos="1515"/>
          <w:tab w:val="left" w:pos="2550"/>
          <w:tab w:val="left" w:pos="3585"/>
        </w:tabs>
        <w:spacing w:line="80" w:lineRule="atLeast"/>
      </w:pPr>
      <w:r w:rsidRPr="003D1D12">
        <w:t>B)ll</w:t>
      </w:r>
      <w:r w:rsidRPr="003D1D12">
        <w:tab/>
      </w:r>
    </w:p>
    <w:p w:rsidR="00432419" w:rsidRDefault="00432419" w:rsidP="003D1D12">
      <w:pPr>
        <w:shd w:val="clear" w:color="auto" w:fill="FFFFFF"/>
        <w:tabs>
          <w:tab w:val="left" w:pos="1515"/>
          <w:tab w:val="left" w:pos="2550"/>
          <w:tab w:val="left" w:pos="3585"/>
        </w:tabs>
        <w:spacing w:line="80" w:lineRule="atLeast"/>
      </w:pPr>
      <w:r w:rsidRPr="003D1D12">
        <w:t>C)lll</w:t>
      </w:r>
      <w:r w:rsidRPr="003D1D12">
        <w:tab/>
      </w:r>
    </w:p>
    <w:p w:rsidR="00432419" w:rsidRDefault="00432419" w:rsidP="003D1D12">
      <w:pPr>
        <w:shd w:val="clear" w:color="auto" w:fill="FFFFFF"/>
        <w:tabs>
          <w:tab w:val="left" w:pos="1515"/>
          <w:tab w:val="left" w:pos="2550"/>
          <w:tab w:val="left" w:pos="3585"/>
        </w:tabs>
        <w:spacing w:line="80" w:lineRule="atLeast"/>
        <w:rPr>
          <w:lang w:val="en-US"/>
        </w:rPr>
      </w:pPr>
      <w:r w:rsidRPr="003D1D12">
        <w:t xml:space="preserve">D) </w:t>
      </w:r>
      <w:r w:rsidRPr="003D1D12">
        <w:rPr>
          <w:lang w:val="en-US"/>
        </w:rPr>
        <w:t xml:space="preserve">IV        </w:t>
      </w:r>
    </w:p>
    <w:p w:rsidR="00432419" w:rsidRPr="003D1D12" w:rsidRDefault="00432419" w:rsidP="003D1D12">
      <w:pPr>
        <w:shd w:val="clear" w:color="auto" w:fill="FFFFFF"/>
        <w:tabs>
          <w:tab w:val="left" w:pos="1515"/>
          <w:tab w:val="left" w:pos="2550"/>
          <w:tab w:val="left" w:pos="3585"/>
        </w:tabs>
        <w:spacing w:line="80" w:lineRule="atLeast"/>
      </w:pPr>
      <w:r w:rsidRPr="003D1D12">
        <w:t>E)V</w:t>
      </w:r>
    </w:p>
    <w:p w:rsidR="00432419" w:rsidRPr="003D1D12" w:rsidRDefault="00432419" w:rsidP="003D1D12">
      <w:pPr>
        <w:shd w:val="clear" w:color="auto" w:fill="FFFFFF"/>
        <w:tabs>
          <w:tab w:val="left" w:pos="1515"/>
          <w:tab w:val="left" w:pos="2550"/>
          <w:tab w:val="left" w:pos="3585"/>
        </w:tabs>
        <w:spacing w:line="80" w:lineRule="atLeast"/>
        <w:sectPr w:rsidR="00432419" w:rsidRPr="003D1D12" w:rsidSect="00F12C8E">
          <w:pgSz w:w="11909" w:h="16834"/>
          <w:pgMar w:top="1440" w:right="1419" w:bottom="720" w:left="1701" w:header="708" w:footer="708" w:gutter="0"/>
          <w:cols w:space="60"/>
          <w:noEndnote/>
          <w:rtlGutter/>
        </w:sectPr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5</w:t>
      </w:r>
      <w:r w:rsidRPr="003D1D12">
        <w:t>. Afrika Kıtası'nın hem kuzeyinde hem de güneyin</w:t>
      </w:r>
      <w:r w:rsidRPr="003D1D12">
        <w:softHyphen/>
        <w:t>de. Akdeniz iklim</w:t>
      </w:r>
      <w:r>
        <w:t>i görülen yerlerin olması aşağı</w:t>
      </w:r>
      <w:r w:rsidRPr="003D1D12">
        <w:t>dakilerden hangisine bağlanabilir?</w:t>
      </w:r>
    </w:p>
    <w:p w:rsidR="00432419" w:rsidRPr="003D1D12" w:rsidRDefault="00432419" w:rsidP="0015200F">
      <w:pPr>
        <w:numPr>
          <w:ilvl w:val="0"/>
          <w:numId w:val="43"/>
        </w:numPr>
        <w:shd w:val="clear" w:color="auto" w:fill="FFFFFF"/>
        <w:tabs>
          <w:tab w:val="left" w:pos="990"/>
        </w:tabs>
        <w:spacing w:line="80" w:lineRule="atLeast"/>
      </w:pPr>
      <w:r w:rsidRPr="003D1D12">
        <w:t>Ortalama yükseltisinin fazla olmasına</w:t>
      </w:r>
    </w:p>
    <w:p w:rsidR="00432419" w:rsidRPr="003D1D12" w:rsidRDefault="00432419" w:rsidP="0015200F">
      <w:pPr>
        <w:numPr>
          <w:ilvl w:val="0"/>
          <w:numId w:val="43"/>
        </w:numPr>
        <w:shd w:val="clear" w:color="auto" w:fill="FFFFFF"/>
        <w:tabs>
          <w:tab w:val="left" w:pos="990"/>
        </w:tabs>
        <w:spacing w:line="80" w:lineRule="atLeast"/>
        <w:rPr>
          <w:spacing w:val="-5"/>
        </w:rPr>
      </w:pPr>
      <w:r w:rsidRPr="003D1D12">
        <w:rPr>
          <w:spacing w:val="-2"/>
        </w:rPr>
        <w:t xml:space="preserve">Her iki yarımkürede, orta kuşakta topraklarının </w:t>
      </w:r>
      <w:r w:rsidRPr="003D1D12">
        <w:t>bulunmasına</w:t>
      </w:r>
    </w:p>
    <w:p w:rsidR="00432419" w:rsidRPr="003D1D12" w:rsidRDefault="00432419" w:rsidP="0015200F">
      <w:pPr>
        <w:numPr>
          <w:ilvl w:val="0"/>
          <w:numId w:val="43"/>
        </w:numPr>
        <w:shd w:val="clear" w:color="auto" w:fill="FFFFFF"/>
        <w:tabs>
          <w:tab w:val="left" w:pos="990"/>
        </w:tabs>
        <w:spacing w:line="80" w:lineRule="atLeast"/>
        <w:rPr>
          <w:spacing w:val="-11"/>
        </w:rPr>
      </w:pPr>
      <w:r w:rsidRPr="003D1D12">
        <w:t>Akarsu havzalarının geniş olmasına</w:t>
      </w:r>
    </w:p>
    <w:p w:rsidR="00432419" w:rsidRDefault="00432419" w:rsidP="0015200F">
      <w:pPr>
        <w:numPr>
          <w:ilvl w:val="0"/>
          <w:numId w:val="43"/>
        </w:numPr>
        <w:shd w:val="clear" w:color="auto" w:fill="FFFFFF"/>
        <w:tabs>
          <w:tab w:val="left" w:pos="990"/>
        </w:tabs>
        <w:spacing w:line="80" w:lineRule="atLeast"/>
        <w:rPr>
          <w:spacing w:val="-11"/>
        </w:rPr>
      </w:pPr>
      <w:r w:rsidRPr="003D1D12">
        <w:rPr>
          <w:spacing w:val="-2"/>
        </w:rPr>
        <w:t xml:space="preserve">Okyanus kıyılarında hem sıcak hem de soğuk </w:t>
      </w:r>
      <w:r w:rsidRPr="003D1D12">
        <w:t>su akıntılarının etkili olmasına</w:t>
      </w:r>
    </w:p>
    <w:p w:rsidR="00432419" w:rsidRPr="007A7B9D" w:rsidRDefault="00432419" w:rsidP="0015200F">
      <w:pPr>
        <w:numPr>
          <w:ilvl w:val="0"/>
          <w:numId w:val="43"/>
        </w:numPr>
        <w:shd w:val="clear" w:color="auto" w:fill="FFFFFF"/>
        <w:tabs>
          <w:tab w:val="left" w:pos="990"/>
        </w:tabs>
        <w:spacing w:line="80" w:lineRule="atLeast"/>
        <w:rPr>
          <w:spacing w:val="-11"/>
        </w:rPr>
      </w:pPr>
      <w:r w:rsidRPr="007A7B9D">
        <w:rPr>
          <w:spacing w:val="-1"/>
        </w:rPr>
        <w:t>Kıyılarında girinti ve çıkıntıların az olmasına</w:t>
      </w:r>
    </w:p>
    <w:p w:rsidR="00432419" w:rsidRDefault="00432419" w:rsidP="003D1D12">
      <w:pPr>
        <w:shd w:val="clear" w:color="auto" w:fill="FFFFFF"/>
        <w:tabs>
          <w:tab w:val="left" w:pos="990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rPr>
          <w:spacing w:val="-1"/>
        </w:rPr>
        <w:t>6</w:t>
      </w:r>
      <w:r w:rsidRPr="003D1D12">
        <w:rPr>
          <w:spacing w:val="-1"/>
        </w:rPr>
        <w:t xml:space="preserve">. Yeryüzünde, genel hava dolaşımının yanı sıra. yerel </w:t>
      </w:r>
      <w:r w:rsidRPr="003D1D12">
        <w:t xml:space="preserve">basınç koşullarındaki değişmelere bağlı olarak gün </w:t>
      </w:r>
      <w:r w:rsidRPr="003D1D12">
        <w:rPr>
          <w:spacing w:val="-1"/>
        </w:rPr>
        <w:t>içinde kara ile deniz, dağ ile vadi arasında yerel rüz</w:t>
      </w:r>
      <w:r w:rsidRPr="003D1D12">
        <w:rPr>
          <w:spacing w:val="-1"/>
        </w:rPr>
        <w:softHyphen/>
      </w:r>
      <w:r w:rsidRPr="003D1D12">
        <w:t>gârlar da eser.</w: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 xml:space="preserve">Buna göre, yerel rüzgârlarla ilgili olarak aşağıda-kilerden hangisi </w:t>
      </w:r>
      <w:r w:rsidRPr="003D1D12">
        <w:rPr>
          <w:u w:val="single"/>
        </w:rPr>
        <w:t>söylenemez</w:t>
      </w:r>
      <w:r w:rsidRPr="003D1D12">
        <w:t>?</w:t>
      </w:r>
    </w:p>
    <w:p w:rsidR="00432419" w:rsidRPr="003D1D12" w:rsidRDefault="00432419" w:rsidP="0015200F">
      <w:pPr>
        <w:numPr>
          <w:ilvl w:val="0"/>
          <w:numId w:val="44"/>
        </w:numPr>
        <w:shd w:val="clear" w:color="auto" w:fill="FFFFFF"/>
        <w:tabs>
          <w:tab w:val="left" w:pos="1005"/>
        </w:tabs>
        <w:spacing w:line="80" w:lineRule="atLeast"/>
      </w:pPr>
      <w:r w:rsidRPr="003D1D12">
        <w:rPr>
          <w:spacing w:val="-1"/>
        </w:rPr>
        <w:t>Esiş sürelerinin genellikle kısa olduğu</w:t>
      </w:r>
    </w:p>
    <w:p w:rsidR="00432419" w:rsidRPr="003D1D12" w:rsidRDefault="00432419" w:rsidP="0015200F">
      <w:pPr>
        <w:numPr>
          <w:ilvl w:val="0"/>
          <w:numId w:val="44"/>
        </w:numPr>
        <w:shd w:val="clear" w:color="auto" w:fill="FFFFFF"/>
        <w:tabs>
          <w:tab w:val="left" w:pos="1005"/>
        </w:tabs>
        <w:spacing w:line="80" w:lineRule="atLeast"/>
        <w:rPr>
          <w:spacing w:val="-5"/>
        </w:rPr>
      </w:pPr>
      <w:r w:rsidRPr="003D1D12">
        <w:rPr>
          <w:spacing w:val="-1"/>
        </w:rPr>
        <w:t>Etki alanlarının dar olduğu</w:t>
      </w:r>
    </w:p>
    <w:p w:rsidR="00432419" w:rsidRPr="003D1D12" w:rsidRDefault="00432419" w:rsidP="0015200F">
      <w:pPr>
        <w:numPr>
          <w:ilvl w:val="0"/>
          <w:numId w:val="44"/>
        </w:numPr>
        <w:shd w:val="clear" w:color="auto" w:fill="FFFFFF"/>
        <w:tabs>
          <w:tab w:val="left" w:pos="1005"/>
        </w:tabs>
        <w:spacing w:line="80" w:lineRule="atLeast"/>
        <w:rPr>
          <w:spacing w:val="-11"/>
        </w:rPr>
      </w:pPr>
      <w:r w:rsidRPr="003D1D12">
        <w:rPr>
          <w:spacing w:val="-1"/>
        </w:rPr>
        <w:t>Gün içerisinde esiş yönlerinin değişebileceği</w:t>
      </w:r>
    </w:p>
    <w:p w:rsidR="00432419" w:rsidRDefault="00432419" w:rsidP="0015200F">
      <w:pPr>
        <w:numPr>
          <w:ilvl w:val="0"/>
          <w:numId w:val="44"/>
        </w:numPr>
        <w:shd w:val="clear" w:color="auto" w:fill="FFFFFF"/>
        <w:tabs>
          <w:tab w:val="left" w:pos="1005"/>
        </w:tabs>
        <w:spacing w:line="80" w:lineRule="atLeast"/>
        <w:rPr>
          <w:spacing w:val="-4"/>
        </w:rPr>
      </w:pPr>
      <w:r w:rsidRPr="003D1D12">
        <w:rPr>
          <w:spacing w:val="-2"/>
        </w:rPr>
        <w:t>Gün içerisinde sıcaklık değişikliğine yol açtıkları</w:t>
      </w:r>
    </w:p>
    <w:p w:rsidR="00432419" w:rsidRPr="00E90ECA" w:rsidRDefault="00432419" w:rsidP="0015200F">
      <w:pPr>
        <w:numPr>
          <w:ilvl w:val="0"/>
          <w:numId w:val="44"/>
        </w:numPr>
        <w:shd w:val="clear" w:color="auto" w:fill="FFFFFF"/>
        <w:tabs>
          <w:tab w:val="left" w:pos="1005"/>
        </w:tabs>
        <w:spacing w:line="80" w:lineRule="atLeast"/>
        <w:rPr>
          <w:spacing w:val="-4"/>
        </w:rPr>
      </w:pPr>
      <w:r w:rsidRPr="00E90ECA">
        <w:rPr>
          <w:spacing w:val="-1"/>
        </w:rPr>
        <w:t>İklim özelliklerinin oluşmasında ana etken ol</w:t>
      </w:r>
      <w:r w:rsidRPr="00E90ECA">
        <w:rPr>
          <w:spacing w:val="-1"/>
        </w:rPr>
        <w:softHyphen/>
      </w:r>
      <w:r w:rsidRPr="00E90ECA">
        <w:t>dukları</w:t>
      </w:r>
    </w:p>
    <w:p w:rsidR="00432419" w:rsidRDefault="00432419" w:rsidP="003D1D12">
      <w:pPr>
        <w:shd w:val="clear" w:color="auto" w:fill="FFFFFF"/>
        <w:tabs>
          <w:tab w:val="left" w:pos="1005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rPr>
          <w:spacing w:val="-1"/>
        </w:rPr>
        <w:t>7</w:t>
      </w:r>
      <w:r w:rsidRPr="003D1D12">
        <w:rPr>
          <w:spacing w:val="-1"/>
        </w:rPr>
        <w:t xml:space="preserve">.  Günlük sıcaklık farkının fazlalığı ve donma - çözülme </w:t>
      </w:r>
      <w:r w:rsidRPr="003D1D12">
        <w:t>olaylarının sıklığı mekanik çözülmeyi hızlandırır.</w: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>Buna göre, aşağıdaki yerlerin hangisinde meka</w:t>
      </w:r>
      <w:r w:rsidRPr="003D1D12">
        <w:softHyphen/>
        <w:t xml:space="preserve">nik çözülmenin </w:t>
      </w:r>
      <w:r w:rsidRPr="003D1D12">
        <w:rPr>
          <w:u w:val="single"/>
        </w:rPr>
        <w:t>en az</w:t>
      </w:r>
      <w:r w:rsidRPr="003D1D12">
        <w:t xml:space="preserve"> olması beklenir?</w:t>
      </w:r>
    </w:p>
    <w:p w:rsidR="00432419" w:rsidRPr="003D1D12" w:rsidRDefault="00432419" w:rsidP="0015200F">
      <w:pPr>
        <w:numPr>
          <w:ilvl w:val="0"/>
          <w:numId w:val="45"/>
        </w:numPr>
        <w:shd w:val="clear" w:color="auto" w:fill="FFFFFF"/>
        <w:tabs>
          <w:tab w:val="left" w:pos="915"/>
        </w:tabs>
        <w:spacing w:line="80" w:lineRule="atLeast"/>
      </w:pPr>
      <w:r w:rsidRPr="003D1D12">
        <w:rPr>
          <w:spacing w:val="-1"/>
        </w:rPr>
        <w:t>Ekvatoral ormanlar</w:t>
      </w:r>
    </w:p>
    <w:p w:rsidR="00432419" w:rsidRPr="003D1D12" w:rsidRDefault="00432419" w:rsidP="0015200F">
      <w:pPr>
        <w:numPr>
          <w:ilvl w:val="0"/>
          <w:numId w:val="45"/>
        </w:numPr>
        <w:shd w:val="clear" w:color="auto" w:fill="FFFFFF"/>
        <w:tabs>
          <w:tab w:val="left" w:pos="915"/>
        </w:tabs>
        <w:spacing w:line="80" w:lineRule="atLeast"/>
        <w:rPr>
          <w:spacing w:val="-12"/>
        </w:rPr>
      </w:pPr>
      <w:r w:rsidRPr="003D1D12">
        <w:rPr>
          <w:spacing w:val="-1"/>
        </w:rPr>
        <w:t>Çöller</w:t>
      </w:r>
    </w:p>
    <w:p w:rsidR="00432419" w:rsidRPr="003D1D12" w:rsidRDefault="00432419" w:rsidP="0015200F">
      <w:pPr>
        <w:numPr>
          <w:ilvl w:val="0"/>
          <w:numId w:val="45"/>
        </w:numPr>
        <w:shd w:val="clear" w:color="auto" w:fill="FFFFFF"/>
        <w:tabs>
          <w:tab w:val="left" w:pos="915"/>
        </w:tabs>
        <w:spacing w:line="80" w:lineRule="atLeast"/>
        <w:rPr>
          <w:spacing w:val="-11"/>
        </w:rPr>
      </w:pPr>
      <w:r w:rsidRPr="003D1D12">
        <w:t>Kutup altı bölgeler</w:t>
      </w:r>
    </w:p>
    <w:p w:rsidR="00432419" w:rsidRDefault="00432419" w:rsidP="0015200F">
      <w:pPr>
        <w:numPr>
          <w:ilvl w:val="0"/>
          <w:numId w:val="45"/>
        </w:numPr>
        <w:shd w:val="clear" w:color="auto" w:fill="FFFFFF"/>
        <w:tabs>
          <w:tab w:val="left" w:pos="915"/>
        </w:tabs>
        <w:spacing w:line="80" w:lineRule="atLeast"/>
        <w:rPr>
          <w:spacing w:val="-11"/>
        </w:rPr>
      </w:pPr>
      <w:r w:rsidRPr="003D1D12">
        <w:rPr>
          <w:spacing w:val="-1"/>
        </w:rPr>
        <w:t>Dağların yüksek kesimleri</w:t>
      </w:r>
    </w:p>
    <w:p w:rsidR="00432419" w:rsidRPr="00E90ECA" w:rsidRDefault="00432419" w:rsidP="0015200F">
      <w:pPr>
        <w:numPr>
          <w:ilvl w:val="0"/>
          <w:numId w:val="45"/>
        </w:numPr>
        <w:shd w:val="clear" w:color="auto" w:fill="FFFFFF"/>
        <w:tabs>
          <w:tab w:val="left" w:pos="915"/>
        </w:tabs>
        <w:spacing w:line="80" w:lineRule="atLeast"/>
        <w:rPr>
          <w:spacing w:val="-11"/>
        </w:rPr>
      </w:pPr>
      <w:r w:rsidRPr="00E90ECA">
        <w:rPr>
          <w:spacing w:val="-1"/>
        </w:rPr>
        <w:t>Orta kuşak karalarının iç kesimleri</w:t>
      </w:r>
    </w:p>
    <w:p w:rsidR="00432419" w:rsidRDefault="00432419" w:rsidP="003D1D12">
      <w:pPr>
        <w:shd w:val="clear" w:color="auto" w:fill="FFFFFF"/>
        <w:tabs>
          <w:tab w:val="left" w:pos="915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8</w:t>
      </w:r>
      <w:r w:rsidRPr="003D1D12">
        <w:t>.   Bir akarsuyun ağzında delta bulunması, bu akar-suyla ilgili olarak aşağıdakilerden hangisinin gös</w:t>
      </w:r>
      <w:r w:rsidRPr="003D1D12">
        <w:softHyphen/>
        <w:t xml:space="preserve">tergesi </w:t>
      </w:r>
      <w:r w:rsidRPr="003D1D12">
        <w:rPr>
          <w:u w:val="single"/>
        </w:rPr>
        <w:t>olamaz</w:t>
      </w:r>
      <w:r w:rsidRPr="003D1D12">
        <w:t>?</w:t>
      </w:r>
    </w:p>
    <w:p w:rsidR="00432419" w:rsidRPr="003D1D12" w:rsidRDefault="00432419" w:rsidP="0015200F">
      <w:pPr>
        <w:numPr>
          <w:ilvl w:val="0"/>
          <w:numId w:val="46"/>
        </w:numPr>
        <w:shd w:val="clear" w:color="auto" w:fill="FFFFFF"/>
        <w:tabs>
          <w:tab w:val="left" w:pos="930"/>
        </w:tabs>
        <w:spacing w:line="80" w:lineRule="atLeast"/>
        <w:ind w:right="480"/>
      </w:pPr>
      <w:r w:rsidRPr="003D1D12">
        <w:t>Su toplama havzasında erozyonun şiddetli olduğunun</w:t>
      </w:r>
    </w:p>
    <w:p w:rsidR="00432419" w:rsidRPr="003D1D12" w:rsidRDefault="00432419" w:rsidP="0015200F">
      <w:pPr>
        <w:numPr>
          <w:ilvl w:val="0"/>
          <w:numId w:val="46"/>
        </w:numPr>
        <w:shd w:val="clear" w:color="auto" w:fill="FFFFFF"/>
        <w:tabs>
          <w:tab w:val="left" w:pos="930"/>
        </w:tabs>
        <w:spacing w:line="80" w:lineRule="atLeast"/>
        <w:rPr>
          <w:spacing w:val="-5"/>
        </w:rPr>
      </w:pPr>
      <w:r w:rsidRPr="003D1D12">
        <w:t>Yatağı boyunca, çözünebilen kayaçların yaygın olduğunun</w:t>
      </w:r>
    </w:p>
    <w:p w:rsidR="00432419" w:rsidRPr="003D1D12" w:rsidRDefault="00432419" w:rsidP="0015200F">
      <w:pPr>
        <w:numPr>
          <w:ilvl w:val="0"/>
          <w:numId w:val="46"/>
        </w:numPr>
        <w:shd w:val="clear" w:color="auto" w:fill="FFFFFF"/>
        <w:tabs>
          <w:tab w:val="left" w:pos="930"/>
        </w:tabs>
        <w:spacing w:line="80" w:lineRule="atLeast"/>
        <w:rPr>
          <w:spacing w:val="-6"/>
        </w:rPr>
      </w:pPr>
      <w:r w:rsidRPr="003D1D12">
        <w:t>Denize döküldüğü yerde akıntıların zayıf oldu</w:t>
      </w:r>
      <w:r w:rsidRPr="003D1D12">
        <w:softHyphen/>
        <w:t>ğunun</w:t>
      </w:r>
    </w:p>
    <w:p w:rsidR="00432419" w:rsidRDefault="00432419" w:rsidP="0015200F">
      <w:pPr>
        <w:numPr>
          <w:ilvl w:val="0"/>
          <w:numId w:val="46"/>
        </w:numPr>
        <w:shd w:val="clear" w:color="auto" w:fill="FFFFFF"/>
        <w:tabs>
          <w:tab w:val="left" w:pos="930"/>
        </w:tabs>
        <w:spacing w:line="80" w:lineRule="atLeast"/>
        <w:rPr>
          <w:spacing w:val="-11"/>
        </w:rPr>
      </w:pPr>
      <w:r w:rsidRPr="003D1D12">
        <w:t>Denize döküldüğü yerde deniz derinliğinin az olduğunun</w:t>
      </w:r>
    </w:p>
    <w:p w:rsidR="00432419" w:rsidRPr="00E90ECA" w:rsidRDefault="00432419" w:rsidP="0015200F">
      <w:pPr>
        <w:numPr>
          <w:ilvl w:val="0"/>
          <w:numId w:val="46"/>
        </w:numPr>
        <w:shd w:val="clear" w:color="auto" w:fill="FFFFFF"/>
        <w:tabs>
          <w:tab w:val="left" w:pos="930"/>
        </w:tabs>
        <w:spacing w:line="80" w:lineRule="atLeast"/>
        <w:rPr>
          <w:spacing w:val="-11"/>
        </w:rPr>
      </w:pPr>
      <w:r w:rsidRPr="003D1D12">
        <w:t>Ta</w:t>
      </w:r>
      <w:r w:rsidRPr="00E90ECA">
        <w:t>şıma gücünün fazla olduğunun</w:t>
      </w:r>
    </w:p>
    <w:p w:rsidR="00432419" w:rsidRDefault="00432419" w:rsidP="003D1D12">
      <w:pPr>
        <w:shd w:val="clear" w:color="auto" w:fill="FFFFFF"/>
        <w:tabs>
          <w:tab w:val="left" w:pos="930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rPr>
          <w:b/>
          <w:bCs/>
        </w:rPr>
        <w:t>9</w:t>
      </w:r>
      <w:r w:rsidRPr="003D1D12">
        <w:rPr>
          <w:b/>
          <w:bCs/>
        </w:rPr>
        <w:t>.   Bir ülkenin birbirini izleyen yıllardaki kırsal ve kentsel nüfusunu gösteren bir grafiğe bakılarak, bu ülkenin nüfusuyla ilgili aşağıdaki bilgilerden</w:t>
      </w:r>
      <w:r>
        <w:rPr>
          <w:b/>
          <w:bCs/>
        </w:rPr>
        <w:t xml:space="preserve"> </w:t>
      </w:r>
      <w:r w:rsidRPr="003D1D12">
        <w:rPr>
          <w:b/>
          <w:bCs/>
        </w:rPr>
        <w:t xml:space="preserve">hangisine </w:t>
      </w:r>
      <w:r w:rsidRPr="003D1D12">
        <w:rPr>
          <w:b/>
          <w:bCs/>
          <w:u w:val="single"/>
        </w:rPr>
        <w:t>ulaşılamaz</w:t>
      </w:r>
      <w:r w:rsidRPr="003D1D12">
        <w:rPr>
          <w:b/>
          <w:bCs/>
        </w:rPr>
        <w:t>?</w:t>
      </w:r>
    </w:p>
    <w:p w:rsidR="00432419" w:rsidRPr="00E90ECA" w:rsidRDefault="00432419" w:rsidP="0015200F">
      <w:pPr>
        <w:numPr>
          <w:ilvl w:val="0"/>
          <w:numId w:val="47"/>
        </w:numPr>
        <w:shd w:val="clear" w:color="auto" w:fill="FFFFFF"/>
        <w:tabs>
          <w:tab w:val="left" w:pos="915"/>
        </w:tabs>
        <w:spacing w:line="80" w:lineRule="atLeast"/>
        <w:rPr>
          <w:bCs/>
          <w:spacing w:val="-6"/>
        </w:rPr>
      </w:pPr>
      <w:r w:rsidRPr="00E90ECA">
        <w:t>Kırsal nüfusun kentsel nüfusa oranı</w:t>
      </w:r>
    </w:p>
    <w:p w:rsidR="00432419" w:rsidRPr="00E90ECA" w:rsidRDefault="00432419" w:rsidP="0015200F">
      <w:pPr>
        <w:numPr>
          <w:ilvl w:val="0"/>
          <w:numId w:val="47"/>
        </w:numPr>
        <w:shd w:val="clear" w:color="auto" w:fill="FFFFFF"/>
        <w:tabs>
          <w:tab w:val="left" w:pos="915"/>
        </w:tabs>
        <w:spacing w:line="80" w:lineRule="atLeast"/>
        <w:rPr>
          <w:spacing w:val="-5"/>
        </w:rPr>
      </w:pPr>
      <w:r w:rsidRPr="00E90ECA">
        <w:t>Verilen yıllarda, kentsel nüfusun artıp artmadığı</w:t>
      </w:r>
    </w:p>
    <w:p w:rsidR="00432419" w:rsidRPr="00E90ECA" w:rsidRDefault="00432419" w:rsidP="0015200F">
      <w:pPr>
        <w:numPr>
          <w:ilvl w:val="0"/>
          <w:numId w:val="47"/>
        </w:numPr>
        <w:shd w:val="clear" w:color="auto" w:fill="FFFFFF"/>
        <w:tabs>
          <w:tab w:val="left" w:pos="915"/>
        </w:tabs>
        <w:spacing w:line="80" w:lineRule="atLeast"/>
        <w:rPr>
          <w:spacing w:val="-4"/>
        </w:rPr>
      </w:pPr>
      <w:r w:rsidRPr="00E90ECA">
        <w:t>Verilen yıllarda, kırsal nüfustaki değişme hızı</w:t>
      </w:r>
    </w:p>
    <w:p w:rsidR="00432419" w:rsidRPr="00E90ECA" w:rsidRDefault="00432419" w:rsidP="0015200F">
      <w:pPr>
        <w:numPr>
          <w:ilvl w:val="0"/>
          <w:numId w:val="47"/>
        </w:numPr>
        <w:shd w:val="clear" w:color="auto" w:fill="FFFFFF"/>
        <w:tabs>
          <w:tab w:val="left" w:pos="915"/>
        </w:tabs>
        <w:spacing w:line="80" w:lineRule="atLeast"/>
        <w:rPr>
          <w:spacing w:val="-4"/>
        </w:rPr>
      </w:pPr>
      <w:r w:rsidRPr="00E90ECA">
        <w:t>Verilen yıllarda, kırsal nüfusta dalgalanma olup olmadığı</w:t>
      </w:r>
    </w:p>
    <w:p w:rsidR="00432419" w:rsidRPr="00E90ECA" w:rsidRDefault="00432419" w:rsidP="0015200F">
      <w:pPr>
        <w:numPr>
          <w:ilvl w:val="0"/>
          <w:numId w:val="47"/>
        </w:numPr>
        <w:shd w:val="clear" w:color="auto" w:fill="FFFFFF"/>
        <w:tabs>
          <w:tab w:val="left" w:pos="915"/>
        </w:tabs>
        <w:spacing w:line="80" w:lineRule="atLeast"/>
        <w:rPr>
          <w:spacing w:val="-4"/>
        </w:rPr>
      </w:pPr>
      <w:r w:rsidRPr="00E90ECA">
        <w:t>Kentsel nüfusta, kırsal kesimden gelen göçün payı</w:t>
      </w:r>
    </w:p>
    <w:p w:rsidR="00432419" w:rsidRDefault="00432419" w:rsidP="003D1D12">
      <w:pPr>
        <w:shd w:val="clear" w:color="auto" w:fill="FFFFFF"/>
        <w:tabs>
          <w:tab w:val="left" w:pos="915"/>
        </w:tabs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  <w:rPr>
          <w:spacing w:val="-2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2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2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2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2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2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2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2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2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2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2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2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2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2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2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2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2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2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2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2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2"/>
        </w:rPr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rPr>
          <w:spacing w:val="-2"/>
        </w:rPr>
        <w:t>10</w:t>
      </w:r>
      <w:r w:rsidRPr="003D1D12">
        <w:rPr>
          <w:spacing w:val="-2"/>
        </w:rPr>
        <w:t>.</w:t>
      </w:r>
    </w:p>
    <w:p w:rsidR="00432419" w:rsidRPr="003D1D12" w:rsidRDefault="00432419" w:rsidP="003D1D12">
      <w:pPr>
        <w:shd w:val="clear" w:color="auto" w:fill="FFFFFF"/>
        <w:spacing w:line="80" w:lineRule="atLeast"/>
        <w:ind w:right="480"/>
      </w:pPr>
      <w:r w:rsidRPr="003D1D12">
        <w:t>GÖZLEM: Dağlarda yükseklik arttıkça sıcaklık ve nem miktarı azalır.</w:t>
      </w:r>
    </w:p>
    <w:p w:rsidR="00432419" w:rsidRPr="003D1D12" w:rsidRDefault="00432419" w:rsidP="003D1D12">
      <w:pPr>
        <w:shd w:val="clear" w:color="auto" w:fill="FFFFFF"/>
        <w:spacing w:line="80" w:lineRule="atLeast"/>
        <w:ind w:right="225"/>
        <w:jc w:val="both"/>
      </w:pPr>
      <w:r w:rsidRPr="003D1D12">
        <w:t>SONUÇ: Dağların yüksek kesimlerinde, yaşam ko</w:t>
      </w:r>
      <w:r w:rsidRPr="003D1D12">
        <w:softHyphen/>
        <w:t>şulları alçak kesimlerdekine göre daha el</w:t>
      </w:r>
      <w:r w:rsidRPr="003D1D12">
        <w:softHyphen/>
        <w:t>verişsizdir.</w:t>
      </w:r>
    </w:p>
    <w:p w:rsidR="00432419" w:rsidRPr="003D1D12" w:rsidRDefault="00432419" w:rsidP="003D1D12">
      <w:pPr>
        <w:spacing w:line="80" w:lineRule="atLeast"/>
      </w:pPr>
      <w:r w:rsidRPr="00186D18">
        <w:rPr>
          <w:noProof/>
        </w:rPr>
        <w:pict>
          <v:shape id="Resim 26" o:spid="_x0000_i1061" type="#_x0000_t75" style="width:264pt;height:150.75pt;visibility:visible">
            <v:imagedata r:id="rId47" o:title=""/>
          </v:shape>
        </w:pic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>Haritada gösterilen dağlar üzerinde numaralan</w:t>
      </w:r>
      <w:r w:rsidRPr="003D1D12">
        <w:softHyphen/>
        <w:t>mış yerlerin hangisinde yaşam koşulları, yukarı</w:t>
      </w:r>
      <w:r w:rsidRPr="003D1D12">
        <w:softHyphen/>
        <w:t>daki sonuç yargısının aksine, 2000 metre dolayın</w:t>
      </w:r>
      <w:r w:rsidRPr="003D1D12">
        <w:softHyphen/>
        <w:t>da, çevresindeki daha düşük yükseltilerdekine göre daha elverişlidir?</w:t>
      </w:r>
    </w:p>
    <w:p w:rsidR="00432419" w:rsidRDefault="00432419" w:rsidP="003D1D12">
      <w:pPr>
        <w:shd w:val="clear" w:color="auto" w:fill="FFFFFF"/>
        <w:tabs>
          <w:tab w:val="left" w:pos="1560"/>
          <w:tab w:val="left" w:pos="2625"/>
          <w:tab w:val="left" w:pos="3690"/>
          <w:tab w:val="left" w:pos="4755"/>
        </w:tabs>
        <w:spacing w:line="80" w:lineRule="atLeast"/>
      </w:pPr>
      <w:r w:rsidRPr="003D1D12">
        <w:t>A) I</w:t>
      </w:r>
      <w:r w:rsidRPr="003D1D12">
        <w:tab/>
      </w:r>
    </w:p>
    <w:p w:rsidR="00432419" w:rsidRDefault="00432419" w:rsidP="003D1D12">
      <w:pPr>
        <w:shd w:val="clear" w:color="auto" w:fill="FFFFFF"/>
        <w:tabs>
          <w:tab w:val="left" w:pos="1560"/>
          <w:tab w:val="left" w:pos="2625"/>
          <w:tab w:val="left" w:pos="3690"/>
          <w:tab w:val="left" w:pos="4755"/>
        </w:tabs>
        <w:spacing w:line="80" w:lineRule="atLeast"/>
        <w:rPr>
          <w:lang w:val="en-US"/>
        </w:rPr>
      </w:pPr>
      <w:r>
        <w:t>B</w:t>
      </w:r>
      <w:r w:rsidRPr="003D1D12">
        <w:t xml:space="preserve">) </w:t>
      </w:r>
      <w:r w:rsidRPr="003D1D12">
        <w:rPr>
          <w:lang w:val="en-US"/>
        </w:rPr>
        <w:t>II</w:t>
      </w:r>
      <w:r w:rsidRPr="003D1D12">
        <w:rPr>
          <w:lang w:val="en-US"/>
        </w:rPr>
        <w:tab/>
      </w:r>
    </w:p>
    <w:p w:rsidR="00432419" w:rsidRDefault="00432419" w:rsidP="003D1D12">
      <w:pPr>
        <w:shd w:val="clear" w:color="auto" w:fill="FFFFFF"/>
        <w:tabs>
          <w:tab w:val="left" w:pos="1560"/>
          <w:tab w:val="left" w:pos="2625"/>
          <w:tab w:val="left" w:pos="3690"/>
          <w:tab w:val="left" w:pos="4755"/>
        </w:tabs>
        <w:spacing w:line="80" w:lineRule="atLeast"/>
        <w:rPr>
          <w:spacing w:val="-2"/>
        </w:rPr>
      </w:pPr>
      <w:r w:rsidRPr="003D1D12">
        <w:t>C)lll</w:t>
      </w:r>
      <w:r w:rsidRPr="003D1D12">
        <w:tab/>
      </w:r>
    </w:p>
    <w:p w:rsidR="00432419" w:rsidRDefault="00432419" w:rsidP="003D1D12">
      <w:pPr>
        <w:shd w:val="clear" w:color="auto" w:fill="FFFFFF"/>
        <w:tabs>
          <w:tab w:val="left" w:pos="1560"/>
          <w:tab w:val="left" w:pos="2625"/>
          <w:tab w:val="left" w:pos="3690"/>
          <w:tab w:val="left" w:pos="4755"/>
        </w:tabs>
        <w:spacing w:line="80" w:lineRule="atLeast"/>
        <w:rPr>
          <w:lang w:val="en-US"/>
        </w:rPr>
      </w:pPr>
      <w:r>
        <w:rPr>
          <w:spacing w:val="-2"/>
        </w:rPr>
        <w:t>D</w:t>
      </w:r>
      <w:r w:rsidRPr="003D1D12">
        <w:rPr>
          <w:spacing w:val="-2"/>
        </w:rPr>
        <w:t xml:space="preserve">) </w:t>
      </w:r>
      <w:r w:rsidRPr="003D1D12">
        <w:rPr>
          <w:spacing w:val="-2"/>
          <w:lang w:val="en-US"/>
        </w:rPr>
        <w:t>IV</w:t>
      </w:r>
      <w:r w:rsidRPr="003D1D12">
        <w:rPr>
          <w:lang w:val="en-US"/>
        </w:rPr>
        <w:tab/>
      </w:r>
    </w:p>
    <w:p w:rsidR="00432419" w:rsidRPr="003D1D12" w:rsidRDefault="00432419" w:rsidP="003D1D12">
      <w:pPr>
        <w:shd w:val="clear" w:color="auto" w:fill="FFFFFF"/>
        <w:tabs>
          <w:tab w:val="left" w:pos="1560"/>
          <w:tab w:val="left" w:pos="2625"/>
          <w:tab w:val="left" w:pos="3690"/>
          <w:tab w:val="left" w:pos="4755"/>
        </w:tabs>
        <w:spacing w:line="80" w:lineRule="atLeast"/>
      </w:pPr>
      <w:r w:rsidRPr="003D1D12">
        <w:t>E)V</w:t>
      </w:r>
    </w:p>
    <w:p w:rsidR="00432419" w:rsidRDefault="00432419" w:rsidP="003D1D12">
      <w:pPr>
        <w:shd w:val="clear" w:color="auto" w:fill="FFFFFF"/>
        <w:tabs>
          <w:tab w:val="left" w:pos="1560"/>
          <w:tab w:val="left" w:pos="2625"/>
          <w:tab w:val="left" w:pos="3690"/>
          <w:tab w:val="left" w:pos="4755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11</w:t>
      </w:r>
      <w:r w:rsidRPr="003D1D12">
        <w:t>.  Herhangi bir bölgede tarım ve hayvancılıkla geçinen nüfusun o bölgedeki tarım alanlarının yüzölçümüne bölünmesiyle elde edilen nüfus yoğunluğuna tarımsal nüfus yoğunluğu denir.</w:t>
      </w:r>
    </w:p>
    <w:p w:rsidR="00432419" w:rsidRPr="003D1D12" w:rsidRDefault="00432419" w:rsidP="003D1D12">
      <w:pPr>
        <w:spacing w:line="80" w:lineRule="atLeast"/>
        <w:ind w:right="675"/>
      </w:pPr>
      <w:r w:rsidRPr="00186D18">
        <w:rPr>
          <w:noProof/>
        </w:rPr>
        <w:pict>
          <v:shape id="Resim 27" o:spid="_x0000_i1062" type="#_x0000_t75" style="width:198.75pt;height:99.75pt;visibility:visible">
            <v:imagedata r:id="rId48" o:title=""/>
          </v:shape>
        </w:pic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>Buna göre, yukarıdaki haritada numaralanmış yerlerin hangisinde tarım alanları dar; ancak ta</w:t>
      </w:r>
      <w:r w:rsidRPr="003D1D12">
        <w:softHyphen/>
        <w:t>rımsal nüfus yoğunluğu fazladır?</w:t>
      </w:r>
    </w:p>
    <w:p w:rsidR="00432419" w:rsidRDefault="00432419" w:rsidP="003D1D12">
      <w:pPr>
        <w:shd w:val="clear" w:color="auto" w:fill="FFFFFF"/>
        <w:tabs>
          <w:tab w:val="left" w:pos="1560"/>
          <w:tab w:val="left" w:pos="2610"/>
          <w:tab w:val="left" w:pos="3675"/>
        </w:tabs>
        <w:spacing w:line="80" w:lineRule="atLeast"/>
      </w:pPr>
      <w:r w:rsidRPr="003D1D12">
        <w:rPr>
          <w:spacing w:val="-4"/>
        </w:rPr>
        <w:t>A) I</w:t>
      </w:r>
      <w:r w:rsidRPr="003D1D12">
        <w:tab/>
      </w:r>
    </w:p>
    <w:p w:rsidR="00432419" w:rsidRDefault="00432419" w:rsidP="003D1D12">
      <w:pPr>
        <w:shd w:val="clear" w:color="auto" w:fill="FFFFFF"/>
        <w:tabs>
          <w:tab w:val="left" w:pos="1560"/>
          <w:tab w:val="left" w:pos="2610"/>
          <w:tab w:val="left" w:pos="3675"/>
        </w:tabs>
        <w:spacing w:line="80" w:lineRule="atLeast"/>
      </w:pPr>
      <w:r w:rsidRPr="003D1D12">
        <w:t>B)ll</w:t>
      </w:r>
      <w:r w:rsidRPr="003D1D12">
        <w:tab/>
      </w:r>
    </w:p>
    <w:p w:rsidR="00432419" w:rsidRDefault="00432419" w:rsidP="003D1D12">
      <w:pPr>
        <w:shd w:val="clear" w:color="auto" w:fill="FFFFFF"/>
        <w:tabs>
          <w:tab w:val="left" w:pos="1560"/>
          <w:tab w:val="left" w:pos="2610"/>
          <w:tab w:val="left" w:pos="3675"/>
        </w:tabs>
        <w:spacing w:line="80" w:lineRule="atLeast"/>
      </w:pPr>
      <w:r w:rsidRPr="003D1D12">
        <w:t>C)lll</w:t>
      </w:r>
      <w:r w:rsidRPr="003D1D12">
        <w:tab/>
      </w:r>
    </w:p>
    <w:p w:rsidR="00432419" w:rsidRDefault="00432419" w:rsidP="003D1D12">
      <w:pPr>
        <w:shd w:val="clear" w:color="auto" w:fill="FFFFFF"/>
        <w:tabs>
          <w:tab w:val="left" w:pos="1560"/>
          <w:tab w:val="left" w:pos="2610"/>
          <w:tab w:val="left" w:pos="3675"/>
        </w:tabs>
        <w:spacing w:line="80" w:lineRule="atLeast"/>
        <w:rPr>
          <w:lang w:val="en-US"/>
        </w:rPr>
      </w:pPr>
      <w:r w:rsidRPr="003D1D12">
        <w:t xml:space="preserve">D) </w:t>
      </w:r>
      <w:r w:rsidRPr="003D1D12">
        <w:rPr>
          <w:lang w:val="en-US"/>
        </w:rPr>
        <w:t xml:space="preserve">IV        </w:t>
      </w:r>
    </w:p>
    <w:p w:rsidR="00432419" w:rsidRPr="003D1D12" w:rsidRDefault="00432419" w:rsidP="003D1D12">
      <w:pPr>
        <w:shd w:val="clear" w:color="auto" w:fill="FFFFFF"/>
        <w:tabs>
          <w:tab w:val="left" w:pos="1560"/>
          <w:tab w:val="left" w:pos="2610"/>
          <w:tab w:val="left" w:pos="3675"/>
        </w:tabs>
        <w:spacing w:line="80" w:lineRule="atLeast"/>
      </w:pPr>
      <w:r w:rsidRPr="003D1D12">
        <w:t>E)V</w:t>
      </w:r>
    </w:p>
    <w:p w:rsidR="00432419" w:rsidRDefault="00432419" w:rsidP="003D1D12">
      <w:pPr>
        <w:shd w:val="clear" w:color="auto" w:fill="FFFFFF"/>
        <w:tabs>
          <w:tab w:val="left" w:pos="1560"/>
          <w:tab w:val="left" w:pos="2610"/>
          <w:tab w:val="left" w:pos="3675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12</w:t>
      </w:r>
      <w:r w:rsidRPr="003D1D12">
        <w:t>.  Türkiye'de tarımda görülen aşağıdaki gelişmeler</w:t>
      </w:r>
      <w:r w:rsidRPr="003D1D12">
        <w:softHyphen/>
        <w:t>den hangisi, sulanabilen alanların genişletilme</w:t>
      </w:r>
      <w:r w:rsidRPr="003D1D12">
        <w:softHyphen/>
        <w:t xml:space="preserve">sine bağlı </w:t>
      </w:r>
      <w:r w:rsidRPr="003D1D12">
        <w:rPr>
          <w:u w:val="single"/>
        </w:rPr>
        <w:t>değildir</w:t>
      </w:r>
      <w:r w:rsidRPr="003D1D12">
        <w:t>?</w:t>
      </w:r>
    </w:p>
    <w:p w:rsidR="00432419" w:rsidRPr="003D1D12" w:rsidRDefault="00432419" w:rsidP="0015200F">
      <w:pPr>
        <w:numPr>
          <w:ilvl w:val="0"/>
          <w:numId w:val="48"/>
        </w:numPr>
        <w:shd w:val="clear" w:color="auto" w:fill="FFFFFF"/>
        <w:tabs>
          <w:tab w:val="left" w:pos="1020"/>
        </w:tabs>
        <w:spacing w:line="80" w:lineRule="atLeast"/>
      </w:pPr>
      <w:r w:rsidRPr="003D1D12">
        <w:t>Ürüne uygun gübre kullanımının yaygınlaşması</w:t>
      </w:r>
    </w:p>
    <w:p w:rsidR="00432419" w:rsidRPr="003D1D12" w:rsidRDefault="00432419" w:rsidP="0015200F">
      <w:pPr>
        <w:numPr>
          <w:ilvl w:val="0"/>
          <w:numId w:val="48"/>
        </w:numPr>
        <w:shd w:val="clear" w:color="auto" w:fill="FFFFFF"/>
        <w:tabs>
          <w:tab w:val="left" w:pos="1020"/>
        </w:tabs>
        <w:spacing w:line="80" w:lineRule="atLeast"/>
        <w:rPr>
          <w:spacing w:val="-5"/>
        </w:rPr>
      </w:pPr>
      <w:r w:rsidRPr="003D1D12">
        <w:t>Birim alandan elde edilen ürün miktarının art</w:t>
      </w:r>
      <w:r w:rsidRPr="003D1D12">
        <w:softHyphen/>
        <w:t>ması</w:t>
      </w:r>
    </w:p>
    <w:p w:rsidR="00432419" w:rsidRPr="003D1D12" w:rsidRDefault="00432419" w:rsidP="0015200F">
      <w:pPr>
        <w:numPr>
          <w:ilvl w:val="0"/>
          <w:numId w:val="48"/>
        </w:numPr>
        <w:shd w:val="clear" w:color="auto" w:fill="FFFFFF"/>
        <w:tabs>
          <w:tab w:val="left" w:pos="1020"/>
        </w:tabs>
        <w:spacing w:line="80" w:lineRule="atLeast"/>
      </w:pPr>
      <w:r w:rsidRPr="003D1D12">
        <w:t>Yılda birden fazla ürün alınan tarım alanlarının genişlemesi</w:t>
      </w:r>
    </w:p>
    <w:p w:rsidR="00432419" w:rsidRDefault="00432419" w:rsidP="0015200F">
      <w:pPr>
        <w:numPr>
          <w:ilvl w:val="0"/>
          <w:numId w:val="48"/>
        </w:numPr>
        <w:shd w:val="clear" w:color="auto" w:fill="FFFFFF"/>
        <w:tabs>
          <w:tab w:val="left" w:pos="1020"/>
        </w:tabs>
        <w:spacing w:line="80" w:lineRule="atLeast"/>
      </w:pPr>
      <w:r w:rsidRPr="003D1D12">
        <w:t>Nadasa ayrılan toprakların azalması</w:t>
      </w:r>
    </w:p>
    <w:p w:rsidR="00432419" w:rsidRPr="003D1D12" w:rsidRDefault="00432419" w:rsidP="0015200F">
      <w:pPr>
        <w:numPr>
          <w:ilvl w:val="0"/>
          <w:numId w:val="48"/>
        </w:numPr>
        <w:shd w:val="clear" w:color="auto" w:fill="FFFFFF"/>
        <w:tabs>
          <w:tab w:val="left" w:pos="1020"/>
        </w:tabs>
        <w:spacing w:line="80" w:lineRule="atLeast"/>
      </w:pPr>
      <w:r w:rsidRPr="003D1D12">
        <w:t>Sebze ve end</w:t>
      </w:r>
      <w:r w:rsidRPr="00E90ECA">
        <w:t>üstri bitkileri üretiminin yaygınlaş</w:t>
      </w:r>
      <w:r w:rsidRPr="00E90ECA">
        <w:softHyphen/>
        <w:t>ması</w:t>
      </w:r>
    </w:p>
    <w:p w:rsidR="00432419" w:rsidRDefault="00432419" w:rsidP="003D1D12">
      <w:pPr>
        <w:shd w:val="clear" w:color="auto" w:fill="FFFFFF"/>
        <w:tabs>
          <w:tab w:val="left" w:pos="1020"/>
        </w:tabs>
        <w:spacing w:line="80" w:lineRule="atLeast"/>
      </w:pPr>
    </w:p>
    <w:p w:rsidR="00432419" w:rsidRPr="00E90ECA" w:rsidRDefault="00432419" w:rsidP="00E90ECA">
      <w:pPr>
        <w:sectPr w:rsidR="00432419" w:rsidRPr="00E90ECA" w:rsidSect="00F12C8E">
          <w:pgSz w:w="11909" w:h="16834"/>
          <w:pgMar w:top="1440" w:right="1419" w:bottom="720" w:left="1701" w:header="708" w:footer="708" w:gutter="0"/>
          <w:cols w:space="60"/>
          <w:noEndnote/>
        </w:sectPr>
      </w:pPr>
    </w:p>
    <w:p w:rsidR="00432419" w:rsidRPr="003D1D12" w:rsidRDefault="00432419" w:rsidP="003D1D12">
      <w:pPr>
        <w:shd w:val="clear" w:color="auto" w:fill="FFFFFF"/>
        <w:spacing w:line="80" w:lineRule="atLeast"/>
        <w:ind w:right="30"/>
        <w:jc w:val="both"/>
      </w:pPr>
      <w:r>
        <w:rPr>
          <w:spacing w:val="-7"/>
        </w:rPr>
        <w:t>13</w:t>
      </w:r>
      <w:r w:rsidRPr="003D1D12">
        <w:rPr>
          <w:spacing w:val="-7"/>
        </w:rPr>
        <w:t>. Aşağıdaki grafikte Türkiye'de 1990 -1995 yılları ara</w:t>
      </w:r>
      <w:r w:rsidRPr="003D1D12">
        <w:rPr>
          <w:spacing w:val="-7"/>
        </w:rPr>
        <w:softHyphen/>
      </w:r>
      <w:r w:rsidRPr="003D1D12">
        <w:rPr>
          <w:spacing w:val="-10"/>
        </w:rPr>
        <w:t>sında üretilen buğday, arpa ve mısır miktarları göste</w:t>
      </w:r>
      <w:r w:rsidRPr="003D1D12">
        <w:rPr>
          <w:spacing w:val="-10"/>
        </w:rPr>
        <w:softHyphen/>
      </w:r>
      <w:r w:rsidRPr="003D1D12">
        <w:t>rilmiştir.</w:t>
      </w:r>
    </w:p>
    <w:p w:rsidR="00432419" w:rsidRPr="003D1D12" w:rsidRDefault="00432419" w:rsidP="003D1D12">
      <w:pPr>
        <w:spacing w:line="80" w:lineRule="atLeast"/>
      </w:pPr>
      <w:r w:rsidRPr="00186D18">
        <w:rPr>
          <w:noProof/>
        </w:rPr>
        <w:pict>
          <v:shape id="Resim 28" o:spid="_x0000_i1063" type="#_x0000_t75" style="width:266.25pt;height:214.5pt;visibility:visible">
            <v:imagedata r:id="rId49" o:title=""/>
          </v:shape>
        </w:pic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rPr>
          <w:spacing w:val="-3"/>
        </w:rPr>
        <w:t>Aşağıdakilerden hangisi bu grafikten ulaşılabile</w:t>
      </w:r>
      <w:r w:rsidRPr="003D1D12">
        <w:rPr>
          <w:spacing w:val="-3"/>
        </w:rPr>
        <w:softHyphen/>
      </w:r>
      <w:r w:rsidRPr="003D1D12">
        <w:t xml:space="preserve">cek bilgilerden biri </w:t>
      </w:r>
      <w:r w:rsidRPr="003D1D12">
        <w:rPr>
          <w:u w:val="single"/>
        </w:rPr>
        <w:t>değildir</w:t>
      </w:r>
      <w:r w:rsidRPr="003D1D12">
        <w:t>?</w:t>
      </w:r>
    </w:p>
    <w:p w:rsidR="00432419" w:rsidRPr="003D1D12" w:rsidRDefault="00432419" w:rsidP="0015200F">
      <w:pPr>
        <w:numPr>
          <w:ilvl w:val="0"/>
          <w:numId w:val="49"/>
        </w:numPr>
        <w:shd w:val="clear" w:color="auto" w:fill="FFFFFF"/>
        <w:tabs>
          <w:tab w:val="left" w:pos="810"/>
        </w:tabs>
        <w:spacing w:line="80" w:lineRule="atLeast"/>
        <w:rPr>
          <w:spacing w:val="-11"/>
        </w:rPr>
      </w:pPr>
      <w:r w:rsidRPr="003D1D12">
        <w:rPr>
          <w:spacing w:val="-9"/>
        </w:rPr>
        <w:t xml:space="preserve">Verilen yıllardaki toplam mısır üretimi, bir yıllık </w:t>
      </w:r>
      <w:r w:rsidRPr="003D1D12">
        <w:t>buğday üretiminden azdır.</w:t>
      </w:r>
    </w:p>
    <w:p w:rsidR="00432419" w:rsidRPr="003D1D12" w:rsidRDefault="00432419" w:rsidP="0015200F">
      <w:pPr>
        <w:numPr>
          <w:ilvl w:val="0"/>
          <w:numId w:val="49"/>
        </w:numPr>
        <w:shd w:val="clear" w:color="auto" w:fill="FFFFFF"/>
        <w:tabs>
          <w:tab w:val="left" w:pos="810"/>
        </w:tabs>
        <w:spacing w:line="80" w:lineRule="atLeast"/>
        <w:rPr>
          <w:spacing w:val="-17"/>
        </w:rPr>
      </w:pPr>
      <w:r w:rsidRPr="003D1D12">
        <w:rPr>
          <w:spacing w:val="-7"/>
        </w:rPr>
        <w:t>Üç ürünün de en fazla üretildiği yıl I993tür.</w:t>
      </w:r>
    </w:p>
    <w:p w:rsidR="00432419" w:rsidRPr="003D1D12" w:rsidRDefault="00432419" w:rsidP="0015200F">
      <w:pPr>
        <w:numPr>
          <w:ilvl w:val="0"/>
          <w:numId w:val="49"/>
        </w:numPr>
        <w:shd w:val="clear" w:color="auto" w:fill="FFFFFF"/>
        <w:tabs>
          <w:tab w:val="left" w:pos="810"/>
        </w:tabs>
        <w:spacing w:line="80" w:lineRule="atLeast"/>
        <w:rPr>
          <w:spacing w:val="-15"/>
        </w:rPr>
      </w:pPr>
      <w:r w:rsidRPr="003D1D12">
        <w:rPr>
          <w:spacing w:val="-10"/>
        </w:rPr>
        <w:t>Her yıl, buğday üretimi arpa üretiminin iki katın</w:t>
      </w:r>
      <w:r w:rsidRPr="003D1D12">
        <w:rPr>
          <w:spacing w:val="-10"/>
        </w:rPr>
        <w:softHyphen/>
      </w:r>
      <w:r w:rsidRPr="003D1D12">
        <w:t>dan fazladır.</w:t>
      </w:r>
    </w:p>
    <w:p w:rsidR="00432419" w:rsidRDefault="00432419" w:rsidP="0015200F">
      <w:pPr>
        <w:numPr>
          <w:ilvl w:val="0"/>
          <w:numId w:val="49"/>
        </w:numPr>
        <w:shd w:val="clear" w:color="auto" w:fill="FFFFFF"/>
        <w:tabs>
          <w:tab w:val="left" w:pos="810"/>
        </w:tabs>
        <w:spacing w:line="80" w:lineRule="atLeast"/>
        <w:rPr>
          <w:spacing w:val="-15"/>
        </w:rPr>
      </w:pPr>
      <w:r w:rsidRPr="003D1D12">
        <w:rPr>
          <w:spacing w:val="-10"/>
        </w:rPr>
        <w:t xml:space="preserve">Birim alanda en fazla üretim buğdaydan elde </w:t>
      </w:r>
      <w:r w:rsidRPr="003D1D12">
        <w:t>edilmektedir.</w:t>
      </w:r>
    </w:p>
    <w:p w:rsidR="00432419" w:rsidRPr="00E90ECA" w:rsidRDefault="00432419" w:rsidP="0015200F">
      <w:pPr>
        <w:numPr>
          <w:ilvl w:val="0"/>
          <w:numId w:val="49"/>
        </w:numPr>
        <w:shd w:val="clear" w:color="auto" w:fill="FFFFFF"/>
        <w:tabs>
          <w:tab w:val="left" w:pos="810"/>
        </w:tabs>
        <w:spacing w:line="80" w:lineRule="atLeast"/>
        <w:rPr>
          <w:spacing w:val="-15"/>
        </w:rPr>
      </w:pPr>
      <w:r w:rsidRPr="00E90ECA">
        <w:rPr>
          <w:spacing w:val="-10"/>
        </w:rPr>
        <w:t>Her yıl, arpa ve mısır üretimlerinin toplamı buğ</w:t>
      </w:r>
      <w:r w:rsidRPr="00E90ECA">
        <w:rPr>
          <w:spacing w:val="-10"/>
        </w:rPr>
        <w:softHyphen/>
      </w:r>
      <w:r w:rsidRPr="00E90ECA">
        <w:t>day üretiminden azdır.</w:t>
      </w:r>
    </w:p>
    <w:p w:rsidR="00432419" w:rsidRDefault="00432419" w:rsidP="003D1D12">
      <w:pPr>
        <w:shd w:val="clear" w:color="auto" w:fill="FFFFFF"/>
        <w:tabs>
          <w:tab w:val="left" w:pos="810"/>
        </w:tabs>
        <w:spacing w:line="80" w:lineRule="atLeast"/>
      </w:pPr>
    </w:p>
    <w:p w:rsidR="00432419" w:rsidRPr="00E90ECA" w:rsidRDefault="00432419" w:rsidP="00E90ECA"/>
    <w:p w:rsidR="00432419" w:rsidRPr="003D1D12" w:rsidRDefault="00432419" w:rsidP="003D1D12">
      <w:pPr>
        <w:shd w:val="clear" w:color="auto" w:fill="FFFFFF"/>
        <w:spacing w:line="80" w:lineRule="atLeast"/>
      </w:pPr>
      <w:r>
        <w:t>14</w:t>
      </w:r>
      <w:r w:rsidRPr="003D1D12">
        <w:t>. Aşağıdaki tabloda Türkiye'de 1991 - 1995 yılları ara</w:t>
      </w:r>
      <w:r w:rsidRPr="003D1D12">
        <w:softHyphen/>
      </w:r>
      <w:r w:rsidRPr="003D1D12">
        <w:rPr>
          <w:spacing w:val="-1"/>
        </w:rPr>
        <w:t xml:space="preserve">sında dört hayvan türündeki hayvan sayıları (bin adet) </w:t>
      </w:r>
      <w:r w:rsidRPr="003D1D12">
        <w:t>verilmiştir.</w:t>
      </w:r>
    </w:p>
    <w:p w:rsidR="00432419" w:rsidRPr="003D1D12" w:rsidRDefault="00432419" w:rsidP="003D1D12">
      <w:pPr>
        <w:spacing w:line="80" w:lineRule="atLeast"/>
        <w:ind w:right="15"/>
      </w:pPr>
      <w:r w:rsidRPr="00186D18">
        <w:rPr>
          <w:noProof/>
        </w:rPr>
        <w:pict>
          <v:shape id="Resim 29" o:spid="_x0000_i1064" type="#_x0000_t75" style="width:275.25pt;height:108.75pt;visibility:visible">
            <v:imagedata r:id="rId50" o:title=""/>
          </v:shape>
        </w:pic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>Yalnızca tablodaki bilgilere dayanarak aşağıdaki yargılardan hangisine ulaşılabilir?</w:t>
      </w:r>
    </w:p>
    <w:p w:rsidR="00432419" w:rsidRPr="003D1D12" w:rsidRDefault="00432419" w:rsidP="0015200F">
      <w:pPr>
        <w:numPr>
          <w:ilvl w:val="0"/>
          <w:numId w:val="50"/>
        </w:numPr>
        <w:shd w:val="clear" w:color="auto" w:fill="FFFFFF"/>
        <w:tabs>
          <w:tab w:val="left" w:pos="990"/>
        </w:tabs>
        <w:spacing w:line="80" w:lineRule="atLeast"/>
      </w:pPr>
      <w:r w:rsidRPr="003D1D12">
        <w:rPr>
          <w:spacing w:val="-2"/>
        </w:rPr>
        <w:t xml:space="preserve">Sığır sayısında bir önceki yıla göre azalmanın </w:t>
      </w:r>
      <w:r w:rsidRPr="003D1D12">
        <w:t>en çok olduğu yıl 1993'tür.</w:t>
      </w:r>
    </w:p>
    <w:p w:rsidR="00432419" w:rsidRPr="003D1D12" w:rsidRDefault="00432419" w:rsidP="0015200F">
      <w:pPr>
        <w:numPr>
          <w:ilvl w:val="0"/>
          <w:numId w:val="50"/>
        </w:numPr>
        <w:shd w:val="clear" w:color="auto" w:fill="FFFFFF"/>
        <w:tabs>
          <w:tab w:val="left" w:pos="990"/>
        </w:tabs>
        <w:spacing w:line="80" w:lineRule="atLeast"/>
        <w:rPr>
          <w:spacing w:val="-5"/>
        </w:rPr>
      </w:pPr>
      <w:r w:rsidRPr="003D1D12">
        <w:rPr>
          <w:spacing w:val="-2"/>
        </w:rPr>
        <w:t xml:space="preserve">Manda sayısı 1991 yılına göre 1995 yılında </w:t>
      </w:r>
      <w:r w:rsidRPr="003D1D12">
        <w:t>% 50 azalmıştır.</w:t>
      </w:r>
    </w:p>
    <w:p w:rsidR="00432419" w:rsidRPr="003D1D12" w:rsidRDefault="00432419" w:rsidP="0015200F">
      <w:pPr>
        <w:numPr>
          <w:ilvl w:val="0"/>
          <w:numId w:val="50"/>
        </w:numPr>
        <w:shd w:val="clear" w:color="auto" w:fill="FFFFFF"/>
        <w:tabs>
          <w:tab w:val="left" w:pos="990"/>
        </w:tabs>
        <w:spacing w:line="80" w:lineRule="atLeast"/>
        <w:rPr>
          <w:spacing w:val="-11"/>
        </w:rPr>
      </w:pPr>
      <w:r w:rsidRPr="003D1D12">
        <w:rPr>
          <w:spacing w:val="-1"/>
        </w:rPr>
        <w:t xml:space="preserve">Verilen yıllarda, dört türün tümünde hayvan </w:t>
      </w:r>
      <w:r w:rsidRPr="003D1D12">
        <w:t>sayıları sürekli azalmıştır.</w:t>
      </w:r>
    </w:p>
    <w:p w:rsidR="00432419" w:rsidRDefault="00432419" w:rsidP="0015200F">
      <w:pPr>
        <w:numPr>
          <w:ilvl w:val="0"/>
          <w:numId w:val="50"/>
        </w:numPr>
        <w:shd w:val="clear" w:color="auto" w:fill="FFFFFF"/>
        <w:tabs>
          <w:tab w:val="left" w:pos="990"/>
        </w:tabs>
        <w:spacing w:line="80" w:lineRule="atLeast"/>
        <w:rPr>
          <w:spacing w:val="-4"/>
        </w:rPr>
      </w:pPr>
      <w:r w:rsidRPr="003D1D12">
        <w:rPr>
          <w:spacing w:val="-1"/>
        </w:rPr>
        <w:t>Bazı yıllar, keçi sayısı sığır sayısıyla aynıdır.</w:t>
      </w:r>
    </w:p>
    <w:p w:rsidR="00432419" w:rsidRPr="00E90ECA" w:rsidRDefault="00432419" w:rsidP="0015200F">
      <w:pPr>
        <w:numPr>
          <w:ilvl w:val="0"/>
          <w:numId w:val="50"/>
        </w:numPr>
        <w:shd w:val="clear" w:color="auto" w:fill="FFFFFF"/>
        <w:tabs>
          <w:tab w:val="left" w:pos="990"/>
        </w:tabs>
        <w:spacing w:line="80" w:lineRule="atLeast"/>
        <w:rPr>
          <w:spacing w:val="-4"/>
        </w:rPr>
      </w:pPr>
      <w:r w:rsidRPr="00E90ECA">
        <w:rPr>
          <w:spacing w:val="-2"/>
        </w:rPr>
        <w:t>1992 ile 1993 yılları arasında, keçi sayısındaki</w:t>
      </w:r>
      <w:r>
        <w:rPr>
          <w:spacing w:val="-2"/>
        </w:rPr>
        <w:t xml:space="preserve"> </w:t>
      </w:r>
      <w:r w:rsidRPr="00E90ECA">
        <w:rPr>
          <w:spacing w:val="-1"/>
        </w:rPr>
        <w:t>azalma koyun sayısındakinden fazladır.</w:t>
      </w:r>
    </w:p>
    <w:p w:rsidR="00432419" w:rsidRDefault="00432419" w:rsidP="003D1D12">
      <w:pPr>
        <w:shd w:val="clear" w:color="auto" w:fill="FFFFFF"/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15</w:t>
      </w:r>
      <w:r w:rsidRPr="003D1D12">
        <w:t>.   Her tür ulaşım olanağı bulunan bir ülkede demir cevheri, kömür gibi madenlerin dışalım ve dışsa</w:t>
      </w:r>
      <w:r w:rsidRPr="003D1D12">
        <w:softHyphen/>
        <w:t>tımında yararlanılan,</w:t>
      </w:r>
    </w:p>
    <w:p w:rsidR="00432419" w:rsidRPr="003D1D12" w:rsidRDefault="00432419" w:rsidP="0015200F">
      <w:pPr>
        <w:numPr>
          <w:ilvl w:val="0"/>
          <w:numId w:val="51"/>
        </w:numPr>
        <w:shd w:val="clear" w:color="auto" w:fill="FFFFFF"/>
        <w:tabs>
          <w:tab w:val="left" w:pos="990"/>
        </w:tabs>
        <w:spacing w:line="80" w:lineRule="atLeast"/>
        <w:rPr>
          <w:spacing w:val="-16"/>
          <w:lang w:val="en-US"/>
        </w:rPr>
      </w:pPr>
      <w:r w:rsidRPr="003D1D12">
        <w:rPr>
          <w:spacing w:val="-2"/>
        </w:rPr>
        <w:t>demiryolu.</w:t>
      </w:r>
    </w:p>
    <w:p w:rsidR="00432419" w:rsidRPr="003D1D12" w:rsidRDefault="00432419" w:rsidP="0015200F">
      <w:pPr>
        <w:numPr>
          <w:ilvl w:val="0"/>
          <w:numId w:val="51"/>
        </w:numPr>
        <w:shd w:val="clear" w:color="auto" w:fill="FFFFFF"/>
        <w:tabs>
          <w:tab w:val="left" w:pos="990"/>
        </w:tabs>
        <w:spacing w:line="80" w:lineRule="atLeast"/>
        <w:rPr>
          <w:spacing w:val="-11"/>
          <w:lang w:val="en-US"/>
        </w:rPr>
      </w:pPr>
      <w:r w:rsidRPr="003D1D12">
        <w:rPr>
          <w:spacing w:val="-3"/>
        </w:rPr>
        <w:t>karayolu,</w:t>
      </w:r>
    </w:p>
    <w:p w:rsidR="00432419" w:rsidRPr="003D1D12" w:rsidRDefault="00432419" w:rsidP="0015200F">
      <w:pPr>
        <w:numPr>
          <w:ilvl w:val="0"/>
          <w:numId w:val="51"/>
        </w:numPr>
        <w:shd w:val="clear" w:color="auto" w:fill="FFFFFF"/>
        <w:tabs>
          <w:tab w:val="left" w:pos="990"/>
        </w:tabs>
        <w:spacing w:line="80" w:lineRule="atLeast"/>
        <w:rPr>
          <w:spacing w:val="-10"/>
          <w:lang w:val="en-US"/>
        </w:rPr>
      </w:pPr>
      <w:r w:rsidRPr="003D1D12">
        <w:rPr>
          <w:spacing w:val="-2"/>
        </w:rPr>
        <w:t>denizyolu</w: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 xml:space="preserve">taşımacılıkları, aşağıdakilerin hangisinde taşıma maliyeti </w:t>
      </w:r>
      <w:r w:rsidRPr="003D1D12">
        <w:rPr>
          <w:u w:val="single"/>
        </w:rPr>
        <w:t>en yüksek</w:t>
      </w:r>
      <w:r w:rsidRPr="003D1D12">
        <w:t xml:space="preserve"> olandan </w:t>
      </w:r>
      <w:r w:rsidRPr="003D1D12">
        <w:rPr>
          <w:u w:val="single"/>
        </w:rPr>
        <w:t>en düşük</w:t>
      </w:r>
      <w:r w:rsidRPr="003D1D12">
        <w:t xml:space="preserve"> olana doğru sıralanmıştır?</w:t>
      </w:r>
    </w:p>
    <w:p w:rsidR="00432419" w:rsidRDefault="00432419" w:rsidP="003D1D12">
      <w:pPr>
        <w:shd w:val="clear" w:color="auto" w:fill="FFFFFF"/>
        <w:tabs>
          <w:tab w:val="left" w:pos="2385"/>
          <w:tab w:val="left" w:pos="4275"/>
        </w:tabs>
        <w:spacing w:line="80" w:lineRule="atLeast"/>
        <w:rPr>
          <w:lang w:val="en-US"/>
        </w:rPr>
      </w:pPr>
      <w:r w:rsidRPr="003D1D12">
        <w:rPr>
          <w:spacing w:val="-2"/>
        </w:rPr>
        <w:t xml:space="preserve">A) I, </w:t>
      </w:r>
      <w:r w:rsidRPr="003D1D12">
        <w:rPr>
          <w:spacing w:val="-2"/>
          <w:lang w:val="en-US"/>
        </w:rPr>
        <w:t>II, III</w:t>
      </w:r>
      <w:r w:rsidRPr="003D1D12">
        <w:rPr>
          <w:lang w:val="en-US"/>
        </w:rPr>
        <w:tab/>
      </w:r>
    </w:p>
    <w:p w:rsidR="00432419" w:rsidRDefault="00432419" w:rsidP="003D1D12">
      <w:pPr>
        <w:shd w:val="clear" w:color="auto" w:fill="FFFFFF"/>
        <w:tabs>
          <w:tab w:val="left" w:pos="2385"/>
          <w:tab w:val="left" w:pos="4275"/>
        </w:tabs>
        <w:spacing w:line="80" w:lineRule="atLeast"/>
        <w:rPr>
          <w:lang w:val="en-US"/>
        </w:rPr>
      </w:pPr>
      <w:r w:rsidRPr="003D1D12">
        <w:rPr>
          <w:spacing w:val="-4"/>
        </w:rPr>
        <w:t xml:space="preserve">B) I, </w:t>
      </w:r>
      <w:r w:rsidRPr="003D1D12">
        <w:rPr>
          <w:spacing w:val="-4"/>
          <w:lang w:val="en-US"/>
        </w:rPr>
        <w:t>III, II</w:t>
      </w:r>
      <w:r w:rsidRPr="003D1D12">
        <w:rPr>
          <w:lang w:val="en-US"/>
        </w:rPr>
        <w:tab/>
      </w:r>
    </w:p>
    <w:p w:rsidR="00432419" w:rsidRPr="003D1D12" w:rsidRDefault="00432419" w:rsidP="003D1D12">
      <w:pPr>
        <w:shd w:val="clear" w:color="auto" w:fill="FFFFFF"/>
        <w:tabs>
          <w:tab w:val="left" w:pos="2385"/>
          <w:tab w:val="left" w:pos="4275"/>
        </w:tabs>
        <w:spacing w:line="80" w:lineRule="atLeast"/>
      </w:pPr>
      <w:r w:rsidRPr="003D1D12">
        <w:rPr>
          <w:spacing w:val="-2"/>
        </w:rPr>
        <w:t xml:space="preserve">C) </w:t>
      </w:r>
      <w:r w:rsidRPr="003D1D12">
        <w:rPr>
          <w:spacing w:val="-2"/>
          <w:lang w:val="en-US"/>
        </w:rPr>
        <w:t xml:space="preserve">II, </w:t>
      </w:r>
      <w:r w:rsidRPr="003D1D12">
        <w:rPr>
          <w:spacing w:val="-2"/>
        </w:rPr>
        <w:t xml:space="preserve">I, </w:t>
      </w:r>
      <w:r w:rsidRPr="003D1D12">
        <w:rPr>
          <w:spacing w:val="-2"/>
          <w:lang w:val="en-US"/>
        </w:rPr>
        <w:t>III</w:t>
      </w:r>
    </w:p>
    <w:p w:rsidR="00432419" w:rsidRDefault="00432419" w:rsidP="00E90ECA">
      <w:pPr>
        <w:shd w:val="clear" w:color="auto" w:fill="FFFFFF"/>
        <w:tabs>
          <w:tab w:val="left" w:pos="1725"/>
        </w:tabs>
        <w:spacing w:line="80" w:lineRule="atLeast"/>
        <w:ind w:right="15"/>
      </w:pPr>
      <w:r w:rsidRPr="003D1D12">
        <w:rPr>
          <w:spacing w:val="-3"/>
        </w:rPr>
        <w:t xml:space="preserve">D) </w:t>
      </w:r>
      <w:r w:rsidRPr="003D1D12">
        <w:rPr>
          <w:spacing w:val="-3"/>
          <w:lang w:val="en-US"/>
        </w:rPr>
        <w:t xml:space="preserve">II, III, </w:t>
      </w:r>
      <w:r w:rsidRPr="003D1D12">
        <w:rPr>
          <w:spacing w:val="-3"/>
        </w:rPr>
        <w:t>I</w:t>
      </w:r>
      <w:r w:rsidRPr="003D1D12">
        <w:tab/>
      </w:r>
    </w:p>
    <w:p w:rsidR="00432419" w:rsidRPr="003D1D12" w:rsidRDefault="00432419" w:rsidP="00E90ECA">
      <w:pPr>
        <w:shd w:val="clear" w:color="auto" w:fill="FFFFFF"/>
        <w:tabs>
          <w:tab w:val="left" w:pos="1725"/>
        </w:tabs>
        <w:spacing w:line="80" w:lineRule="atLeast"/>
        <w:ind w:right="15"/>
      </w:pPr>
      <w:r w:rsidRPr="003D1D12">
        <w:rPr>
          <w:spacing w:val="-2"/>
        </w:rPr>
        <w:t xml:space="preserve">E) </w:t>
      </w:r>
      <w:r w:rsidRPr="003D1D12">
        <w:rPr>
          <w:spacing w:val="-2"/>
          <w:lang w:val="en-US"/>
        </w:rPr>
        <w:t xml:space="preserve">III, </w:t>
      </w:r>
      <w:r w:rsidRPr="003D1D12">
        <w:rPr>
          <w:spacing w:val="-2"/>
        </w:rPr>
        <w:t xml:space="preserve">I, </w:t>
      </w:r>
      <w:r w:rsidRPr="003D1D12">
        <w:rPr>
          <w:spacing w:val="-2"/>
          <w:lang w:val="en-US"/>
        </w:rPr>
        <w:t>II</w:t>
      </w:r>
    </w:p>
    <w:p w:rsidR="00432419" w:rsidRPr="003D1D12" w:rsidRDefault="00432419" w:rsidP="003D1D12">
      <w:pPr>
        <w:shd w:val="clear" w:color="auto" w:fill="FFFFFF"/>
        <w:tabs>
          <w:tab w:val="left" w:pos="1725"/>
        </w:tabs>
        <w:spacing w:line="80" w:lineRule="atLeast"/>
        <w:ind w:right="15"/>
        <w:jc w:val="center"/>
        <w:sectPr w:rsidR="00432419" w:rsidRPr="003D1D12" w:rsidSect="00F12C8E">
          <w:pgSz w:w="11909" w:h="16834"/>
          <w:pgMar w:top="1440" w:right="1419" w:bottom="720" w:left="1701" w:header="708" w:footer="708" w:gutter="0"/>
          <w:cols w:space="60"/>
          <w:noEndnote/>
        </w:sectPr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rPr>
          <w:spacing w:val="-1"/>
        </w:rPr>
        <w:t>16</w:t>
      </w:r>
      <w:r w:rsidRPr="003D1D12">
        <w:rPr>
          <w:spacing w:val="-1"/>
        </w:rPr>
        <w:t>.  Türkiye'nin dışalımının giderek büyümesine karşın, dışsatımı istenilen düzeye henüz ulaşamamıştır.</w: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 xml:space="preserve">Dış ticaretin sürekli açık vermesinde aşağıdakilerden hangisinin etkili olduğu </w:t>
      </w:r>
      <w:r w:rsidRPr="003D1D12">
        <w:rPr>
          <w:u w:val="single"/>
        </w:rPr>
        <w:t>savunulamaz?</w:t>
      </w:r>
    </w:p>
    <w:p w:rsidR="00432419" w:rsidRPr="003D1D12" w:rsidRDefault="00432419" w:rsidP="0015200F">
      <w:pPr>
        <w:numPr>
          <w:ilvl w:val="0"/>
          <w:numId w:val="52"/>
        </w:numPr>
        <w:shd w:val="clear" w:color="auto" w:fill="FFFFFF"/>
        <w:tabs>
          <w:tab w:val="left" w:pos="900"/>
        </w:tabs>
        <w:spacing w:line="80" w:lineRule="atLeast"/>
        <w:rPr>
          <w:spacing w:val="-7"/>
        </w:rPr>
      </w:pPr>
      <w:r w:rsidRPr="003D1D12">
        <w:rPr>
          <w:spacing w:val="-3"/>
        </w:rPr>
        <w:t>Dış pazarlarda rekabet güçlüklerinin yaşanması</w:t>
      </w:r>
    </w:p>
    <w:p w:rsidR="00432419" w:rsidRPr="003D1D12" w:rsidRDefault="00432419" w:rsidP="0015200F">
      <w:pPr>
        <w:numPr>
          <w:ilvl w:val="0"/>
          <w:numId w:val="52"/>
        </w:numPr>
        <w:shd w:val="clear" w:color="auto" w:fill="FFFFFF"/>
        <w:tabs>
          <w:tab w:val="left" w:pos="900"/>
        </w:tabs>
        <w:spacing w:line="80" w:lineRule="atLeast"/>
        <w:rPr>
          <w:spacing w:val="-12"/>
        </w:rPr>
      </w:pPr>
      <w:r w:rsidRPr="003D1D12">
        <w:rPr>
          <w:spacing w:val="-2"/>
        </w:rPr>
        <w:t>Dışsatımda tarım ürünlerinin payının fazla ol</w:t>
      </w:r>
      <w:r w:rsidRPr="003D1D12">
        <w:rPr>
          <w:spacing w:val="-2"/>
        </w:rPr>
        <w:softHyphen/>
      </w:r>
      <w:r w:rsidRPr="003D1D12">
        <w:t>ması</w:t>
      </w:r>
    </w:p>
    <w:p w:rsidR="00432419" w:rsidRPr="003D1D12" w:rsidRDefault="00432419" w:rsidP="0015200F">
      <w:pPr>
        <w:numPr>
          <w:ilvl w:val="0"/>
          <w:numId w:val="52"/>
        </w:numPr>
        <w:shd w:val="clear" w:color="auto" w:fill="FFFFFF"/>
        <w:tabs>
          <w:tab w:val="left" w:pos="900"/>
        </w:tabs>
        <w:spacing w:line="80" w:lineRule="atLeast"/>
        <w:rPr>
          <w:spacing w:val="-6"/>
        </w:rPr>
      </w:pPr>
      <w:r w:rsidRPr="003D1D12">
        <w:rPr>
          <w:spacing w:val="-1"/>
        </w:rPr>
        <w:t>Üretimdeki artışın nüfus artış hızından düşük ol</w:t>
      </w:r>
      <w:r w:rsidRPr="003D1D12">
        <w:rPr>
          <w:spacing w:val="-1"/>
        </w:rPr>
        <w:softHyphen/>
      </w:r>
      <w:r w:rsidRPr="003D1D12">
        <w:t>ması</w:t>
      </w:r>
    </w:p>
    <w:p w:rsidR="00432419" w:rsidRDefault="00432419" w:rsidP="0015200F">
      <w:pPr>
        <w:numPr>
          <w:ilvl w:val="0"/>
          <w:numId w:val="52"/>
        </w:numPr>
        <w:shd w:val="clear" w:color="auto" w:fill="FFFFFF"/>
        <w:tabs>
          <w:tab w:val="left" w:pos="900"/>
        </w:tabs>
        <w:spacing w:line="80" w:lineRule="atLeast"/>
        <w:rPr>
          <w:spacing w:val="-11"/>
        </w:rPr>
      </w:pPr>
      <w:r w:rsidRPr="003D1D12">
        <w:rPr>
          <w:spacing w:val="-1"/>
        </w:rPr>
        <w:t xml:space="preserve">Bazı sanayi ürünleri için yapılan dış ödemelerin </w:t>
      </w:r>
      <w:r w:rsidRPr="003D1D12">
        <w:t>dışsatım gelirinden yüksek olması</w:t>
      </w:r>
    </w:p>
    <w:p w:rsidR="00432419" w:rsidRPr="00E90ECA" w:rsidRDefault="00432419" w:rsidP="0015200F">
      <w:pPr>
        <w:numPr>
          <w:ilvl w:val="0"/>
          <w:numId w:val="52"/>
        </w:numPr>
        <w:shd w:val="clear" w:color="auto" w:fill="FFFFFF"/>
        <w:tabs>
          <w:tab w:val="left" w:pos="900"/>
        </w:tabs>
        <w:spacing w:line="80" w:lineRule="atLeast"/>
        <w:rPr>
          <w:spacing w:val="-11"/>
        </w:rPr>
      </w:pPr>
      <w:r w:rsidRPr="00E90ECA">
        <w:rPr>
          <w:spacing w:val="-1"/>
        </w:rPr>
        <w:t>Transit taşımacılığın gelişmiş olması</w:t>
      </w:r>
    </w:p>
    <w:p w:rsidR="00432419" w:rsidRDefault="00432419" w:rsidP="003D1D12">
      <w:pPr>
        <w:shd w:val="clear" w:color="auto" w:fill="FFFFFF"/>
        <w:tabs>
          <w:tab w:val="left" w:pos="900"/>
        </w:tabs>
        <w:spacing w:line="80" w:lineRule="atLeast"/>
      </w:pPr>
    </w:p>
    <w:p w:rsidR="00432419" w:rsidRDefault="00432419" w:rsidP="00566ABA"/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48"/>
        <w:gridCol w:w="549"/>
        <w:gridCol w:w="550"/>
        <w:gridCol w:w="550"/>
        <w:gridCol w:w="550"/>
        <w:gridCol w:w="550"/>
        <w:gridCol w:w="550"/>
        <w:gridCol w:w="550"/>
        <w:gridCol w:w="550"/>
        <w:gridCol w:w="585"/>
        <w:gridCol w:w="585"/>
        <w:gridCol w:w="585"/>
        <w:gridCol w:w="585"/>
        <w:gridCol w:w="572"/>
        <w:gridCol w:w="585"/>
        <w:gridCol w:w="561"/>
      </w:tblGrid>
      <w:tr w:rsidR="00432419" w:rsidRPr="00745499" w:rsidTr="00745499">
        <w:tc>
          <w:tcPr>
            <w:tcW w:w="548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</w:t>
            </w:r>
          </w:p>
        </w:tc>
        <w:tc>
          <w:tcPr>
            <w:tcW w:w="549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2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3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4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5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6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7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8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9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10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11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12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13</w:t>
            </w:r>
          </w:p>
        </w:tc>
        <w:tc>
          <w:tcPr>
            <w:tcW w:w="572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14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15</w:t>
            </w:r>
          </w:p>
        </w:tc>
        <w:tc>
          <w:tcPr>
            <w:tcW w:w="561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16</w:t>
            </w:r>
          </w:p>
        </w:tc>
      </w:tr>
      <w:tr w:rsidR="00432419" w:rsidRPr="00745499" w:rsidTr="00745499">
        <w:tc>
          <w:tcPr>
            <w:tcW w:w="548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A</w:t>
            </w:r>
          </w:p>
        </w:tc>
        <w:tc>
          <w:tcPr>
            <w:tcW w:w="549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C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E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B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B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E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A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B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E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B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D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A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D</w:t>
            </w:r>
          </w:p>
        </w:tc>
        <w:tc>
          <w:tcPr>
            <w:tcW w:w="572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C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C</w:t>
            </w:r>
          </w:p>
        </w:tc>
        <w:tc>
          <w:tcPr>
            <w:tcW w:w="561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E</w:t>
            </w:r>
          </w:p>
        </w:tc>
      </w:tr>
    </w:tbl>
    <w:p w:rsidR="00432419" w:rsidRDefault="00432419" w:rsidP="00566ABA"/>
    <w:p w:rsidR="00432419" w:rsidRDefault="00432419" w:rsidP="00566ABA"/>
    <w:p w:rsidR="00432419" w:rsidRPr="00566ABA" w:rsidRDefault="00432419" w:rsidP="00566ABA">
      <w:pPr>
        <w:sectPr w:rsidR="00432419" w:rsidRPr="00566ABA" w:rsidSect="00F12C8E">
          <w:pgSz w:w="11909" w:h="16834"/>
          <w:pgMar w:top="1440" w:right="1419" w:bottom="720" w:left="1701" w:header="708" w:footer="708" w:gutter="0"/>
          <w:cols w:space="60"/>
          <w:noEndnote/>
        </w:sectPr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Pr="00E90ECA" w:rsidRDefault="00432419" w:rsidP="00B404F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A6A6A6"/>
        <w:spacing w:line="80" w:lineRule="atLeast"/>
        <w:jc w:val="center"/>
        <w:rPr>
          <w:b/>
          <w:sz w:val="32"/>
          <w:szCs w:val="32"/>
        </w:rPr>
      </w:pPr>
      <w:r w:rsidRPr="00E90ECA">
        <w:rPr>
          <w:b/>
          <w:sz w:val="32"/>
          <w:szCs w:val="32"/>
        </w:rPr>
        <w:t xml:space="preserve">2003 ÖSS </w:t>
      </w:r>
      <w:r>
        <w:rPr>
          <w:b/>
          <w:sz w:val="32"/>
          <w:szCs w:val="32"/>
        </w:rPr>
        <w:t xml:space="preserve">COĞRAFYA </w:t>
      </w:r>
      <w:r w:rsidRPr="00E90ECA">
        <w:rPr>
          <w:b/>
          <w:sz w:val="32"/>
          <w:szCs w:val="32"/>
        </w:rPr>
        <w:t>SORULARI</w:t>
      </w:r>
    </w:p>
    <w:p w:rsidR="00432419" w:rsidRDefault="00432419" w:rsidP="003D1D12">
      <w:pPr>
        <w:shd w:val="clear" w:color="auto" w:fill="FFFFFF"/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1</w:t>
      </w:r>
      <w:r w:rsidRPr="003D1D12">
        <w:t>.  Topografya haritalarında, aynı yükseklikte olan nok</w:t>
      </w:r>
      <w:r w:rsidRPr="003D1D12">
        <w:softHyphen/>
      </w:r>
      <w:r w:rsidRPr="003D1D12">
        <w:rPr>
          <w:spacing w:val="-1"/>
        </w:rPr>
        <w:t xml:space="preserve">taların birleştirilmesiyle elde edilen eğrilere eşyükselti </w:t>
      </w:r>
      <w:r w:rsidRPr="003D1D12">
        <w:t>eğrisi denir. Birbirini izleyen iki eşyükselti eğrisi ara</w:t>
      </w:r>
      <w:r w:rsidRPr="003D1D12">
        <w:softHyphen/>
        <w:t>sındaki yükselti farkı her yerde aynıdır.</w:t>
      </w:r>
    </w:p>
    <w:p w:rsidR="00432419" w:rsidRPr="003D1D12" w:rsidRDefault="00432419" w:rsidP="003D1D12">
      <w:pPr>
        <w:spacing w:line="80" w:lineRule="atLeast"/>
        <w:ind w:right="435"/>
      </w:pPr>
      <w:r w:rsidRPr="00186D18">
        <w:rPr>
          <w:noProof/>
        </w:rPr>
        <w:pict>
          <v:shape id="Resim 30" o:spid="_x0000_i1065" type="#_x0000_t75" style="width:202.5pt;height:2in;visibility:visible">
            <v:imagedata r:id="rId51" o:title=""/>
          </v:shape>
        </w:pict>
      </w:r>
    </w:p>
    <w:p w:rsidR="00432419" w:rsidRPr="003D1D12" w:rsidRDefault="00432419" w:rsidP="003D1D12">
      <w:pPr>
        <w:shd w:val="clear" w:color="auto" w:fill="FFFFFF"/>
        <w:spacing w:line="80" w:lineRule="atLeast"/>
        <w:ind w:right="30"/>
        <w:jc w:val="both"/>
      </w:pPr>
      <w:r w:rsidRPr="003D1D12">
        <w:t>Buna göre, yukarıdaki haritada eşyükselti eğrileri arasında verilen numaralanmış noktalardan han</w:t>
      </w:r>
      <w:r w:rsidRPr="003D1D12">
        <w:softHyphen/>
        <w:t xml:space="preserve">gilerinin yükseltileri birbirine </w:t>
      </w:r>
      <w:r w:rsidRPr="003D1D12">
        <w:rPr>
          <w:u w:val="single"/>
        </w:rPr>
        <w:t>en yakındır</w:t>
      </w:r>
      <w:r w:rsidRPr="003D1D12">
        <w:t>?</w:t>
      </w:r>
    </w:p>
    <w:p w:rsidR="00432419" w:rsidRDefault="00432419" w:rsidP="003D1D12">
      <w:pPr>
        <w:shd w:val="clear" w:color="auto" w:fill="FFFFFF"/>
        <w:tabs>
          <w:tab w:val="left" w:pos="2175"/>
          <w:tab w:val="left" w:pos="3900"/>
        </w:tabs>
        <w:spacing w:line="80" w:lineRule="atLeast"/>
        <w:rPr>
          <w:lang w:val="en-US"/>
        </w:rPr>
      </w:pPr>
      <w:r w:rsidRPr="003D1D12">
        <w:rPr>
          <w:spacing w:val="-2"/>
        </w:rPr>
        <w:t xml:space="preserve">A) I ve </w:t>
      </w:r>
      <w:r w:rsidRPr="003D1D12">
        <w:rPr>
          <w:spacing w:val="-2"/>
          <w:lang w:val="en-US"/>
        </w:rPr>
        <w:t>II</w:t>
      </w:r>
      <w:r w:rsidRPr="003D1D12">
        <w:rPr>
          <w:lang w:val="en-US"/>
        </w:rPr>
        <w:tab/>
      </w:r>
    </w:p>
    <w:p w:rsidR="00432419" w:rsidRDefault="00432419" w:rsidP="003D1D12">
      <w:pPr>
        <w:shd w:val="clear" w:color="auto" w:fill="FFFFFF"/>
        <w:tabs>
          <w:tab w:val="left" w:pos="2175"/>
          <w:tab w:val="left" w:pos="3900"/>
        </w:tabs>
        <w:spacing w:line="80" w:lineRule="atLeast"/>
        <w:rPr>
          <w:lang w:val="en-US"/>
        </w:rPr>
      </w:pPr>
      <w:r w:rsidRPr="003D1D12">
        <w:rPr>
          <w:spacing w:val="-4"/>
        </w:rPr>
        <w:t xml:space="preserve">B) I ve </w:t>
      </w:r>
      <w:r w:rsidRPr="003D1D12">
        <w:rPr>
          <w:spacing w:val="-4"/>
          <w:lang w:val="en-US"/>
        </w:rPr>
        <w:t>III</w:t>
      </w:r>
      <w:r w:rsidRPr="003D1D12">
        <w:rPr>
          <w:lang w:val="en-US"/>
        </w:rPr>
        <w:tab/>
      </w:r>
    </w:p>
    <w:p w:rsidR="00432419" w:rsidRPr="003D1D12" w:rsidRDefault="00432419" w:rsidP="003D1D12">
      <w:pPr>
        <w:shd w:val="clear" w:color="auto" w:fill="FFFFFF"/>
        <w:tabs>
          <w:tab w:val="left" w:pos="2175"/>
          <w:tab w:val="left" w:pos="3900"/>
        </w:tabs>
        <w:spacing w:line="80" w:lineRule="atLeast"/>
      </w:pPr>
      <w:r w:rsidRPr="003D1D12">
        <w:t xml:space="preserve">C) </w:t>
      </w:r>
      <w:r w:rsidRPr="003D1D12">
        <w:rPr>
          <w:lang w:val="en-US"/>
        </w:rPr>
        <w:t xml:space="preserve">II </w:t>
      </w:r>
      <w:r w:rsidRPr="003D1D12">
        <w:t xml:space="preserve">ve </w:t>
      </w:r>
      <w:r w:rsidRPr="003D1D12">
        <w:rPr>
          <w:lang w:val="en-US"/>
        </w:rPr>
        <w:t>IV</w:t>
      </w:r>
    </w:p>
    <w:p w:rsidR="00432419" w:rsidRDefault="00432419" w:rsidP="003D1D12">
      <w:pPr>
        <w:shd w:val="clear" w:color="auto" w:fill="FFFFFF"/>
        <w:tabs>
          <w:tab w:val="left" w:pos="2955"/>
        </w:tabs>
        <w:spacing w:line="80" w:lineRule="atLeast"/>
        <w:rPr>
          <w:lang w:val="en-US"/>
        </w:rPr>
      </w:pPr>
      <w:r w:rsidRPr="003D1D12">
        <w:rPr>
          <w:spacing w:val="-2"/>
        </w:rPr>
        <w:t xml:space="preserve">D) </w:t>
      </w:r>
      <w:r w:rsidRPr="003D1D12">
        <w:rPr>
          <w:spacing w:val="-2"/>
          <w:lang w:val="en-US"/>
        </w:rPr>
        <w:t xml:space="preserve">II </w:t>
      </w:r>
      <w:r w:rsidRPr="003D1D12">
        <w:rPr>
          <w:spacing w:val="-2"/>
        </w:rPr>
        <w:t xml:space="preserve">ve </w:t>
      </w:r>
      <w:r w:rsidRPr="003D1D12">
        <w:rPr>
          <w:spacing w:val="-2"/>
          <w:lang w:val="en-US"/>
        </w:rPr>
        <w:t>V</w:t>
      </w:r>
      <w:r w:rsidRPr="003D1D12">
        <w:rPr>
          <w:lang w:val="en-US"/>
        </w:rPr>
        <w:tab/>
      </w:r>
    </w:p>
    <w:p w:rsidR="00432419" w:rsidRPr="003D1D12" w:rsidRDefault="00432419" w:rsidP="003D1D12">
      <w:pPr>
        <w:shd w:val="clear" w:color="auto" w:fill="FFFFFF"/>
        <w:tabs>
          <w:tab w:val="left" w:pos="2955"/>
        </w:tabs>
        <w:spacing w:line="80" w:lineRule="atLeast"/>
      </w:pPr>
      <w:r w:rsidRPr="003D1D12">
        <w:rPr>
          <w:spacing w:val="-1"/>
        </w:rPr>
        <w:t xml:space="preserve">E) </w:t>
      </w:r>
      <w:r w:rsidRPr="003D1D12">
        <w:rPr>
          <w:spacing w:val="-1"/>
          <w:lang w:val="en-US"/>
        </w:rPr>
        <w:t xml:space="preserve">III </w:t>
      </w:r>
      <w:r w:rsidRPr="003D1D12">
        <w:rPr>
          <w:spacing w:val="-1"/>
        </w:rPr>
        <w:t xml:space="preserve">ve </w:t>
      </w:r>
      <w:r w:rsidRPr="003D1D12">
        <w:rPr>
          <w:spacing w:val="-1"/>
          <w:lang w:val="en-US"/>
        </w:rPr>
        <w:t>V</w:t>
      </w:r>
    </w:p>
    <w:p w:rsidR="00432419" w:rsidRDefault="00432419" w:rsidP="003D1D12">
      <w:pPr>
        <w:shd w:val="clear" w:color="auto" w:fill="FFFFFF"/>
        <w:tabs>
          <w:tab w:val="left" w:pos="2955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rPr>
          <w:spacing w:val="-1"/>
        </w:rPr>
        <w:t>2</w:t>
      </w:r>
      <w:r w:rsidRPr="003D1D12">
        <w:rPr>
          <w:spacing w:val="-1"/>
        </w:rPr>
        <w:t xml:space="preserve">.  </w:t>
      </w:r>
      <w:r w:rsidRPr="003D1D12">
        <w:rPr>
          <w:spacing w:val="-1"/>
          <w:lang w:val="en-US"/>
        </w:rPr>
        <w:t xml:space="preserve">X </w:t>
      </w:r>
      <w:r w:rsidRPr="003D1D12">
        <w:rPr>
          <w:spacing w:val="-1"/>
        </w:rPr>
        <w:t xml:space="preserve">noktasının yerel saati, Y noktasının yerel saatinden </w:t>
      </w:r>
      <w:r w:rsidRPr="003D1D12">
        <w:t>bir saat ileridir.</w:t>
      </w:r>
    </w:p>
    <w:p w:rsidR="00432419" w:rsidRPr="003D1D12" w:rsidRDefault="00432419" w:rsidP="003D1D12">
      <w:pPr>
        <w:shd w:val="clear" w:color="auto" w:fill="FFFFFF"/>
        <w:spacing w:line="80" w:lineRule="atLeast"/>
        <w:ind w:right="420"/>
      </w:pPr>
      <w:r w:rsidRPr="003D1D12">
        <w:t xml:space="preserve">Buna göre </w:t>
      </w:r>
      <w:r w:rsidRPr="003D1D12">
        <w:rPr>
          <w:lang w:val="en-US"/>
        </w:rPr>
        <w:t xml:space="preserve">X </w:t>
      </w:r>
      <w:r w:rsidRPr="003D1D12">
        <w:t xml:space="preserve">ve Y noktalarıyla ilgili aşağıdaki yargılardan hangisi </w:t>
      </w:r>
      <w:r w:rsidRPr="003D1D12">
        <w:rPr>
          <w:u w:val="single"/>
        </w:rPr>
        <w:t>kesinlikle</w:t>
      </w:r>
      <w:r w:rsidRPr="003D1D12">
        <w:t xml:space="preserve"> doğrudur?</w:t>
      </w:r>
    </w:p>
    <w:p w:rsidR="00432419" w:rsidRPr="003D1D12" w:rsidRDefault="00432419" w:rsidP="0015200F">
      <w:pPr>
        <w:numPr>
          <w:ilvl w:val="0"/>
          <w:numId w:val="53"/>
        </w:numPr>
        <w:shd w:val="clear" w:color="auto" w:fill="FFFFFF"/>
        <w:tabs>
          <w:tab w:val="left" w:pos="825"/>
        </w:tabs>
        <w:spacing w:line="80" w:lineRule="atLeast"/>
        <w:rPr>
          <w:spacing w:val="-3"/>
        </w:rPr>
      </w:pPr>
      <w:r w:rsidRPr="003D1D12">
        <w:rPr>
          <w:lang w:val="en-US"/>
        </w:rPr>
        <w:t xml:space="preserve">X </w:t>
      </w:r>
      <w:r w:rsidRPr="003D1D12">
        <w:t>noktası ile Y noktası aynı yarımkürededir.</w:t>
      </w:r>
    </w:p>
    <w:p w:rsidR="00432419" w:rsidRPr="003D1D12" w:rsidRDefault="00432419" w:rsidP="0015200F">
      <w:pPr>
        <w:numPr>
          <w:ilvl w:val="0"/>
          <w:numId w:val="53"/>
        </w:numPr>
        <w:shd w:val="clear" w:color="auto" w:fill="FFFFFF"/>
        <w:tabs>
          <w:tab w:val="left" w:pos="825"/>
        </w:tabs>
        <w:spacing w:line="80" w:lineRule="atLeast"/>
        <w:rPr>
          <w:spacing w:val="-2"/>
        </w:rPr>
      </w:pPr>
      <w:r w:rsidRPr="003D1D12">
        <w:rPr>
          <w:lang w:val="en-US"/>
        </w:rPr>
        <w:t xml:space="preserve">X </w:t>
      </w:r>
      <w:r w:rsidRPr="003D1D12">
        <w:t>noktası ve Y noktası aynı enlem üzerindedir.</w:t>
      </w:r>
    </w:p>
    <w:p w:rsidR="00432419" w:rsidRPr="003D1D12" w:rsidRDefault="00432419" w:rsidP="0015200F">
      <w:pPr>
        <w:numPr>
          <w:ilvl w:val="0"/>
          <w:numId w:val="53"/>
        </w:numPr>
        <w:shd w:val="clear" w:color="auto" w:fill="FFFFFF"/>
        <w:tabs>
          <w:tab w:val="left" w:pos="825"/>
        </w:tabs>
        <w:spacing w:line="80" w:lineRule="atLeast"/>
        <w:rPr>
          <w:spacing w:val="-8"/>
        </w:rPr>
      </w:pPr>
      <w:r w:rsidRPr="003D1D12">
        <w:rPr>
          <w:lang w:val="en-US"/>
        </w:rPr>
        <w:t xml:space="preserve">X </w:t>
      </w:r>
      <w:r w:rsidRPr="003D1D12">
        <w:t>noktası ile Y noktası aynı kıta üzerindedir.</w:t>
      </w:r>
    </w:p>
    <w:p w:rsidR="00432419" w:rsidRDefault="00432419" w:rsidP="0015200F">
      <w:pPr>
        <w:numPr>
          <w:ilvl w:val="0"/>
          <w:numId w:val="53"/>
        </w:numPr>
        <w:shd w:val="clear" w:color="auto" w:fill="FFFFFF"/>
        <w:tabs>
          <w:tab w:val="left" w:pos="825"/>
        </w:tabs>
        <w:spacing w:line="80" w:lineRule="atLeast"/>
        <w:rPr>
          <w:spacing w:val="-8"/>
        </w:rPr>
      </w:pPr>
      <w:r w:rsidRPr="003D1D12">
        <w:rPr>
          <w:lang w:val="en-US"/>
        </w:rPr>
        <w:t xml:space="preserve">X </w:t>
      </w:r>
      <w:r w:rsidRPr="003D1D12">
        <w:t>noktası, Y noktasının doğusundadır.</w:t>
      </w:r>
    </w:p>
    <w:p w:rsidR="00432419" w:rsidRPr="00E90ECA" w:rsidRDefault="00432419" w:rsidP="0015200F">
      <w:pPr>
        <w:numPr>
          <w:ilvl w:val="0"/>
          <w:numId w:val="53"/>
        </w:numPr>
        <w:shd w:val="clear" w:color="auto" w:fill="FFFFFF"/>
        <w:tabs>
          <w:tab w:val="left" w:pos="825"/>
        </w:tabs>
        <w:spacing w:line="80" w:lineRule="atLeast"/>
        <w:rPr>
          <w:spacing w:val="-8"/>
        </w:rPr>
      </w:pPr>
      <w:r w:rsidRPr="00E90ECA">
        <w:rPr>
          <w:spacing w:val="-1"/>
          <w:lang w:val="en-US"/>
        </w:rPr>
        <w:t xml:space="preserve">X </w:t>
      </w:r>
      <w:r w:rsidRPr="00E90ECA">
        <w:rPr>
          <w:spacing w:val="-1"/>
        </w:rPr>
        <w:t>noktası ve Y noktası tarih değiştirme çizgisinin</w:t>
      </w:r>
      <w:r>
        <w:rPr>
          <w:spacing w:val="-1"/>
        </w:rPr>
        <w:t xml:space="preserve"> </w:t>
      </w:r>
      <w:r w:rsidRPr="00E90ECA">
        <w:t>farklı taraflarındadır.</w:t>
      </w:r>
    </w:p>
    <w:p w:rsidR="00432419" w:rsidRDefault="00432419" w:rsidP="003D1D12">
      <w:pPr>
        <w:shd w:val="clear" w:color="auto" w:fill="FFFFFF"/>
        <w:tabs>
          <w:tab w:val="left" w:pos="825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  <w:ind w:right="150"/>
        <w:jc w:val="both"/>
      </w:pPr>
      <w:r>
        <w:t>3</w:t>
      </w:r>
      <w:r w:rsidRPr="003D1D12">
        <w:t xml:space="preserve">. Aşağıdaki tabloda K, L ve M kentlerinin 21 Haziran </w:t>
      </w:r>
      <w:r w:rsidRPr="003D1D12">
        <w:rPr>
          <w:spacing w:val="-1"/>
        </w:rPr>
        <w:t>ve 21 Aralık'taki gündüz uzunlukları (saat) gösteril</w:t>
      </w:r>
      <w:r w:rsidRPr="003D1D12">
        <w:rPr>
          <w:spacing w:val="-1"/>
        </w:rPr>
        <w:softHyphen/>
      </w:r>
      <w:r w:rsidRPr="003D1D12">
        <w:t>miştir.</w:t>
      </w:r>
    </w:p>
    <w:p w:rsidR="00432419" w:rsidRPr="003D1D12" w:rsidRDefault="00432419" w:rsidP="003D1D12">
      <w:pPr>
        <w:spacing w:line="80" w:lineRule="atLeast"/>
        <w:ind w:right="735"/>
      </w:pPr>
      <w:r w:rsidRPr="00186D18">
        <w:rPr>
          <w:noProof/>
        </w:rPr>
        <w:pict>
          <v:shape id="Resim 31" o:spid="_x0000_i1066" type="#_x0000_t75" style="width:168.75pt;height:93pt;visibility:visible">
            <v:imagedata r:id="rId52" o:title=""/>
          </v:shape>
        </w:pict>
      </w:r>
    </w:p>
    <w:p w:rsidR="00432419" w:rsidRPr="003D1D12" w:rsidRDefault="00432419" w:rsidP="003D1D12">
      <w:pPr>
        <w:shd w:val="clear" w:color="auto" w:fill="FFFFFF"/>
        <w:spacing w:line="80" w:lineRule="atLeast"/>
        <w:ind w:right="420"/>
      </w:pPr>
      <w:r w:rsidRPr="003D1D12">
        <w:t xml:space="preserve">Buna göre K. L ve M kentleriyle ilgili olarak aşağıdakilerden hangisi </w:t>
      </w:r>
      <w:r w:rsidRPr="003D1D12">
        <w:rPr>
          <w:u w:val="single"/>
        </w:rPr>
        <w:t>kesinlikle yanlıştır</w:t>
      </w:r>
      <w:r w:rsidRPr="003D1D12">
        <w:t>?</w:t>
      </w:r>
    </w:p>
    <w:p w:rsidR="00432419" w:rsidRPr="003D1D12" w:rsidRDefault="00432419" w:rsidP="0015200F">
      <w:pPr>
        <w:numPr>
          <w:ilvl w:val="0"/>
          <w:numId w:val="54"/>
        </w:numPr>
        <w:shd w:val="clear" w:color="auto" w:fill="FFFFFF"/>
        <w:tabs>
          <w:tab w:val="left" w:pos="825"/>
        </w:tabs>
        <w:spacing w:line="80" w:lineRule="atLeast"/>
        <w:rPr>
          <w:spacing w:val="-3"/>
        </w:rPr>
      </w:pPr>
      <w:r w:rsidRPr="003D1D12">
        <w:t>Üç kent de Kuzey Yarımküre'dedir.</w:t>
      </w:r>
    </w:p>
    <w:p w:rsidR="00432419" w:rsidRPr="003D1D12" w:rsidRDefault="00432419" w:rsidP="0015200F">
      <w:pPr>
        <w:numPr>
          <w:ilvl w:val="0"/>
          <w:numId w:val="54"/>
        </w:numPr>
        <w:shd w:val="clear" w:color="auto" w:fill="FFFFFF"/>
        <w:tabs>
          <w:tab w:val="left" w:pos="825"/>
        </w:tabs>
        <w:spacing w:line="80" w:lineRule="atLeast"/>
        <w:rPr>
          <w:spacing w:val="-10"/>
        </w:rPr>
      </w:pPr>
      <w:r w:rsidRPr="003D1D12">
        <w:t>Ekvatora en yakın kent K'dir.</w:t>
      </w:r>
    </w:p>
    <w:p w:rsidR="00432419" w:rsidRPr="003D1D12" w:rsidRDefault="00432419" w:rsidP="0015200F">
      <w:pPr>
        <w:numPr>
          <w:ilvl w:val="0"/>
          <w:numId w:val="54"/>
        </w:numPr>
        <w:shd w:val="clear" w:color="auto" w:fill="FFFFFF"/>
        <w:tabs>
          <w:tab w:val="left" w:pos="825"/>
        </w:tabs>
        <w:spacing w:line="80" w:lineRule="atLeast"/>
        <w:rPr>
          <w:spacing w:val="-8"/>
        </w:rPr>
      </w:pPr>
      <w:r w:rsidRPr="003D1D12">
        <w:rPr>
          <w:spacing w:val="-1"/>
        </w:rPr>
        <w:t>M kenti diğerlerinden daha kuzeydedir.</w:t>
      </w:r>
    </w:p>
    <w:p w:rsidR="00432419" w:rsidRDefault="00432419" w:rsidP="0015200F">
      <w:pPr>
        <w:numPr>
          <w:ilvl w:val="0"/>
          <w:numId w:val="54"/>
        </w:numPr>
        <w:shd w:val="clear" w:color="auto" w:fill="FFFFFF"/>
        <w:tabs>
          <w:tab w:val="left" w:pos="825"/>
        </w:tabs>
        <w:spacing w:line="80" w:lineRule="atLeast"/>
        <w:rPr>
          <w:spacing w:val="-8"/>
        </w:rPr>
      </w:pPr>
      <w:r w:rsidRPr="003D1D12">
        <w:rPr>
          <w:spacing w:val="-1"/>
        </w:rPr>
        <w:t>L kenti orta kuşakta yer alır.</w:t>
      </w:r>
    </w:p>
    <w:p w:rsidR="00432419" w:rsidRPr="00E90ECA" w:rsidRDefault="00432419" w:rsidP="0015200F">
      <w:pPr>
        <w:numPr>
          <w:ilvl w:val="0"/>
          <w:numId w:val="54"/>
        </w:numPr>
        <w:shd w:val="clear" w:color="auto" w:fill="FFFFFF"/>
        <w:tabs>
          <w:tab w:val="left" w:pos="825"/>
        </w:tabs>
        <w:spacing w:line="80" w:lineRule="atLeast"/>
        <w:rPr>
          <w:spacing w:val="-8"/>
        </w:rPr>
      </w:pPr>
      <w:r w:rsidRPr="00E90ECA">
        <w:rPr>
          <w:spacing w:val="-1"/>
        </w:rPr>
        <w:t>M kenti yıl boyunca güneş ışınlarını L kentinden</w:t>
      </w:r>
      <w:r>
        <w:rPr>
          <w:spacing w:val="-1"/>
        </w:rPr>
        <w:t xml:space="preserve"> </w:t>
      </w:r>
      <w:r w:rsidRPr="00E90ECA">
        <w:t>daha eğik alır.</w:t>
      </w:r>
    </w:p>
    <w:p w:rsidR="00432419" w:rsidRPr="003D1D12" w:rsidRDefault="00432419" w:rsidP="003D1D12">
      <w:pPr>
        <w:shd w:val="clear" w:color="auto" w:fill="FFFFFF"/>
        <w:tabs>
          <w:tab w:val="left" w:pos="825"/>
        </w:tabs>
        <w:spacing w:line="80" w:lineRule="atLeast"/>
        <w:sectPr w:rsidR="00432419" w:rsidRPr="003D1D12" w:rsidSect="00F12C8E">
          <w:pgSz w:w="11909" w:h="16834"/>
          <w:pgMar w:top="1440" w:right="1419" w:bottom="720" w:left="1701" w:header="708" w:footer="708" w:gutter="0"/>
          <w:cols w:space="60"/>
          <w:noEndnote/>
          <w:rtlGutter/>
        </w:sectPr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rPr>
          <w:spacing w:val="-2"/>
        </w:rPr>
        <w:t>4</w:t>
      </w:r>
      <w:r w:rsidRPr="003D1D12">
        <w:rPr>
          <w:spacing w:val="-2"/>
        </w:rPr>
        <w:t>.   Belirli bir bölgede yıl boyunca sıcaklık yüksek, sıcak</w:t>
      </w:r>
      <w:r w:rsidRPr="003D1D12">
        <w:rPr>
          <w:spacing w:val="-2"/>
        </w:rPr>
        <w:softHyphen/>
      </w:r>
      <w:r w:rsidRPr="003D1D12">
        <w:rPr>
          <w:spacing w:val="-1"/>
        </w:rPr>
        <w:t>lık farkı az, bulutluluk ve nem oranı fazladır.</w: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>Bu bilgilere dayanarak, bu bölgeyle ilgili aşağı</w:t>
      </w:r>
      <w:r w:rsidRPr="003D1D12">
        <w:softHyphen/>
        <w:t xml:space="preserve">daki yorumlardan hangisi </w:t>
      </w:r>
      <w:r w:rsidRPr="003D1D12">
        <w:rPr>
          <w:u w:val="single"/>
        </w:rPr>
        <w:t>yapılamaz</w:t>
      </w:r>
      <w:r w:rsidRPr="003D1D12">
        <w:t>?</w:t>
      </w:r>
    </w:p>
    <w:p w:rsidR="00432419" w:rsidRPr="003D1D12" w:rsidRDefault="00432419" w:rsidP="0015200F">
      <w:pPr>
        <w:numPr>
          <w:ilvl w:val="0"/>
          <w:numId w:val="55"/>
        </w:numPr>
        <w:shd w:val="clear" w:color="auto" w:fill="FFFFFF"/>
        <w:tabs>
          <w:tab w:val="left" w:pos="825"/>
        </w:tabs>
        <w:spacing w:line="80" w:lineRule="atLeast"/>
        <w:rPr>
          <w:spacing w:val="-3"/>
        </w:rPr>
      </w:pPr>
      <w:r w:rsidRPr="003D1D12">
        <w:rPr>
          <w:spacing w:val="-1"/>
        </w:rPr>
        <w:t>Bitki örtüsü gürdür.</w:t>
      </w:r>
    </w:p>
    <w:p w:rsidR="00432419" w:rsidRPr="003D1D12" w:rsidRDefault="00432419" w:rsidP="0015200F">
      <w:pPr>
        <w:numPr>
          <w:ilvl w:val="0"/>
          <w:numId w:val="55"/>
        </w:numPr>
        <w:shd w:val="clear" w:color="auto" w:fill="FFFFFF"/>
        <w:tabs>
          <w:tab w:val="left" w:pos="825"/>
        </w:tabs>
        <w:spacing w:line="80" w:lineRule="atLeast"/>
        <w:rPr>
          <w:spacing w:val="-10"/>
        </w:rPr>
      </w:pPr>
      <w:r w:rsidRPr="003D1D12">
        <w:rPr>
          <w:spacing w:val="-1"/>
        </w:rPr>
        <w:t>Ortalama yükseltisi fazladır.</w:t>
      </w:r>
    </w:p>
    <w:p w:rsidR="00432419" w:rsidRPr="003D1D12" w:rsidRDefault="00432419" w:rsidP="0015200F">
      <w:pPr>
        <w:numPr>
          <w:ilvl w:val="0"/>
          <w:numId w:val="55"/>
        </w:numPr>
        <w:shd w:val="clear" w:color="auto" w:fill="FFFFFF"/>
        <w:tabs>
          <w:tab w:val="left" w:pos="825"/>
        </w:tabs>
        <w:spacing w:line="80" w:lineRule="atLeast"/>
        <w:rPr>
          <w:spacing w:val="-8"/>
        </w:rPr>
      </w:pPr>
      <w:r w:rsidRPr="003D1D12">
        <w:rPr>
          <w:spacing w:val="-1"/>
        </w:rPr>
        <w:t>Kimyasal çözülme görülür.</w:t>
      </w:r>
    </w:p>
    <w:p w:rsidR="00432419" w:rsidRDefault="00432419" w:rsidP="0015200F">
      <w:pPr>
        <w:numPr>
          <w:ilvl w:val="0"/>
          <w:numId w:val="55"/>
        </w:numPr>
        <w:shd w:val="clear" w:color="auto" w:fill="FFFFFF"/>
        <w:tabs>
          <w:tab w:val="left" w:pos="825"/>
        </w:tabs>
        <w:spacing w:line="80" w:lineRule="atLeast"/>
        <w:rPr>
          <w:spacing w:val="-8"/>
        </w:rPr>
      </w:pPr>
      <w:r w:rsidRPr="003D1D12">
        <w:rPr>
          <w:spacing w:val="-1"/>
        </w:rPr>
        <w:t>Akarsu debileri yüksektir.</w:t>
      </w:r>
    </w:p>
    <w:p w:rsidR="00432419" w:rsidRPr="00E90ECA" w:rsidRDefault="00432419" w:rsidP="0015200F">
      <w:pPr>
        <w:numPr>
          <w:ilvl w:val="0"/>
          <w:numId w:val="55"/>
        </w:numPr>
        <w:shd w:val="clear" w:color="auto" w:fill="FFFFFF"/>
        <w:tabs>
          <w:tab w:val="left" w:pos="825"/>
        </w:tabs>
        <w:spacing w:line="80" w:lineRule="atLeast"/>
        <w:rPr>
          <w:spacing w:val="-8"/>
        </w:rPr>
      </w:pPr>
      <w:r w:rsidRPr="003D1D12">
        <w:t>Y</w:t>
      </w:r>
      <w:r w:rsidRPr="00E90ECA">
        <w:t>ıllık ortalama yağış miktarı fazladır.</w:t>
      </w:r>
    </w:p>
    <w:p w:rsidR="00432419" w:rsidRDefault="00432419" w:rsidP="003D1D12">
      <w:pPr>
        <w:shd w:val="clear" w:color="auto" w:fill="FFFFFF"/>
        <w:tabs>
          <w:tab w:val="left" w:pos="825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rPr>
          <w:spacing w:val="-4"/>
        </w:rPr>
        <w:t>5</w:t>
      </w:r>
      <w:r w:rsidRPr="003D1D12">
        <w:rPr>
          <w:spacing w:val="-4"/>
        </w:rPr>
        <w:t xml:space="preserve">.  Basınç farklılıklarından doğan hava hareketlerine </w:t>
      </w:r>
      <w:r w:rsidRPr="003D1D12">
        <w:rPr>
          <w:spacing w:val="-5"/>
        </w:rPr>
        <w:t xml:space="preserve">rüzgâr denir. Rüzgârlar her zaman, yüksek basınç </w:t>
      </w:r>
      <w:r w:rsidRPr="003D1D12">
        <w:rPr>
          <w:spacing w:val="-4"/>
        </w:rPr>
        <w:t>alanlarından alçak basınç alanlarına doğru eser.</w:t>
      </w:r>
    </w:p>
    <w:p w:rsidR="00432419" w:rsidRPr="003D1D12" w:rsidRDefault="00432419" w:rsidP="003D1D12">
      <w:pPr>
        <w:spacing w:line="80" w:lineRule="atLeast"/>
      </w:pPr>
      <w:r w:rsidRPr="00186D18">
        <w:rPr>
          <w:noProof/>
        </w:rPr>
        <w:pict>
          <v:shape id="Resim 32" o:spid="_x0000_i1067" type="#_x0000_t75" style="width:240.75pt;height:156.75pt;visibility:visible">
            <v:imagedata r:id="rId53" o:title=""/>
          </v:shape>
        </w:pict>
      </w:r>
    </w:p>
    <w:p w:rsidR="00432419" w:rsidRPr="003D1D12" w:rsidRDefault="00432419" w:rsidP="003D1D12">
      <w:pPr>
        <w:shd w:val="clear" w:color="auto" w:fill="FFFFFF"/>
        <w:spacing w:line="80" w:lineRule="atLeast"/>
        <w:ind w:right="150"/>
        <w:jc w:val="both"/>
      </w:pPr>
      <w:r w:rsidRPr="003D1D12">
        <w:t>Buna göre. yukarıdaki basınç haritasında numa</w:t>
      </w:r>
      <w:r w:rsidRPr="003D1D12">
        <w:softHyphen/>
        <w:t>ralanmış yerlerden hangileri alçak basınç alanla</w:t>
      </w:r>
      <w:r w:rsidRPr="003D1D12">
        <w:softHyphen/>
        <w:t>rını göstermektedir?</w:t>
      </w:r>
    </w:p>
    <w:p w:rsidR="00432419" w:rsidRDefault="00432419" w:rsidP="003D1D12">
      <w:pPr>
        <w:shd w:val="clear" w:color="auto" w:fill="FFFFFF"/>
        <w:tabs>
          <w:tab w:val="left" w:pos="2280"/>
          <w:tab w:val="left" w:pos="4110"/>
        </w:tabs>
        <w:spacing w:line="80" w:lineRule="atLeast"/>
        <w:rPr>
          <w:lang w:val="en-US"/>
        </w:rPr>
      </w:pPr>
      <w:r w:rsidRPr="003D1D12">
        <w:rPr>
          <w:spacing w:val="-5"/>
        </w:rPr>
        <w:t xml:space="preserve">A) I ve </w:t>
      </w:r>
      <w:r w:rsidRPr="003D1D12">
        <w:rPr>
          <w:spacing w:val="-5"/>
          <w:lang w:val="en-US"/>
        </w:rPr>
        <w:t>II</w:t>
      </w:r>
      <w:r w:rsidRPr="003D1D12">
        <w:rPr>
          <w:lang w:val="en-US"/>
        </w:rPr>
        <w:tab/>
      </w:r>
    </w:p>
    <w:p w:rsidR="00432419" w:rsidRDefault="00432419" w:rsidP="003D1D12">
      <w:pPr>
        <w:shd w:val="clear" w:color="auto" w:fill="FFFFFF"/>
        <w:tabs>
          <w:tab w:val="left" w:pos="2280"/>
          <w:tab w:val="left" w:pos="4110"/>
        </w:tabs>
        <w:spacing w:line="80" w:lineRule="atLeast"/>
        <w:rPr>
          <w:lang w:val="en-US"/>
        </w:rPr>
      </w:pPr>
      <w:r w:rsidRPr="003D1D12">
        <w:rPr>
          <w:spacing w:val="-6"/>
        </w:rPr>
        <w:t xml:space="preserve">B) I ve </w:t>
      </w:r>
      <w:r w:rsidRPr="003D1D12">
        <w:rPr>
          <w:spacing w:val="-6"/>
          <w:lang w:val="en-US"/>
        </w:rPr>
        <w:t>IV</w:t>
      </w:r>
      <w:r w:rsidRPr="003D1D12">
        <w:rPr>
          <w:lang w:val="en-US"/>
        </w:rPr>
        <w:tab/>
      </w:r>
    </w:p>
    <w:p w:rsidR="00432419" w:rsidRPr="003D1D12" w:rsidRDefault="00432419" w:rsidP="003D1D12">
      <w:pPr>
        <w:shd w:val="clear" w:color="auto" w:fill="FFFFFF"/>
        <w:tabs>
          <w:tab w:val="left" w:pos="2280"/>
          <w:tab w:val="left" w:pos="4110"/>
        </w:tabs>
        <w:spacing w:line="80" w:lineRule="atLeast"/>
      </w:pPr>
      <w:r w:rsidRPr="003D1D12">
        <w:rPr>
          <w:spacing w:val="-6"/>
        </w:rPr>
        <w:t xml:space="preserve">C) </w:t>
      </w:r>
      <w:r w:rsidRPr="003D1D12">
        <w:rPr>
          <w:spacing w:val="-6"/>
          <w:lang w:val="en-US"/>
        </w:rPr>
        <w:t xml:space="preserve">II </w:t>
      </w:r>
      <w:r w:rsidRPr="003D1D12">
        <w:rPr>
          <w:spacing w:val="-6"/>
        </w:rPr>
        <w:t xml:space="preserve">ve </w:t>
      </w:r>
      <w:r w:rsidRPr="003D1D12">
        <w:rPr>
          <w:spacing w:val="-6"/>
          <w:lang w:val="en-US"/>
        </w:rPr>
        <w:t>III</w:t>
      </w:r>
    </w:p>
    <w:p w:rsidR="00432419" w:rsidRDefault="00432419" w:rsidP="003D1D12">
      <w:pPr>
        <w:shd w:val="clear" w:color="auto" w:fill="FFFFFF"/>
        <w:tabs>
          <w:tab w:val="left" w:pos="3105"/>
        </w:tabs>
        <w:spacing w:line="80" w:lineRule="atLeast"/>
        <w:rPr>
          <w:lang w:val="en-US"/>
        </w:rPr>
      </w:pPr>
      <w:r w:rsidRPr="003D1D12">
        <w:rPr>
          <w:spacing w:val="-5"/>
        </w:rPr>
        <w:t xml:space="preserve">D) </w:t>
      </w:r>
      <w:r w:rsidRPr="003D1D12">
        <w:rPr>
          <w:spacing w:val="-5"/>
          <w:lang w:val="en-US"/>
        </w:rPr>
        <w:t xml:space="preserve">III </w:t>
      </w:r>
      <w:r w:rsidRPr="003D1D12">
        <w:rPr>
          <w:spacing w:val="-5"/>
        </w:rPr>
        <w:t xml:space="preserve">ve </w:t>
      </w:r>
      <w:r w:rsidRPr="003D1D12">
        <w:rPr>
          <w:spacing w:val="-5"/>
          <w:lang w:val="en-US"/>
        </w:rPr>
        <w:t>V</w:t>
      </w:r>
      <w:r w:rsidRPr="003D1D12">
        <w:rPr>
          <w:lang w:val="en-US"/>
        </w:rPr>
        <w:tab/>
      </w:r>
    </w:p>
    <w:p w:rsidR="00432419" w:rsidRPr="003D1D12" w:rsidRDefault="00432419" w:rsidP="003D1D12">
      <w:pPr>
        <w:shd w:val="clear" w:color="auto" w:fill="FFFFFF"/>
        <w:tabs>
          <w:tab w:val="left" w:pos="3105"/>
        </w:tabs>
        <w:spacing w:line="80" w:lineRule="atLeast"/>
      </w:pPr>
      <w:r w:rsidRPr="003D1D12">
        <w:rPr>
          <w:spacing w:val="-5"/>
        </w:rPr>
        <w:t xml:space="preserve">E) </w:t>
      </w:r>
      <w:r w:rsidRPr="003D1D12">
        <w:rPr>
          <w:spacing w:val="-5"/>
          <w:lang w:val="en-US"/>
        </w:rPr>
        <w:t xml:space="preserve">IV </w:t>
      </w:r>
      <w:r w:rsidRPr="003D1D12">
        <w:rPr>
          <w:spacing w:val="-5"/>
        </w:rPr>
        <w:t xml:space="preserve">ve </w:t>
      </w:r>
      <w:r w:rsidRPr="003D1D12">
        <w:rPr>
          <w:spacing w:val="-5"/>
          <w:lang w:val="en-US"/>
        </w:rPr>
        <w:t>V</w:t>
      </w:r>
    </w:p>
    <w:p w:rsidR="00432419" w:rsidRDefault="00432419" w:rsidP="003D1D12">
      <w:pPr>
        <w:shd w:val="clear" w:color="auto" w:fill="FFFFFF"/>
        <w:tabs>
          <w:tab w:val="left" w:pos="3105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rPr>
          <w:spacing w:val="-3"/>
        </w:rPr>
        <w:t>6</w:t>
      </w:r>
      <w:r w:rsidRPr="003D1D12">
        <w:rPr>
          <w:spacing w:val="-3"/>
        </w:rPr>
        <w:t xml:space="preserve">. Aşağıdaki grafikte Türkiye'deki bir akarsuyun aylık </w:t>
      </w:r>
      <w:r w:rsidRPr="003D1D12">
        <w:rPr>
          <w:spacing w:val="-4"/>
        </w:rPr>
        <w:t>ortalama akım değerleri gösterilmiştir.</w:t>
      </w:r>
    </w:p>
    <w:p w:rsidR="00432419" w:rsidRPr="003D1D12" w:rsidRDefault="00432419" w:rsidP="003D1D12">
      <w:pPr>
        <w:spacing w:line="80" w:lineRule="atLeast"/>
      </w:pPr>
      <w:r w:rsidRPr="00186D18">
        <w:rPr>
          <w:noProof/>
        </w:rPr>
        <w:pict>
          <v:shape id="Resim 33" o:spid="_x0000_i1068" type="#_x0000_t75" style="width:222pt;height:151.5pt;visibility:visible">
            <v:imagedata r:id="rId54" o:title=""/>
          </v:shape>
        </w:pic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 xml:space="preserve">Bu grafikte aşağıdakilerden hangisiyle ilgili bilgi </w:t>
      </w:r>
      <w:r w:rsidRPr="003D1D12">
        <w:rPr>
          <w:u w:val="single"/>
        </w:rPr>
        <w:t>yoktur</w:t>
      </w:r>
      <w:r w:rsidRPr="003D1D12">
        <w:t>?</w:t>
      </w:r>
    </w:p>
    <w:p w:rsidR="00432419" w:rsidRPr="003D1D12" w:rsidRDefault="00432419" w:rsidP="0015200F">
      <w:pPr>
        <w:numPr>
          <w:ilvl w:val="0"/>
          <w:numId w:val="56"/>
        </w:numPr>
        <w:shd w:val="clear" w:color="auto" w:fill="FFFFFF"/>
        <w:tabs>
          <w:tab w:val="left" w:pos="870"/>
        </w:tabs>
        <w:spacing w:line="80" w:lineRule="atLeast"/>
        <w:rPr>
          <w:spacing w:val="-7"/>
        </w:rPr>
      </w:pPr>
      <w:r w:rsidRPr="003D1D12">
        <w:rPr>
          <w:spacing w:val="-5"/>
        </w:rPr>
        <w:t>Yaz mevsiminde kuruyup kurumadığı</w:t>
      </w:r>
    </w:p>
    <w:p w:rsidR="00432419" w:rsidRPr="003D1D12" w:rsidRDefault="00432419" w:rsidP="0015200F">
      <w:pPr>
        <w:numPr>
          <w:ilvl w:val="0"/>
          <w:numId w:val="56"/>
        </w:numPr>
        <w:shd w:val="clear" w:color="auto" w:fill="FFFFFF"/>
        <w:tabs>
          <w:tab w:val="left" w:pos="870"/>
        </w:tabs>
        <w:spacing w:line="80" w:lineRule="atLeast"/>
        <w:rPr>
          <w:spacing w:val="-5"/>
        </w:rPr>
      </w:pPr>
      <w:r w:rsidRPr="003D1D12">
        <w:rPr>
          <w:spacing w:val="-5"/>
        </w:rPr>
        <w:t>Debisinin en yüksek olduğu mevsim</w:t>
      </w:r>
    </w:p>
    <w:p w:rsidR="00432419" w:rsidRPr="003D1D12" w:rsidRDefault="00432419" w:rsidP="0015200F">
      <w:pPr>
        <w:numPr>
          <w:ilvl w:val="0"/>
          <w:numId w:val="56"/>
        </w:numPr>
        <w:shd w:val="clear" w:color="auto" w:fill="FFFFFF"/>
        <w:tabs>
          <w:tab w:val="left" w:pos="870"/>
        </w:tabs>
        <w:spacing w:line="80" w:lineRule="atLeast"/>
        <w:rPr>
          <w:spacing w:val="-11"/>
        </w:rPr>
      </w:pPr>
      <w:r w:rsidRPr="003D1D12">
        <w:rPr>
          <w:spacing w:val="-5"/>
        </w:rPr>
        <w:t>Akım düzeni</w:t>
      </w:r>
    </w:p>
    <w:p w:rsidR="00432419" w:rsidRDefault="00432419" w:rsidP="0015200F">
      <w:pPr>
        <w:numPr>
          <w:ilvl w:val="0"/>
          <w:numId w:val="56"/>
        </w:numPr>
        <w:shd w:val="clear" w:color="auto" w:fill="FFFFFF"/>
        <w:tabs>
          <w:tab w:val="left" w:pos="870"/>
        </w:tabs>
        <w:spacing w:line="80" w:lineRule="atLeast"/>
        <w:rPr>
          <w:spacing w:val="-11"/>
        </w:rPr>
      </w:pPr>
      <w:r w:rsidRPr="003D1D12">
        <w:rPr>
          <w:spacing w:val="-5"/>
        </w:rPr>
        <w:t>Taşkın yapıp yapmadığı</w:t>
      </w:r>
    </w:p>
    <w:p w:rsidR="00432419" w:rsidRPr="00E90ECA" w:rsidRDefault="00432419" w:rsidP="0015200F">
      <w:pPr>
        <w:numPr>
          <w:ilvl w:val="0"/>
          <w:numId w:val="56"/>
        </w:numPr>
        <w:shd w:val="clear" w:color="auto" w:fill="FFFFFF"/>
        <w:tabs>
          <w:tab w:val="left" w:pos="870"/>
        </w:tabs>
        <w:spacing w:line="80" w:lineRule="atLeast"/>
        <w:rPr>
          <w:spacing w:val="-11"/>
        </w:rPr>
      </w:pPr>
      <w:r w:rsidRPr="00E90ECA">
        <w:rPr>
          <w:spacing w:val="-4"/>
        </w:rPr>
        <w:t>Taşıdığı ortalama su miktarı</w:t>
      </w:r>
    </w:p>
    <w:p w:rsidR="00432419" w:rsidRPr="003D1D12" w:rsidRDefault="00432419" w:rsidP="003D1D12">
      <w:pPr>
        <w:shd w:val="clear" w:color="auto" w:fill="FFFFFF"/>
        <w:tabs>
          <w:tab w:val="left" w:pos="870"/>
        </w:tabs>
        <w:spacing w:line="80" w:lineRule="atLeast"/>
        <w:sectPr w:rsidR="00432419" w:rsidRPr="003D1D12" w:rsidSect="00F12C8E">
          <w:pgSz w:w="11909" w:h="16834"/>
          <w:pgMar w:top="1440" w:right="1419" w:bottom="720" w:left="1701" w:header="708" w:footer="708" w:gutter="0"/>
          <w:cols w:space="60"/>
          <w:noEndnote/>
        </w:sectPr>
      </w:pPr>
    </w:p>
    <w:p w:rsidR="00432419" w:rsidRPr="003D1D12" w:rsidRDefault="00432419" w:rsidP="003D1D12">
      <w:pPr>
        <w:shd w:val="clear" w:color="auto" w:fill="FFFFFF"/>
        <w:spacing w:line="80" w:lineRule="atLeast"/>
        <w:jc w:val="both"/>
      </w:pPr>
      <w:r>
        <w:rPr>
          <w:spacing w:val="-3"/>
        </w:rPr>
        <w:t>7</w:t>
      </w:r>
      <w:r w:rsidRPr="003D1D12">
        <w:rPr>
          <w:spacing w:val="-3"/>
        </w:rPr>
        <w:t xml:space="preserve">. </w:t>
      </w:r>
      <w:r w:rsidRPr="003D1D12">
        <w:rPr>
          <w:spacing w:val="-3"/>
          <w:u w:val="single"/>
        </w:rPr>
        <w:t>Ege Bölüm</w:t>
      </w:r>
      <w:r>
        <w:rPr>
          <w:spacing w:val="-3"/>
          <w:u w:val="single"/>
        </w:rPr>
        <w:t>ü</w:t>
      </w:r>
      <w:r w:rsidRPr="003D1D12">
        <w:rPr>
          <w:spacing w:val="-3"/>
          <w:u w:val="single"/>
        </w:rPr>
        <w:t>nün</w:t>
      </w:r>
      <w:r w:rsidRPr="003D1D12">
        <w:rPr>
          <w:spacing w:val="-3"/>
        </w:rPr>
        <w:t xml:space="preserve"> önemli yüzey şekillerini, doğu-batı </w:t>
      </w:r>
      <w:r w:rsidRPr="003D1D12">
        <w:rPr>
          <w:spacing w:val="-6"/>
        </w:rPr>
        <w:t xml:space="preserve">yönünde uzanan dağlar ve bunlar arasında bulunan </w:t>
      </w:r>
      <w:r w:rsidRPr="003D1D12">
        <w:rPr>
          <w:spacing w:val="-5"/>
        </w:rPr>
        <w:t>uzun ve geniş çöküntü alanları oluşturur.</w: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 xml:space="preserve">Buna göre. Ege Bölümü'nde yüzey şekillerinin aşağıdakilerin hangisi üzerinde etkili olduğu </w:t>
      </w:r>
      <w:r w:rsidRPr="003D1D12">
        <w:rPr>
          <w:u w:val="single"/>
        </w:rPr>
        <w:t>söylenemez</w:t>
      </w:r>
      <w:r w:rsidRPr="003D1D12">
        <w:t>?</w:t>
      </w:r>
    </w:p>
    <w:p w:rsidR="00432419" w:rsidRPr="003D1D12" w:rsidRDefault="00432419" w:rsidP="0015200F">
      <w:pPr>
        <w:numPr>
          <w:ilvl w:val="0"/>
          <w:numId w:val="57"/>
        </w:numPr>
        <w:shd w:val="clear" w:color="auto" w:fill="FFFFFF"/>
        <w:tabs>
          <w:tab w:val="left" w:pos="885"/>
        </w:tabs>
        <w:spacing w:line="80" w:lineRule="atLeast"/>
        <w:rPr>
          <w:spacing w:val="-7"/>
        </w:rPr>
      </w:pPr>
      <w:r w:rsidRPr="003D1D12">
        <w:rPr>
          <w:spacing w:val="-5"/>
        </w:rPr>
        <w:t xml:space="preserve">Kuzeye doğru gidildikçe orman üst sınırının </w:t>
      </w:r>
      <w:r w:rsidRPr="003D1D12">
        <w:t>alçalması</w:t>
      </w:r>
    </w:p>
    <w:p w:rsidR="00432419" w:rsidRPr="003D1D12" w:rsidRDefault="00432419" w:rsidP="0015200F">
      <w:pPr>
        <w:numPr>
          <w:ilvl w:val="0"/>
          <w:numId w:val="57"/>
        </w:numPr>
        <w:shd w:val="clear" w:color="auto" w:fill="FFFFFF"/>
        <w:tabs>
          <w:tab w:val="left" w:pos="885"/>
        </w:tabs>
        <w:spacing w:line="80" w:lineRule="atLeast"/>
        <w:rPr>
          <w:spacing w:val="-12"/>
        </w:rPr>
      </w:pPr>
      <w:r w:rsidRPr="003D1D12">
        <w:rPr>
          <w:spacing w:val="-4"/>
        </w:rPr>
        <w:t>Deniz etkisinin iç kesimlere kadar sokulması</w:t>
      </w:r>
    </w:p>
    <w:p w:rsidR="00432419" w:rsidRPr="003D1D12" w:rsidRDefault="00432419" w:rsidP="0015200F">
      <w:pPr>
        <w:numPr>
          <w:ilvl w:val="0"/>
          <w:numId w:val="57"/>
        </w:numPr>
        <w:shd w:val="clear" w:color="auto" w:fill="FFFFFF"/>
        <w:tabs>
          <w:tab w:val="left" w:pos="885"/>
        </w:tabs>
        <w:spacing w:line="80" w:lineRule="atLeast"/>
        <w:rPr>
          <w:spacing w:val="-11"/>
        </w:rPr>
      </w:pPr>
      <w:r w:rsidRPr="003D1D12">
        <w:rPr>
          <w:spacing w:val="-5"/>
        </w:rPr>
        <w:t xml:space="preserve">iç bölgelerle kıyı arasında karayolu ulaşımının </w:t>
      </w:r>
      <w:r w:rsidRPr="003D1D12">
        <w:t>kolaylıkla yapılması</w:t>
      </w:r>
    </w:p>
    <w:p w:rsidR="00432419" w:rsidRDefault="00432419" w:rsidP="0015200F">
      <w:pPr>
        <w:numPr>
          <w:ilvl w:val="0"/>
          <w:numId w:val="57"/>
        </w:numPr>
        <w:shd w:val="clear" w:color="auto" w:fill="FFFFFF"/>
        <w:tabs>
          <w:tab w:val="left" w:pos="885"/>
        </w:tabs>
        <w:spacing w:line="80" w:lineRule="atLeast"/>
        <w:rPr>
          <w:spacing w:val="-11"/>
        </w:rPr>
      </w:pPr>
      <w:r w:rsidRPr="003D1D12">
        <w:rPr>
          <w:spacing w:val="-5"/>
        </w:rPr>
        <w:t xml:space="preserve">Kıyı ile iç kesimler arasında tarım ürünlerinin </w:t>
      </w:r>
      <w:r w:rsidRPr="003D1D12">
        <w:t>benzerlik göstermesi</w:t>
      </w:r>
    </w:p>
    <w:p w:rsidR="00432419" w:rsidRPr="00E90ECA" w:rsidRDefault="00432419" w:rsidP="0015200F">
      <w:pPr>
        <w:numPr>
          <w:ilvl w:val="0"/>
          <w:numId w:val="57"/>
        </w:numPr>
        <w:shd w:val="clear" w:color="auto" w:fill="FFFFFF"/>
        <w:tabs>
          <w:tab w:val="left" w:pos="885"/>
        </w:tabs>
        <w:spacing w:line="80" w:lineRule="atLeast"/>
        <w:rPr>
          <w:spacing w:val="-11"/>
        </w:rPr>
      </w:pPr>
      <w:r w:rsidRPr="00E90ECA">
        <w:rPr>
          <w:spacing w:val="-4"/>
        </w:rPr>
        <w:t>Korunaklı liman sayısının fazla olması</w:t>
      </w:r>
    </w:p>
    <w:p w:rsidR="00432419" w:rsidRDefault="00432419" w:rsidP="003D1D12">
      <w:pPr>
        <w:shd w:val="clear" w:color="auto" w:fill="FFFFFF"/>
        <w:tabs>
          <w:tab w:val="left" w:pos="885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rPr>
          <w:spacing w:val="-4"/>
        </w:rPr>
        <w:t>8</w:t>
      </w:r>
      <w:r w:rsidRPr="003D1D12">
        <w:rPr>
          <w:spacing w:val="-4"/>
        </w:rPr>
        <w:t xml:space="preserve">.   Belirli bir bölgede yaşayan toplam kişi sayısının o </w:t>
      </w:r>
      <w:r w:rsidRPr="003D1D12">
        <w:rPr>
          <w:spacing w:val="-5"/>
        </w:rPr>
        <w:t xml:space="preserve">bölgenin yüzölçümüne bölünmesiyle aritmetik nüfus </w:t>
      </w:r>
      <w:r w:rsidRPr="003D1D12">
        <w:t>yoğunluğu elde edilir.</w: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rPr>
          <w:spacing w:val="-5"/>
        </w:rPr>
        <w:t xml:space="preserve">Aşağıdaki tabloda beş bölgenin nüfusları ve aritmetik </w:t>
      </w:r>
      <w:r w:rsidRPr="003D1D12">
        <w:t>nüfus yoğunlukları verilmiştir.</w:t>
      </w:r>
    </w:p>
    <w:p w:rsidR="00432419" w:rsidRPr="003D1D12" w:rsidRDefault="00432419" w:rsidP="003D1D12">
      <w:pPr>
        <w:spacing w:line="80" w:lineRule="atLeast"/>
        <w:ind w:right="60"/>
      </w:pPr>
      <w:r w:rsidRPr="00186D18">
        <w:rPr>
          <w:noProof/>
        </w:rPr>
        <w:pict>
          <v:shape id="Resim 34" o:spid="_x0000_i1069" type="#_x0000_t75" style="width:219.75pt;height:149.25pt;visibility:visible">
            <v:imagedata r:id="rId55" o:title=""/>
          </v:shape>
        </w:pic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>Tablodaki bilgilere göre, hangi bölgenin yüzölçü</w:t>
      </w:r>
      <w:r w:rsidRPr="003D1D12">
        <w:softHyphen/>
        <w:t>mü en</w:t>
      </w:r>
      <w:r>
        <w:t xml:space="preserve"> küçüktür</w:t>
      </w:r>
      <w:r w:rsidRPr="003D1D12">
        <w:t>?</w:t>
      </w:r>
    </w:p>
    <w:p w:rsidR="00432419" w:rsidRDefault="00432419" w:rsidP="003D1D12">
      <w:pPr>
        <w:shd w:val="clear" w:color="auto" w:fill="FFFFFF"/>
        <w:tabs>
          <w:tab w:val="left" w:pos="1470"/>
          <w:tab w:val="left" w:pos="2460"/>
          <w:tab w:val="left" w:pos="3465"/>
          <w:tab w:val="left" w:pos="4470"/>
        </w:tabs>
        <w:spacing w:line="80" w:lineRule="atLeast"/>
      </w:pPr>
      <w:r w:rsidRPr="003D1D12">
        <w:rPr>
          <w:spacing w:val="-8"/>
        </w:rPr>
        <w:t>A) I</w:t>
      </w:r>
      <w:r w:rsidRPr="003D1D12">
        <w:tab/>
      </w:r>
    </w:p>
    <w:p w:rsidR="00432419" w:rsidRDefault="00432419" w:rsidP="003D1D12">
      <w:pPr>
        <w:shd w:val="clear" w:color="auto" w:fill="FFFFFF"/>
        <w:tabs>
          <w:tab w:val="left" w:pos="1470"/>
          <w:tab w:val="left" w:pos="2460"/>
          <w:tab w:val="left" w:pos="3465"/>
          <w:tab w:val="left" w:pos="4470"/>
        </w:tabs>
        <w:spacing w:line="80" w:lineRule="atLeast"/>
        <w:rPr>
          <w:lang w:val="en-US"/>
        </w:rPr>
      </w:pPr>
      <w:r w:rsidRPr="003D1D12">
        <w:rPr>
          <w:spacing w:val="-10"/>
        </w:rPr>
        <w:t xml:space="preserve">B) </w:t>
      </w:r>
      <w:r w:rsidRPr="003D1D12">
        <w:rPr>
          <w:spacing w:val="-10"/>
          <w:lang w:val="en-US"/>
        </w:rPr>
        <w:t>II</w:t>
      </w:r>
      <w:r w:rsidRPr="003D1D12">
        <w:rPr>
          <w:lang w:val="en-US"/>
        </w:rPr>
        <w:tab/>
      </w:r>
    </w:p>
    <w:p w:rsidR="00432419" w:rsidRDefault="00432419" w:rsidP="003D1D12">
      <w:pPr>
        <w:shd w:val="clear" w:color="auto" w:fill="FFFFFF"/>
        <w:tabs>
          <w:tab w:val="left" w:pos="1470"/>
          <w:tab w:val="left" w:pos="2460"/>
          <w:tab w:val="left" w:pos="3465"/>
          <w:tab w:val="left" w:pos="4470"/>
        </w:tabs>
        <w:spacing w:line="80" w:lineRule="atLeast"/>
        <w:rPr>
          <w:lang w:val="en-US"/>
        </w:rPr>
      </w:pPr>
      <w:r>
        <w:rPr>
          <w:spacing w:val="-8"/>
        </w:rPr>
        <w:t>C</w:t>
      </w:r>
      <w:r w:rsidRPr="003D1D12">
        <w:rPr>
          <w:spacing w:val="-8"/>
        </w:rPr>
        <w:t xml:space="preserve">) </w:t>
      </w:r>
      <w:r w:rsidRPr="003D1D12">
        <w:rPr>
          <w:spacing w:val="-8"/>
          <w:lang w:val="en-US"/>
        </w:rPr>
        <w:t>III</w:t>
      </w:r>
      <w:r w:rsidRPr="003D1D12">
        <w:rPr>
          <w:lang w:val="en-US"/>
        </w:rPr>
        <w:tab/>
      </w:r>
    </w:p>
    <w:p w:rsidR="00432419" w:rsidRDefault="00432419" w:rsidP="003D1D12">
      <w:pPr>
        <w:shd w:val="clear" w:color="auto" w:fill="FFFFFF"/>
        <w:tabs>
          <w:tab w:val="left" w:pos="1470"/>
          <w:tab w:val="left" w:pos="2460"/>
          <w:tab w:val="left" w:pos="3465"/>
          <w:tab w:val="left" w:pos="4470"/>
        </w:tabs>
        <w:spacing w:line="80" w:lineRule="atLeast"/>
        <w:rPr>
          <w:lang w:val="en-US"/>
        </w:rPr>
      </w:pPr>
      <w:r w:rsidRPr="003D1D12">
        <w:rPr>
          <w:spacing w:val="-5"/>
        </w:rPr>
        <w:t xml:space="preserve">D) </w:t>
      </w:r>
      <w:r w:rsidRPr="003D1D12">
        <w:rPr>
          <w:spacing w:val="-5"/>
          <w:lang w:val="en-US"/>
        </w:rPr>
        <w:t>IV</w:t>
      </w:r>
      <w:r w:rsidRPr="003D1D12">
        <w:rPr>
          <w:lang w:val="en-US"/>
        </w:rPr>
        <w:tab/>
      </w:r>
    </w:p>
    <w:p w:rsidR="00432419" w:rsidRPr="003D1D12" w:rsidRDefault="00432419" w:rsidP="003D1D12">
      <w:pPr>
        <w:shd w:val="clear" w:color="auto" w:fill="FFFFFF"/>
        <w:tabs>
          <w:tab w:val="left" w:pos="1470"/>
          <w:tab w:val="left" w:pos="2460"/>
          <w:tab w:val="left" w:pos="3465"/>
          <w:tab w:val="left" w:pos="4470"/>
        </w:tabs>
        <w:spacing w:line="80" w:lineRule="atLeast"/>
      </w:pPr>
      <w:r w:rsidRPr="003D1D12">
        <w:rPr>
          <w:spacing w:val="-6"/>
        </w:rPr>
        <w:t xml:space="preserve">E) </w:t>
      </w:r>
      <w:r w:rsidRPr="003D1D12">
        <w:rPr>
          <w:spacing w:val="-6"/>
          <w:lang w:val="en-US"/>
        </w:rPr>
        <w:t>V</w:t>
      </w:r>
    </w:p>
    <w:p w:rsidR="00432419" w:rsidRDefault="00432419" w:rsidP="003D1D12">
      <w:pPr>
        <w:shd w:val="clear" w:color="auto" w:fill="FFFFFF"/>
        <w:tabs>
          <w:tab w:val="left" w:pos="1470"/>
          <w:tab w:val="left" w:pos="2460"/>
          <w:tab w:val="left" w:pos="3465"/>
          <w:tab w:val="left" w:pos="4470"/>
        </w:tabs>
        <w:spacing w:line="80" w:lineRule="atLeast"/>
      </w:pPr>
    </w:p>
    <w:p w:rsidR="00432419" w:rsidRDefault="00432419" w:rsidP="00A26289"/>
    <w:p w:rsidR="00432419" w:rsidRPr="003D1D12" w:rsidRDefault="00432419" w:rsidP="003D1D12">
      <w:pPr>
        <w:shd w:val="clear" w:color="auto" w:fill="FFFFFF"/>
        <w:spacing w:line="80" w:lineRule="atLeast"/>
      </w:pPr>
      <w:r>
        <w:t>9</w:t>
      </w:r>
      <w:r w:rsidRPr="003D1D12">
        <w:t>.</w:t>
      </w:r>
    </w:p>
    <w:p w:rsidR="00432419" w:rsidRPr="003D1D12" w:rsidRDefault="00432419" w:rsidP="003D1D12">
      <w:pPr>
        <w:spacing w:line="80" w:lineRule="atLeast"/>
        <w:ind w:right="1005"/>
      </w:pPr>
      <w:r w:rsidRPr="00186D18">
        <w:rPr>
          <w:noProof/>
        </w:rPr>
        <w:pict>
          <v:shape id="_x0000_i1070" type="#_x0000_t75" style="width:185.25pt;height:86.25pt;visibility:visible">
            <v:imagedata r:id="rId56" o:title=""/>
          </v:shape>
        </w:pict>
      </w:r>
    </w:p>
    <w:p w:rsidR="00432419" w:rsidRPr="003D1D12" w:rsidRDefault="00432419" w:rsidP="003D1D12">
      <w:pPr>
        <w:shd w:val="clear" w:color="auto" w:fill="FFFFFF"/>
        <w:spacing w:line="80" w:lineRule="atLeast"/>
        <w:jc w:val="both"/>
      </w:pPr>
      <w:r w:rsidRPr="003D1D12">
        <w:t xml:space="preserve">Haritadaki numaralanmış yerlerin hangisinde, tarım işlerinde çalışmak üzere mevsimlik göç alışı diğerlerinden </w:t>
      </w:r>
      <w:r w:rsidRPr="003D1D12">
        <w:rPr>
          <w:u w:val="single"/>
        </w:rPr>
        <w:t>daha fazladır</w:t>
      </w:r>
      <w:r w:rsidRPr="003D1D12">
        <w:t>?</w:t>
      </w:r>
    </w:p>
    <w:p w:rsidR="00432419" w:rsidRDefault="00432419" w:rsidP="003D1D12">
      <w:pPr>
        <w:shd w:val="clear" w:color="auto" w:fill="FFFFFF"/>
        <w:tabs>
          <w:tab w:val="left" w:pos="1455"/>
          <w:tab w:val="left" w:pos="2460"/>
          <w:tab w:val="left" w:pos="3465"/>
          <w:tab w:val="left" w:pos="4455"/>
        </w:tabs>
        <w:spacing w:line="80" w:lineRule="atLeast"/>
      </w:pPr>
      <w:r w:rsidRPr="003D1D12">
        <w:rPr>
          <w:spacing w:val="-8"/>
        </w:rPr>
        <w:t>A) I</w:t>
      </w:r>
      <w:r w:rsidRPr="003D1D12">
        <w:tab/>
      </w:r>
    </w:p>
    <w:p w:rsidR="00432419" w:rsidRDefault="00432419" w:rsidP="003D1D12">
      <w:pPr>
        <w:shd w:val="clear" w:color="auto" w:fill="FFFFFF"/>
        <w:tabs>
          <w:tab w:val="left" w:pos="1455"/>
          <w:tab w:val="left" w:pos="2460"/>
          <w:tab w:val="left" w:pos="3465"/>
          <w:tab w:val="left" w:pos="4455"/>
        </w:tabs>
        <w:spacing w:line="80" w:lineRule="atLeast"/>
        <w:rPr>
          <w:lang w:val="en-US"/>
        </w:rPr>
      </w:pPr>
      <w:r w:rsidRPr="003D1D12">
        <w:rPr>
          <w:spacing w:val="-10"/>
        </w:rPr>
        <w:t xml:space="preserve">B) </w:t>
      </w:r>
      <w:r w:rsidRPr="003D1D12">
        <w:rPr>
          <w:spacing w:val="-10"/>
          <w:lang w:val="en-US"/>
        </w:rPr>
        <w:t>II</w:t>
      </w:r>
      <w:r w:rsidRPr="003D1D12">
        <w:rPr>
          <w:lang w:val="en-US"/>
        </w:rPr>
        <w:tab/>
      </w:r>
    </w:p>
    <w:p w:rsidR="00432419" w:rsidRDefault="00432419" w:rsidP="003D1D12">
      <w:pPr>
        <w:shd w:val="clear" w:color="auto" w:fill="FFFFFF"/>
        <w:tabs>
          <w:tab w:val="left" w:pos="1455"/>
          <w:tab w:val="left" w:pos="2460"/>
          <w:tab w:val="left" w:pos="3465"/>
          <w:tab w:val="left" w:pos="4455"/>
        </w:tabs>
        <w:spacing w:line="80" w:lineRule="atLeast"/>
        <w:rPr>
          <w:lang w:val="en-US"/>
        </w:rPr>
      </w:pPr>
      <w:r w:rsidRPr="003D1D12">
        <w:rPr>
          <w:spacing w:val="-17"/>
        </w:rPr>
        <w:t>C</w:t>
      </w:r>
      <w:r>
        <w:rPr>
          <w:spacing w:val="-17"/>
        </w:rPr>
        <w:t>)</w:t>
      </w:r>
      <w:r w:rsidRPr="003D1D12">
        <w:rPr>
          <w:spacing w:val="-17"/>
        </w:rPr>
        <w:t xml:space="preserve"> </w:t>
      </w:r>
      <w:r w:rsidRPr="003D1D12">
        <w:rPr>
          <w:spacing w:val="-17"/>
          <w:lang w:val="en-US"/>
        </w:rPr>
        <w:t>III</w:t>
      </w:r>
      <w:r w:rsidRPr="003D1D12">
        <w:rPr>
          <w:lang w:val="en-US"/>
        </w:rPr>
        <w:tab/>
      </w:r>
    </w:p>
    <w:p w:rsidR="00432419" w:rsidRDefault="00432419" w:rsidP="003D1D12">
      <w:pPr>
        <w:shd w:val="clear" w:color="auto" w:fill="FFFFFF"/>
        <w:tabs>
          <w:tab w:val="left" w:pos="1455"/>
          <w:tab w:val="left" w:pos="2460"/>
          <w:tab w:val="left" w:pos="3465"/>
          <w:tab w:val="left" w:pos="4455"/>
        </w:tabs>
        <w:spacing w:line="80" w:lineRule="atLeast"/>
        <w:rPr>
          <w:lang w:val="en-US"/>
        </w:rPr>
      </w:pPr>
      <w:r w:rsidRPr="003D1D12">
        <w:rPr>
          <w:spacing w:val="-8"/>
        </w:rPr>
        <w:t xml:space="preserve">D) </w:t>
      </w:r>
      <w:r w:rsidRPr="003D1D12">
        <w:rPr>
          <w:spacing w:val="-8"/>
          <w:lang w:val="en-US"/>
        </w:rPr>
        <w:t>IV</w:t>
      </w:r>
      <w:r w:rsidRPr="003D1D12">
        <w:rPr>
          <w:lang w:val="en-US"/>
        </w:rPr>
        <w:tab/>
      </w:r>
    </w:p>
    <w:p w:rsidR="00432419" w:rsidRPr="003D1D12" w:rsidRDefault="00432419" w:rsidP="003D1D12">
      <w:pPr>
        <w:shd w:val="clear" w:color="auto" w:fill="FFFFFF"/>
        <w:tabs>
          <w:tab w:val="left" w:pos="1455"/>
          <w:tab w:val="left" w:pos="2460"/>
          <w:tab w:val="left" w:pos="3465"/>
          <w:tab w:val="left" w:pos="4455"/>
        </w:tabs>
        <w:spacing w:line="80" w:lineRule="atLeast"/>
      </w:pPr>
      <w:r w:rsidRPr="003D1D12">
        <w:t>E)V</w:t>
      </w:r>
    </w:p>
    <w:p w:rsidR="00432419" w:rsidRDefault="00432419" w:rsidP="003D1D12">
      <w:pPr>
        <w:shd w:val="clear" w:color="auto" w:fill="FFFFFF"/>
        <w:tabs>
          <w:tab w:val="left" w:pos="1455"/>
          <w:tab w:val="left" w:pos="2460"/>
          <w:tab w:val="left" w:pos="3465"/>
          <w:tab w:val="left" w:pos="4455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10</w:t>
      </w:r>
      <w:r w:rsidRPr="003D1D12">
        <w:t xml:space="preserve">.  İç Anadolu Bölgesi'nin aşağıdaki özelliklerinden hangisi üzerinde yağış azlığının etkisi </w:t>
      </w:r>
      <w:r w:rsidRPr="003D1D12">
        <w:rPr>
          <w:u w:val="single"/>
        </w:rPr>
        <w:t>yoktur</w:t>
      </w:r>
      <w:r w:rsidRPr="003D1D12">
        <w:t>?</w:t>
      </w:r>
    </w:p>
    <w:p w:rsidR="00432419" w:rsidRPr="003D1D12" w:rsidRDefault="00432419" w:rsidP="0015200F">
      <w:pPr>
        <w:numPr>
          <w:ilvl w:val="0"/>
          <w:numId w:val="58"/>
        </w:numPr>
        <w:shd w:val="clear" w:color="auto" w:fill="FFFFFF"/>
        <w:tabs>
          <w:tab w:val="left" w:pos="870"/>
        </w:tabs>
        <w:spacing w:line="80" w:lineRule="atLeast"/>
        <w:rPr>
          <w:spacing w:val="-7"/>
        </w:rPr>
      </w:pPr>
      <w:r w:rsidRPr="003D1D12">
        <w:rPr>
          <w:spacing w:val="-4"/>
        </w:rPr>
        <w:t>Tarımsal ürün çeşidinin az olması</w:t>
      </w:r>
    </w:p>
    <w:p w:rsidR="00432419" w:rsidRPr="003D1D12" w:rsidRDefault="00432419" w:rsidP="0015200F">
      <w:pPr>
        <w:numPr>
          <w:ilvl w:val="0"/>
          <w:numId w:val="58"/>
        </w:numPr>
        <w:shd w:val="clear" w:color="auto" w:fill="FFFFFF"/>
        <w:tabs>
          <w:tab w:val="left" w:pos="870"/>
        </w:tabs>
        <w:spacing w:line="80" w:lineRule="atLeast"/>
        <w:rPr>
          <w:spacing w:val="-5"/>
        </w:rPr>
      </w:pPr>
      <w:r w:rsidRPr="003D1D12">
        <w:rPr>
          <w:spacing w:val="-5"/>
        </w:rPr>
        <w:t xml:space="preserve">Nüfusun daha çok akarsu vadilerinde toplanmış </w:t>
      </w:r>
      <w:r w:rsidRPr="003D1D12">
        <w:t>olması</w:t>
      </w:r>
    </w:p>
    <w:p w:rsidR="00432419" w:rsidRPr="003D1D12" w:rsidRDefault="00432419" w:rsidP="0015200F">
      <w:pPr>
        <w:numPr>
          <w:ilvl w:val="0"/>
          <w:numId w:val="58"/>
        </w:numPr>
        <w:shd w:val="clear" w:color="auto" w:fill="FFFFFF"/>
        <w:tabs>
          <w:tab w:val="left" w:pos="870"/>
        </w:tabs>
        <w:spacing w:line="80" w:lineRule="atLeast"/>
        <w:rPr>
          <w:spacing w:val="-11"/>
        </w:rPr>
      </w:pPr>
      <w:r w:rsidRPr="003D1D12">
        <w:rPr>
          <w:spacing w:val="-5"/>
        </w:rPr>
        <w:t>Doğal göllerin bulunması</w:t>
      </w:r>
    </w:p>
    <w:p w:rsidR="00432419" w:rsidRDefault="00432419" w:rsidP="0015200F">
      <w:pPr>
        <w:numPr>
          <w:ilvl w:val="0"/>
          <w:numId w:val="58"/>
        </w:numPr>
        <w:shd w:val="clear" w:color="auto" w:fill="FFFFFF"/>
        <w:tabs>
          <w:tab w:val="left" w:pos="870"/>
        </w:tabs>
        <w:spacing w:line="80" w:lineRule="atLeast"/>
        <w:rPr>
          <w:spacing w:val="-11"/>
        </w:rPr>
      </w:pPr>
      <w:r w:rsidRPr="003D1D12">
        <w:rPr>
          <w:spacing w:val="-5"/>
        </w:rPr>
        <w:t>Nadas uygulamasının sürdürülmesi</w:t>
      </w:r>
    </w:p>
    <w:p w:rsidR="00432419" w:rsidRPr="00A26289" w:rsidRDefault="00432419" w:rsidP="0015200F">
      <w:pPr>
        <w:numPr>
          <w:ilvl w:val="0"/>
          <w:numId w:val="58"/>
        </w:numPr>
        <w:shd w:val="clear" w:color="auto" w:fill="FFFFFF"/>
        <w:tabs>
          <w:tab w:val="left" w:pos="870"/>
        </w:tabs>
        <w:spacing w:line="80" w:lineRule="atLeast"/>
        <w:rPr>
          <w:spacing w:val="-11"/>
        </w:rPr>
      </w:pPr>
      <w:r w:rsidRPr="00A26289">
        <w:rPr>
          <w:spacing w:val="-4"/>
        </w:rPr>
        <w:t>Küçükbaş hayvancılığın yaygın olması</w:t>
      </w:r>
    </w:p>
    <w:p w:rsidR="00432419" w:rsidRPr="003D1D12" w:rsidRDefault="00432419" w:rsidP="003D1D12">
      <w:pPr>
        <w:shd w:val="clear" w:color="auto" w:fill="FFFFFF"/>
        <w:tabs>
          <w:tab w:val="left" w:pos="870"/>
        </w:tabs>
        <w:spacing w:line="80" w:lineRule="atLeast"/>
        <w:sectPr w:rsidR="00432419" w:rsidRPr="003D1D12" w:rsidSect="00F12C8E">
          <w:pgSz w:w="11909" w:h="16834"/>
          <w:pgMar w:top="1440" w:right="1419" w:bottom="720" w:left="1701" w:header="708" w:footer="708" w:gutter="0"/>
          <w:cols w:space="60"/>
          <w:noEndnote/>
        </w:sectPr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11</w:t>
      </w:r>
      <w:r w:rsidRPr="003D1D12">
        <w:t>. Aşağıdakilerden hangisi, Türkiye'de tarla tarımın</w:t>
      </w:r>
      <w:r w:rsidRPr="003D1D12">
        <w:softHyphen/>
        <w:t xml:space="preserve">da birim alandan alınan ürün miktarını artıracak önlemlerden biri </w:t>
      </w:r>
      <w:r w:rsidRPr="003D1D12">
        <w:rPr>
          <w:u w:val="single"/>
        </w:rPr>
        <w:t>değildir</w:t>
      </w:r>
      <w:r w:rsidRPr="003D1D12">
        <w:t>?</w:t>
      </w:r>
    </w:p>
    <w:p w:rsidR="00432419" w:rsidRPr="003D1D12" w:rsidRDefault="00432419" w:rsidP="0015200F">
      <w:pPr>
        <w:numPr>
          <w:ilvl w:val="0"/>
          <w:numId w:val="59"/>
        </w:numPr>
        <w:shd w:val="clear" w:color="auto" w:fill="FFFFFF"/>
        <w:tabs>
          <w:tab w:val="left" w:pos="870"/>
        </w:tabs>
        <w:spacing w:line="80" w:lineRule="atLeast"/>
        <w:rPr>
          <w:spacing w:val="-7"/>
        </w:rPr>
      </w:pPr>
      <w:r w:rsidRPr="003D1D12">
        <w:rPr>
          <w:spacing w:val="-4"/>
        </w:rPr>
        <w:t>Tarım alanlarının genişletilmesi</w:t>
      </w:r>
    </w:p>
    <w:p w:rsidR="00432419" w:rsidRPr="003D1D12" w:rsidRDefault="00432419" w:rsidP="0015200F">
      <w:pPr>
        <w:numPr>
          <w:ilvl w:val="0"/>
          <w:numId w:val="59"/>
        </w:numPr>
        <w:shd w:val="clear" w:color="auto" w:fill="FFFFFF"/>
        <w:tabs>
          <w:tab w:val="left" w:pos="870"/>
        </w:tabs>
        <w:spacing w:line="80" w:lineRule="atLeast"/>
        <w:rPr>
          <w:spacing w:val="-12"/>
        </w:rPr>
      </w:pPr>
      <w:r w:rsidRPr="003D1D12">
        <w:rPr>
          <w:spacing w:val="-4"/>
        </w:rPr>
        <w:t>Bilinçli gübre kullanımının yaygınlaştırılması</w:t>
      </w:r>
    </w:p>
    <w:p w:rsidR="00432419" w:rsidRPr="003D1D12" w:rsidRDefault="00432419" w:rsidP="0015200F">
      <w:pPr>
        <w:numPr>
          <w:ilvl w:val="0"/>
          <w:numId w:val="59"/>
        </w:numPr>
        <w:shd w:val="clear" w:color="auto" w:fill="FFFFFF"/>
        <w:tabs>
          <w:tab w:val="left" w:pos="870"/>
        </w:tabs>
        <w:spacing w:line="80" w:lineRule="atLeast"/>
        <w:rPr>
          <w:spacing w:val="-11"/>
        </w:rPr>
      </w:pPr>
      <w:r w:rsidRPr="003D1D12">
        <w:rPr>
          <w:spacing w:val="-4"/>
        </w:rPr>
        <w:t>Sulama olanaklarının artırılması</w:t>
      </w:r>
    </w:p>
    <w:p w:rsidR="00432419" w:rsidRDefault="00432419" w:rsidP="0015200F">
      <w:pPr>
        <w:numPr>
          <w:ilvl w:val="0"/>
          <w:numId w:val="59"/>
        </w:numPr>
        <w:shd w:val="clear" w:color="auto" w:fill="FFFFFF"/>
        <w:tabs>
          <w:tab w:val="left" w:pos="870"/>
        </w:tabs>
        <w:spacing w:line="80" w:lineRule="atLeast"/>
        <w:rPr>
          <w:spacing w:val="-11"/>
        </w:rPr>
      </w:pPr>
      <w:r w:rsidRPr="003D1D12">
        <w:rPr>
          <w:spacing w:val="-4"/>
        </w:rPr>
        <w:t>Nöbetleşe ekimin yaygınlaştırılması</w:t>
      </w:r>
    </w:p>
    <w:p w:rsidR="00432419" w:rsidRPr="00A26289" w:rsidRDefault="00432419" w:rsidP="0015200F">
      <w:pPr>
        <w:numPr>
          <w:ilvl w:val="0"/>
          <w:numId w:val="59"/>
        </w:numPr>
        <w:shd w:val="clear" w:color="auto" w:fill="FFFFFF"/>
        <w:tabs>
          <w:tab w:val="left" w:pos="870"/>
        </w:tabs>
        <w:spacing w:line="80" w:lineRule="atLeast"/>
        <w:rPr>
          <w:spacing w:val="-11"/>
        </w:rPr>
      </w:pPr>
      <w:r w:rsidRPr="00A26289">
        <w:rPr>
          <w:spacing w:val="-4"/>
        </w:rPr>
        <w:t>Tohum ıslahı çalışmaları yapılması</w:t>
      </w:r>
    </w:p>
    <w:p w:rsidR="00432419" w:rsidRDefault="00432419" w:rsidP="003D1D12">
      <w:pPr>
        <w:shd w:val="clear" w:color="auto" w:fill="FFFFFF"/>
        <w:tabs>
          <w:tab w:val="left" w:pos="870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12</w:t>
      </w:r>
      <w:r w:rsidRPr="003D1D12">
        <w:t>. Aşağıdaki beş grafik 1, 2, 3. 4 numaralı tarım ürün</w:t>
      </w:r>
      <w:r w:rsidRPr="003D1D12">
        <w:softHyphen/>
        <w:t>lerinin beş bölgedeki üretim miktarlarını göstermek</w:t>
      </w:r>
      <w:r w:rsidRPr="003D1D12">
        <w:softHyphen/>
        <w:t>tedir. Bu beş bölge yüzölçümü, birim alandan alınan verim ve iklim özellikleri bakımından benzerdir.</w:t>
      </w:r>
    </w:p>
    <w:p w:rsidR="00432419" w:rsidRPr="003D1D12" w:rsidRDefault="00432419" w:rsidP="003D1D12">
      <w:pPr>
        <w:spacing w:line="80" w:lineRule="atLeast"/>
      </w:pPr>
      <w:r w:rsidRPr="00186D18">
        <w:rPr>
          <w:noProof/>
        </w:rPr>
        <w:pict>
          <v:shape id="Resim 36" o:spid="_x0000_i1071" type="#_x0000_t75" style="width:240.75pt;height:337.5pt;visibility:visible">
            <v:imagedata r:id="rId57" o:title=""/>
          </v:shape>
        </w:pic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>Yüzey şekillerinin engebeliliği tarım alanlarının genişliği üzerinde etkili olduğuna göre, grafikler</w:t>
      </w:r>
      <w:r w:rsidRPr="003D1D12">
        <w:softHyphen/>
        <w:t>den hangisinin ait olduğu bölgede yüzey şekilleri</w:t>
      </w:r>
      <w:r w:rsidRPr="003D1D12">
        <w:softHyphen/>
        <w:t>nin daha engebeli olduğu söylenebilir?</w:t>
      </w:r>
    </w:p>
    <w:p w:rsidR="00432419" w:rsidRDefault="00432419" w:rsidP="003D1D12">
      <w:pPr>
        <w:shd w:val="clear" w:color="auto" w:fill="FFFFFF"/>
        <w:tabs>
          <w:tab w:val="left" w:pos="1170"/>
          <w:tab w:val="left" w:pos="1965"/>
          <w:tab w:val="left" w:pos="2760"/>
          <w:tab w:val="left" w:pos="3570"/>
        </w:tabs>
        <w:spacing w:line="80" w:lineRule="atLeast"/>
      </w:pPr>
      <w:r w:rsidRPr="003D1D12">
        <w:t>A) I</w:t>
      </w:r>
      <w:r w:rsidRPr="003D1D12">
        <w:tab/>
      </w:r>
    </w:p>
    <w:p w:rsidR="00432419" w:rsidRDefault="00432419" w:rsidP="003D1D12">
      <w:pPr>
        <w:shd w:val="clear" w:color="auto" w:fill="FFFFFF"/>
        <w:tabs>
          <w:tab w:val="left" w:pos="1170"/>
          <w:tab w:val="left" w:pos="1965"/>
          <w:tab w:val="left" w:pos="2760"/>
          <w:tab w:val="left" w:pos="3570"/>
        </w:tabs>
        <w:spacing w:line="80" w:lineRule="atLeast"/>
      </w:pPr>
      <w:r w:rsidRPr="003D1D12">
        <w:t>B)ll</w:t>
      </w:r>
      <w:r w:rsidRPr="003D1D12">
        <w:tab/>
      </w:r>
    </w:p>
    <w:p w:rsidR="00432419" w:rsidRDefault="00432419" w:rsidP="003D1D12">
      <w:pPr>
        <w:shd w:val="clear" w:color="auto" w:fill="FFFFFF"/>
        <w:tabs>
          <w:tab w:val="left" w:pos="1170"/>
          <w:tab w:val="left" w:pos="1965"/>
          <w:tab w:val="left" w:pos="2760"/>
          <w:tab w:val="left" w:pos="3570"/>
        </w:tabs>
        <w:spacing w:line="80" w:lineRule="atLeast"/>
      </w:pPr>
      <w:r w:rsidRPr="003D1D12">
        <w:t>C)lll</w:t>
      </w:r>
      <w:r w:rsidRPr="003D1D12">
        <w:tab/>
      </w:r>
    </w:p>
    <w:p w:rsidR="00432419" w:rsidRDefault="00432419" w:rsidP="003D1D12">
      <w:pPr>
        <w:shd w:val="clear" w:color="auto" w:fill="FFFFFF"/>
        <w:tabs>
          <w:tab w:val="left" w:pos="1170"/>
          <w:tab w:val="left" w:pos="1965"/>
          <w:tab w:val="left" w:pos="2760"/>
          <w:tab w:val="left" w:pos="3570"/>
        </w:tabs>
        <w:spacing w:line="80" w:lineRule="atLeast"/>
        <w:rPr>
          <w:lang w:val="en-US"/>
        </w:rPr>
      </w:pPr>
      <w:r w:rsidRPr="003D1D12">
        <w:t xml:space="preserve">D) </w:t>
      </w:r>
      <w:r w:rsidRPr="003D1D12">
        <w:rPr>
          <w:lang w:val="en-US"/>
        </w:rPr>
        <w:t>IV</w:t>
      </w:r>
      <w:r w:rsidRPr="003D1D12">
        <w:rPr>
          <w:lang w:val="en-US"/>
        </w:rPr>
        <w:tab/>
      </w:r>
    </w:p>
    <w:p w:rsidR="00432419" w:rsidRPr="003D1D12" w:rsidRDefault="00432419" w:rsidP="003D1D12">
      <w:pPr>
        <w:shd w:val="clear" w:color="auto" w:fill="FFFFFF"/>
        <w:tabs>
          <w:tab w:val="left" w:pos="1170"/>
          <w:tab w:val="left" w:pos="1965"/>
          <w:tab w:val="left" w:pos="2760"/>
          <w:tab w:val="left" w:pos="3570"/>
        </w:tabs>
        <w:spacing w:line="80" w:lineRule="atLeast"/>
      </w:pPr>
      <w:r w:rsidRPr="003D1D12">
        <w:t>E)V</w:t>
      </w:r>
    </w:p>
    <w:p w:rsidR="00432419" w:rsidRDefault="00432419" w:rsidP="003D1D12">
      <w:pPr>
        <w:shd w:val="clear" w:color="auto" w:fill="FFFFFF"/>
        <w:tabs>
          <w:tab w:val="left" w:pos="1170"/>
          <w:tab w:val="left" w:pos="1965"/>
          <w:tab w:val="left" w:pos="2760"/>
          <w:tab w:val="left" w:pos="3570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13</w:t>
      </w:r>
      <w:r w:rsidRPr="003D1D12">
        <w:t>.  Türkiye'nin dışsatımında önemli yeri olan bor mineralleri ve kromun sürekli dış pazara sahip olmasında,</w: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rPr>
          <w:spacing w:val="-1"/>
          <w:lang w:val="en-US"/>
        </w:rPr>
        <w:t xml:space="preserve">I.   </w:t>
      </w:r>
      <w:r w:rsidRPr="003D1D12">
        <w:rPr>
          <w:spacing w:val="-1"/>
        </w:rPr>
        <w:t>taşınmalarının kolay olması,</w: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rPr>
          <w:spacing w:val="-1"/>
          <w:lang w:val="en-US"/>
        </w:rPr>
        <w:t xml:space="preserve">II.   </w:t>
      </w:r>
      <w:r w:rsidRPr="003D1D12">
        <w:rPr>
          <w:spacing w:val="-1"/>
        </w:rPr>
        <w:t>endüstride başka madenlerle birlikte kullanıl</w:t>
      </w:r>
      <w:r w:rsidRPr="003D1D12">
        <w:rPr>
          <w:spacing w:val="-1"/>
        </w:rPr>
        <w:softHyphen/>
      </w:r>
      <w:r w:rsidRPr="003D1D12">
        <w:t>maları.</w:t>
      </w:r>
    </w:p>
    <w:p w:rsidR="00432419" w:rsidRPr="003D1D12" w:rsidRDefault="00432419" w:rsidP="0015200F">
      <w:pPr>
        <w:numPr>
          <w:ilvl w:val="0"/>
          <w:numId w:val="60"/>
        </w:numPr>
        <w:shd w:val="clear" w:color="auto" w:fill="FFFFFF"/>
        <w:tabs>
          <w:tab w:val="left" w:pos="900"/>
        </w:tabs>
        <w:spacing w:line="80" w:lineRule="atLeast"/>
        <w:rPr>
          <w:spacing w:val="-7"/>
          <w:lang w:val="en-US"/>
        </w:rPr>
      </w:pPr>
      <w:r w:rsidRPr="003D1D12">
        <w:rPr>
          <w:spacing w:val="-1"/>
        </w:rPr>
        <w:t>kullanım alanlarının fazla olması,</w:t>
      </w:r>
    </w:p>
    <w:p w:rsidR="00432419" w:rsidRPr="003D1D12" w:rsidRDefault="00432419" w:rsidP="0015200F">
      <w:pPr>
        <w:numPr>
          <w:ilvl w:val="0"/>
          <w:numId w:val="60"/>
        </w:numPr>
        <w:shd w:val="clear" w:color="auto" w:fill="FFFFFF"/>
        <w:tabs>
          <w:tab w:val="left" w:pos="900"/>
        </w:tabs>
        <w:spacing w:line="80" w:lineRule="atLeast"/>
        <w:rPr>
          <w:spacing w:val="-13"/>
          <w:lang w:val="en-US"/>
        </w:rPr>
      </w:pPr>
      <w:r w:rsidRPr="003D1D12">
        <w:t>kalitelerinin yüksek olması</w: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>durumlarından hangilerinin etkili olduğu savunu</w:t>
      </w:r>
      <w:r w:rsidRPr="003D1D12">
        <w:softHyphen/>
        <w:t>labilir?</w:t>
      </w:r>
    </w:p>
    <w:p w:rsidR="00432419" w:rsidRDefault="00432419" w:rsidP="003D1D12">
      <w:pPr>
        <w:shd w:val="clear" w:color="auto" w:fill="FFFFFF"/>
        <w:tabs>
          <w:tab w:val="left" w:pos="2175"/>
          <w:tab w:val="left" w:pos="3900"/>
        </w:tabs>
        <w:spacing w:line="80" w:lineRule="atLeast"/>
      </w:pPr>
      <w:r w:rsidRPr="003D1D12">
        <w:rPr>
          <w:spacing w:val="-2"/>
        </w:rPr>
        <w:t>A) Yalnız I</w:t>
      </w:r>
      <w:r w:rsidRPr="003D1D12">
        <w:tab/>
      </w:r>
    </w:p>
    <w:p w:rsidR="00432419" w:rsidRDefault="00432419" w:rsidP="003D1D12">
      <w:pPr>
        <w:shd w:val="clear" w:color="auto" w:fill="FFFFFF"/>
        <w:tabs>
          <w:tab w:val="left" w:pos="2175"/>
          <w:tab w:val="left" w:pos="3900"/>
        </w:tabs>
        <w:spacing w:line="80" w:lineRule="atLeast"/>
        <w:rPr>
          <w:lang w:val="en-US"/>
        </w:rPr>
      </w:pPr>
      <w:r w:rsidRPr="003D1D12">
        <w:rPr>
          <w:spacing w:val="-4"/>
        </w:rPr>
        <w:t xml:space="preserve">B) Yalnız </w:t>
      </w:r>
      <w:r w:rsidRPr="003D1D12">
        <w:rPr>
          <w:spacing w:val="-4"/>
          <w:lang w:val="en-US"/>
        </w:rPr>
        <w:t>II</w:t>
      </w:r>
      <w:r w:rsidRPr="003D1D12">
        <w:rPr>
          <w:lang w:val="en-US"/>
        </w:rPr>
        <w:tab/>
      </w:r>
    </w:p>
    <w:p w:rsidR="00432419" w:rsidRPr="003D1D12" w:rsidRDefault="00432419" w:rsidP="003D1D12">
      <w:pPr>
        <w:shd w:val="clear" w:color="auto" w:fill="FFFFFF"/>
        <w:tabs>
          <w:tab w:val="left" w:pos="2175"/>
          <w:tab w:val="left" w:pos="3900"/>
        </w:tabs>
        <w:spacing w:line="80" w:lineRule="atLeast"/>
      </w:pPr>
      <w:r w:rsidRPr="003D1D12">
        <w:rPr>
          <w:spacing w:val="-2"/>
        </w:rPr>
        <w:t xml:space="preserve">C) I ve </w:t>
      </w:r>
      <w:r w:rsidRPr="003D1D12">
        <w:rPr>
          <w:spacing w:val="-2"/>
          <w:lang w:val="en-US"/>
        </w:rPr>
        <w:t>II</w:t>
      </w:r>
    </w:p>
    <w:p w:rsidR="00432419" w:rsidRDefault="00432419" w:rsidP="003D1D12">
      <w:pPr>
        <w:shd w:val="clear" w:color="auto" w:fill="FFFFFF"/>
        <w:tabs>
          <w:tab w:val="left" w:pos="2955"/>
        </w:tabs>
        <w:spacing w:line="80" w:lineRule="atLeast"/>
        <w:rPr>
          <w:lang w:val="en-US"/>
        </w:rPr>
      </w:pPr>
      <w:r w:rsidRPr="003D1D12">
        <w:rPr>
          <w:spacing w:val="-3"/>
        </w:rPr>
        <w:t xml:space="preserve">D) </w:t>
      </w:r>
      <w:r w:rsidRPr="003D1D12">
        <w:rPr>
          <w:spacing w:val="-3"/>
          <w:lang w:val="en-US"/>
        </w:rPr>
        <w:t xml:space="preserve">II </w:t>
      </w:r>
      <w:r w:rsidRPr="003D1D12">
        <w:rPr>
          <w:spacing w:val="-3"/>
        </w:rPr>
        <w:t xml:space="preserve">ve </w:t>
      </w:r>
      <w:r w:rsidRPr="003D1D12">
        <w:rPr>
          <w:spacing w:val="-3"/>
          <w:lang w:val="en-US"/>
        </w:rPr>
        <w:t>III</w:t>
      </w:r>
      <w:r w:rsidRPr="003D1D12">
        <w:rPr>
          <w:lang w:val="en-US"/>
        </w:rPr>
        <w:tab/>
      </w:r>
    </w:p>
    <w:p w:rsidR="00432419" w:rsidRPr="003D1D12" w:rsidRDefault="00432419" w:rsidP="003D1D12">
      <w:pPr>
        <w:shd w:val="clear" w:color="auto" w:fill="FFFFFF"/>
        <w:tabs>
          <w:tab w:val="left" w:pos="2955"/>
        </w:tabs>
        <w:spacing w:line="80" w:lineRule="atLeast"/>
      </w:pPr>
      <w:r w:rsidRPr="003D1D12">
        <w:rPr>
          <w:spacing w:val="-2"/>
        </w:rPr>
        <w:t xml:space="preserve">E) </w:t>
      </w:r>
      <w:r w:rsidRPr="003D1D12">
        <w:rPr>
          <w:spacing w:val="-2"/>
          <w:lang w:val="en-US"/>
        </w:rPr>
        <w:t xml:space="preserve">III </w:t>
      </w:r>
      <w:r w:rsidRPr="003D1D12">
        <w:rPr>
          <w:spacing w:val="-2"/>
        </w:rPr>
        <w:t xml:space="preserve">ve </w:t>
      </w:r>
      <w:r w:rsidRPr="003D1D12">
        <w:rPr>
          <w:spacing w:val="-2"/>
          <w:lang w:val="en-US"/>
        </w:rPr>
        <w:t>IV</w:t>
      </w:r>
    </w:p>
    <w:p w:rsidR="00432419" w:rsidRPr="003D1D12" w:rsidRDefault="00432419" w:rsidP="003D1D12">
      <w:pPr>
        <w:shd w:val="clear" w:color="auto" w:fill="FFFFFF"/>
        <w:tabs>
          <w:tab w:val="left" w:pos="2955"/>
        </w:tabs>
        <w:spacing w:line="80" w:lineRule="atLeast"/>
        <w:sectPr w:rsidR="00432419" w:rsidRPr="003D1D12" w:rsidSect="00F12C8E">
          <w:pgSz w:w="11909" w:h="16834"/>
          <w:pgMar w:top="1440" w:right="1419" w:bottom="720" w:left="1701" w:header="708" w:footer="708" w:gutter="0"/>
          <w:cols w:space="60"/>
          <w:noEndnote/>
        </w:sectPr>
      </w:pPr>
    </w:p>
    <w:p w:rsidR="00432419" w:rsidRPr="003D1D12" w:rsidRDefault="00432419" w:rsidP="003D1D12">
      <w:pPr>
        <w:shd w:val="clear" w:color="auto" w:fill="FFFFFF"/>
        <w:spacing w:line="80" w:lineRule="atLeast"/>
        <w:ind w:right="135"/>
        <w:jc w:val="both"/>
      </w:pPr>
      <w:r>
        <w:t>14</w:t>
      </w:r>
      <w:r w:rsidRPr="003D1D12">
        <w:t>. Aşağıdaki grafik, 1991 - 1999 yılları arasında Türki</w:t>
      </w:r>
      <w:r w:rsidRPr="003D1D12">
        <w:softHyphen/>
        <w:t>ye'de elektrik enerjisi üretimi içinde termik ve hidro</w:t>
      </w:r>
      <w:r w:rsidRPr="003D1D12">
        <w:softHyphen/>
        <w:t>elektrik enerji üretimlerinin paylarını göstermektedir.</w:t>
      </w:r>
    </w:p>
    <w:p w:rsidR="00432419" w:rsidRPr="003D1D12" w:rsidRDefault="00432419" w:rsidP="003D1D12">
      <w:pPr>
        <w:spacing w:line="80" w:lineRule="atLeast"/>
        <w:ind w:right="30"/>
      </w:pPr>
      <w:r w:rsidRPr="00186D18">
        <w:rPr>
          <w:noProof/>
        </w:rPr>
        <w:pict>
          <v:shape id="Resim 37" o:spid="_x0000_i1072" type="#_x0000_t75" style="width:239.25pt;height:256.5pt;visibility:visible">
            <v:imagedata r:id="rId58" o:title=""/>
          </v:shape>
        </w:pict>
      </w:r>
    </w:p>
    <w:p w:rsidR="00432419" w:rsidRPr="00A26289" w:rsidRDefault="00432419" w:rsidP="003D1D12">
      <w:pPr>
        <w:shd w:val="clear" w:color="auto" w:fill="FFFFFF"/>
        <w:spacing w:line="80" w:lineRule="atLeast"/>
        <w:rPr>
          <w:b/>
        </w:rPr>
      </w:pPr>
      <w:r w:rsidRPr="00A26289">
        <w:rPr>
          <w:b/>
        </w:rPr>
        <w:t>Bu grafikteki bilgilere dayanarak aşağıdaki yargı</w:t>
      </w:r>
      <w:r w:rsidRPr="00A26289">
        <w:rPr>
          <w:b/>
        </w:rPr>
        <w:softHyphen/>
        <w:t xml:space="preserve">lardan hangisine </w:t>
      </w:r>
      <w:r w:rsidRPr="00A26289">
        <w:rPr>
          <w:b/>
          <w:u w:val="single"/>
        </w:rPr>
        <w:t>ulaşılamaz</w:t>
      </w:r>
      <w:r w:rsidRPr="00A26289">
        <w:rPr>
          <w:b/>
        </w:rPr>
        <w:t>?</w:t>
      </w:r>
    </w:p>
    <w:p w:rsidR="00432419" w:rsidRPr="003D1D12" w:rsidRDefault="00432419" w:rsidP="0015200F">
      <w:pPr>
        <w:numPr>
          <w:ilvl w:val="0"/>
          <w:numId w:val="61"/>
        </w:numPr>
        <w:shd w:val="clear" w:color="auto" w:fill="FFFFFF"/>
        <w:tabs>
          <w:tab w:val="left" w:pos="690"/>
        </w:tabs>
        <w:spacing w:line="80" w:lineRule="atLeast"/>
        <w:ind w:right="60"/>
        <w:jc w:val="both"/>
      </w:pPr>
      <w:r w:rsidRPr="003D1D12">
        <w:t>Termik enerji üretimi ile hidroelektrik enerji üreti</w:t>
      </w:r>
      <w:r w:rsidRPr="003D1D12">
        <w:softHyphen/>
        <w:t>mi arasında 1991</w:t>
      </w:r>
      <w:r>
        <w:t xml:space="preserve"> yılındaki fark. 1999yılındakin</w:t>
      </w:r>
      <w:r w:rsidRPr="003D1D12">
        <w:t>den azdır.</w:t>
      </w:r>
    </w:p>
    <w:p w:rsidR="00432419" w:rsidRPr="003D1D12" w:rsidRDefault="00432419" w:rsidP="0015200F">
      <w:pPr>
        <w:numPr>
          <w:ilvl w:val="0"/>
          <w:numId w:val="61"/>
        </w:numPr>
        <w:shd w:val="clear" w:color="auto" w:fill="FFFFFF"/>
        <w:tabs>
          <w:tab w:val="left" w:pos="690"/>
        </w:tabs>
        <w:spacing w:line="80" w:lineRule="atLeast"/>
        <w:jc w:val="both"/>
      </w:pPr>
      <w:r w:rsidRPr="003D1D12">
        <w:t>Termik enerji üretimi ile hidroelektrik enerji üre</w:t>
      </w:r>
      <w:r w:rsidRPr="003D1D12">
        <w:softHyphen/>
        <w:t>timi arasındaki farkın en fazla olduğu yıl 1997'dir.</w:t>
      </w:r>
    </w:p>
    <w:p w:rsidR="00432419" w:rsidRPr="003D1D12" w:rsidRDefault="00432419" w:rsidP="0015200F">
      <w:pPr>
        <w:numPr>
          <w:ilvl w:val="0"/>
          <w:numId w:val="61"/>
        </w:numPr>
        <w:shd w:val="clear" w:color="auto" w:fill="FFFFFF"/>
        <w:tabs>
          <w:tab w:val="left" w:pos="690"/>
        </w:tabs>
        <w:spacing w:line="80" w:lineRule="atLeast"/>
        <w:ind w:right="75"/>
        <w:jc w:val="both"/>
        <w:rPr>
          <w:spacing w:val="-2"/>
        </w:rPr>
      </w:pPr>
      <w:r w:rsidRPr="003D1D12">
        <w:t>Verilen yıllarda, termik enerji üretimindeki artış hidroelektrik enerji üretimindeki artıştan fazladır.</w:t>
      </w:r>
    </w:p>
    <w:p w:rsidR="00432419" w:rsidRDefault="00432419" w:rsidP="0015200F">
      <w:pPr>
        <w:numPr>
          <w:ilvl w:val="0"/>
          <w:numId w:val="61"/>
        </w:numPr>
        <w:shd w:val="clear" w:color="auto" w:fill="FFFFFF"/>
        <w:tabs>
          <w:tab w:val="left" w:pos="690"/>
        </w:tabs>
        <w:spacing w:line="80" w:lineRule="atLeast"/>
        <w:rPr>
          <w:spacing w:val="-2"/>
        </w:rPr>
      </w:pPr>
      <w:r w:rsidRPr="003D1D12">
        <w:t>Hidroelektrik enerji üretiminde en fazla artış, 1991 - 1993 yılları arasında olmuştur.</w:t>
      </w:r>
    </w:p>
    <w:p w:rsidR="00432419" w:rsidRPr="00A26289" w:rsidRDefault="00432419" w:rsidP="0015200F">
      <w:pPr>
        <w:numPr>
          <w:ilvl w:val="0"/>
          <w:numId w:val="61"/>
        </w:numPr>
        <w:shd w:val="clear" w:color="auto" w:fill="FFFFFF"/>
        <w:tabs>
          <w:tab w:val="left" w:pos="690"/>
        </w:tabs>
        <w:spacing w:line="80" w:lineRule="atLeast"/>
        <w:rPr>
          <w:spacing w:val="-2"/>
        </w:rPr>
      </w:pPr>
      <w:r w:rsidRPr="003D1D12">
        <w:t>1993 y</w:t>
      </w:r>
      <w:r w:rsidRPr="00A26289">
        <w:t>ılından sonra hidroelektrik enerji üretimi</w:t>
      </w:r>
      <w:r w:rsidRPr="00A26289">
        <w:softHyphen/>
        <w:t>nin toplam enerji</w:t>
      </w:r>
      <w:r>
        <w:t xml:space="preserve"> üretimindeki payı giderek azal</w:t>
      </w:r>
      <w:r w:rsidRPr="00A26289">
        <w:t>mıştır.</w:t>
      </w:r>
    </w:p>
    <w:p w:rsidR="00432419" w:rsidRDefault="00432419" w:rsidP="003D1D12">
      <w:pPr>
        <w:shd w:val="clear" w:color="auto" w:fill="FFFFFF"/>
        <w:tabs>
          <w:tab w:val="left" w:pos="690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15</w:t>
      </w:r>
      <w:r w:rsidRPr="003D1D12">
        <w:t xml:space="preserve">.   Gelişmekte olan bir ülkede meydana gelecek aşağıdaki değişikliklerden hangisi, bu ülkenin gelişmiş ülke durumuna geçmekte olduğunun bir göstergesi </w:t>
      </w:r>
      <w:r w:rsidRPr="003D1D12">
        <w:rPr>
          <w:u w:val="single"/>
        </w:rPr>
        <w:t>olamaz</w:t>
      </w:r>
      <w:r w:rsidRPr="003D1D12">
        <w:t>?</w:t>
      </w:r>
    </w:p>
    <w:p w:rsidR="00432419" w:rsidRPr="003D1D12" w:rsidRDefault="00432419" w:rsidP="0015200F">
      <w:pPr>
        <w:numPr>
          <w:ilvl w:val="0"/>
          <w:numId w:val="62"/>
        </w:numPr>
        <w:shd w:val="clear" w:color="auto" w:fill="FFFFFF"/>
        <w:tabs>
          <w:tab w:val="left" w:pos="825"/>
        </w:tabs>
        <w:spacing w:line="80" w:lineRule="atLeast"/>
        <w:rPr>
          <w:spacing w:val="-3"/>
        </w:rPr>
      </w:pPr>
      <w:r w:rsidRPr="003D1D12">
        <w:rPr>
          <w:spacing w:val="-1"/>
        </w:rPr>
        <w:t>Hammadde dışalımının artması</w:t>
      </w:r>
    </w:p>
    <w:p w:rsidR="00432419" w:rsidRPr="003D1D12" w:rsidRDefault="00432419" w:rsidP="0015200F">
      <w:pPr>
        <w:numPr>
          <w:ilvl w:val="0"/>
          <w:numId w:val="62"/>
        </w:numPr>
        <w:shd w:val="clear" w:color="auto" w:fill="FFFFFF"/>
        <w:tabs>
          <w:tab w:val="left" w:pos="825"/>
        </w:tabs>
        <w:spacing w:line="80" w:lineRule="atLeast"/>
        <w:rPr>
          <w:spacing w:val="-10"/>
        </w:rPr>
      </w:pPr>
      <w:r w:rsidRPr="003D1D12">
        <w:rPr>
          <w:spacing w:val="-1"/>
        </w:rPr>
        <w:t>Nitelikli işgücü gereksiniminin artması</w:t>
      </w:r>
    </w:p>
    <w:p w:rsidR="00432419" w:rsidRPr="003D1D12" w:rsidRDefault="00432419" w:rsidP="0015200F">
      <w:pPr>
        <w:numPr>
          <w:ilvl w:val="0"/>
          <w:numId w:val="62"/>
        </w:numPr>
        <w:shd w:val="clear" w:color="auto" w:fill="FFFFFF"/>
        <w:tabs>
          <w:tab w:val="left" w:pos="825"/>
        </w:tabs>
        <w:spacing w:line="80" w:lineRule="atLeast"/>
        <w:rPr>
          <w:spacing w:val="-2"/>
        </w:rPr>
      </w:pPr>
      <w:r w:rsidRPr="003D1D12">
        <w:rPr>
          <w:spacing w:val="-1"/>
        </w:rPr>
        <w:t>Enerji tüketiminin artması</w:t>
      </w:r>
    </w:p>
    <w:p w:rsidR="00432419" w:rsidRDefault="00432419" w:rsidP="0015200F">
      <w:pPr>
        <w:numPr>
          <w:ilvl w:val="0"/>
          <w:numId w:val="62"/>
        </w:numPr>
        <w:shd w:val="clear" w:color="auto" w:fill="FFFFFF"/>
        <w:tabs>
          <w:tab w:val="left" w:pos="825"/>
        </w:tabs>
        <w:spacing w:line="80" w:lineRule="atLeast"/>
        <w:rPr>
          <w:spacing w:val="-8"/>
        </w:rPr>
      </w:pPr>
      <w:r w:rsidRPr="003D1D12">
        <w:rPr>
          <w:spacing w:val="-1"/>
        </w:rPr>
        <w:t>Doğum oranının artması</w:t>
      </w:r>
    </w:p>
    <w:p w:rsidR="00432419" w:rsidRPr="00A26289" w:rsidRDefault="00432419" w:rsidP="0015200F">
      <w:pPr>
        <w:numPr>
          <w:ilvl w:val="0"/>
          <w:numId w:val="62"/>
        </w:numPr>
        <w:shd w:val="clear" w:color="auto" w:fill="FFFFFF"/>
        <w:tabs>
          <w:tab w:val="left" w:pos="825"/>
        </w:tabs>
        <w:spacing w:line="80" w:lineRule="atLeast"/>
        <w:rPr>
          <w:spacing w:val="-8"/>
        </w:rPr>
      </w:pPr>
      <w:r w:rsidRPr="00A26289">
        <w:rPr>
          <w:spacing w:val="-1"/>
        </w:rPr>
        <w:t>Yaşam düzeyinin yükselmesi</w:t>
      </w:r>
    </w:p>
    <w:p w:rsidR="00432419" w:rsidRDefault="00432419" w:rsidP="003D1D12">
      <w:pPr>
        <w:shd w:val="clear" w:color="auto" w:fill="FFFFFF"/>
        <w:tabs>
          <w:tab w:val="left" w:pos="825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16</w:t>
      </w:r>
      <w:r w:rsidRPr="003D1D12">
        <w:t xml:space="preserve">.   Bir ülkede </w:t>
      </w:r>
      <w:r w:rsidRPr="003D1D12">
        <w:rPr>
          <w:u w:val="single"/>
        </w:rPr>
        <w:t>deniz ticareti filosunun</w:t>
      </w:r>
      <w:r w:rsidRPr="003D1D12">
        <w:t xml:space="preserve"> geliştirilme</w:t>
      </w:r>
      <w:r w:rsidRPr="003D1D12">
        <w:softHyphen/>
        <w:t>sinin, o ülke</w:t>
      </w:r>
      <w:r>
        <w:t>nin ekonomik kalkınmasına aşağı</w:t>
      </w:r>
      <w:r w:rsidRPr="003D1D12">
        <w:t>dakilerin hangisi yönünde önemli bir katkı sağ</w:t>
      </w:r>
      <w:r w:rsidRPr="003D1D12">
        <w:softHyphen/>
        <w:t xml:space="preserve">laması </w:t>
      </w:r>
      <w:r w:rsidRPr="003D1D12">
        <w:rPr>
          <w:u w:val="single"/>
        </w:rPr>
        <w:t>beklenmez</w:t>
      </w:r>
      <w:r w:rsidRPr="003D1D12">
        <w:t>?</w:t>
      </w:r>
    </w:p>
    <w:p w:rsidR="00432419" w:rsidRPr="003D1D12" w:rsidRDefault="00432419" w:rsidP="0015200F">
      <w:pPr>
        <w:numPr>
          <w:ilvl w:val="0"/>
          <w:numId w:val="63"/>
        </w:numPr>
        <w:shd w:val="clear" w:color="auto" w:fill="FFFFFF"/>
        <w:tabs>
          <w:tab w:val="left" w:pos="825"/>
        </w:tabs>
        <w:spacing w:line="80" w:lineRule="atLeast"/>
        <w:rPr>
          <w:spacing w:val="-3"/>
        </w:rPr>
      </w:pPr>
      <w:r w:rsidRPr="003D1D12">
        <w:rPr>
          <w:spacing w:val="-1"/>
        </w:rPr>
        <w:t>İç ve dış ticaretin canlanması</w:t>
      </w:r>
    </w:p>
    <w:p w:rsidR="00432419" w:rsidRPr="003D1D12" w:rsidRDefault="00432419" w:rsidP="0015200F">
      <w:pPr>
        <w:numPr>
          <w:ilvl w:val="0"/>
          <w:numId w:val="63"/>
        </w:numPr>
        <w:shd w:val="clear" w:color="auto" w:fill="FFFFFF"/>
        <w:tabs>
          <w:tab w:val="left" w:pos="825"/>
        </w:tabs>
        <w:spacing w:line="80" w:lineRule="atLeast"/>
        <w:rPr>
          <w:spacing w:val="-2"/>
        </w:rPr>
      </w:pPr>
      <w:r w:rsidRPr="003D1D12">
        <w:t>Yerli üretime yeni pazarlar sağlanması</w:t>
      </w:r>
    </w:p>
    <w:p w:rsidR="00432419" w:rsidRPr="003D1D12" w:rsidRDefault="00432419" w:rsidP="0015200F">
      <w:pPr>
        <w:numPr>
          <w:ilvl w:val="0"/>
          <w:numId w:val="63"/>
        </w:numPr>
        <w:shd w:val="clear" w:color="auto" w:fill="FFFFFF"/>
        <w:tabs>
          <w:tab w:val="left" w:pos="825"/>
        </w:tabs>
        <w:spacing w:line="80" w:lineRule="atLeast"/>
        <w:rPr>
          <w:spacing w:val="-8"/>
        </w:rPr>
      </w:pPr>
      <w:r w:rsidRPr="003D1D12">
        <w:rPr>
          <w:spacing w:val="-1"/>
        </w:rPr>
        <w:t>Limanların kapasitesinin artması</w:t>
      </w:r>
    </w:p>
    <w:p w:rsidR="00432419" w:rsidRDefault="00432419" w:rsidP="0015200F">
      <w:pPr>
        <w:numPr>
          <w:ilvl w:val="0"/>
          <w:numId w:val="63"/>
        </w:numPr>
        <w:shd w:val="clear" w:color="auto" w:fill="FFFFFF"/>
        <w:tabs>
          <w:tab w:val="left" w:pos="825"/>
        </w:tabs>
        <w:spacing w:line="80" w:lineRule="atLeast"/>
        <w:rPr>
          <w:spacing w:val="-8"/>
        </w:rPr>
      </w:pPr>
      <w:r w:rsidRPr="003D1D12">
        <w:t>Döviz girdilerinde artış olması</w:t>
      </w:r>
    </w:p>
    <w:p w:rsidR="00432419" w:rsidRPr="00A26289" w:rsidRDefault="00432419" w:rsidP="0015200F">
      <w:pPr>
        <w:numPr>
          <w:ilvl w:val="0"/>
          <w:numId w:val="63"/>
        </w:numPr>
        <w:shd w:val="clear" w:color="auto" w:fill="FFFFFF"/>
        <w:tabs>
          <w:tab w:val="left" w:pos="825"/>
        </w:tabs>
        <w:spacing w:line="80" w:lineRule="atLeast"/>
        <w:rPr>
          <w:spacing w:val="-8"/>
        </w:rPr>
      </w:pPr>
      <w:r w:rsidRPr="003D1D12">
        <w:t>Turizmin geli</w:t>
      </w:r>
      <w:r w:rsidRPr="00A26289">
        <w:t>şmesi</w:t>
      </w:r>
    </w:p>
    <w:p w:rsidR="00432419" w:rsidRDefault="00432419" w:rsidP="003D1D12">
      <w:pPr>
        <w:shd w:val="clear" w:color="auto" w:fill="FFFFFF"/>
        <w:tabs>
          <w:tab w:val="left" w:pos="825"/>
        </w:tabs>
        <w:spacing w:line="80" w:lineRule="atLeast"/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48"/>
        <w:gridCol w:w="549"/>
        <w:gridCol w:w="550"/>
        <w:gridCol w:w="550"/>
        <w:gridCol w:w="550"/>
        <w:gridCol w:w="550"/>
        <w:gridCol w:w="550"/>
        <w:gridCol w:w="550"/>
        <w:gridCol w:w="550"/>
        <w:gridCol w:w="585"/>
        <w:gridCol w:w="585"/>
        <w:gridCol w:w="585"/>
        <w:gridCol w:w="585"/>
        <w:gridCol w:w="572"/>
        <w:gridCol w:w="585"/>
        <w:gridCol w:w="561"/>
      </w:tblGrid>
      <w:tr w:rsidR="00432419" w:rsidRPr="00745499" w:rsidTr="00745499">
        <w:tc>
          <w:tcPr>
            <w:tcW w:w="548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</w:t>
            </w:r>
          </w:p>
        </w:tc>
        <w:tc>
          <w:tcPr>
            <w:tcW w:w="549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2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3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4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5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6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7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8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9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10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11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12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13</w:t>
            </w:r>
          </w:p>
        </w:tc>
        <w:tc>
          <w:tcPr>
            <w:tcW w:w="572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14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15</w:t>
            </w:r>
          </w:p>
        </w:tc>
        <w:tc>
          <w:tcPr>
            <w:tcW w:w="561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16</w:t>
            </w:r>
          </w:p>
        </w:tc>
      </w:tr>
      <w:tr w:rsidR="00432419" w:rsidRPr="00745499" w:rsidTr="00745499">
        <w:tc>
          <w:tcPr>
            <w:tcW w:w="548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C</w:t>
            </w:r>
          </w:p>
        </w:tc>
        <w:tc>
          <w:tcPr>
            <w:tcW w:w="549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D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A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B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B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D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A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E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E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C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A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C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E</w:t>
            </w:r>
          </w:p>
        </w:tc>
        <w:tc>
          <w:tcPr>
            <w:tcW w:w="572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B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D</w:t>
            </w:r>
          </w:p>
        </w:tc>
        <w:tc>
          <w:tcPr>
            <w:tcW w:w="561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E</w:t>
            </w:r>
          </w:p>
        </w:tc>
      </w:tr>
    </w:tbl>
    <w:p w:rsidR="00432419" w:rsidRDefault="00432419" w:rsidP="00B404F0"/>
    <w:p w:rsidR="00432419" w:rsidRDefault="00432419" w:rsidP="00B404F0"/>
    <w:p w:rsidR="00432419" w:rsidRPr="00B404F0" w:rsidRDefault="00432419" w:rsidP="00B404F0">
      <w:pPr>
        <w:sectPr w:rsidR="00432419" w:rsidRPr="00B404F0" w:rsidSect="00F12C8E">
          <w:pgSz w:w="11909" w:h="16834"/>
          <w:pgMar w:top="1440" w:right="1419" w:bottom="720" w:left="1701" w:header="708" w:footer="708" w:gutter="0"/>
          <w:cols w:space="60"/>
          <w:noEndnote/>
        </w:sectPr>
      </w:pPr>
    </w:p>
    <w:p w:rsidR="00432419" w:rsidRDefault="00432419" w:rsidP="00A26289">
      <w:pPr>
        <w:shd w:val="clear" w:color="auto" w:fill="FFFFFF"/>
        <w:tabs>
          <w:tab w:val="left" w:pos="360"/>
        </w:tabs>
        <w:spacing w:line="80" w:lineRule="atLeast"/>
        <w:rPr>
          <w:spacing w:val="-17"/>
        </w:rPr>
      </w:pPr>
    </w:p>
    <w:p w:rsidR="00432419" w:rsidRPr="00A26289" w:rsidRDefault="00432419" w:rsidP="00173B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A6A6A6"/>
        <w:tabs>
          <w:tab w:val="left" w:pos="360"/>
        </w:tabs>
        <w:spacing w:line="80" w:lineRule="atLeast"/>
        <w:jc w:val="center"/>
        <w:rPr>
          <w:b/>
          <w:spacing w:val="-17"/>
          <w:sz w:val="32"/>
          <w:szCs w:val="32"/>
        </w:rPr>
      </w:pPr>
      <w:r w:rsidRPr="00A26289">
        <w:rPr>
          <w:b/>
          <w:spacing w:val="-17"/>
          <w:sz w:val="32"/>
          <w:szCs w:val="32"/>
        </w:rPr>
        <w:t xml:space="preserve">2004 ÖSS </w:t>
      </w:r>
      <w:r>
        <w:rPr>
          <w:b/>
          <w:spacing w:val="-17"/>
          <w:sz w:val="32"/>
          <w:szCs w:val="32"/>
        </w:rPr>
        <w:t xml:space="preserve">COĞRAFYA </w:t>
      </w:r>
      <w:r w:rsidRPr="00A26289">
        <w:rPr>
          <w:b/>
          <w:spacing w:val="-17"/>
          <w:sz w:val="32"/>
          <w:szCs w:val="32"/>
        </w:rPr>
        <w:t>SORULARI</w:t>
      </w:r>
    </w:p>
    <w:p w:rsidR="00432419" w:rsidRDefault="00432419" w:rsidP="00A26289">
      <w:pPr>
        <w:shd w:val="clear" w:color="auto" w:fill="FFFFFF"/>
        <w:tabs>
          <w:tab w:val="left" w:pos="360"/>
        </w:tabs>
        <w:spacing w:line="80" w:lineRule="atLeast"/>
        <w:rPr>
          <w:spacing w:val="-17"/>
        </w:rPr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rPr>
          <w:spacing w:val="-2"/>
        </w:rPr>
        <w:t>1.</w:t>
      </w:r>
      <w:r w:rsidRPr="003D1D12">
        <w:rPr>
          <w:spacing w:val="-2"/>
        </w:rPr>
        <w:t xml:space="preserve">Deniz seviyesinden yükseklikleri aynı olan noktaları </w:t>
      </w:r>
      <w:r w:rsidRPr="003D1D12">
        <w:rPr>
          <w:spacing w:val="-1"/>
        </w:rPr>
        <w:t>birleştirdiği düşünülen eğrilere eşyükselti eğrisi adı verilir. Bu eğrilerle çizilen haritalara topografya hari</w:t>
      </w:r>
      <w:r w:rsidRPr="003D1D12">
        <w:rPr>
          <w:spacing w:val="-1"/>
        </w:rPr>
        <w:softHyphen/>
      </w:r>
      <w:r w:rsidRPr="003D1D12">
        <w:t>tası denir.</w: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rPr>
          <w:spacing w:val="-1"/>
        </w:rPr>
        <w:t xml:space="preserve">Aynı ülkenin farklı ölçeklerle çizilen iki topografya </w:t>
      </w:r>
      <w:r w:rsidRPr="003D1D12">
        <w:t>haritası.</w:t>
      </w:r>
    </w:p>
    <w:p w:rsidR="00432419" w:rsidRPr="003D1D12" w:rsidRDefault="00432419" w:rsidP="0015200F">
      <w:pPr>
        <w:numPr>
          <w:ilvl w:val="0"/>
          <w:numId w:val="64"/>
        </w:numPr>
        <w:shd w:val="clear" w:color="auto" w:fill="FFFFFF"/>
        <w:tabs>
          <w:tab w:val="left" w:pos="990"/>
        </w:tabs>
        <w:spacing w:line="80" w:lineRule="atLeast"/>
        <w:rPr>
          <w:spacing w:val="-16"/>
          <w:lang w:val="en-US"/>
        </w:rPr>
      </w:pPr>
      <w:r w:rsidRPr="003D1D12">
        <w:rPr>
          <w:spacing w:val="-1"/>
        </w:rPr>
        <w:t>eşyükselti eğrilerinin sayısı,</w:t>
      </w:r>
    </w:p>
    <w:p w:rsidR="00432419" w:rsidRPr="003D1D12" w:rsidRDefault="00432419" w:rsidP="0015200F">
      <w:pPr>
        <w:numPr>
          <w:ilvl w:val="0"/>
          <w:numId w:val="64"/>
        </w:numPr>
        <w:shd w:val="clear" w:color="auto" w:fill="FFFFFF"/>
        <w:tabs>
          <w:tab w:val="left" w:pos="990"/>
        </w:tabs>
        <w:spacing w:line="80" w:lineRule="atLeast"/>
        <w:rPr>
          <w:spacing w:val="-11"/>
          <w:lang w:val="en-US"/>
        </w:rPr>
      </w:pPr>
      <w:r w:rsidRPr="003D1D12">
        <w:rPr>
          <w:spacing w:val="-1"/>
        </w:rPr>
        <w:t>eşyükselti eğrileri arasındaki yükselti farkı.</w:t>
      </w:r>
    </w:p>
    <w:p w:rsidR="00432419" w:rsidRPr="003D1D12" w:rsidRDefault="00432419" w:rsidP="0015200F">
      <w:pPr>
        <w:numPr>
          <w:ilvl w:val="0"/>
          <w:numId w:val="64"/>
        </w:numPr>
        <w:shd w:val="clear" w:color="auto" w:fill="FFFFFF"/>
        <w:tabs>
          <w:tab w:val="left" w:pos="990"/>
        </w:tabs>
        <w:spacing w:line="80" w:lineRule="atLeast"/>
        <w:rPr>
          <w:spacing w:val="-10"/>
          <w:lang w:val="en-US"/>
        </w:rPr>
      </w:pPr>
      <w:r w:rsidRPr="003D1D12">
        <w:rPr>
          <w:spacing w:val="-2"/>
        </w:rPr>
        <w:t xml:space="preserve">belli bir yüksekliği gösteren eşyükselti eğrisi </w:t>
      </w:r>
      <w:r w:rsidRPr="003D1D12">
        <w:t>üzerindeki yerler</w: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rPr>
          <w:spacing w:val="-1"/>
        </w:rPr>
        <w:t>bakımından karşılaştırılacaktır.</w: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>Bu iki haritada yukarıdakilerden hangilerinin ke</w:t>
      </w:r>
      <w:r w:rsidRPr="003D1D12">
        <w:softHyphen/>
      </w:r>
      <w:r w:rsidRPr="003D1D12">
        <w:rPr>
          <w:u w:val="single"/>
        </w:rPr>
        <w:t>sinlikle aynı</w:t>
      </w:r>
      <w:r w:rsidRPr="003D1D12">
        <w:t xml:space="preserve"> olması beklenir?</w:t>
      </w:r>
    </w:p>
    <w:p w:rsidR="00432419" w:rsidRDefault="00432419" w:rsidP="003D1D12">
      <w:pPr>
        <w:shd w:val="clear" w:color="auto" w:fill="FFFFFF"/>
        <w:tabs>
          <w:tab w:val="left" w:pos="2385"/>
          <w:tab w:val="left" w:pos="4290"/>
        </w:tabs>
        <w:spacing w:line="80" w:lineRule="atLeast"/>
      </w:pPr>
      <w:r w:rsidRPr="003D1D12">
        <w:rPr>
          <w:spacing w:val="-2"/>
        </w:rPr>
        <w:t>A) Yalnız I</w:t>
      </w:r>
      <w:r w:rsidRPr="003D1D12">
        <w:tab/>
      </w:r>
    </w:p>
    <w:p w:rsidR="00432419" w:rsidRDefault="00432419" w:rsidP="003D1D12">
      <w:pPr>
        <w:shd w:val="clear" w:color="auto" w:fill="FFFFFF"/>
        <w:tabs>
          <w:tab w:val="left" w:pos="2385"/>
          <w:tab w:val="left" w:pos="4290"/>
        </w:tabs>
        <w:spacing w:line="80" w:lineRule="atLeast"/>
        <w:rPr>
          <w:lang w:val="en-US"/>
        </w:rPr>
      </w:pPr>
      <w:r w:rsidRPr="003D1D12">
        <w:rPr>
          <w:spacing w:val="-3"/>
        </w:rPr>
        <w:t xml:space="preserve">B) Yalnız </w:t>
      </w:r>
      <w:r w:rsidRPr="003D1D12">
        <w:rPr>
          <w:spacing w:val="-3"/>
          <w:lang w:val="en-US"/>
        </w:rPr>
        <w:t>II</w:t>
      </w:r>
      <w:r w:rsidRPr="003D1D12">
        <w:rPr>
          <w:lang w:val="en-US"/>
        </w:rPr>
        <w:tab/>
      </w:r>
    </w:p>
    <w:p w:rsidR="00432419" w:rsidRPr="003D1D12" w:rsidRDefault="00432419" w:rsidP="003D1D12">
      <w:pPr>
        <w:shd w:val="clear" w:color="auto" w:fill="FFFFFF"/>
        <w:tabs>
          <w:tab w:val="left" w:pos="2385"/>
          <w:tab w:val="left" w:pos="4290"/>
        </w:tabs>
        <w:spacing w:line="80" w:lineRule="atLeast"/>
      </w:pPr>
      <w:r w:rsidRPr="003D1D12">
        <w:rPr>
          <w:spacing w:val="-3"/>
        </w:rPr>
        <w:t xml:space="preserve">C) Yalnız </w:t>
      </w:r>
      <w:r w:rsidRPr="003D1D12">
        <w:rPr>
          <w:spacing w:val="-3"/>
          <w:lang w:val="en-US"/>
        </w:rPr>
        <w:t>III</w:t>
      </w:r>
    </w:p>
    <w:p w:rsidR="00432419" w:rsidRDefault="00432419" w:rsidP="003D1D12">
      <w:pPr>
        <w:shd w:val="clear" w:color="auto" w:fill="FFFFFF"/>
        <w:tabs>
          <w:tab w:val="left" w:pos="3240"/>
        </w:tabs>
        <w:spacing w:line="80" w:lineRule="atLeast"/>
        <w:rPr>
          <w:lang w:val="en-US"/>
        </w:rPr>
      </w:pPr>
      <w:r w:rsidRPr="003D1D12">
        <w:rPr>
          <w:spacing w:val="-3"/>
        </w:rPr>
        <w:t xml:space="preserve">D) I ve </w:t>
      </w:r>
      <w:r w:rsidRPr="003D1D12">
        <w:rPr>
          <w:spacing w:val="-3"/>
          <w:lang w:val="en-US"/>
        </w:rPr>
        <w:t>II</w:t>
      </w:r>
      <w:r w:rsidRPr="003D1D12">
        <w:rPr>
          <w:lang w:val="en-US"/>
        </w:rPr>
        <w:tab/>
      </w:r>
    </w:p>
    <w:p w:rsidR="00432419" w:rsidRPr="003D1D12" w:rsidRDefault="00432419" w:rsidP="003D1D12">
      <w:pPr>
        <w:shd w:val="clear" w:color="auto" w:fill="FFFFFF"/>
        <w:tabs>
          <w:tab w:val="left" w:pos="3240"/>
        </w:tabs>
        <w:spacing w:line="80" w:lineRule="atLeast"/>
      </w:pPr>
      <w:r w:rsidRPr="003D1D12">
        <w:rPr>
          <w:spacing w:val="-1"/>
        </w:rPr>
        <w:t xml:space="preserve">E) </w:t>
      </w:r>
      <w:r w:rsidRPr="003D1D12">
        <w:rPr>
          <w:spacing w:val="-1"/>
          <w:lang w:val="en-US"/>
        </w:rPr>
        <w:t xml:space="preserve">II </w:t>
      </w:r>
      <w:r w:rsidRPr="003D1D12">
        <w:rPr>
          <w:spacing w:val="-1"/>
        </w:rPr>
        <w:t xml:space="preserve">ve </w:t>
      </w:r>
      <w:r w:rsidRPr="003D1D12">
        <w:rPr>
          <w:spacing w:val="-1"/>
          <w:lang w:val="en-US"/>
        </w:rPr>
        <w:t>III</w:t>
      </w:r>
    </w:p>
    <w:p w:rsidR="00432419" w:rsidRDefault="00432419" w:rsidP="003D1D12">
      <w:pPr>
        <w:shd w:val="clear" w:color="auto" w:fill="FFFFFF"/>
        <w:tabs>
          <w:tab w:val="left" w:pos="3240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2</w:t>
      </w:r>
      <w:r w:rsidRPr="003D1D12">
        <w:t>.  Aşağıdaki olgulardan hangisi, diğer dördünün ne</w:t>
      </w:r>
      <w:r w:rsidRPr="003D1D12">
        <w:softHyphen/>
        <w:t>deni olarak gösterilebilir?</w:t>
      </w:r>
    </w:p>
    <w:p w:rsidR="00432419" w:rsidRPr="003D1D12" w:rsidRDefault="00432419" w:rsidP="0015200F">
      <w:pPr>
        <w:numPr>
          <w:ilvl w:val="0"/>
          <w:numId w:val="65"/>
        </w:numPr>
        <w:shd w:val="clear" w:color="auto" w:fill="FFFFFF"/>
        <w:tabs>
          <w:tab w:val="left" w:pos="900"/>
        </w:tabs>
        <w:spacing w:line="80" w:lineRule="atLeast"/>
      </w:pPr>
      <w:r w:rsidRPr="003D1D12">
        <w:rPr>
          <w:spacing w:val="-1"/>
        </w:rPr>
        <w:t xml:space="preserve">Batıdaki bir yerin yerel saatinin, doğudaki bir </w:t>
      </w:r>
      <w:r w:rsidRPr="003D1D12">
        <w:t>yerden daha geride olması</w:t>
      </w:r>
    </w:p>
    <w:p w:rsidR="00432419" w:rsidRPr="003D1D12" w:rsidRDefault="00432419" w:rsidP="0015200F">
      <w:pPr>
        <w:numPr>
          <w:ilvl w:val="0"/>
          <w:numId w:val="65"/>
        </w:numPr>
        <w:shd w:val="clear" w:color="auto" w:fill="FFFFFF"/>
        <w:tabs>
          <w:tab w:val="left" w:pos="900"/>
        </w:tabs>
        <w:spacing w:line="80" w:lineRule="atLeast"/>
        <w:rPr>
          <w:spacing w:val="-5"/>
        </w:rPr>
      </w:pPr>
      <w:r w:rsidRPr="003D1D12">
        <w:rPr>
          <w:spacing w:val="-1"/>
        </w:rPr>
        <w:t xml:space="preserve">Tarih değiştirme çizgisinin doğusunda tarihin, </w:t>
      </w:r>
      <w:r w:rsidRPr="003D1D12">
        <w:t>batısından 1 gün önde olması</w:t>
      </w:r>
    </w:p>
    <w:p w:rsidR="00432419" w:rsidRPr="003D1D12" w:rsidRDefault="00432419" w:rsidP="0015200F">
      <w:pPr>
        <w:numPr>
          <w:ilvl w:val="0"/>
          <w:numId w:val="65"/>
        </w:numPr>
        <w:shd w:val="clear" w:color="auto" w:fill="FFFFFF"/>
        <w:tabs>
          <w:tab w:val="left" w:pos="900"/>
        </w:tabs>
        <w:spacing w:line="80" w:lineRule="atLeast"/>
        <w:rPr>
          <w:spacing w:val="-11"/>
        </w:rPr>
      </w:pPr>
      <w:r w:rsidRPr="003D1D12">
        <w:t xml:space="preserve">Güneş'in sabah doğudan doğup öğle saati en </w:t>
      </w:r>
      <w:r w:rsidRPr="003D1D12">
        <w:rPr>
          <w:spacing w:val="-2"/>
        </w:rPr>
        <w:t xml:space="preserve">yüksek noktaya ulaşarak akşamüzeri batıda ufuk </w:t>
      </w:r>
      <w:r w:rsidRPr="003D1D12">
        <w:t>çizgisi altına inmesi</w:t>
      </w:r>
    </w:p>
    <w:p w:rsidR="00432419" w:rsidRDefault="00432419" w:rsidP="0015200F">
      <w:pPr>
        <w:numPr>
          <w:ilvl w:val="0"/>
          <w:numId w:val="65"/>
        </w:numPr>
        <w:shd w:val="clear" w:color="auto" w:fill="FFFFFF"/>
        <w:tabs>
          <w:tab w:val="left" w:pos="900"/>
        </w:tabs>
        <w:spacing w:line="80" w:lineRule="atLeast"/>
        <w:rPr>
          <w:spacing w:val="-11"/>
        </w:rPr>
      </w:pPr>
      <w:r w:rsidRPr="003D1D12">
        <w:rPr>
          <w:spacing w:val="-2"/>
        </w:rPr>
        <w:t xml:space="preserve">Dünya'nın günlük hareketinin batıdan doğuya </w:t>
      </w:r>
      <w:r w:rsidRPr="003D1D12">
        <w:t>doğru olması</w:t>
      </w:r>
    </w:p>
    <w:p w:rsidR="00432419" w:rsidRPr="00A26289" w:rsidRDefault="00432419" w:rsidP="0015200F">
      <w:pPr>
        <w:numPr>
          <w:ilvl w:val="0"/>
          <w:numId w:val="65"/>
        </w:numPr>
        <w:shd w:val="clear" w:color="auto" w:fill="FFFFFF"/>
        <w:tabs>
          <w:tab w:val="left" w:pos="900"/>
        </w:tabs>
        <w:spacing w:line="80" w:lineRule="atLeast"/>
        <w:rPr>
          <w:spacing w:val="-11"/>
        </w:rPr>
      </w:pPr>
      <w:r w:rsidRPr="00A26289">
        <w:rPr>
          <w:spacing w:val="-2"/>
        </w:rPr>
        <w:t>Sürekli rüzgârların Kuzey Yarımküre'de sağa,</w:t>
      </w:r>
      <w:r w:rsidRPr="00A26289">
        <w:rPr>
          <w:spacing w:val="-1"/>
        </w:rPr>
        <w:t>Güney Yarımküre'de sola sapması</w:t>
      </w:r>
    </w:p>
    <w:p w:rsidR="00432419" w:rsidRDefault="00432419" w:rsidP="003D1D12">
      <w:pPr>
        <w:shd w:val="clear" w:color="auto" w:fill="FFFFFF"/>
        <w:tabs>
          <w:tab w:val="left" w:pos="900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3</w:t>
      </w:r>
      <w:r w:rsidRPr="003D1D12">
        <w:t>.</w:t>
      </w:r>
    </w:p>
    <w:p w:rsidR="00432419" w:rsidRPr="003D1D12" w:rsidRDefault="00432419" w:rsidP="003D1D12">
      <w:pPr>
        <w:spacing w:line="80" w:lineRule="atLeast"/>
        <w:ind w:right="720"/>
      </w:pPr>
      <w:r w:rsidRPr="00186D18">
        <w:rPr>
          <w:noProof/>
        </w:rPr>
        <w:pict>
          <v:shape id="Resim 49" o:spid="_x0000_i1073" type="#_x0000_t75" style="width:196.5pt;height:80.25pt;visibility:visible">
            <v:imagedata r:id="rId59" o:title=""/>
          </v:shape>
        </w:pict>
      </w:r>
    </w:p>
    <w:p w:rsidR="00432419" w:rsidRPr="003D1D12" w:rsidRDefault="00432419" w:rsidP="003D1D12">
      <w:pPr>
        <w:shd w:val="clear" w:color="auto" w:fill="FFFFFF"/>
        <w:spacing w:line="80" w:lineRule="atLeast"/>
        <w:jc w:val="both"/>
      </w:pPr>
      <w:r w:rsidRPr="003D1D12">
        <w:rPr>
          <w:spacing w:val="-2"/>
        </w:rPr>
        <w:t xml:space="preserve">İzdüşümsel alanları eşit olan I ve </w:t>
      </w:r>
      <w:r w:rsidRPr="003D1D12">
        <w:rPr>
          <w:spacing w:val="-2"/>
          <w:lang w:val="en-US"/>
        </w:rPr>
        <w:t xml:space="preserve">II </w:t>
      </w:r>
      <w:r w:rsidRPr="003D1D12">
        <w:rPr>
          <w:spacing w:val="-2"/>
        </w:rPr>
        <w:t>numaralı bölgele</w:t>
      </w:r>
      <w:r w:rsidRPr="003D1D12">
        <w:rPr>
          <w:spacing w:val="-2"/>
        </w:rPr>
        <w:softHyphen/>
      </w:r>
      <w:r w:rsidRPr="003D1D12">
        <w:rPr>
          <w:spacing w:val="-1"/>
        </w:rPr>
        <w:t xml:space="preserve">rin doğusuyla batısı arasında 10 meridyen, kuzeyiyle </w:t>
      </w:r>
      <w:r w:rsidRPr="003D1D12">
        <w:t>güneyi arasında 10 paralel vardır.</w: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 xml:space="preserve">Bu iki bölge için aşağıdakilerden hangisi </w:t>
      </w:r>
      <w:r w:rsidRPr="003D1D12">
        <w:rPr>
          <w:u w:val="single"/>
        </w:rPr>
        <w:t>kesin</w:t>
      </w:r>
      <w:r w:rsidRPr="003D1D12">
        <w:rPr>
          <w:u w:val="single"/>
        </w:rPr>
        <w:softHyphen/>
        <w:t>likle</w:t>
      </w:r>
      <w:r w:rsidRPr="003D1D12">
        <w:t xml:space="preserve"> doğrudur?</w:t>
      </w:r>
    </w:p>
    <w:p w:rsidR="00432419" w:rsidRPr="003D1D12" w:rsidRDefault="00432419" w:rsidP="0015200F">
      <w:pPr>
        <w:numPr>
          <w:ilvl w:val="0"/>
          <w:numId w:val="66"/>
        </w:numPr>
        <w:shd w:val="clear" w:color="auto" w:fill="FFFFFF"/>
        <w:tabs>
          <w:tab w:val="left" w:pos="915"/>
        </w:tabs>
        <w:spacing w:line="80" w:lineRule="atLeast"/>
        <w:rPr>
          <w:spacing w:val="-7"/>
        </w:rPr>
      </w:pPr>
      <w:r w:rsidRPr="003D1D12">
        <w:rPr>
          <w:spacing w:val="-1"/>
        </w:rPr>
        <w:t>İkisi de aynı yarımkürededir.</w:t>
      </w:r>
    </w:p>
    <w:p w:rsidR="00432419" w:rsidRPr="003D1D12" w:rsidRDefault="00432419" w:rsidP="0015200F">
      <w:pPr>
        <w:numPr>
          <w:ilvl w:val="0"/>
          <w:numId w:val="66"/>
        </w:numPr>
        <w:shd w:val="clear" w:color="auto" w:fill="FFFFFF"/>
        <w:tabs>
          <w:tab w:val="left" w:pos="915"/>
        </w:tabs>
        <w:spacing w:line="80" w:lineRule="atLeast"/>
        <w:rPr>
          <w:spacing w:val="-12"/>
        </w:rPr>
      </w:pPr>
      <w:r w:rsidRPr="003D1D12">
        <w:rPr>
          <w:spacing w:val="-1"/>
        </w:rPr>
        <w:t>Kuzey kutup noktasına uzaklıkları eşittir.</w:t>
      </w:r>
    </w:p>
    <w:p w:rsidR="00432419" w:rsidRPr="003D1D12" w:rsidRDefault="00432419" w:rsidP="0015200F">
      <w:pPr>
        <w:numPr>
          <w:ilvl w:val="0"/>
          <w:numId w:val="66"/>
        </w:numPr>
        <w:shd w:val="clear" w:color="auto" w:fill="FFFFFF"/>
        <w:tabs>
          <w:tab w:val="left" w:pos="915"/>
        </w:tabs>
        <w:spacing w:line="80" w:lineRule="atLeast"/>
        <w:rPr>
          <w:spacing w:val="-11"/>
        </w:rPr>
      </w:pPr>
      <w:r w:rsidRPr="003D1D12">
        <w:rPr>
          <w:spacing w:val="-1"/>
        </w:rPr>
        <w:t>Başlangıç meridyenine uzaklıkları eşittir.</w:t>
      </w:r>
    </w:p>
    <w:p w:rsidR="00432419" w:rsidRDefault="00432419" w:rsidP="0015200F">
      <w:pPr>
        <w:numPr>
          <w:ilvl w:val="0"/>
          <w:numId w:val="66"/>
        </w:numPr>
        <w:shd w:val="clear" w:color="auto" w:fill="FFFFFF"/>
        <w:tabs>
          <w:tab w:val="left" w:pos="915"/>
        </w:tabs>
        <w:spacing w:line="80" w:lineRule="atLeast"/>
        <w:rPr>
          <w:spacing w:val="-11"/>
        </w:rPr>
      </w:pPr>
      <w:r w:rsidRPr="003D1D12">
        <w:rPr>
          <w:spacing w:val="-1"/>
        </w:rPr>
        <w:t>İkisi de okyanus üzerindedir.</w:t>
      </w:r>
    </w:p>
    <w:p w:rsidR="00432419" w:rsidRPr="00A26289" w:rsidRDefault="00432419" w:rsidP="0015200F">
      <w:pPr>
        <w:numPr>
          <w:ilvl w:val="0"/>
          <w:numId w:val="66"/>
        </w:numPr>
        <w:shd w:val="clear" w:color="auto" w:fill="FFFFFF"/>
        <w:tabs>
          <w:tab w:val="left" w:pos="915"/>
        </w:tabs>
        <w:spacing w:line="80" w:lineRule="atLeast"/>
        <w:rPr>
          <w:spacing w:val="-11"/>
        </w:rPr>
      </w:pPr>
      <w:r w:rsidRPr="00A26289">
        <w:rPr>
          <w:spacing w:val="-1"/>
        </w:rPr>
        <w:t>Ekvatora uzaklıkları eşittir.</w:t>
      </w:r>
    </w:p>
    <w:p w:rsidR="00432419" w:rsidRDefault="00432419" w:rsidP="003D1D12">
      <w:pPr>
        <w:shd w:val="clear" w:color="auto" w:fill="FFFFFF"/>
        <w:tabs>
          <w:tab w:val="left" w:pos="915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4</w:t>
      </w:r>
      <w:r w:rsidRPr="003D1D12">
        <w:t xml:space="preserve">.  Türkiye'de kıyıdan iç kesimlere doğru gidildikçe ve </w:t>
      </w:r>
      <w:r w:rsidRPr="003D1D12">
        <w:rPr>
          <w:spacing w:val="-1"/>
        </w:rPr>
        <w:t>deniz seviyesinden yükseklere çıkıldıkça yıllık orta</w:t>
      </w:r>
      <w:r w:rsidRPr="003D1D12">
        <w:rPr>
          <w:spacing w:val="-1"/>
        </w:rPr>
        <w:softHyphen/>
      </w:r>
      <w:r w:rsidRPr="003D1D12">
        <w:t>lama sıcaklık değerleri değişir.</w:t>
      </w:r>
    </w:p>
    <w:p w:rsidR="00432419" w:rsidRPr="003D1D12" w:rsidRDefault="00432419" w:rsidP="003D1D12">
      <w:pPr>
        <w:spacing w:line="80" w:lineRule="atLeast"/>
        <w:ind w:right="690"/>
      </w:pPr>
      <w:r w:rsidRPr="00186D18">
        <w:rPr>
          <w:noProof/>
        </w:rPr>
        <w:pict>
          <v:shape id="Resim 38" o:spid="_x0000_i1074" type="#_x0000_t75" style="width:195.75pt;height:94.5pt;visibility:visible">
            <v:imagedata r:id="rId60" o:title=""/>
          </v:shape>
        </w:pict>
      </w:r>
    </w:p>
    <w:p w:rsidR="00432419" w:rsidRPr="00A26289" w:rsidRDefault="00432419" w:rsidP="003D1D12">
      <w:pPr>
        <w:shd w:val="clear" w:color="auto" w:fill="FFFFFF"/>
        <w:spacing w:line="80" w:lineRule="atLeast"/>
        <w:jc w:val="both"/>
        <w:rPr>
          <w:b/>
        </w:rPr>
      </w:pPr>
      <w:r w:rsidRPr="00A26289">
        <w:rPr>
          <w:b/>
          <w:bCs/>
          <w:spacing w:val="-3"/>
        </w:rPr>
        <w:t>Haritada numaralarla gösterilen yerlerden hangi</w:t>
      </w:r>
      <w:r w:rsidRPr="00A26289">
        <w:rPr>
          <w:b/>
          <w:bCs/>
          <w:spacing w:val="-3"/>
        </w:rPr>
        <w:softHyphen/>
      </w:r>
      <w:r w:rsidRPr="00A26289">
        <w:rPr>
          <w:b/>
          <w:bCs/>
          <w:spacing w:val="-1"/>
        </w:rPr>
        <w:t xml:space="preserve">leri arasındaki yıllık ortalama sıcaklık farkı, </w:t>
      </w:r>
      <w:r w:rsidRPr="00A26289">
        <w:rPr>
          <w:b/>
          <w:spacing w:val="-1"/>
          <w:u w:val="single"/>
        </w:rPr>
        <w:t>vukarı</w:t>
      </w:r>
      <w:r w:rsidRPr="00A26289">
        <w:rPr>
          <w:b/>
          <w:u w:val="single"/>
        </w:rPr>
        <w:t>dakilerden başka</w:t>
      </w:r>
      <w:r w:rsidRPr="00A26289">
        <w:rPr>
          <w:b/>
        </w:rPr>
        <w:t xml:space="preserve"> bir nedene dayanmaktadır?</w:t>
      </w:r>
    </w:p>
    <w:p w:rsidR="00432419" w:rsidRDefault="00432419" w:rsidP="003D1D12">
      <w:pPr>
        <w:shd w:val="clear" w:color="auto" w:fill="FFFFFF"/>
        <w:tabs>
          <w:tab w:val="left" w:pos="2385"/>
          <w:tab w:val="left" w:pos="4275"/>
        </w:tabs>
        <w:spacing w:line="80" w:lineRule="atLeast"/>
        <w:rPr>
          <w:lang w:val="en-US"/>
        </w:rPr>
      </w:pPr>
      <w:r w:rsidRPr="003D1D12">
        <w:rPr>
          <w:spacing w:val="-2"/>
        </w:rPr>
        <w:t xml:space="preserve">A) I ile </w:t>
      </w:r>
      <w:r w:rsidRPr="003D1D12">
        <w:rPr>
          <w:spacing w:val="-2"/>
          <w:lang w:val="en-US"/>
        </w:rPr>
        <w:t>VI</w:t>
      </w:r>
      <w:r w:rsidRPr="003D1D12">
        <w:rPr>
          <w:lang w:val="en-US"/>
        </w:rPr>
        <w:tab/>
      </w:r>
    </w:p>
    <w:p w:rsidR="00432419" w:rsidRDefault="00432419" w:rsidP="003D1D12">
      <w:pPr>
        <w:shd w:val="clear" w:color="auto" w:fill="FFFFFF"/>
        <w:tabs>
          <w:tab w:val="left" w:pos="2385"/>
          <w:tab w:val="left" w:pos="4275"/>
        </w:tabs>
        <w:spacing w:line="80" w:lineRule="atLeast"/>
        <w:rPr>
          <w:lang w:val="en-US"/>
        </w:rPr>
      </w:pPr>
      <w:r w:rsidRPr="003D1D12">
        <w:rPr>
          <w:spacing w:val="-3"/>
        </w:rPr>
        <w:t xml:space="preserve">B) </w:t>
      </w:r>
      <w:r w:rsidRPr="003D1D12">
        <w:rPr>
          <w:spacing w:val="-3"/>
          <w:lang w:val="en-US"/>
        </w:rPr>
        <w:t xml:space="preserve">II </w:t>
      </w:r>
      <w:r w:rsidRPr="003D1D12">
        <w:rPr>
          <w:spacing w:val="-3"/>
        </w:rPr>
        <w:t xml:space="preserve">ile </w:t>
      </w:r>
      <w:r w:rsidRPr="003D1D12">
        <w:rPr>
          <w:spacing w:val="-3"/>
          <w:lang w:val="en-US"/>
        </w:rPr>
        <w:t>III</w:t>
      </w:r>
      <w:r w:rsidRPr="003D1D12">
        <w:rPr>
          <w:lang w:val="en-US"/>
        </w:rPr>
        <w:tab/>
      </w:r>
    </w:p>
    <w:p w:rsidR="00432419" w:rsidRPr="003D1D12" w:rsidRDefault="00432419" w:rsidP="003D1D12">
      <w:pPr>
        <w:shd w:val="clear" w:color="auto" w:fill="FFFFFF"/>
        <w:tabs>
          <w:tab w:val="left" w:pos="2385"/>
          <w:tab w:val="left" w:pos="4275"/>
        </w:tabs>
        <w:spacing w:line="80" w:lineRule="atLeast"/>
      </w:pPr>
      <w:r w:rsidRPr="003D1D12">
        <w:t xml:space="preserve">C) </w:t>
      </w:r>
      <w:r w:rsidRPr="003D1D12">
        <w:rPr>
          <w:lang w:val="en-US"/>
        </w:rPr>
        <w:t xml:space="preserve">II </w:t>
      </w:r>
      <w:r w:rsidRPr="003D1D12">
        <w:t xml:space="preserve">ile </w:t>
      </w:r>
      <w:r w:rsidRPr="003D1D12">
        <w:rPr>
          <w:lang w:val="en-US"/>
        </w:rPr>
        <w:t>V</w:t>
      </w:r>
    </w:p>
    <w:p w:rsidR="00432419" w:rsidRDefault="00432419" w:rsidP="003D1D12">
      <w:pPr>
        <w:shd w:val="clear" w:color="auto" w:fill="FFFFFF"/>
        <w:tabs>
          <w:tab w:val="left" w:pos="3240"/>
        </w:tabs>
        <w:spacing w:line="80" w:lineRule="atLeast"/>
        <w:rPr>
          <w:lang w:val="en-US"/>
        </w:rPr>
      </w:pPr>
      <w:r w:rsidRPr="003D1D12">
        <w:rPr>
          <w:spacing w:val="-2"/>
        </w:rPr>
        <w:t xml:space="preserve">D) </w:t>
      </w:r>
      <w:r w:rsidRPr="003D1D12">
        <w:rPr>
          <w:spacing w:val="-2"/>
          <w:lang w:val="en-US"/>
        </w:rPr>
        <w:t xml:space="preserve">III </w:t>
      </w:r>
      <w:r w:rsidRPr="003D1D12">
        <w:rPr>
          <w:spacing w:val="-2"/>
        </w:rPr>
        <w:t xml:space="preserve">ile </w:t>
      </w:r>
      <w:r w:rsidRPr="003D1D12">
        <w:rPr>
          <w:spacing w:val="-2"/>
          <w:lang w:val="en-US"/>
        </w:rPr>
        <w:t>IV</w:t>
      </w:r>
      <w:r w:rsidRPr="003D1D12">
        <w:rPr>
          <w:lang w:val="en-US"/>
        </w:rPr>
        <w:tab/>
      </w:r>
    </w:p>
    <w:p w:rsidR="00432419" w:rsidRPr="003D1D12" w:rsidRDefault="00432419" w:rsidP="003D1D12">
      <w:pPr>
        <w:shd w:val="clear" w:color="auto" w:fill="FFFFFF"/>
        <w:tabs>
          <w:tab w:val="left" w:pos="3240"/>
        </w:tabs>
        <w:spacing w:line="80" w:lineRule="atLeast"/>
      </w:pPr>
      <w:r w:rsidRPr="003D1D12">
        <w:rPr>
          <w:spacing w:val="-2"/>
        </w:rPr>
        <w:t xml:space="preserve">E) </w:t>
      </w:r>
      <w:r w:rsidRPr="003D1D12">
        <w:rPr>
          <w:spacing w:val="-2"/>
          <w:lang w:val="en-US"/>
        </w:rPr>
        <w:t xml:space="preserve">VI </w:t>
      </w:r>
      <w:r w:rsidRPr="003D1D12">
        <w:rPr>
          <w:spacing w:val="-2"/>
        </w:rPr>
        <w:t xml:space="preserve">ile </w:t>
      </w:r>
      <w:r w:rsidRPr="003D1D12">
        <w:rPr>
          <w:spacing w:val="-2"/>
          <w:lang w:val="en-US"/>
        </w:rPr>
        <w:t>VII</w:t>
      </w:r>
    </w:p>
    <w:p w:rsidR="00432419" w:rsidRPr="003D1D12" w:rsidRDefault="00432419" w:rsidP="003D1D12">
      <w:pPr>
        <w:shd w:val="clear" w:color="auto" w:fill="FFFFFF"/>
        <w:tabs>
          <w:tab w:val="left" w:pos="3240"/>
        </w:tabs>
        <w:spacing w:line="80" w:lineRule="atLeast"/>
        <w:sectPr w:rsidR="00432419" w:rsidRPr="003D1D12" w:rsidSect="00F12C8E">
          <w:pgSz w:w="11909" w:h="16834"/>
          <w:pgMar w:top="1440" w:right="1419" w:bottom="720" w:left="1701" w:header="708" w:footer="708" w:gutter="0"/>
          <w:cols w:space="60"/>
          <w:noEndnote/>
          <w:rtlGutter/>
        </w:sectPr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 xml:space="preserve">5. </w:t>
      </w:r>
      <w:r w:rsidRPr="003D1D12">
        <w:t xml:space="preserve">Aşağıdaki tabloda, altı kent merkezine ait ortalama </w:t>
      </w:r>
      <w:r w:rsidRPr="003D1D12">
        <w:rPr>
          <w:spacing w:val="-2"/>
        </w:rPr>
        <w:t xml:space="preserve">karla örtüfü gün sayısı, en yüksek kar örtüsü kalınlığı, </w:t>
      </w:r>
      <w:r w:rsidRPr="003D1D12">
        <w:rPr>
          <w:spacing w:val="-1"/>
        </w:rPr>
        <w:t>ortalama kar yağışlı gün sayısı ve yağan kar miktarı</w:t>
      </w:r>
      <w:r w:rsidRPr="003D1D12">
        <w:rPr>
          <w:spacing w:val="-1"/>
        </w:rPr>
        <w:softHyphen/>
        <w:t>nın en fazla olduğu ay ile ilgili bilgiler verilmiştir.</w:t>
      </w:r>
    </w:p>
    <w:p w:rsidR="00432419" w:rsidRPr="003D1D12" w:rsidRDefault="00432419" w:rsidP="003D1D12">
      <w:pPr>
        <w:spacing w:line="80" w:lineRule="atLeast"/>
      </w:pPr>
      <w:r w:rsidRPr="00186D18">
        <w:rPr>
          <w:noProof/>
        </w:rPr>
        <w:pict>
          <v:shape id="Resim 39" o:spid="_x0000_i1075" type="#_x0000_t75" style="width:273pt;height:205.5pt;visibility:visible">
            <v:imagedata r:id="rId61" o:title=""/>
          </v:shape>
        </w:pict>
      </w:r>
    </w:p>
    <w:p w:rsidR="00432419" w:rsidRPr="00A26289" w:rsidRDefault="00432419" w:rsidP="003D1D12">
      <w:pPr>
        <w:shd w:val="clear" w:color="auto" w:fill="FFFFFF"/>
        <w:spacing w:line="80" w:lineRule="atLeast"/>
      </w:pPr>
      <w:r w:rsidRPr="00A26289">
        <w:rPr>
          <w:bCs/>
        </w:rPr>
        <w:t xml:space="preserve">Bu </w:t>
      </w:r>
      <w:r w:rsidRPr="00A26289">
        <w:t xml:space="preserve">bilgilere </w:t>
      </w:r>
      <w:r w:rsidRPr="00A26289">
        <w:rPr>
          <w:bCs/>
        </w:rPr>
        <w:t xml:space="preserve">göre, </w:t>
      </w:r>
      <w:r w:rsidRPr="00A26289">
        <w:t xml:space="preserve">bir </w:t>
      </w:r>
      <w:r w:rsidRPr="00A26289">
        <w:rPr>
          <w:bCs/>
        </w:rPr>
        <w:t>yerdeki kışın şiddetini belir</w:t>
      </w:r>
      <w:r w:rsidRPr="00A26289">
        <w:rPr>
          <w:bCs/>
        </w:rPr>
        <w:softHyphen/>
      </w:r>
      <w:r w:rsidRPr="00A26289">
        <w:rPr>
          <w:bCs/>
          <w:spacing w:val="-3"/>
        </w:rPr>
        <w:t xml:space="preserve">lerken tablodaki dört ölçüden öncelikle hangi ikisi </w:t>
      </w:r>
      <w:r w:rsidRPr="00A26289">
        <w:rPr>
          <w:bCs/>
        </w:rPr>
        <w:t>göz Önünde tutulmalıdır?</w:t>
      </w:r>
    </w:p>
    <w:p w:rsidR="00432419" w:rsidRPr="00A26289" w:rsidRDefault="00432419" w:rsidP="003D1D12">
      <w:pPr>
        <w:shd w:val="clear" w:color="auto" w:fill="FFFFFF"/>
        <w:tabs>
          <w:tab w:val="left" w:pos="2385"/>
          <w:tab w:val="left" w:pos="4290"/>
        </w:tabs>
        <w:spacing w:line="80" w:lineRule="atLeast"/>
        <w:rPr>
          <w:bCs/>
          <w:lang w:val="en-US"/>
        </w:rPr>
      </w:pPr>
      <w:r w:rsidRPr="00A26289">
        <w:rPr>
          <w:bCs/>
          <w:spacing w:val="-4"/>
        </w:rPr>
        <w:t xml:space="preserve">A) I ve </w:t>
      </w:r>
      <w:r w:rsidRPr="00A26289">
        <w:rPr>
          <w:bCs/>
          <w:spacing w:val="-4"/>
          <w:lang w:val="en-US"/>
        </w:rPr>
        <w:t>II</w:t>
      </w:r>
      <w:r w:rsidRPr="00A26289">
        <w:rPr>
          <w:bCs/>
          <w:lang w:val="en-US"/>
        </w:rPr>
        <w:tab/>
      </w:r>
    </w:p>
    <w:p w:rsidR="00432419" w:rsidRPr="00A26289" w:rsidRDefault="00432419" w:rsidP="003D1D12">
      <w:pPr>
        <w:shd w:val="clear" w:color="auto" w:fill="FFFFFF"/>
        <w:tabs>
          <w:tab w:val="left" w:pos="2385"/>
          <w:tab w:val="left" w:pos="4290"/>
        </w:tabs>
        <w:spacing w:line="80" w:lineRule="atLeast"/>
        <w:rPr>
          <w:lang w:val="en-US"/>
        </w:rPr>
      </w:pPr>
      <w:r w:rsidRPr="00A26289">
        <w:rPr>
          <w:bCs/>
          <w:spacing w:val="-6"/>
        </w:rPr>
        <w:t xml:space="preserve">B) I ve </w:t>
      </w:r>
      <w:r w:rsidRPr="00A26289">
        <w:rPr>
          <w:spacing w:val="-6"/>
          <w:lang w:val="en-US"/>
        </w:rPr>
        <w:t>III</w:t>
      </w:r>
      <w:r w:rsidRPr="00A26289">
        <w:rPr>
          <w:lang w:val="en-US"/>
        </w:rPr>
        <w:tab/>
      </w:r>
    </w:p>
    <w:p w:rsidR="00432419" w:rsidRPr="00A26289" w:rsidRDefault="00432419" w:rsidP="003D1D12">
      <w:pPr>
        <w:shd w:val="clear" w:color="auto" w:fill="FFFFFF"/>
        <w:tabs>
          <w:tab w:val="left" w:pos="2385"/>
          <w:tab w:val="left" w:pos="4290"/>
        </w:tabs>
        <w:spacing w:line="80" w:lineRule="atLeast"/>
      </w:pPr>
      <w:r w:rsidRPr="00A26289">
        <w:rPr>
          <w:bCs/>
          <w:spacing w:val="-3"/>
        </w:rPr>
        <w:t xml:space="preserve">C) </w:t>
      </w:r>
      <w:r w:rsidRPr="00A26289">
        <w:rPr>
          <w:bCs/>
          <w:spacing w:val="-3"/>
          <w:lang w:val="en-US"/>
        </w:rPr>
        <w:t xml:space="preserve">II </w:t>
      </w:r>
      <w:r w:rsidRPr="00A26289">
        <w:rPr>
          <w:bCs/>
          <w:spacing w:val="-3"/>
        </w:rPr>
        <w:t xml:space="preserve">ve </w:t>
      </w:r>
      <w:r w:rsidRPr="00A26289">
        <w:rPr>
          <w:bCs/>
          <w:spacing w:val="-3"/>
          <w:lang w:val="en-US"/>
        </w:rPr>
        <w:t>III</w:t>
      </w:r>
    </w:p>
    <w:p w:rsidR="00432419" w:rsidRPr="00A26289" w:rsidRDefault="00432419" w:rsidP="00A26289">
      <w:pPr>
        <w:shd w:val="clear" w:color="auto" w:fill="FFFFFF"/>
        <w:tabs>
          <w:tab w:val="left" w:pos="1815"/>
        </w:tabs>
        <w:spacing w:line="80" w:lineRule="atLeast"/>
        <w:rPr>
          <w:bCs/>
          <w:lang w:val="en-US"/>
        </w:rPr>
      </w:pPr>
      <w:r w:rsidRPr="00A26289">
        <w:rPr>
          <w:bCs/>
          <w:spacing w:val="-2"/>
        </w:rPr>
        <w:t xml:space="preserve">D) </w:t>
      </w:r>
      <w:r w:rsidRPr="00A26289">
        <w:rPr>
          <w:bCs/>
          <w:spacing w:val="-2"/>
          <w:lang w:val="en-US"/>
        </w:rPr>
        <w:t xml:space="preserve">II </w:t>
      </w:r>
      <w:r w:rsidRPr="00A26289">
        <w:rPr>
          <w:bCs/>
          <w:spacing w:val="-2"/>
        </w:rPr>
        <w:t xml:space="preserve">ve </w:t>
      </w:r>
      <w:r w:rsidRPr="00A26289">
        <w:rPr>
          <w:bCs/>
          <w:spacing w:val="-2"/>
          <w:lang w:val="en-US"/>
        </w:rPr>
        <w:t>IV</w:t>
      </w:r>
      <w:r w:rsidRPr="00A26289">
        <w:rPr>
          <w:bCs/>
          <w:lang w:val="en-US"/>
        </w:rPr>
        <w:tab/>
      </w:r>
    </w:p>
    <w:p w:rsidR="00432419" w:rsidRPr="00A26289" w:rsidRDefault="00432419" w:rsidP="00A26289">
      <w:pPr>
        <w:shd w:val="clear" w:color="auto" w:fill="FFFFFF"/>
        <w:tabs>
          <w:tab w:val="left" w:pos="1815"/>
        </w:tabs>
        <w:spacing w:line="80" w:lineRule="atLeast"/>
      </w:pPr>
      <w:r w:rsidRPr="00A26289">
        <w:rPr>
          <w:bCs/>
          <w:spacing w:val="-3"/>
        </w:rPr>
        <w:t xml:space="preserve">E) </w:t>
      </w:r>
      <w:r w:rsidRPr="00A26289">
        <w:rPr>
          <w:bCs/>
          <w:spacing w:val="-3"/>
          <w:lang w:val="en-US"/>
        </w:rPr>
        <w:t xml:space="preserve">III </w:t>
      </w:r>
      <w:r w:rsidRPr="00A26289">
        <w:rPr>
          <w:bCs/>
          <w:spacing w:val="-3"/>
        </w:rPr>
        <w:t xml:space="preserve">ve </w:t>
      </w:r>
      <w:r w:rsidRPr="00A26289">
        <w:rPr>
          <w:bCs/>
          <w:spacing w:val="-3"/>
          <w:lang w:val="en-US"/>
        </w:rPr>
        <w:t>IV</w:t>
      </w:r>
    </w:p>
    <w:p w:rsidR="00432419" w:rsidRDefault="00432419" w:rsidP="003D1D12">
      <w:pPr>
        <w:shd w:val="clear" w:color="auto" w:fill="FFFFFF"/>
        <w:tabs>
          <w:tab w:val="left" w:pos="1815"/>
        </w:tabs>
        <w:spacing w:line="80" w:lineRule="atLeast"/>
        <w:jc w:val="center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rPr>
          <w:spacing w:val="-2"/>
        </w:rPr>
        <w:t>6</w:t>
      </w:r>
      <w:r w:rsidRPr="003D1D12">
        <w:rPr>
          <w:spacing w:val="-2"/>
        </w:rPr>
        <w:t xml:space="preserve">.   Bir ülkede yer alan </w:t>
      </w:r>
      <w:r w:rsidRPr="003D1D12">
        <w:rPr>
          <w:spacing w:val="-2"/>
          <w:lang w:val="en-US"/>
        </w:rPr>
        <w:t xml:space="preserve">X </w:t>
      </w:r>
      <w:r w:rsidRPr="003D1D12">
        <w:rPr>
          <w:spacing w:val="-2"/>
        </w:rPr>
        <w:t xml:space="preserve">ve Y yörelerinde ormanların bir </w:t>
      </w:r>
      <w:r w:rsidRPr="003D1D12">
        <w:rPr>
          <w:spacing w:val="-1"/>
        </w:rPr>
        <w:t xml:space="preserve">bölümü yangın nedeniyle tahrip olmuştur. Bu alanlar kendi haline bırakıldığında, </w:t>
      </w:r>
      <w:r w:rsidRPr="003D1D12">
        <w:rPr>
          <w:spacing w:val="-1"/>
          <w:lang w:val="en-US"/>
        </w:rPr>
        <w:t xml:space="preserve">X </w:t>
      </w:r>
      <w:r w:rsidRPr="003D1D12">
        <w:rPr>
          <w:spacing w:val="-1"/>
        </w:rPr>
        <w:t>yöresinde orman bir süre sonra kendini yenilemiş, Y yöresinde ise yen</w:t>
      </w:r>
      <w:r>
        <w:rPr>
          <w:spacing w:val="-1"/>
        </w:rPr>
        <w:t>ile</w:t>
      </w:r>
      <w:r w:rsidRPr="003D1D12">
        <w:rPr>
          <w:spacing w:val="-1"/>
        </w:rPr>
        <w:t>yememiş ve ağaçlandırma yapılması gerekmiştir.</w: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 xml:space="preserve">Buna göre. </w:t>
      </w:r>
      <w:r w:rsidRPr="003D1D12">
        <w:rPr>
          <w:lang w:val="en-US"/>
        </w:rPr>
        <w:t xml:space="preserve">X </w:t>
      </w:r>
      <w:r w:rsidRPr="003D1D12">
        <w:t xml:space="preserve">ve Y yöreleri için aşağıdakilerden hangisi </w:t>
      </w:r>
      <w:r w:rsidRPr="003D1D12">
        <w:rPr>
          <w:u w:val="single"/>
        </w:rPr>
        <w:t>kesinlikle</w:t>
      </w:r>
      <w:r w:rsidRPr="003D1D12">
        <w:t xml:space="preserve"> doğrudur?</w:t>
      </w:r>
    </w:p>
    <w:p w:rsidR="00432419" w:rsidRPr="003D1D12" w:rsidRDefault="00432419" w:rsidP="0015200F">
      <w:pPr>
        <w:numPr>
          <w:ilvl w:val="0"/>
          <w:numId w:val="67"/>
        </w:numPr>
        <w:shd w:val="clear" w:color="auto" w:fill="FFFFFF"/>
        <w:tabs>
          <w:tab w:val="left" w:pos="900"/>
        </w:tabs>
        <w:spacing w:line="80" w:lineRule="atLeast"/>
      </w:pPr>
      <w:r w:rsidRPr="003D1D12">
        <w:rPr>
          <w:spacing w:val="-3"/>
          <w:lang w:val="en-US"/>
        </w:rPr>
        <w:t xml:space="preserve">X </w:t>
      </w:r>
      <w:r w:rsidRPr="003D1D12">
        <w:rPr>
          <w:spacing w:val="-3"/>
        </w:rPr>
        <w:t>yöresinde nem oranı Y yöresindekinden faz</w:t>
      </w:r>
      <w:r w:rsidRPr="003D1D12">
        <w:rPr>
          <w:spacing w:val="-3"/>
        </w:rPr>
        <w:softHyphen/>
      </w:r>
      <w:r w:rsidRPr="003D1D12">
        <w:t>ladır.</w:t>
      </w:r>
    </w:p>
    <w:p w:rsidR="00432419" w:rsidRPr="003D1D12" w:rsidRDefault="00432419" w:rsidP="0015200F">
      <w:pPr>
        <w:numPr>
          <w:ilvl w:val="0"/>
          <w:numId w:val="67"/>
        </w:numPr>
        <w:shd w:val="clear" w:color="auto" w:fill="FFFFFF"/>
        <w:tabs>
          <w:tab w:val="left" w:pos="900"/>
        </w:tabs>
        <w:spacing w:line="80" w:lineRule="atLeast"/>
        <w:rPr>
          <w:spacing w:val="-5"/>
        </w:rPr>
      </w:pPr>
      <w:r w:rsidRPr="003D1D12">
        <w:rPr>
          <w:spacing w:val="-1"/>
          <w:lang w:val="en-US"/>
        </w:rPr>
        <w:t xml:space="preserve">X </w:t>
      </w:r>
      <w:r w:rsidRPr="003D1D12">
        <w:rPr>
          <w:spacing w:val="-1"/>
        </w:rPr>
        <w:t>ve Y yörelerinin enlemleri farklıdır.</w:t>
      </w:r>
    </w:p>
    <w:p w:rsidR="00432419" w:rsidRPr="003D1D12" w:rsidRDefault="00432419" w:rsidP="0015200F">
      <w:pPr>
        <w:numPr>
          <w:ilvl w:val="0"/>
          <w:numId w:val="67"/>
        </w:numPr>
        <w:shd w:val="clear" w:color="auto" w:fill="FFFFFF"/>
        <w:tabs>
          <w:tab w:val="left" w:pos="900"/>
        </w:tabs>
        <w:spacing w:line="80" w:lineRule="atLeast"/>
        <w:rPr>
          <w:spacing w:val="-11"/>
        </w:rPr>
      </w:pPr>
      <w:r w:rsidRPr="003D1D12">
        <w:rPr>
          <w:spacing w:val="-2"/>
        </w:rPr>
        <w:t xml:space="preserve">Y yöresinde akarsu ağı </w:t>
      </w:r>
      <w:r w:rsidRPr="003D1D12">
        <w:rPr>
          <w:spacing w:val="-2"/>
          <w:lang w:val="en-US"/>
        </w:rPr>
        <w:t xml:space="preserve">X </w:t>
      </w:r>
      <w:r w:rsidRPr="003D1D12">
        <w:rPr>
          <w:spacing w:val="-2"/>
        </w:rPr>
        <w:t xml:space="preserve">yöresindekinden daha </w:t>
      </w:r>
      <w:r w:rsidRPr="003D1D12">
        <w:t>sıktır.</w:t>
      </w:r>
    </w:p>
    <w:p w:rsidR="00432419" w:rsidRDefault="00432419" w:rsidP="0015200F">
      <w:pPr>
        <w:numPr>
          <w:ilvl w:val="0"/>
          <w:numId w:val="67"/>
        </w:numPr>
        <w:shd w:val="clear" w:color="auto" w:fill="FFFFFF"/>
        <w:tabs>
          <w:tab w:val="left" w:pos="900"/>
        </w:tabs>
        <w:spacing w:line="80" w:lineRule="atLeast"/>
        <w:rPr>
          <w:spacing w:val="-11"/>
        </w:rPr>
      </w:pPr>
      <w:r w:rsidRPr="003D1D12">
        <w:rPr>
          <w:spacing w:val="-1"/>
        </w:rPr>
        <w:t xml:space="preserve">Y yöresinin ortalama yükseltisi </w:t>
      </w:r>
      <w:r w:rsidRPr="003D1D12">
        <w:rPr>
          <w:spacing w:val="-1"/>
          <w:lang w:val="en-US"/>
        </w:rPr>
        <w:t xml:space="preserve">X </w:t>
      </w:r>
      <w:r w:rsidRPr="003D1D12">
        <w:rPr>
          <w:spacing w:val="-1"/>
        </w:rPr>
        <w:t>yöresindekin</w:t>
      </w:r>
      <w:r w:rsidRPr="003D1D12">
        <w:rPr>
          <w:spacing w:val="-1"/>
        </w:rPr>
        <w:softHyphen/>
      </w:r>
      <w:r w:rsidRPr="003D1D12">
        <w:t>den fazladır.</w:t>
      </w:r>
    </w:p>
    <w:p w:rsidR="00432419" w:rsidRPr="00A26289" w:rsidRDefault="00432419" w:rsidP="0015200F">
      <w:pPr>
        <w:numPr>
          <w:ilvl w:val="0"/>
          <w:numId w:val="67"/>
        </w:numPr>
        <w:shd w:val="clear" w:color="auto" w:fill="FFFFFF"/>
        <w:tabs>
          <w:tab w:val="left" w:pos="900"/>
        </w:tabs>
        <w:spacing w:line="80" w:lineRule="atLeast"/>
        <w:rPr>
          <w:spacing w:val="-11"/>
        </w:rPr>
      </w:pPr>
      <w:r w:rsidRPr="00A26289">
        <w:rPr>
          <w:spacing w:val="-2"/>
          <w:lang w:val="en-US"/>
        </w:rPr>
        <w:t xml:space="preserve">X </w:t>
      </w:r>
      <w:r w:rsidRPr="00A26289">
        <w:rPr>
          <w:spacing w:val="-2"/>
        </w:rPr>
        <w:t>yöresinin yüzölçümü Y yöresininkinden bü</w:t>
      </w:r>
      <w:r w:rsidRPr="00A26289">
        <w:rPr>
          <w:spacing w:val="-2"/>
        </w:rPr>
        <w:softHyphen/>
      </w:r>
      <w:r w:rsidRPr="00A26289">
        <w:t>yüktür.</w:t>
      </w:r>
    </w:p>
    <w:p w:rsidR="00432419" w:rsidRDefault="00432419" w:rsidP="003D1D12">
      <w:pPr>
        <w:shd w:val="clear" w:color="auto" w:fill="FFFFFF"/>
        <w:tabs>
          <w:tab w:val="left" w:pos="900"/>
        </w:tabs>
        <w:spacing w:line="80" w:lineRule="atLeast"/>
      </w:pPr>
    </w:p>
    <w:p w:rsidR="00432419" w:rsidRPr="00173B64" w:rsidRDefault="00432419" w:rsidP="003D1D12">
      <w:pPr>
        <w:shd w:val="clear" w:color="auto" w:fill="FFFFFF"/>
        <w:spacing w:line="80" w:lineRule="atLeast"/>
      </w:pPr>
      <w:r w:rsidRPr="00173B64">
        <w:rPr>
          <w:bCs/>
          <w:spacing w:val="-1"/>
        </w:rPr>
        <w:t>7.  Türkiye'nin aşağıdaki özelliklerinden hangisi, en</w:t>
      </w:r>
      <w:r w:rsidRPr="00173B64">
        <w:rPr>
          <w:bCs/>
          <w:spacing w:val="-1"/>
        </w:rPr>
        <w:softHyphen/>
      </w:r>
      <w:r w:rsidRPr="00173B64">
        <w:rPr>
          <w:bCs/>
        </w:rPr>
        <w:t xml:space="preserve">gebeli ve yüksek olmasının bir sonucu </w:t>
      </w:r>
      <w:r w:rsidRPr="00173B64">
        <w:rPr>
          <w:bCs/>
          <w:u w:val="single"/>
        </w:rPr>
        <w:t>değildir</w:t>
      </w:r>
      <w:r w:rsidRPr="00173B64">
        <w:rPr>
          <w:bCs/>
        </w:rPr>
        <w:t>?</w:t>
      </w:r>
    </w:p>
    <w:p w:rsidR="00432419" w:rsidRPr="00A26289" w:rsidRDefault="00432419" w:rsidP="0015200F">
      <w:pPr>
        <w:numPr>
          <w:ilvl w:val="0"/>
          <w:numId w:val="68"/>
        </w:numPr>
        <w:shd w:val="clear" w:color="auto" w:fill="FFFFFF"/>
        <w:tabs>
          <w:tab w:val="left" w:pos="900"/>
        </w:tabs>
        <w:spacing w:line="80" w:lineRule="atLeast"/>
        <w:rPr>
          <w:bCs/>
          <w:spacing w:val="-13"/>
        </w:rPr>
      </w:pPr>
      <w:r w:rsidRPr="00A26289">
        <w:rPr>
          <w:spacing w:val="-2"/>
        </w:rPr>
        <w:t>Kışın, iç kesimlerde don olaylarının uzun sür</w:t>
      </w:r>
      <w:r w:rsidRPr="00A26289">
        <w:rPr>
          <w:spacing w:val="-2"/>
        </w:rPr>
        <w:softHyphen/>
      </w:r>
      <w:r w:rsidRPr="00A26289">
        <w:t>mesi</w:t>
      </w:r>
    </w:p>
    <w:p w:rsidR="00432419" w:rsidRPr="00A26289" w:rsidRDefault="00432419" w:rsidP="0015200F">
      <w:pPr>
        <w:numPr>
          <w:ilvl w:val="0"/>
          <w:numId w:val="68"/>
        </w:numPr>
        <w:shd w:val="clear" w:color="auto" w:fill="FFFFFF"/>
        <w:tabs>
          <w:tab w:val="left" w:pos="900"/>
        </w:tabs>
        <w:spacing w:line="80" w:lineRule="atLeast"/>
        <w:rPr>
          <w:spacing w:val="-12"/>
        </w:rPr>
      </w:pPr>
      <w:r w:rsidRPr="00A26289">
        <w:rPr>
          <w:spacing w:val="-2"/>
        </w:rPr>
        <w:t>Kıyı kesimleriyle iç kesimlerde nüfus yoğunluğu</w:t>
      </w:r>
      <w:r w:rsidRPr="00A26289">
        <w:rPr>
          <w:spacing w:val="-2"/>
        </w:rPr>
        <w:softHyphen/>
      </w:r>
      <w:r w:rsidRPr="00A26289">
        <w:t>nun farklı olması</w:t>
      </w:r>
    </w:p>
    <w:p w:rsidR="00432419" w:rsidRPr="00A26289" w:rsidRDefault="00432419" w:rsidP="0015200F">
      <w:pPr>
        <w:numPr>
          <w:ilvl w:val="0"/>
          <w:numId w:val="68"/>
        </w:numPr>
        <w:shd w:val="clear" w:color="auto" w:fill="FFFFFF"/>
        <w:tabs>
          <w:tab w:val="left" w:pos="900"/>
        </w:tabs>
        <w:spacing w:line="80" w:lineRule="atLeast"/>
        <w:rPr>
          <w:spacing w:val="-11"/>
        </w:rPr>
      </w:pPr>
      <w:r w:rsidRPr="00A26289">
        <w:rPr>
          <w:spacing w:val="-2"/>
        </w:rPr>
        <w:t>Büyük akarsu ağızlarında delta ovalarının bulun</w:t>
      </w:r>
      <w:r w:rsidRPr="00A26289">
        <w:rPr>
          <w:spacing w:val="-2"/>
        </w:rPr>
        <w:softHyphen/>
      </w:r>
      <w:r w:rsidRPr="00A26289">
        <w:t>ması</w:t>
      </w:r>
    </w:p>
    <w:p w:rsidR="00432419" w:rsidRPr="00A26289" w:rsidRDefault="00432419" w:rsidP="0015200F">
      <w:pPr>
        <w:numPr>
          <w:ilvl w:val="0"/>
          <w:numId w:val="68"/>
        </w:numPr>
        <w:shd w:val="clear" w:color="auto" w:fill="FFFFFF"/>
        <w:tabs>
          <w:tab w:val="left" w:pos="900"/>
        </w:tabs>
        <w:spacing w:line="80" w:lineRule="atLeast"/>
        <w:rPr>
          <w:spacing w:val="-11"/>
        </w:rPr>
      </w:pPr>
      <w:r w:rsidRPr="00A26289">
        <w:rPr>
          <w:spacing w:val="-1"/>
        </w:rPr>
        <w:t>Yol yapım giderlerinin yüksek olması</w:t>
      </w:r>
    </w:p>
    <w:p w:rsidR="00432419" w:rsidRPr="00A26289" w:rsidRDefault="00432419" w:rsidP="0015200F">
      <w:pPr>
        <w:numPr>
          <w:ilvl w:val="0"/>
          <w:numId w:val="68"/>
        </w:numPr>
        <w:shd w:val="clear" w:color="auto" w:fill="FFFFFF"/>
        <w:tabs>
          <w:tab w:val="left" w:pos="900"/>
        </w:tabs>
        <w:spacing w:line="80" w:lineRule="atLeast"/>
        <w:rPr>
          <w:spacing w:val="-11"/>
        </w:rPr>
      </w:pPr>
      <w:r w:rsidRPr="00A26289">
        <w:rPr>
          <w:spacing w:val="-1"/>
        </w:rPr>
        <w:t>Bitki türlerinin çeşitlilik göstermesi</w:t>
      </w:r>
    </w:p>
    <w:p w:rsidR="00432419" w:rsidRDefault="00432419" w:rsidP="003D1D12">
      <w:pPr>
        <w:shd w:val="clear" w:color="auto" w:fill="FFFFFF"/>
        <w:tabs>
          <w:tab w:val="left" w:pos="900"/>
        </w:tabs>
        <w:spacing w:line="80" w:lineRule="atLeast"/>
      </w:pPr>
    </w:p>
    <w:p w:rsidR="00432419" w:rsidRDefault="00432419" w:rsidP="00A26289"/>
    <w:p w:rsidR="00432419" w:rsidRDefault="00432419" w:rsidP="003D1D12">
      <w:pPr>
        <w:shd w:val="clear" w:color="auto" w:fill="FFFFFF"/>
        <w:spacing w:line="80" w:lineRule="atLeast"/>
        <w:ind w:right="315"/>
        <w:jc w:val="both"/>
        <w:rPr>
          <w:spacing w:val="-3"/>
        </w:rPr>
      </w:pPr>
    </w:p>
    <w:p w:rsidR="00432419" w:rsidRDefault="00432419" w:rsidP="003D1D12">
      <w:pPr>
        <w:shd w:val="clear" w:color="auto" w:fill="FFFFFF"/>
        <w:spacing w:line="80" w:lineRule="atLeast"/>
        <w:ind w:right="315"/>
        <w:jc w:val="both"/>
        <w:rPr>
          <w:spacing w:val="-3"/>
        </w:rPr>
      </w:pPr>
    </w:p>
    <w:p w:rsidR="00432419" w:rsidRDefault="00432419" w:rsidP="003D1D12">
      <w:pPr>
        <w:shd w:val="clear" w:color="auto" w:fill="FFFFFF"/>
        <w:spacing w:line="80" w:lineRule="atLeast"/>
        <w:ind w:right="315"/>
        <w:jc w:val="both"/>
        <w:rPr>
          <w:spacing w:val="-3"/>
        </w:rPr>
      </w:pPr>
    </w:p>
    <w:p w:rsidR="00432419" w:rsidRDefault="00432419" w:rsidP="003D1D12">
      <w:pPr>
        <w:shd w:val="clear" w:color="auto" w:fill="FFFFFF"/>
        <w:spacing w:line="80" w:lineRule="atLeast"/>
        <w:ind w:right="315"/>
        <w:jc w:val="both"/>
        <w:rPr>
          <w:spacing w:val="-3"/>
        </w:rPr>
      </w:pPr>
    </w:p>
    <w:p w:rsidR="00432419" w:rsidRDefault="00432419" w:rsidP="003D1D12">
      <w:pPr>
        <w:shd w:val="clear" w:color="auto" w:fill="FFFFFF"/>
        <w:spacing w:line="80" w:lineRule="atLeast"/>
        <w:ind w:right="315"/>
        <w:jc w:val="both"/>
        <w:rPr>
          <w:spacing w:val="-3"/>
        </w:rPr>
      </w:pPr>
    </w:p>
    <w:p w:rsidR="00432419" w:rsidRDefault="00432419" w:rsidP="003D1D12">
      <w:pPr>
        <w:shd w:val="clear" w:color="auto" w:fill="FFFFFF"/>
        <w:spacing w:line="80" w:lineRule="atLeast"/>
        <w:ind w:right="315"/>
        <w:jc w:val="both"/>
        <w:rPr>
          <w:spacing w:val="-3"/>
        </w:rPr>
      </w:pPr>
    </w:p>
    <w:p w:rsidR="00432419" w:rsidRDefault="00432419" w:rsidP="003D1D12">
      <w:pPr>
        <w:shd w:val="clear" w:color="auto" w:fill="FFFFFF"/>
        <w:spacing w:line="80" w:lineRule="atLeast"/>
        <w:ind w:right="315"/>
        <w:jc w:val="both"/>
        <w:rPr>
          <w:spacing w:val="-3"/>
        </w:rPr>
      </w:pPr>
    </w:p>
    <w:p w:rsidR="00432419" w:rsidRDefault="00432419" w:rsidP="003D1D12">
      <w:pPr>
        <w:shd w:val="clear" w:color="auto" w:fill="FFFFFF"/>
        <w:spacing w:line="80" w:lineRule="atLeast"/>
        <w:ind w:right="315"/>
        <w:jc w:val="both"/>
        <w:rPr>
          <w:spacing w:val="-3"/>
        </w:rPr>
      </w:pPr>
    </w:p>
    <w:p w:rsidR="00432419" w:rsidRDefault="00432419" w:rsidP="003D1D12">
      <w:pPr>
        <w:shd w:val="clear" w:color="auto" w:fill="FFFFFF"/>
        <w:spacing w:line="80" w:lineRule="atLeast"/>
        <w:ind w:right="315"/>
        <w:jc w:val="both"/>
        <w:rPr>
          <w:spacing w:val="-3"/>
        </w:rPr>
      </w:pPr>
    </w:p>
    <w:p w:rsidR="00432419" w:rsidRDefault="00432419" w:rsidP="003D1D12">
      <w:pPr>
        <w:shd w:val="clear" w:color="auto" w:fill="FFFFFF"/>
        <w:spacing w:line="80" w:lineRule="atLeast"/>
        <w:ind w:right="315"/>
        <w:jc w:val="both"/>
        <w:rPr>
          <w:spacing w:val="-3"/>
        </w:rPr>
      </w:pPr>
    </w:p>
    <w:p w:rsidR="00432419" w:rsidRDefault="00432419" w:rsidP="003D1D12">
      <w:pPr>
        <w:shd w:val="clear" w:color="auto" w:fill="FFFFFF"/>
        <w:spacing w:line="80" w:lineRule="atLeast"/>
        <w:ind w:right="315"/>
        <w:jc w:val="both"/>
        <w:rPr>
          <w:spacing w:val="-3"/>
        </w:rPr>
      </w:pPr>
    </w:p>
    <w:p w:rsidR="00432419" w:rsidRDefault="00432419" w:rsidP="003D1D12">
      <w:pPr>
        <w:shd w:val="clear" w:color="auto" w:fill="FFFFFF"/>
        <w:spacing w:line="80" w:lineRule="atLeast"/>
        <w:ind w:right="315"/>
        <w:jc w:val="both"/>
        <w:rPr>
          <w:spacing w:val="-3"/>
        </w:rPr>
      </w:pPr>
    </w:p>
    <w:p w:rsidR="00432419" w:rsidRDefault="00432419" w:rsidP="003D1D12">
      <w:pPr>
        <w:shd w:val="clear" w:color="auto" w:fill="FFFFFF"/>
        <w:spacing w:line="80" w:lineRule="atLeast"/>
        <w:ind w:right="315"/>
        <w:jc w:val="both"/>
        <w:rPr>
          <w:spacing w:val="-3"/>
        </w:rPr>
      </w:pPr>
    </w:p>
    <w:p w:rsidR="00432419" w:rsidRDefault="00432419" w:rsidP="003D1D12">
      <w:pPr>
        <w:shd w:val="clear" w:color="auto" w:fill="FFFFFF"/>
        <w:spacing w:line="80" w:lineRule="atLeast"/>
        <w:ind w:right="315"/>
        <w:jc w:val="both"/>
        <w:rPr>
          <w:spacing w:val="-3"/>
        </w:rPr>
      </w:pPr>
    </w:p>
    <w:p w:rsidR="00432419" w:rsidRDefault="00432419" w:rsidP="003D1D12">
      <w:pPr>
        <w:shd w:val="clear" w:color="auto" w:fill="FFFFFF"/>
        <w:spacing w:line="80" w:lineRule="atLeast"/>
        <w:ind w:right="315"/>
        <w:jc w:val="both"/>
        <w:rPr>
          <w:spacing w:val="-3"/>
        </w:rPr>
      </w:pPr>
    </w:p>
    <w:p w:rsidR="00432419" w:rsidRDefault="00432419" w:rsidP="003D1D12">
      <w:pPr>
        <w:shd w:val="clear" w:color="auto" w:fill="FFFFFF"/>
        <w:spacing w:line="80" w:lineRule="atLeast"/>
        <w:ind w:right="315"/>
        <w:jc w:val="both"/>
        <w:rPr>
          <w:spacing w:val="-3"/>
        </w:rPr>
      </w:pPr>
    </w:p>
    <w:p w:rsidR="00432419" w:rsidRPr="003D1D12" w:rsidRDefault="00432419" w:rsidP="003D1D12">
      <w:pPr>
        <w:shd w:val="clear" w:color="auto" w:fill="FFFFFF"/>
        <w:spacing w:line="80" w:lineRule="atLeast"/>
        <w:ind w:right="315"/>
        <w:jc w:val="both"/>
      </w:pPr>
      <w:r>
        <w:rPr>
          <w:spacing w:val="-3"/>
        </w:rPr>
        <w:t>8</w:t>
      </w:r>
      <w:r w:rsidRPr="003D1D12">
        <w:rPr>
          <w:spacing w:val="-3"/>
        </w:rPr>
        <w:t xml:space="preserve">. Aşağıdaki yaş piramitlerinden hangisi doğum oranının hızla düştüğü bir ülkeye ait olabilir? </w:t>
      </w:r>
      <w:r w:rsidRPr="003D1D12">
        <w:rPr>
          <w:spacing w:val="-9"/>
        </w:rPr>
        <w:t>(Grafiklerde dikey eksen yası göstermektedir.)</w:t>
      </w:r>
    </w:p>
    <w:p w:rsidR="00432419" w:rsidRDefault="00432419" w:rsidP="003D1D12">
      <w:pPr>
        <w:spacing w:line="80" w:lineRule="atLeast"/>
      </w:pPr>
      <w:r w:rsidRPr="00186D18">
        <w:rPr>
          <w:noProof/>
        </w:rPr>
        <w:pict>
          <v:shape id="Resim 40" o:spid="_x0000_i1076" type="#_x0000_t75" style="width:277.5pt;height:438.75pt;visibility:visible">
            <v:imagedata r:id="rId62" o:title=""/>
          </v:shape>
        </w:pict>
      </w:r>
    </w:p>
    <w:p w:rsidR="00432419" w:rsidRDefault="00432419" w:rsidP="003D1D12">
      <w:pPr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9</w:t>
      </w:r>
      <w:r w:rsidRPr="003D1D12">
        <w:t>.  Toplam nüfusları birbirine çok yakın olan Karade</w:t>
      </w:r>
      <w:r w:rsidRPr="003D1D12">
        <w:softHyphen/>
        <w:t xml:space="preserve">niz Bölgesi ile Akdeniz Bölgesi, birbirine aşağıda-kilerin hangisi bakımından </w:t>
      </w:r>
      <w:r w:rsidRPr="003D1D12">
        <w:rPr>
          <w:u w:val="single"/>
        </w:rPr>
        <w:t>en az</w:t>
      </w:r>
      <w:r w:rsidRPr="003D1D12">
        <w:t xml:space="preserve"> benzerlik gös</w:t>
      </w:r>
      <w:r w:rsidRPr="003D1D12">
        <w:softHyphen/>
        <w:t>terir?</w:t>
      </w:r>
    </w:p>
    <w:p w:rsidR="00432419" w:rsidRPr="003D1D12" w:rsidRDefault="00432419" w:rsidP="0015200F">
      <w:pPr>
        <w:numPr>
          <w:ilvl w:val="0"/>
          <w:numId w:val="69"/>
        </w:numPr>
        <w:shd w:val="clear" w:color="auto" w:fill="FFFFFF"/>
        <w:tabs>
          <w:tab w:val="left" w:pos="900"/>
        </w:tabs>
        <w:spacing w:line="80" w:lineRule="atLeast"/>
      </w:pPr>
      <w:r w:rsidRPr="003D1D12">
        <w:rPr>
          <w:spacing w:val="-1"/>
        </w:rPr>
        <w:t xml:space="preserve">Kıyıya paralel uzanan dağların iç kesime dönük </w:t>
      </w:r>
      <w:r w:rsidRPr="003D1D12">
        <w:t>yamaçlarının seyrek nüfuslu olması</w:t>
      </w:r>
    </w:p>
    <w:p w:rsidR="00432419" w:rsidRPr="003D1D12" w:rsidRDefault="00432419" w:rsidP="0015200F">
      <w:pPr>
        <w:numPr>
          <w:ilvl w:val="0"/>
          <w:numId w:val="69"/>
        </w:numPr>
        <w:shd w:val="clear" w:color="auto" w:fill="FFFFFF"/>
        <w:tabs>
          <w:tab w:val="left" w:pos="900"/>
        </w:tabs>
        <w:spacing w:line="80" w:lineRule="atLeast"/>
        <w:rPr>
          <w:spacing w:val="-5"/>
        </w:rPr>
      </w:pPr>
      <w:r w:rsidRPr="003D1D12">
        <w:t>Yaz mevsiminde yaylacılık etkinliklerinin olması</w:t>
      </w:r>
    </w:p>
    <w:p w:rsidR="00432419" w:rsidRPr="003D1D12" w:rsidRDefault="00432419" w:rsidP="0015200F">
      <w:pPr>
        <w:numPr>
          <w:ilvl w:val="0"/>
          <w:numId w:val="69"/>
        </w:numPr>
        <w:shd w:val="clear" w:color="auto" w:fill="FFFFFF"/>
        <w:tabs>
          <w:tab w:val="left" w:pos="900"/>
        </w:tabs>
        <w:spacing w:line="80" w:lineRule="atLeast"/>
        <w:rPr>
          <w:spacing w:val="-11"/>
        </w:rPr>
      </w:pPr>
      <w:r w:rsidRPr="003D1D12">
        <w:rPr>
          <w:spacing w:val="-2"/>
        </w:rPr>
        <w:t xml:space="preserve">Kırsal kesimden büyük yerleşim merkezlerine </w:t>
      </w:r>
      <w:r w:rsidRPr="003D1D12">
        <w:t>göçün olması</w:t>
      </w:r>
    </w:p>
    <w:p w:rsidR="00432419" w:rsidRDefault="00432419" w:rsidP="0015200F">
      <w:pPr>
        <w:numPr>
          <w:ilvl w:val="0"/>
          <w:numId w:val="69"/>
        </w:numPr>
        <w:shd w:val="clear" w:color="auto" w:fill="FFFFFF"/>
        <w:tabs>
          <w:tab w:val="left" w:pos="900"/>
        </w:tabs>
        <w:spacing w:line="80" w:lineRule="atLeast"/>
        <w:rPr>
          <w:spacing w:val="-11"/>
        </w:rPr>
      </w:pPr>
      <w:r w:rsidRPr="003D1D12">
        <w:rPr>
          <w:spacing w:val="-1"/>
        </w:rPr>
        <w:t>Kıyı ile iç kesimler arasında tarımsal ürün çeşit</w:t>
      </w:r>
      <w:r w:rsidRPr="003D1D12">
        <w:rPr>
          <w:spacing w:val="-1"/>
        </w:rPr>
        <w:softHyphen/>
      </w:r>
      <w:r w:rsidRPr="003D1D12">
        <w:t>leri bakımından fark olması</w:t>
      </w:r>
    </w:p>
    <w:p w:rsidR="00432419" w:rsidRPr="00A26289" w:rsidRDefault="00432419" w:rsidP="0015200F">
      <w:pPr>
        <w:numPr>
          <w:ilvl w:val="0"/>
          <w:numId w:val="69"/>
        </w:numPr>
        <w:shd w:val="clear" w:color="auto" w:fill="FFFFFF"/>
        <w:tabs>
          <w:tab w:val="left" w:pos="900"/>
        </w:tabs>
        <w:spacing w:line="80" w:lineRule="atLeast"/>
        <w:rPr>
          <w:spacing w:val="-11"/>
        </w:rPr>
      </w:pPr>
      <w:r w:rsidRPr="00A26289">
        <w:rPr>
          <w:spacing w:val="-1"/>
        </w:rPr>
        <w:t>Turizm etkinliklerine bağlı olarak mevsimler ara</w:t>
      </w:r>
      <w:r w:rsidRPr="00A26289">
        <w:rPr>
          <w:spacing w:val="-1"/>
        </w:rPr>
        <w:softHyphen/>
      </w:r>
      <w:r w:rsidRPr="00A26289">
        <w:t>sındaki nüfus farkının fazla olması</w:t>
      </w:r>
    </w:p>
    <w:p w:rsidR="00432419" w:rsidRPr="003D1D12" w:rsidRDefault="00432419" w:rsidP="003D1D12">
      <w:pPr>
        <w:shd w:val="clear" w:color="auto" w:fill="FFFFFF"/>
        <w:tabs>
          <w:tab w:val="left" w:pos="900"/>
        </w:tabs>
        <w:spacing w:line="80" w:lineRule="atLeast"/>
        <w:sectPr w:rsidR="00432419" w:rsidRPr="003D1D12" w:rsidSect="00F12C8E">
          <w:pgSz w:w="11909" w:h="16834"/>
          <w:pgMar w:top="1440" w:right="1419" w:bottom="720" w:left="1701" w:header="708" w:footer="708" w:gutter="0"/>
          <w:cols w:space="60"/>
          <w:noEndnote/>
        </w:sectPr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rPr>
          <w:spacing w:val="-8"/>
        </w:rPr>
        <w:t>10</w:t>
      </w:r>
      <w:r w:rsidRPr="003D1D12">
        <w:rPr>
          <w:spacing w:val="-8"/>
        </w:rPr>
        <w:t>. Aşağıdaki grafikler, dörder yöresi bulunan ve yüzöl</w:t>
      </w:r>
      <w:r w:rsidRPr="003D1D12">
        <w:rPr>
          <w:spacing w:val="-8"/>
        </w:rPr>
        <w:softHyphen/>
      </w:r>
      <w:r w:rsidRPr="003D1D12">
        <w:rPr>
          <w:spacing w:val="-9"/>
        </w:rPr>
        <w:t>çümleri birbirine yakın olan beş bölgede yörelere göre buğday üretimlerini göstermektedir.</w:t>
      </w:r>
    </w:p>
    <w:p w:rsidR="00432419" w:rsidRPr="003D1D12" w:rsidRDefault="00432419" w:rsidP="003D1D12">
      <w:pPr>
        <w:spacing w:line="80" w:lineRule="atLeast"/>
      </w:pPr>
      <w:r w:rsidRPr="00186D18">
        <w:rPr>
          <w:noProof/>
        </w:rPr>
        <w:pict>
          <v:shape id="Resim 41" o:spid="_x0000_i1077" type="#_x0000_t75" style="width:263.25pt;height:309.75pt;visibility:visible">
            <v:imagedata r:id="rId63" o:title=""/>
          </v:shape>
        </w:pic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rPr>
          <w:spacing w:val="-4"/>
        </w:rPr>
        <w:t xml:space="preserve">Yalnızca grafikteki bilgiler göz önüne alındığında, </w:t>
      </w:r>
      <w:r w:rsidRPr="003D1D12">
        <w:rPr>
          <w:spacing w:val="-2"/>
        </w:rPr>
        <w:t>bu beş bölgenin hangisinde, tüm yörelerin buğ</w:t>
      </w:r>
      <w:r w:rsidRPr="003D1D12">
        <w:rPr>
          <w:spacing w:val="-2"/>
        </w:rPr>
        <w:softHyphen/>
        <w:t xml:space="preserve">day üretimi için </w:t>
      </w:r>
      <w:r w:rsidRPr="003D1D12">
        <w:rPr>
          <w:spacing w:val="-2"/>
          <w:u w:val="single"/>
        </w:rPr>
        <w:t>daha elverişli</w:t>
      </w:r>
      <w:r w:rsidRPr="003D1D12">
        <w:rPr>
          <w:spacing w:val="-2"/>
        </w:rPr>
        <w:t xml:space="preserve"> olduğu söylene</w:t>
      </w:r>
      <w:r w:rsidRPr="003D1D12">
        <w:rPr>
          <w:spacing w:val="-2"/>
        </w:rPr>
        <w:softHyphen/>
      </w:r>
      <w:r w:rsidRPr="003D1D12">
        <w:t>bilir?</w:t>
      </w:r>
    </w:p>
    <w:p w:rsidR="00432419" w:rsidRDefault="00432419" w:rsidP="003D1D12">
      <w:pPr>
        <w:shd w:val="clear" w:color="auto" w:fill="FFFFFF"/>
        <w:tabs>
          <w:tab w:val="left" w:pos="1245"/>
          <w:tab w:val="left" w:pos="2085"/>
          <w:tab w:val="left" w:pos="2940"/>
          <w:tab w:val="left" w:pos="3795"/>
        </w:tabs>
        <w:spacing w:line="80" w:lineRule="atLeast"/>
      </w:pPr>
      <w:r w:rsidRPr="003D1D12">
        <w:rPr>
          <w:spacing w:val="-8"/>
        </w:rPr>
        <w:t>A) I</w:t>
      </w:r>
      <w:r w:rsidRPr="003D1D12">
        <w:tab/>
      </w:r>
    </w:p>
    <w:p w:rsidR="00432419" w:rsidRDefault="00432419" w:rsidP="003D1D12">
      <w:pPr>
        <w:shd w:val="clear" w:color="auto" w:fill="FFFFFF"/>
        <w:tabs>
          <w:tab w:val="left" w:pos="1245"/>
          <w:tab w:val="left" w:pos="2085"/>
          <w:tab w:val="left" w:pos="2940"/>
          <w:tab w:val="left" w:pos="3795"/>
        </w:tabs>
        <w:spacing w:line="80" w:lineRule="atLeast"/>
      </w:pPr>
      <w:r w:rsidRPr="003D1D12">
        <w:rPr>
          <w:spacing w:val="-11"/>
        </w:rPr>
        <w:t xml:space="preserve">B) </w:t>
      </w:r>
      <w:r>
        <w:rPr>
          <w:spacing w:val="-11"/>
        </w:rPr>
        <w:t>II</w:t>
      </w:r>
      <w:r w:rsidRPr="003D1D12">
        <w:tab/>
      </w:r>
    </w:p>
    <w:p w:rsidR="00432419" w:rsidRDefault="00432419" w:rsidP="003D1D12">
      <w:pPr>
        <w:shd w:val="clear" w:color="auto" w:fill="FFFFFF"/>
        <w:tabs>
          <w:tab w:val="left" w:pos="1245"/>
          <w:tab w:val="left" w:pos="2085"/>
          <w:tab w:val="left" w:pos="2940"/>
          <w:tab w:val="left" w:pos="3795"/>
        </w:tabs>
        <w:spacing w:line="80" w:lineRule="atLeast"/>
        <w:rPr>
          <w:lang w:val="en-US"/>
        </w:rPr>
      </w:pPr>
      <w:r w:rsidRPr="003D1D12">
        <w:rPr>
          <w:spacing w:val="-11"/>
        </w:rPr>
        <w:t xml:space="preserve">C) </w:t>
      </w:r>
      <w:r w:rsidRPr="003D1D12">
        <w:rPr>
          <w:spacing w:val="-11"/>
          <w:lang w:val="en-US"/>
        </w:rPr>
        <w:t>III</w:t>
      </w:r>
      <w:r w:rsidRPr="003D1D12">
        <w:rPr>
          <w:lang w:val="en-US"/>
        </w:rPr>
        <w:tab/>
      </w:r>
    </w:p>
    <w:p w:rsidR="00432419" w:rsidRDefault="00432419" w:rsidP="003D1D12">
      <w:pPr>
        <w:shd w:val="clear" w:color="auto" w:fill="FFFFFF"/>
        <w:tabs>
          <w:tab w:val="left" w:pos="1245"/>
          <w:tab w:val="left" w:pos="2085"/>
          <w:tab w:val="left" w:pos="2940"/>
          <w:tab w:val="left" w:pos="3795"/>
        </w:tabs>
        <w:spacing w:line="80" w:lineRule="atLeast"/>
        <w:rPr>
          <w:lang w:val="en-US"/>
        </w:rPr>
      </w:pPr>
      <w:r w:rsidRPr="003D1D12">
        <w:rPr>
          <w:spacing w:val="-11"/>
        </w:rPr>
        <w:t xml:space="preserve">D) </w:t>
      </w:r>
      <w:r w:rsidRPr="003D1D12">
        <w:rPr>
          <w:spacing w:val="-11"/>
          <w:lang w:val="en-US"/>
        </w:rPr>
        <w:t>IV</w:t>
      </w:r>
      <w:r w:rsidRPr="003D1D12">
        <w:rPr>
          <w:lang w:val="en-US"/>
        </w:rPr>
        <w:tab/>
      </w:r>
    </w:p>
    <w:p w:rsidR="00432419" w:rsidRPr="003D1D12" w:rsidRDefault="00432419" w:rsidP="003D1D12">
      <w:pPr>
        <w:shd w:val="clear" w:color="auto" w:fill="FFFFFF"/>
        <w:tabs>
          <w:tab w:val="left" w:pos="1245"/>
          <w:tab w:val="left" w:pos="2085"/>
          <w:tab w:val="left" w:pos="2940"/>
          <w:tab w:val="left" w:pos="3795"/>
        </w:tabs>
        <w:spacing w:line="80" w:lineRule="atLeast"/>
      </w:pPr>
      <w:r w:rsidRPr="003D1D12">
        <w:t>E)V</w:t>
      </w:r>
    </w:p>
    <w:p w:rsidR="00432419" w:rsidRDefault="00432419" w:rsidP="003D1D12">
      <w:pPr>
        <w:shd w:val="clear" w:color="auto" w:fill="FFFFFF"/>
        <w:tabs>
          <w:tab w:val="left" w:pos="1245"/>
          <w:tab w:val="left" w:pos="2085"/>
          <w:tab w:val="left" w:pos="2940"/>
          <w:tab w:val="left" w:pos="3795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rPr>
          <w:b/>
          <w:bCs/>
        </w:rPr>
        <w:t>11</w:t>
      </w:r>
      <w:r w:rsidRPr="003D1D12">
        <w:rPr>
          <w:b/>
          <w:bCs/>
        </w:rPr>
        <w:t xml:space="preserve">.  Türkiye'de yetiştirilen büyükbaş hayvanları ve bunların belirli yıllardaki sayısını gösteren bir </w:t>
      </w:r>
      <w:r w:rsidRPr="003D1D12">
        <w:rPr>
          <w:b/>
          <w:bCs/>
          <w:spacing w:val="-2"/>
        </w:rPr>
        <w:t>tablo ya da grafiğe dayanarak aşağıdaki bilgiler</w:t>
      </w:r>
      <w:r w:rsidRPr="003D1D12">
        <w:rPr>
          <w:b/>
          <w:bCs/>
          <w:spacing w:val="-2"/>
        </w:rPr>
        <w:softHyphen/>
      </w:r>
      <w:r w:rsidRPr="003D1D12">
        <w:rPr>
          <w:b/>
          <w:bCs/>
        </w:rPr>
        <w:t xml:space="preserve">den </w:t>
      </w:r>
      <w:r w:rsidRPr="003D1D12">
        <w:t xml:space="preserve">hangisine </w:t>
      </w:r>
      <w:r w:rsidRPr="003D1D12">
        <w:rPr>
          <w:u w:val="single"/>
        </w:rPr>
        <w:t>ulaşılamaz</w:t>
      </w:r>
      <w:r w:rsidRPr="003D1D12">
        <w:t>?</w:t>
      </w:r>
    </w:p>
    <w:p w:rsidR="00432419" w:rsidRPr="003D1D12" w:rsidRDefault="00432419" w:rsidP="0015200F">
      <w:pPr>
        <w:numPr>
          <w:ilvl w:val="0"/>
          <w:numId w:val="70"/>
        </w:numPr>
        <w:shd w:val="clear" w:color="auto" w:fill="FFFFFF"/>
        <w:tabs>
          <w:tab w:val="left" w:pos="900"/>
        </w:tabs>
        <w:spacing w:line="80" w:lineRule="atLeast"/>
        <w:rPr>
          <w:spacing w:val="-7"/>
        </w:rPr>
      </w:pPr>
      <w:r w:rsidRPr="003D1D12">
        <w:rPr>
          <w:spacing w:val="-1"/>
        </w:rPr>
        <w:t>Verilen yıllarda hayvan sayıları arasındaki oran</w:t>
      </w:r>
    </w:p>
    <w:p w:rsidR="00432419" w:rsidRPr="003D1D12" w:rsidRDefault="00432419" w:rsidP="0015200F">
      <w:pPr>
        <w:numPr>
          <w:ilvl w:val="0"/>
          <w:numId w:val="70"/>
        </w:numPr>
        <w:shd w:val="clear" w:color="auto" w:fill="FFFFFF"/>
        <w:tabs>
          <w:tab w:val="left" w:pos="900"/>
        </w:tabs>
        <w:spacing w:line="80" w:lineRule="atLeast"/>
        <w:rPr>
          <w:spacing w:val="-12"/>
        </w:rPr>
      </w:pPr>
      <w:r w:rsidRPr="003D1D12">
        <w:rPr>
          <w:spacing w:val="-2"/>
        </w:rPr>
        <w:t xml:space="preserve">Belli bir hayvan sayısında verilen yıllara göre </w:t>
      </w:r>
      <w:r w:rsidRPr="003D1D12">
        <w:t>artış ya da azalış oranı</w:t>
      </w:r>
    </w:p>
    <w:p w:rsidR="00432419" w:rsidRPr="003D1D12" w:rsidRDefault="00432419" w:rsidP="0015200F">
      <w:pPr>
        <w:numPr>
          <w:ilvl w:val="0"/>
          <w:numId w:val="70"/>
        </w:numPr>
        <w:shd w:val="clear" w:color="auto" w:fill="FFFFFF"/>
        <w:tabs>
          <w:tab w:val="left" w:pos="900"/>
        </w:tabs>
        <w:spacing w:line="80" w:lineRule="atLeast"/>
        <w:rPr>
          <w:spacing w:val="-11"/>
        </w:rPr>
      </w:pPr>
      <w:r w:rsidRPr="003D1D12">
        <w:rPr>
          <w:spacing w:val="-1"/>
        </w:rPr>
        <w:t>En çok yetiştirilen hayvan</w:t>
      </w:r>
    </w:p>
    <w:p w:rsidR="00432419" w:rsidRDefault="00432419" w:rsidP="0015200F">
      <w:pPr>
        <w:numPr>
          <w:ilvl w:val="0"/>
          <w:numId w:val="70"/>
        </w:numPr>
        <w:shd w:val="clear" w:color="auto" w:fill="FFFFFF"/>
        <w:tabs>
          <w:tab w:val="left" w:pos="900"/>
        </w:tabs>
        <w:spacing w:line="80" w:lineRule="atLeast"/>
        <w:rPr>
          <w:spacing w:val="-11"/>
        </w:rPr>
      </w:pPr>
      <w:r w:rsidRPr="003D1D12">
        <w:rPr>
          <w:spacing w:val="-1"/>
        </w:rPr>
        <w:t>Birim hayvandan alınan verim</w:t>
      </w:r>
    </w:p>
    <w:p w:rsidR="00432419" w:rsidRPr="00A26289" w:rsidRDefault="00432419" w:rsidP="0015200F">
      <w:pPr>
        <w:numPr>
          <w:ilvl w:val="0"/>
          <w:numId w:val="70"/>
        </w:numPr>
        <w:shd w:val="clear" w:color="auto" w:fill="FFFFFF"/>
        <w:tabs>
          <w:tab w:val="left" w:pos="900"/>
        </w:tabs>
        <w:spacing w:line="80" w:lineRule="atLeast"/>
        <w:rPr>
          <w:spacing w:val="-11"/>
        </w:rPr>
      </w:pPr>
      <w:r w:rsidRPr="00A26289">
        <w:rPr>
          <w:spacing w:val="-1"/>
        </w:rPr>
        <w:t>Belli bir yıldaki toplam hayvan sayısı</w:t>
      </w:r>
    </w:p>
    <w:p w:rsidR="00432419" w:rsidRDefault="00432419" w:rsidP="003D1D12">
      <w:pPr>
        <w:shd w:val="clear" w:color="auto" w:fill="FFFFFF"/>
        <w:tabs>
          <w:tab w:val="left" w:pos="900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12</w:t>
      </w:r>
      <w:r w:rsidRPr="003D1D12">
        <w:t xml:space="preserve">.   Baraj çevrelerinin ağaçlandırılmasının </w:t>
      </w:r>
      <w:r w:rsidRPr="003D1D12">
        <w:rPr>
          <w:u w:val="single"/>
        </w:rPr>
        <w:t>temel</w:t>
      </w:r>
      <w:r w:rsidRPr="003D1D12">
        <w:t xml:space="preserve"> ama</w:t>
      </w:r>
      <w:r w:rsidRPr="003D1D12">
        <w:softHyphen/>
        <w:t>cı aşağıdakilerden hangisidir?</w:t>
      </w:r>
    </w:p>
    <w:p w:rsidR="00432419" w:rsidRPr="003D1D12" w:rsidRDefault="00432419" w:rsidP="0015200F">
      <w:pPr>
        <w:numPr>
          <w:ilvl w:val="0"/>
          <w:numId w:val="71"/>
        </w:numPr>
        <w:shd w:val="clear" w:color="auto" w:fill="FFFFFF"/>
        <w:tabs>
          <w:tab w:val="left" w:pos="900"/>
        </w:tabs>
        <w:spacing w:line="80" w:lineRule="atLeast"/>
        <w:rPr>
          <w:spacing w:val="-7"/>
        </w:rPr>
      </w:pPr>
      <w:r w:rsidRPr="003D1D12">
        <w:rPr>
          <w:spacing w:val="-1"/>
        </w:rPr>
        <w:t>Erozyonu yavaşlatarak barajın ömrünü uzatmak</w:t>
      </w:r>
    </w:p>
    <w:p w:rsidR="00432419" w:rsidRPr="003D1D12" w:rsidRDefault="00432419" w:rsidP="0015200F">
      <w:pPr>
        <w:numPr>
          <w:ilvl w:val="0"/>
          <w:numId w:val="71"/>
        </w:numPr>
        <w:shd w:val="clear" w:color="auto" w:fill="FFFFFF"/>
        <w:tabs>
          <w:tab w:val="left" w:pos="900"/>
        </w:tabs>
        <w:spacing w:line="80" w:lineRule="atLeast"/>
        <w:rPr>
          <w:spacing w:val="-5"/>
        </w:rPr>
      </w:pPr>
      <w:r w:rsidRPr="003D1D12">
        <w:rPr>
          <w:spacing w:val="-1"/>
        </w:rPr>
        <w:t>Yeni orman alanları kazanmak</w:t>
      </w:r>
    </w:p>
    <w:p w:rsidR="00432419" w:rsidRPr="003D1D12" w:rsidRDefault="00432419" w:rsidP="0015200F">
      <w:pPr>
        <w:numPr>
          <w:ilvl w:val="0"/>
          <w:numId w:val="71"/>
        </w:numPr>
        <w:shd w:val="clear" w:color="auto" w:fill="FFFFFF"/>
        <w:tabs>
          <w:tab w:val="left" w:pos="900"/>
        </w:tabs>
        <w:spacing w:line="80" w:lineRule="atLeast"/>
        <w:rPr>
          <w:spacing w:val="-11"/>
        </w:rPr>
      </w:pPr>
      <w:r w:rsidRPr="003D1D12">
        <w:rPr>
          <w:spacing w:val="-2"/>
        </w:rPr>
        <w:t>Baraj çevresinde yaban hayatını zenginleştirmek</w:t>
      </w:r>
    </w:p>
    <w:p w:rsidR="00432419" w:rsidRDefault="00432419" w:rsidP="0015200F">
      <w:pPr>
        <w:numPr>
          <w:ilvl w:val="0"/>
          <w:numId w:val="71"/>
        </w:numPr>
        <w:shd w:val="clear" w:color="auto" w:fill="FFFFFF"/>
        <w:tabs>
          <w:tab w:val="left" w:pos="900"/>
        </w:tabs>
        <w:spacing w:line="80" w:lineRule="atLeast"/>
        <w:rPr>
          <w:spacing w:val="-11"/>
        </w:rPr>
      </w:pPr>
      <w:r w:rsidRPr="003D1D12">
        <w:rPr>
          <w:spacing w:val="-1"/>
        </w:rPr>
        <w:t>Baraj çevresine yerleşmeyi önlemek</w:t>
      </w:r>
    </w:p>
    <w:p w:rsidR="00432419" w:rsidRPr="00A26289" w:rsidRDefault="00432419" w:rsidP="0015200F">
      <w:pPr>
        <w:numPr>
          <w:ilvl w:val="0"/>
          <w:numId w:val="71"/>
        </w:numPr>
        <w:shd w:val="clear" w:color="auto" w:fill="FFFFFF"/>
        <w:tabs>
          <w:tab w:val="left" w:pos="900"/>
        </w:tabs>
        <w:spacing w:line="80" w:lineRule="atLeast"/>
        <w:rPr>
          <w:spacing w:val="-11"/>
        </w:rPr>
      </w:pPr>
      <w:r w:rsidRPr="00A26289">
        <w:t>Çevreyi güzelleştirmek</w:t>
      </w:r>
    </w:p>
    <w:p w:rsidR="00432419" w:rsidRDefault="00432419" w:rsidP="00A26289"/>
    <w:p w:rsidR="00432419" w:rsidRPr="003D1D12" w:rsidRDefault="00432419" w:rsidP="003D1D12">
      <w:pPr>
        <w:shd w:val="clear" w:color="auto" w:fill="FFFFFF"/>
        <w:spacing w:line="80" w:lineRule="atLeast"/>
      </w:pPr>
      <w:r>
        <w:rPr>
          <w:b/>
          <w:bCs/>
          <w:spacing w:val="-1"/>
        </w:rPr>
        <w:t>13</w:t>
      </w:r>
      <w:r w:rsidRPr="003D1D12">
        <w:rPr>
          <w:b/>
          <w:bCs/>
          <w:spacing w:val="-1"/>
        </w:rPr>
        <w:t>.  Aşağıdakilerden hangisinin İtalya, İspanya, Türki</w:t>
      </w:r>
      <w:r w:rsidRPr="003D1D12">
        <w:rPr>
          <w:b/>
          <w:bCs/>
          <w:spacing w:val="-1"/>
        </w:rPr>
        <w:softHyphen/>
      </w:r>
      <w:r w:rsidRPr="003D1D12">
        <w:rPr>
          <w:b/>
          <w:bCs/>
        </w:rPr>
        <w:t>ye ve Yunanistan'ın turizm açısından ortak özel</w:t>
      </w:r>
      <w:r w:rsidRPr="003D1D12">
        <w:rPr>
          <w:b/>
          <w:bCs/>
        </w:rPr>
        <w:softHyphen/>
      </w:r>
      <w:r w:rsidRPr="003D1D12">
        <w:rPr>
          <w:b/>
          <w:bCs/>
          <w:spacing w:val="-1"/>
        </w:rPr>
        <w:t xml:space="preserve">liklerinden biri olduğu </w:t>
      </w:r>
      <w:r w:rsidRPr="003D1D12">
        <w:rPr>
          <w:b/>
          <w:bCs/>
          <w:spacing w:val="-1"/>
          <w:u w:val="single"/>
        </w:rPr>
        <w:t>savunulamaz</w:t>
      </w:r>
      <w:r w:rsidRPr="003D1D12">
        <w:rPr>
          <w:b/>
          <w:bCs/>
          <w:spacing w:val="-1"/>
        </w:rPr>
        <w:t>?</w:t>
      </w:r>
    </w:p>
    <w:p w:rsidR="00432419" w:rsidRPr="00A26289" w:rsidRDefault="00432419" w:rsidP="0015200F">
      <w:pPr>
        <w:numPr>
          <w:ilvl w:val="0"/>
          <w:numId w:val="72"/>
        </w:numPr>
        <w:shd w:val="clear" w:color="auto" w:fill="FFFFFF"/>
        <w:tabs>
          <w:tab w:val="left" w:pos="915"/>
        </w:tabs>
        <w:spacing w:line="80" w:lineRule="atLeast"/>
        <w:rPr>
          <w:bCs/>
          <w:spacing w:val="-6"/>
        </w:rPr>
      </w:pPr>
      <w:r w:rsidRPr="00A26289">
        <w:rPr>
          <w:spacing w:val="-1"/>
        </w:rPr>
        <w:t>Güneşli gün sayısının fazla olması</w:t>
      </w:r>
    </w:p>
    <w:p w:rsidR="00432419" w:rsidRPr="00A26289" w:rsidRDefault="00432419" w:rsidP="0015200F">
      <w:pPr>
        <w:numPr>
          <w:ilvl w:val="0"/>
          <w:numId w:val="72"/>
        </w:numPr>
        <w:shd w:val="clear" w:color="auto" w:fill="FFFFFF"/>
        <w:tabs>
          <w:tab w:val="left" w:pos="915"/>
        </w:tabs>
        <w:spacing w:line="80" w:lineRule="atLeast"/>
        <w:rPr>
          <w:spacing w:val="-5"/>
        </w:rPr>
      </w:pPr>
      <w:r w:rsidRPr="00A26289">
        <w:rPr>
          <w:spacing w:val="-1"/>
        </w:rPr>
        <w:t>Nitelikli konaklama tesislerinin bulunması</w:t>
      </w:r>
    </w:p>
    <w:p w:rsidR="00432419" w:rsidRPr="00A26289" w:rsidRDefault="00432419" w:rsidP="0015200F">
      <w:pPr>
        <w:numPr>
          <w:ilvl w:val="0"/>
          <w:numId w:val="72"/>
        </w:numPr>
        <w:shd w:val="clear" w:color="auto" w:fill="FFFFFF"/>
        <w:tabs>
          <w:tab w:val="left" w:pos="915"/>
        </w:tabs>
        <w:spacing w:line="80" w:lineRule="atLeast"/>
        <w:rPr>
          <w:spacing w:val="-11"/>
        </w:rPr>
      </w:pPr>
      <w:r w:rsidRPr="00A26289">
        <w:rPr>
          <w:spacing w:val="-1"/>
        </w:rPr>
        <w:t>Dış ticaret açıklarının bir kısmının turizm gelirle</w:t>
      </w:r>
      <w:r w:rsidRPr="00A26289">
        <w:rPr>
          <w:spacing w:val="-1"/>
        </w:rPr>
        <w:softHyphen/>
      </w:r>
      <w:r w:rsidRPr="00A26289">
        <w:t>riyle karşılanması</w:t>
      </w:r>
    </w:p>
    <w:p w:rsidR="00432419" w:rsidRPr="00A26289" w:rsidRDefault="00432419" w:rsidP="0015200F">
      <w:pPr>
        <w:numPr>
          <w:ilvl w:val="0"/>
          <w:numId w:val="72"/>
        </w:numPr>
        <w:shd w:val="clear" w:color="auto" w:fill="FFFFFF"/>
        <w:tabs>
          <w:tab w:val="left" w:pos="915"/>
        </w:tabs>
        <w:spacing w:line="80" w:lineRule="atLeast"/>
        <w:rPr>
          <w:spacing w:val="-4"/>
        </w:rPr>
      </w:pPr>
      <w:r w:rsidRPr="00A26289">
        <w:rPr>
          <w:spacing w:val="-2"/>
        </w:rPr>
        <w:t xml:space="preserve">Coğrafi konumlarının deniz turizmine elverişli </w:t>
      </w:r>
      <w:r w:rsidRPr="00A26289">
        <w:t>olması</w:t>
      </w:r>
    </w:p>
    <w:p w:rsidR="00432419" w:rsidRPr="00A26289" w:rsidRDefault="00432419" w:rsidP="0015200F">
      <w:pPr>
        <w:numPr>
          <w:ilvl w:val="0"/>
          <w:numId w:val="72"/>
        </w:numPr>
        <w:shd w:val="clear" w:color="auto" w:fill="FFFFFF"/>
        <w:tabs>
          <w:tab w:val="left" w:pos="915"/>
        </w:tabs>
        <w:spacing w:line="80" w:lineRule="atLeast"/>
        <w:rPr>
          <w:spacing w:val="-4"/>
        </w:rPr>
      </w:pPr>
      <w:r w:rsidRPr="00A26289">
        <w:rPr>
          <w:spacing w:val="-2"/>
        </w:rPr>
        <w:t>Doğu ve Batı kültürlerine ait yapıların yaygın</w:t>
      </w:r>
      <w:r w:rsidRPr="00A26289">
        <w:t>olması</w:t>
      </w:r>
    </w:p>
    <w:p w:rsidR="00432419" w:rsidRPr="003D1D12" w:rsidRDefault="00432419" w:rsidP="003D1D12">
      <w:pPr>
        <w:shd w:val="clear" w:color="auto" w:fill="FFFFFF"/>
        <w:tabs>
          <w:tab w:val="left" w:pos="915"/>
        </w:tabs>
        <w:spacing w:line="80" w:lineRule="atLeast"/>
        <w:sectPr w:rsidR="00432419" w:rsidRPr="003D1D12" w:rsidSect="00F12C8E">
          <w:pgSz w:w="11909" w:h="16834"/>
          <w:pgMar w:top="1440" w:right="1419" w:bottom="720" w:left="1701" w:header="708" w:footer="708" w:gutter="0"/>
          <w:cols w:space="60"/>
          <w:noEndnote/>
        </w:sectPr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rPr>
          <w:spacing w:val="-7"/>
        </w:rPr>
        <w:t>14</w:t>
      </w:r>
      <w:r w:rsidRPr="003D1D12">
        <w:rPr>
          <w:spacing w:val="-7"/>
        </w:rPr>
        <w:t>.</w:t>
      </w:r>
    </w:p>
    <w:p w:rsidR="00432419" w:rsidRPr="003D1D12" w:rsidRDefault="00432419" w:rsidP="003D1D12">
      <w:pPr>
        <w:shd w:val="clear" w:color="auto" w:fill="FFFFFF"/>
        <w:tabs>
          <w:tab w:val="left" w:pos="990"/>
        </w:tabs>
        <w:spacing w:line="80" w:lineRule="atLeast"/>
      </w:pPr>
      <w:r w:rsidRPr="003D1D12">
        <w:rPr>
          <w:spacing w:val="-16"/>
          <w:lang w:val="en-US"/>
        </w:rPr>
        <w:t>I.</w:t>
      </w:r>
      <w:r>
        <w:rPr>
          <w:lang w:val="en-US"/>
        </w:rPr>
        <w:t xml:space="preserve">    </w:t>
      </w:r>
      <w:r w:rsidRPr="003D1D12">
        <w:rPr>
          <w:spacing w:val="-6"/>
        </w:rPr>
        <w:t>Petrol</w:t>
      </w:r>
    </w:p>
    <w:p w:rsidR="00432419" w:rsidRPr="003D1D12" w:rsidRDefault="00432419" w:rsidP="0015200F">
      <w:pPr>
        <w:numPr>
          <w:ilvl w:val="0"/>
          <w:numId w:val="73"/>
        </w:numPr>
        <w:shd w:val="clear" w:color="auto" w:fill="FFFFFF"/>
        <w:tabs>
          <w:tab w:val="left" w:pos="990"/>
        </w:tabs>
        <w:spacing w:line="80" w:lineRule="atLeast"/>
        <w:rPr>
          <w:spacing w:val="-6"/>
          <w:lang w:val="en-US"/>
        </w:rPr>
      </w:pPr>
      <w:r w:rsidRPr="003D1D12">
        <w:rPr>
          <w:spacing w:val="-1"/>
        </w:rPr>
        <w:t>Linyit</w:t>
      </w:r>
    </w:p>
    <w:p w:rsidR="00432419" w:rsidRPr="003D1D12" w:rsidRDefault="00432419" w:rsidP="0015200F">
      <w:pPr>
        <w:numPr>
          <w:ilvl w:val="0"/>
          <w:numId w:val="73"/>
        </w:numPr>
        <w:shd w:val="clear" w:color="auto" w:fill="FFFFFF"/>
        <w:tabs>
          <w:tab w:val="left" w:pos="990"/>
        </w:tabs>
        <w:spacing w:line="80" w:lineRule="atLeast"/>
        <w:rPr>
          <w:spacing w:val="-9"/>
          <w:lang w:val="en-US"/>
        </w:rPr>
      </w:pPr>
      <w:r w:rsidRPr="003D1D12">
        <w:rPr>
          <w:spacing w:val="-2"/>
        </w:rPr>
        <w:t>Su gücü</w:t>
      </w:r>
    </w:p>
    <w:p w:rsidR="00432419" w:rsidRPr="003D1D12" w:rsidRDefault="00432419" w:rsidP="0015200F">
      <w:pPr>
        <w:numPr>
          <w:ilvl w:val="0"/>
          <w:numId w:val="73"/>
        </w:numPr>
        <w:shd w:val="clear" w:color="auto" w:fill="FFFFFF"/>
        <w:tabs>
          <w:tab w:val="left" w:pos="990"/>
        </w:tabs>
        <w:spacing w:line="80" w:lineRule="atLeast"/>
        <w:rPr>
          <w:spacing w:val="-16"/>
          <w:lang w:val="en-US"/>
        </w:rPr>
      </w:pPr>
      <w:r w:rsidRPr="003D1D12">
        <w:rPr>
          <w:spacing w:val="-2"/>
        </w:rPr>
        <w:t>Doğal gaz</w:t>
      </w:r>
    </w:p>
    <w:p w:rsidR="00432419" w:rsidRPr="003D1D12" w:rsidRDefault="00432419" w:rsidP="003D1D12">
      <w:pPr>
        <w:shd w:val="clear" w:color="auto" w:fill="FFFFFF"/>
        <w:spacing w:line="80" w:lineRule="atLeast"/>
        <w:jc w:val="both"/>
      </w:pPr>
      <w:r w:rsidRPr="003D1D12">
        <w:t>Türkiye'de yukarıdaki enerji kaynaklarının hangi</w:t>
      </w:r>
      <w:r w:rsidRPr="003D1D12">
        <w:softHyphen/>
        <w:t xml:space="preserve">lerinden elde edilen elektriğin diğerlerinden </w:t>
      </w:r>
      <w:r w:rsidRPr="003D1D12">
        <w:rPr>
          <w:u w:val="single"/>
        </w:rPr>
        <w:t>daha ekonomik</w:t>
      </w:r>
      <w:r w:rsidRPr="003D1D12">
        <w:t xml:space="preserve"> olması beklenir?</w:t>
      </w:r>
    </w:p>
    <w:p w:rsidR="00432419" w:rsidRDefault="00432419" w:rsidP="003D1D12">
      <w:pPr>
        <w:shd w:val="clear" w:color="auto" w:fill="FFFFFF"/>
        <w:tabs>
          <w:tab w:val="left" w:pos="2385"/>
          <w:tab w:val="left" w:pos="4290"/>
        </w:tabs>
        <w:spacing w:line="80" w:lineRule="atLeast"/>
        <w:rPr>
          <w:lang w:val="en-US"/>
        </w:rPr>
      </w:pPr>
      <w:r w:rsidRPr="003D1D12">
        <w:rPr>
          <w:spacing w:val="-2"/>
        </w:rPr>
        <w:t xml:space="preserve">A) I ve </w:t>
      </w:r>
      <w:r w:rsidRPr="003D1D12">
        <w:rPr>
          <w:spacing w:val="-2"/>
          <w:lang w:val="en-US"/>
        </w:rPr>
        <w:t>II</w:t>
      </w:r>
      <w:r w:rsidRPr="003D1D12">
        <w:rPr>
          <w:lang w:val="en-US"/>
        </w:rPr>
        <w:tab/>
      </w:r>
    </w:p>
    <w:p w:rsidR="00432419" w:rsidRDefault="00432419" w:rsidP="003D1D12">
      <w:pPr>
        <w:shd w:val="clear" w:color="auto" w:fill="FFFFFF"/>
        <w:tabs>
          <w:tab w:val="left" w:pos="2385"/>
          <w:tab w:val="left" w:pos="4290"/>
        </w:tabs>
        <w:spacing w:line="80" w:lineRule="atLeast"/>
        <w:rPr>
          <w:lang w:val="en-US"/>
        </w:rPr>
      </w:pPr>
      <w:r w:rsidRPr="003D1D12">
        <w:rPr>
          <w:spacing w:val="-3"/>
        </w:rPr>
        <w:t xml:space="preserve">B) I ve </w:t>
      </w:r>
      <w:r w:rsidRPr="003D1D12">
        <w:rPr>
          <w:spacing w:val="-3"/>
          <w:lang w:val="en-US"/>
        </w:rPr>
        <w:t>III</w:t>
      </w:r>
      <w:r w:rsidRPr="003D1D12">
        <w:rPr>
          <w:lang w:val="en-US"/>
        </w:rPr>
        <w:tab/>
      </w:r>
    </w:p>
    <w:p w:rsidR="00432419" w:rsidRPr="003D1D12" w:rsidRDefault="00432419" w:rsidP="003D1D12">
      <w:pPr>
        <w:shd w:val="clear" w:color="auto" w:fill="FFFFFF"/>
        <w:tabs>
          <w:tab w:val="left" w:pos="2385"/>
          <w:tab w:val="left" w:pos="4290"/>
        </w:tabs>
        <w:spacing w:line="80" w:lineRule="atLeast"/>
      </w:pPr>
      <w:r w:rsidRPr="003D1D12">
        <w:rPr>
          <w:spacing w:val="-2"/>
        </w:rPr>
        <w:t xml:space="preserve">C) </w:t>
      </w:r>
      <w:r w:rsidRPr="003D1D12">
        <w:rPr>
          <w:spacing w:val="-2"/>
          <w:lang w:val="en-US"/>
        </w:rPr>
        <w:t xml:space="preserve">II </w:t>
      </w:r>
      <w:r w:rsidRPr="003D1D12">
        <w:rPr>
          <w:spacing w:val="-2"/>
        </w:rPr>
        <w:t xml:space="preserve">ve </w:t>
      </w:r>
      <w:r w:rsidRPr="003D1D12">
        <w:rPr>
          <w:spacing w:val="-2"/>
          <w:lang w:val="en-US"/>
        </w:rPr>
        <w:t>III</w:t>
      </w:r>
    </w:p>
    <w:p w:rsidR="00432419" w:rsidRDefault="00432419" w:rsidP="00A26289">
      <w:pPr>
        <w:shd w:val="clear" w:color="auto" w:fill="FFFFFF"/>
        <w:tabs>
          <w:tab w:val="left" w:pos="1920"/>
        </w:tabs>
        <w:spacing w:line="80" w:lineRule="atLeast"/>
        <w:rPr>
          <w:lang w:val="en-US"/>
        </w:rPr>
      </w:pPr>
      <w:r w:rsidRPr="003D1D12">
        <w:rPr>
          <w:spacing w:val="-1"/>
        </w:rPr>
        <w:t xml:space="preserve">D) </w:t>
      </w:r>
      <w:r w:rsidRPr="003D1D12">
        <w:rPr>
          <w:spacing w:val="-1"/>
          <w:lang w:val="en-US"/>
        </w:rPr>
        <w:t xml:space="preserve">II </w:t>
      </w:r>
      <w:r w:rsidRPr="003D1D12">
        <w:rPr>
          <w:spacing w:val="-1"/>
        </w:rPr>
        <w:t xml:space="preserve">ve </w:t>
      </w:r>
      <w:r w:rsidRPr="003D1D12">
        <w:rPr>
          <w:spacing w:val="-1"/>
          <w:lang w:val="en-US"/>
        </w:rPr>
        <w:t>IV</w:t>
      </w:r>
      <w:r w:rsidRPr="003D1D12">
        <w:rPr>
          <w:lang w:val="en-US"/>
        </w:rPr>
        <w:tab/>
      </w:r>
    </w:p>
    <w:p w:rsidR="00432419" w:rsidRDefault="00432419" w:rsidP="00A26289">
      <w:pPr>
        <w:shd w:val="clear" w:color="auto" w:fill="FFFFFF"/>
        <w:tabs>
          <w:tab w:val="left" w:pos="1920"/>
        </w:tabs>
        <w:spacing w:line="80" w:lineRule="atLeast"/>
        <w:rPr>
          <w:spacing w:val="-1"/>
          <w:lang w:val="en-US"/>
        </w:rPr>
      </w:pPr>
      <w:r w:rsidRPr="003D1D12">
        <w:rPr>
          <w:spacing w:val="-1"/>
        </w:rPr>
        <w:t xml:space="preserve">E) </w:t>
      </w:r>
      <w:r w:rsidRPr="003D1D12">
        <w:rPr>
          <w:spacing w:val="-1"/>
          <w:lang w:val="en-US"/>
        </w:rPr>
        <w:t xml:space="preserve">III </w:t>
      </w:r>
      <w:r w:rsidRPr="003D1D12">
        <w:rPr>
          <w:spacing w:val="-1"/>
        </w:rPr>
        <w:t xml:space="preserve">ve </w:t>
      </w:r>
      <w:r w:rsidRPr="003D1D12">
        <w:rPr>
          <w:spacing w:val="-1"/>
          <w:lang w:val="en-US"/>
        </w:rPr>
        <w:t>IV</w:t>
      </w:r>
    </w:p>
    <w:p w:rsidR="00432419" w:rsidRDefault="00432419" w:rsidP="00A26289">
      <w:pPr>
        <w:shd w:val="clear" w:color="auto" w:fill="FFFFFF"/>
        <w:tabs>
          <w:tab w:val="left" w:pos="1920"/>
        </w:tabs>
        <w:spacing w:line="80" w:lineRule="atLeast"/>
        <w:rPr>
          <w:spacing w:val="-1"/>
          <w:lang w:val="en-US"/>
        </w:rPr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15</w:t>
      </w:r>
      <w:r w:rsidRPr="003D1D12">
        <w:t xml:space="preserve">.   Bir ülkede demiryolu taşımacılığının gelişmesinin aşağıdakilerden hangisine </w:t>
      </w:r>
      <w:r w:rsidRPr="003D1D12">
        <w:rPr>
          <w:u w:val="single"/>
        </w:rPr>
        <w:t>en az</w:t>
      </w:r>
      <w:r w:rsidRPr="003D1D12">
        <w:t xml:space="preserve"> katkı sağlaması beklenir?</w:t>
      </w:r>
    </w:p>
    <w:p w:rsidR="00432419" w:rsidRPr="003D1D12" w:rsidRDefault="00432419" w:rsidP="0015200F">
      <w:pPr>
        <w:numPr>
          <w:ilvl w:val="0"/>
          <w:numId w:val="74"/>
        </w:numPr>
        <w:shd w:val="clear" w:color="auto" w:fill="FFFFFF"/>
        <w:tabs>
          <w:tab w:val="left" w:pos="900"/>
        </w:tabs>
        <w:spacing w:line="80" w:lineRule="atLeast"/>
        <w:rPr>
          <w:spacing w:val="-7"/>
        </w:rPr>
      </w:pPr>
      <w:r w:rsidRPr="003D1D12">
        <w:rPr>
          <w:spacing w:val="-2"/>
        </w:rPr>
        <w:t>Ülkenin çeşitli kesimleri arasındaki ilişkilerin art</w:t>
      </w:r>
      <w:r w:rsidRPr="003D1D12">
        <w:rPr>
          <w:spacing w:val="-2"/>
        </w:rPr>
        <w:softHyphen/>
      </w:r>
      <w:r w:rsidRPr="003D1D12">
        <w:t>masına</w:t>
      </w:r>
    </w:p>
    <w:p w:rsidR="00432419" w:rsidRPr="003D1D12" w:rsidRDefault="00432419" w:rsidP="0015200F">
      <w:pPr>
        <w:numPr>
          <w:ilvl w:val="0"/>
          <w:numId w:val="74"/>
        </w:numPr>
        <w:shd w:val="clear" w:color="auto" w:fill="FFFFFF"/>
        <w:tabs>
          <w:tab w:val="left" w:pos="900"/>
        </w:tabs>
        <w:spacing w:line="80" w:lineRule="atLeast"/>
        <w:rPr>
          <w:spacing w:val="-12"/>
        </w:rPr>
      </w:pPr>
      <w:r w:rsidRPr="003D1D12">
        <w:rPr>
          <w:spacing w:val="-2"/>
        </w:rPr>
        <w:t>Karayollarında seyreden araç sayısının artma</w:t>
      </w:r>
      <w:r w:rsidRPr="003D1D12">
        <w:rPr>
          <w:spacing w:val="-2"/>
        </w:rPr>
        <w:softHyphen/>
      </w:r>
      <w:r w:rsidRPr="003D1D12">
        <w:t>sına</w:t>
      </w:r>
    </w:p>
    <w:p w:rsidR="00432419" w:rsidRPr="003D1D12" w:rsidRDefault="00432419" w:rsidP="0015200F">
      <w:pPr>
        <w:numPr>
          <w:ilvl w:val="0"/>
          <w:numId w:val="74"/>
        </w:numPr>
        <w:shd w:val="clear" w:color="auto" w:fill="FFFFFF"/>
        <w:tabs>
          <w:tab w:val="left" w:pos="900"/>
        </w:tabs>
        <w:spacing w:line="80" w:lineRule="atLeast"/>
        <w:rPr>
          <w:spacing w:val="-11"/>
        </w:rPr>
      </w:pPr>
      <w:r w:rsidRPr="003D1D12">
        <w:rPr>
          <w:spacing w:val="-1"/>
        </w:rPr>
        <w:t>Bazı yerleşim merkezlerinin demiryolu yakınla</w:t>
      </w:r>
      <w:r w:rsidRPr="003D1D12">
        <w:rPr>
          <w:spacing w:val="-1"/>
        </w:rPr>
        <w:softHyphen/>
      </w:r>
      <w:r w:rsidRPr="003D1D12">
        <w:t>rına kaymasına</w:t>
      </w:r>
    </w:p>
    <w:p w:rsidR="00432419" w:rsidRDefault="00432419" w:rsidP="0015200F">
      <w:pPr>
        <w:numPr>
          <w:ilvl w:val="0"/>
          <w:numId w:val="74"/>
        </w:numPr>
        <w:shd w:val="clear" w:color="auto" w:fill="FFFFFF"/>
        <w:tabs>
          <w:tab w:val="left" w:pos="900"/>
        </w:tabs>
        <w:spacing w:line="80" w:lineRule="atLeast"/>
        <w:rPr>
          <w:spacing w:val="-11"/>
        </w:rPr>
      </w:pPr>
      <w:r w:rsidRPr="003D1D12">
        <w:rPr>
          <w:spacing w:val="-1"/>
        </w:rPr>
        <w:t>Ulaşım maliyetlerinin düşmesine</w:t>
      </w:r>
    </w:p>
    <w:p w:rsidR="00432419" w:rsidRPr="00A26289" w:rsidRDefault="00432419" w:rsidP="0015200F">
      <w:pPr>
        <w:numPr>
          <w:ilvl w:val="0"/>
          <w:numId w:val="74"/>
        </w:numPr>
        <w:shd w:val="clear" w:color="auto" w:fill="FFFFFF"/>
        <w:tabs>
          <w:tab w:val="left" w:pos="900"/>
        </w:tabs>
        <w:spacing w:line="80" w:lineRule="atLeast"/>
        <w:rPr>
          <w:spacing w:val="-11"/>
        </w:rPr>
      </w:pPr>
      <w:r w:rsidRPr="00A26289">
        <w:rPr>
          <w:spacing w:val="-1"/>
        </w:rPr>
        <w:t>İç ve dış turizmin gelişmesine</w:t>
      </w:r>
    </w:p>
    <w:p w:rsidR="00432419" w:rsidRDefault="00432419" w:rsidP="003D1D12">
      <w:pPr>
        <w:shd w:val="clear" w:color="auto" w:fill="FFFFFF"/>
        <w:tabs>
          <w:tab w:val="left" w:pos="900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16</w:t>
      </w:r>
      <w:r w:rsidRPr="003D1D12">
        <w:t>.  Aşağıdaki grafik, 1990-2000 yılları arasında Türki</w:t>
      </w:r>
      <w:r w:rsidRPr="003D1D12">
        <w:softHyphen/>
      </w:r>
      <w:r w:rsidRPr="003D1D12">
        <w:rPr>
          <w:spacing w:val="-1"/>
        </w:rPr>
        <w:t xml:space="preserve">ye'nin dışsatım gelirlerini ve dışalım giderlerini dolar </w:t>
      </w:r>
      <w:r w:rsidRPr="003D1D12">
        <w:t>olarak göstermektedir.</w:t>
      </w:r>
    </w:p>
    <w:p w:rsidR="00432419" w:rsidRPr="003D1D12" w:rsidRDefault="00432419" w:rsidP="003D1D12">
      <w:pPr>
        <w:spacing w:line="80" w:lineRule="atLeast"/>
      </w:pPr>
      <w:r w:rsidRPr="00186D18">
        <w:rPr>
          <w:noProof/>
        </w:rPr>
        <w:pict>
          <v:shape id="Resim 42" o:spid="_x0000_i1078" type="#_x0000_t75" style="width:277.5pt;height:192pt;visibility:visible">
            <v:imagedata r:id="rId64" o:title=""/>
          </v:shape>
        </w:pic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 xml:space="preserve">Aşağıdakilerden hangisi bu grafikten çıkarılacak sonuçlardan biri </w:t>
      </w:r>
      <w:r w:rsidRPr="003D1D12">
        <w:rPr>
          <w:u w:val="single"/>
        </w:rPr>
        <w:t>değildir</w:t>
      </w:r>
      <w:r w:rsidRPr="003D1D12">
        <w:t>?</w:t>
      </w:r>
    </w:p>
    <w:p w:rsidR="00432419" w:rsidRPr="003D1D12" w:rsidRDefault="00432419" w:rsidP="0015200F">
      <w:pPr>
        <w:numPr>
          <w:ilvl w:val="0"/>
          <w:numId w:val="75"/>
        </w:numPr>
        <w:shd w:val="clear" w:color="auto" w:fill="FFFFFF"/>
        <w:tabs>
          <w:tab w:val="left" w:pos="900"/>
        </w:tabs>
        <w:spacing w:line="80" w:lineRule="atLeast"/>
        <w:rPr>
          <w:spacing w:val="-7"/>
        </w:rPr>
      </w:pPr>
      <w:r w:rsidRPr="003D1D12">
        <w:rPr>
          <w:spacing w:val="-1"/>
        </w:rPr>
        <w:t>1994, dış ticaret açığının en az olduğu yıldır.</w:t>
      </w:r>
    </w:p>
    <w:p w:rsidR="00432419" w:rsidRPr="003D1D12" w:rsidRDefault="00432419" w:rsidP="0015200F">
      <w:pPr>
        <w:numPr>
          <w:ilvl w:val="0"/>
          <w:numId w:val="75"/>
        </w:numPr>
        <w:shd w:val="clear" w:color="auto" w:fill="FFFFFF"/>
        <w:tabs>
          <w:tab w:val="left" w:pos="900"/>
        </w:tabs>
        <w:spacing w:line="80" w:lineRule="atLeast"/>
        <w:rPr>
          <w:spacing w:val="-12"/>
        </w:rPr>
      </w:pPr>
      <w:r w:rsidRPr="003D1D12">
        <w:rPr>
          <w:spacing w:val="-2"/>
        </w:rPr>
        <w:t>Dışalım giderlerinin en düşük olduğu yıl 1991'dir.</w:t>
      </w:r>
    </w:p>
    <w:p w:rsidR="00432419" w:rsidRPr="003D1D12" w:rsidRDefault="00432419" w:rsidP="0015200F">
      <w:pPr>
        <w:numPr>
          <w:ilvl w:val="0"/>
          <w:numId w:val="75"/>
        </w:numPr>
        <w:shd w:val="clear" w:color="auto" w:fill="FFFFFF"/>
        <w:tabs>
          <w:tab w:val="left" w:pos="900"/>
        </w:tabs>
        <w:spacing w:line="80" w:lineRule="atLeast"/>
        <w:rPr>
          <w:spacing w:val="-6"/>
        </w:rPr>
      </w:pPr>
      <w:r w:rsidRPr="003D1D12">
        <w:rPr>
          <w:spacing w:val="-1"/>
        </w:rPr>
        <w:t xml:space="preserve">Her yıl dışsatım geliri dışalım giderinden daha az </w:t>
      </w:r>
      <w:r w:rsidRPr="003D1D12">
        <w:t>olmuştur.</w:t>
      </w:r>
    </w:p>
    <w:p w:rsidR="00432419" w:rsidRDefault="00432419" w:rsidP="0015200F">
      <w:pPr>
        <w:numPr>
          <w:ilvl w:val="0"/>
          <w:numId w:val="75"/>
        </w:numPr>
        <w:shd w:val="clear" w:color="auto" w:fill="FFFFFF"/>
        <w:tabs>
          <w:tab w:val="left" w:pos="900"/>
        </w:tabs>
        <w:spacing w:line="80" w:lineRule="atLeast"/>
        <w:rPr>
          <w:spacing w:val="-11"/>
        </w:rPr>
      </w:pPr>
      <w:r w:rsidRPr="003D1D12">
        <w:rPr>
          <w:spacing w:val="-2"/>
        </w:rPr>
        <w:t xml:space="preserve">Dışalım giderlerindeki dalgalanmalar dışsatım </w:t>
      </w:r>
      <w:r w:rsidRPr="003D1D12">
        <w:t>gelirlerine göre daha belirgindir.</w:t>
      </w:r>
    </w:p>
    <w:p w:rsidR="00432419" w:rsidRPr="00A26289" w:rsidRDefault="00432419" w:rsidP="0015200F">
      <w:pPr>
        <w:numPr>
          <w:ilvl w:val="0"/>
          <w:numId w:val="75"/>
        </w:numPr>
        <w:shd w:val="clear" w:color="auto" w:fill="FFFFFF"/>
        <w:tabs>
          <w:tab w:val="left" w:pos="900"/>
        </w:tabs>
        <w:spacing w:line="80" w:lineRule="atLeast"/>
        <w:rPr>
          <w:spacing w:val="-11"/>
        </w:rPr>
      </w:pPr>
      <w:r w:rsidRPr="00A26289">
        <w:rPr>
          <w:spacing w:val="-1"/>
        </w:rPr>
        <w:t>2000 yılında bir önceki yıla göre dışalım gide</w:t>
      </w:r>
      <w:r w:rsidRPr="00A26289">
        <w:rPr>
          <w:spacing w:val="-1"/>
        </w:rPr>
        <w:softHyphen/>
      </w:r>
      <w:r w:rsidRPr="00A26289">
        <w:t>rinde artış olmuştur.</w:t>
      </w:r>
    </w:p>
    <w:p w:rsidR="00432419" w:rsidRDefault="00432419" w:rsidP="003D1D12">
      <w:pPr>
        <w:shd w:val="clear" w:color="auto" w:fill="FFFFFF"/>
        <w:tabs>
          <w:tab w:val="left" w:pos="900"/>
        </w:tabs>
        <w:spacing w:line="80" w:lineRule="atLeast"/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48"/>
        <w:gridCol w:w="549"/>
        <w:gridCol w:w="550"/>
        <w:gridCol w:w="550"/>
        <w:gridCol w:w="550"/>
        <w:gridCol w:w="550"/>
        <w:gridCol w:w="550"/>
        <w:gridCol w:w="550"/>
        <w:gridCol w:w="550"/>
        <w:gridCol w:w="585"/>
        <w:gridCol w:w="585"/>
        <w:gridCol w:w="585"/>
        <w:gridCol w:w="585"/>
        <w:gridCol w:w="572"/>
        <w:gridCol w:w="585"/>
        <w:gridCol w:w="561"/>
      </w:tblGrid>
      <w:tr w:rsidR="00432419" w:rsidRPr="00745499" w:rsidTr="00745499">
        <w:tc>
          <w:tcPr>
            <w:tcW w:w="548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</w:t>
            </w:r>
          </w:p>
        </w:tc>
        <w:tc>
          <w:tcPr>
            <w:tcW w:w="549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2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3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4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5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6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7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8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9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10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11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12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13</w:t>
            </w:r>
          </w:p>
        </w:tc>
        <w:tc>
          <w:tcPr>
            <w:tcW w:w="572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14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15</w:t>
            </w:r>
          </w:p>
        </w:tc>
        <w:tc>
          <w:tcPr>
            <w:tcW w:w="561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16</w:t>
            </w:r>
          </w:p>
        </w:tc>
      </w:tr>
      <w:tr w:rsidR="00432419" w:rsidRPr="00745499" w:rsidTr="00745499">
        <w:tc>
          <w:tcPr>
            <w:tcW w:w="548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C</w:t>
            </w:r>
          </w:p>
        </w:tc>
        <w:tc>
          <w:tcPr>
            <w:tcW w:w="549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İpt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E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B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B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A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C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D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E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B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D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A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E</w:t>
            </w:r>
          </w:p>
        </w:tc>
        <w:tc>
          <w:tcPr>
            <w:tcW w:w="572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C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B</w:t>
            </w:r>
          </w:p>
        </w:tc>
        <w:tc>
          <w:tcPr>
            <w:tcW w:w="561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A</w:t>
            </w:r>
          </w:p>
        </w:tc>
      </w:tr>
    </w:tbl>
    <w:p w:rsidR="00432419" w:rsidRDefault="00432419" w:rsidP="00173B64"/>
    <w:p w:rsidR="00432419" w:rsidRDefault="00432419" w:rsidP="00173B64"/>
    <w:p w:rsidR="00432419" w:rsidRPr="00173B64" w:rsidRDefault="00432419" w:rsidP="00173B64">
      <w:pPr>
        <w:sectPr w:rsidR="00432419" w:rsidRPr="00173B64" w:rsidSect="00F12C8E">
          <w:pgSz w:w="11909" w:h="16834"/>
          <w:pgMar w:top="1440" w:right="1419" w:bottom="720" w:left="1701" w:header="708" w:footer="708" w:gutter="0"/>
          <w:cols w:space="60"/>
          <w:noEndnote/>
        </w:sectPr>
      </w:pPr>
    </w:p>
    <w:p w:rsidR="00432419" w:rsidRPr="00A26289" w:rsidRDefault="00432419" w:rsidP="00093A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A6A6A6"/>
        <w:spacing w:line="80" w:lineRule="atLeast"/>
        <w:jc w:val="center"/>
        <w:rPr>
          <w:b/>
          <w:spacing w:val="-8"/>
          <w:sz w:val="32"/>
          <w:szCs w:val="32"/>
        </w:rPr>
      </w:pPr>
      <w:r w:rsidRPr="00A26289">
        <w:rPr>
          <w:b/>
          <w:spacing w:val="-8"/>
          <w:sz w:val="32"/>
          <w:szCs w:val="32"/>
        </w:rPr>
        <w:t xml:space="preserve">2005 ÖSS </w:t>
      </w:r>
      <w:r>
        <w:rPr>
          <w:b/>
          <w:spacing w:val="-8"/>
          <w:sz w:val="32"/>
          <w:szCs w:val="32"/>
        </w:rPr>
        <w:t xml:space="preserve">COĞRAFYA </w:t>
      </w:r>
      <w:r w:rsidRPr="00A26289">
        <w:rPr>
          <w:b/>
          <w:spacing w:val="-8"/>
          <w:sz w:val="32"/>
          <w:szCs w:val="32"/>
        </w:rPr>
        <w:t>SORULARI</w:t>
      </w:r>
    </w:p>
    <w:p w:rsidR="00432419" w:rsidRDefault="00432419" w:rsidP="003D1D12">
      <w:pPr>
        <w:shd w:val="clear" w:color="auto" w:fill="FFFFFF"/>
        <w:spacing w:line="80" w:lineRule="atLeast"/>
        <w:rPr>
          <w:spacing w:val="-8"/>
        </w:rPr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rPr>
          <w:spacing w:val="-8"/>
        </w:rPr>
        <w:t>1</w:t>
      </w:r>
      <w:r w:rsidRPr="003D1D12">
        <w:rPr>
          <w:spacing w:val="-8"/>
        </w:rPr>
        <w:t>. Aşağıdaki I numaralı harita bir yerin eşyükselti eğrile</w:t>
      </w:r>
      <w:r w:rsidRPr="003D1D12">
        <w:rPr>
          <w:spacing w:val="-8"/>
        </w:rPr>
        <w:softHyphen/>
        <w:t>riyle çizilmiş "topografya</w:t>
      </w:r>
      <w:r>
        <w:rPr>
          <w:spacing w:val="-8"/>
        </w:rPr>
        <w:t xml:space="preserve"> haritası"; I</w:t>
      </w:r>
      <w:r w:rsidRPr="003D1D12">
        <w:rPr>
          <w:spacing w:val="-8"/>
        </w:rPr>
        <w:t xml:space="preserve">l numaralı harita </w:t>
      </w:r>
      <w:r w:rsidRPr="003D1D12">
        <w:rPr>
          <w:spacing w:val="-9"/>
        </w:rPr>
        <w:t xml:space="preserve">ise aynı yerin, aynı ölçekte çizilmiş "arazi kullanım </w:t>
      </w:r>
      <w:r w:rsidRPr="003D1D12">
        <w:t>haritasıdır.</w:t>
      </w:r>
    </w:p>
    <w:p w:rsidR="00432419" w:rsidRPr="003D1D12" w:rsidRDefault="00432419" w:rsidP="003D1D12">
      <w:pPr>
        <w:spacing w:line="80" w:lineRule="atLeast"/>
      </w:pPr>
      <w:r w:rsidRPr="00186D18">
        <w:rPr>
          <w:noProof/>
        </w:rPr>
        <w:pict>
          <v:shape id="Resim 43" o:spid="_x0000_i1079" type="#_x0000_t75" style="width:277.5pt;height:214.5pt;visibility:visible">
            <v:imagedata r:id="rId65" o:title=""/>
          </v:shape>
        </w:pic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rPr>
          <w:spacing w:val="-4"/>
        </w:rPr>
        <w:t xml:space="preserve">Haritalardaki bilgilere dayanarak bu yerle ilgili </w:t>
      </w:r>
      <w:r w:rsidRPr="003D1D12">
        <w:rPr>
          <w:spacing w:val="-5"/>
        </w:rPr>
        <w:t xml:space="preserve">aşağıdaki yargılardan hangisine </w:t>
      </w:r>
      <w:r w:rsidRPr="003D1D12">
        <w:rPr>
          <w:b/>
          <w:bCs/>
          <w:spacing w:val="-5"/>
          <w:u w:val="single"/>
        </w:rPr>
        <w:t>ulaşılamaz?</w:t>
      </w:r>
    </w:p>
    <w:p w:rsidR="00432419" w:rsidRPr="003D1D12" w:rsidRDefault="00432419" w:rsidP="0015200F">
      <w:pPr>
        <w:numPr>
          <w:ilvl w:val="0"/>
          <w:numId w:val="76"/>
        </w:numPr>
        <w:shd w:val="clear" w:color="auto" w:fill="FFFFFF"/>
        <w:tabs>
          <w:tab w:val="left" w:pos="735"/>
        </w:tabs>
        <w:spacing w:line="80" w:lineRule="atLeast"/>
        <w:rPr>
          <w:spacing w:val="-11"/>
        </w:rPr>
      </w:pPr>
      <w:r w:rsidRPr="003D1D12">
        <w:rPr>
          <w:spacing w:val="-10"/>
        </w:rPr>
        <w:t>Akarsuya yakın kesimlerde sulu tarım yapılmak</w:t>
      </w:r>
      <w:r w:rsidRPr="003D1D12">
        <w:rPr>
          <w:spacing w:val="-10"/>
        </w:rPr>
        <w:softHyphen/>
      </w:r>
      <w:r w:rsidRPr="003D1D12">
        <w:t>tadır.</w:t>
      </w:r>
    </w:p>
    <w:p w:rsidR="00432419" w:rsidRPr="003D1D12" w:rsidRDefault="00432419" w:rsidP="0015200F">
      <w:pPr>
        <w:numPr>
          <w:ilvl w:val="0"/>
          <w:numId w:val="76"/>
        </w:numPr>
        <w:shd w:val="clear" w:color="auto" w:fill="FFFFFF"/>
        <w:tabs>
          <w:tab w:val="left" w:pos="735"/>
        </w:tabs>
        <w:spacing w:line="80" w:lineRule="atLeast"/>
        <w:rPr>
          <w:spacing w:val="-17"/>
        </w:rPr>
      </w:pPr>
      <w:r w:rsidRPr="003D1D12">
        <w:rPr>
          <w:spacing w:val="-10"/>
        </w:rPr>
        <w:t xml:space="preserve">800 metrenin üzerindeki kesimler hayvancılığa </w:t>
      </w:r>
      <w:r w:rsidRPr="003D1D12">
        <w:t>elverişlidir.</w:t>
      </w:r>
    </w:p>
    <w:p w:rsidR="00432419" w:rsidRPr="003D1D12" w:rsidRDefault="00432419" w:rsidP="0015200F">
      <w:pPr>
        <w:numPr>
          <w:ilvl w:val="0"/>
          <w:numId w:val="76"/>
        </w:numPr>
        <w:shd w:val="clear" w:color="auto" w:fill="FFFFFF"/>
        <w:tabs>
          <w:tab w:val="left" w:pos="735"/>
        </w:tabs>
        <w:spacing w:line="80" w:lineRule="atLeast"/>
        <w:rPr>
          <w:spacing w:val="-15"/>
        </w:rPr>
      </w:pPr>
      <w:r w:rsidRPr="003D1D12">
        <w:rPr>
          <w:spacing w:val="-10"/>
        </w:rPr>
        <w:t>Yerleşmeler daha çok 400-600 metreler arasın</w:t>
      </w:r>
      <w:r w:rsidRPr="003D1D12">
        <w:rPr>
          <w:spacing w:val="-10"/>
        </w:rPr>
        <w:softHyphen/>
      </w:r>
      <w:r w:rsidRPr="003D1D12">
        <w:t>dadır.</w:t>
      </w:r>
    </w:p>
    <w:p w:rsidR="00432419" w:rsidRDefault="00432419" w:rsidP="0015200F">
      <w:pPr>
        <w:numPr>
          <w:ilvl w:val="0"/>
          <w:numId w:val="76"/>
        </w:numPr>
        <w:shd w:val="clear" w:color="auto" w:fill="FFFFFF"/>
        <w:tabs>
          <w:tab w:val="left" w:pos="735"/>
        </w:tabs>
        <w:spacing w:line="80" w:lineRule="atLeast"/>
        <w:rPr>
          <w:spacing w:val="-15"/>
        </w:rPr>
      </w:pPr>
      <w:r w:rsidRPr="003D1D12">
        <w:rPr>
          <w:spacing w:val="-10"/>
        </w:rPr>
        <w:t>400-800 metreler arasında kuru tarım yapılmak</w:t>
      </w:r>
      <w:r w:rsidRPr="003D1D12">
        <w:rPr>
          <w:spacing w:val="-10"/>
        </w:rPr>
        <w:softHyphen/>
      </w:r>
      <w:r w:rsidRPr="003D1D12">
        <w:t>tadır.</w:t>
      </w:r>
    </w:p>
    <w:p w:rsidR="00432419" w:rsidRPr="00F525EF" w:rsidRDefault="00432419" w:rsidP="0015200F">
      <w:pPr>
        <w:numPr>
          <w:ilvl w:val="0"/>
          <w:numId w:val="76"/>
        </w:numPr>
        <w:shd w:val="clear" w:color="auto" w:fill="FFFFFF"/>
        <w:tabs>
          <w:tab w:val="left" w:pos="735"/>
        </w:tabs>
        <w:spacing w:line="80" w:lineRule="atLeast"/>
        <w:rPr>
          <w:spacing w:val="-15"/>
        </w:rPr>
      </w:pPr>
      <w:r w:rsidRPr="00F525EF">
        <w:rPr>
          <w:spacing w:val="-10"/>
        </w:rPr>
        <w:t>Kuru tarım alanları makineli tarım yapmaya elve</w:t>
      </w:r>
      <w:r w:rsidRPr="00F525EF">
        <w:rPr>
          <w:spacing w:val="-10"/>
        </w:rPr>
        <w:softHyphen/>
      </w:r>
      <w:r w:rsidRPr="00F525EF">
        <w:t>rişlidir.</w:t>
      </w:r>
    </w:p>
    <w:p w:rsidR="00432419" w:rsidRDefault="00432419" w:rsidP="003D1D12">
      <w:pPr>
        <w:shd w:val="clear" w:color="auto" w:fill="FFFFFF"/>
        <w:tabs>
          <w:tab w:val="left" w:pos="735"/>
        </w:tabs>
        <w:spacing w:line="80" w:lineRule="atLeast"/>
      </w:pPr>
    </w:p>
    <w:p w:rsidR="00432419" w:rsidRDefault="00432419" w:rsidP="00F525EF"/>
    <w:p w:rsidR="00432419" w:rsidRDefault="00432419" w:rsidP="00F525EF">
      <w:pPr>
        <w:shd w:val="clear" w:color="auto" w:fill="FFFFFF"/>
        <w:spacing w:line="80" w:lineRule="atLeast"/>
        <w:rPr>
          <w:b/>
          <w:bCs/>
        </w:rPr>
      </w:pPr>
      <w:r>
        <w:t>2.</w:t>
      </w:r>
      <w:r w:rsidRPr="00F525EF">
        <w:rPr>
          <w:b/>
          <w:bCs/>
          <w:spacing w:val="-3"/>
        </w:rPr>
        <w:t xml:space="preserve"> </w:t>
      </w:r>
      <w:r w:rsidRPr="003D1D12">
        <w:rPr>
          <w:b/>
          <w:bCs/>
          <w:spacing w:val="-3"/>
        </w:rPr>
        <w:t>Yukarıdaki haritada verilen M. N, P, R ve S nokta</w:t>
      </w:r>
      <w:r w:rsidRPr="003D1D12">
        <w:rPr>
          <w:b/>
          <w:bCs/>
          <w:spacing w:val="-3"/>
        </w:rPr>
        <w:softHyphen/>
      </w:r>
      <w:r w:rsidRPr="003D1D12">
        <w:rPr>
          <w:b/>
          <w:bCs/>
        </w:rPr>
        <w:t>ları, aşağıdakilerden hangisi bakımından, yıl bo</w:t>
      </w:r>
      <w:r w:rsidRPr="003D1D12">
        <w:rPr>
          <w:b/>
          <w:bCs/>
        </w:rPr>
        <w:softHyphen/>
        <w:t>yunca birbirlerinin aynıdır?</w:t>
      </w:r>
    </w:p>
    <w:p w:rsidR="00432419" w:rsidRPr="003D1D12" w:rsidRDefault="00432419" w:rsidP="00F525EF">
      <w:pPr>
        <w:shd w:val="clear" w:color="auto" w:fill="FFFFFF"/>
        <w:spacing w:line="80" w:lineRule="atLeast"/>
      </w:pPr>
      <w:r w:rsidRPr="00186D18">
        <w:rPr>
          <w:noProof/>
        </w:rPr>
        <w:pict>
          <v:shape id="Resim 44" o:spid="_x0000_i1080" type="#_x0000_t75" style="width:262.5pt;height:142.5pt;visibility:visible">
            <v:imagedata r:id="rId66" o:title=""/>
          </v:shape>
        </w:pict>
      </w:r>
    </w:p>
    <w:p w:rsidR="00432419" w:rsidRPr="00F525EF" w:rsidRDefault="00432419" w:rsidP="0015200F">
      <w:pPr>
        <w:numPr>
          <w:ilvl w:val="0"/>
          <w:numId w:val="77"/>
        </w:numPr>
        <w:shd w:val="clear" w:color="auto" w:fill="FFFFFF"/>
        <w:tabs>
          <w:tab w:val="left" w:pos="435"/>
        </w:tabs>
        <w:spacing w:line="80" w:lineRule="atLeast"/>
        <w:rPr>
          <w:bCs/>
          <w:spacing w:val="-6"/>
        </w:rPr>
      </w:pPr>
      <w:r w:rsidRPr="00F525EF">
        <w:rPr>
          <w:spacing w:val="-1"/>
        </w:rPr>
        <w:t>Gece ile gündüz arasındaki sıcaklık farkı</w:t>
      </w:r>
    </w:p>
    <w:p w:rsidR="00432419" w:rsidRPr="00F525EF" w:rsidRDefault="00432419" w:rsidP="0015200F">
      <w:pPr>
        <w:numPr>
          <w:ilvl w:val="0"/>
          <w:numId w:val="77"/>
        </w:numPr>
        <w:shd w:val="clear" w:color="auto" w:fill="FFFFFF"/>
        <w:tabs>
          <w:tab w:val="left" w:pos="435"/>
        </w:tabs>
        <w:spacing w:line="80" w:lineRule="atLeast"/>
        <w:rPr>
          <w:spacing w:val="-5"/>
        </w:rPr>
      </w:pPr>
      <w:r w:rsidRPr="00F525EF">
        <w:rPr>
          <w:spacing w:val="-2"/>
        </w:rPr>
        <w:t>Güneş karşısından geçiş hızı</w:t>
      </w:r>
    </w:p>
    <w:p w:rsidR="00432419" w:rsidRPr="00F525EF" w:rsidRDefault="00432419" w:rsidP="0015200F">
      <w:pPr>
        <w:numPr>
          <w:ilvl w:val="0"/>
          <w:numId w:val="77"/>
        </w:numPr>
        <w:shd w:val="clear" w:color="auto" w:fill="FFFFFF"/>
        <w:tabs>
          <w:tab w:val="left" w:pos="435"/>
        </w:tabs>
        <w:spacing w:line="80" w:lineRule="atLeast"/>
        <w:rPr>
          <w:spacing w:val="-11"/>
        </w:rPr>
      </w:pPr>
      <w:r w:rsidRPr="00F525EF">
        <w:rPr>
          <w:spacing w:val="-1"/>
        </w:rPr>
        <w:t>Gün içinde gölge boyunun en kısa olduğu an</w:t>
      </w:r>
    </w:p>
    <w:p w:rsidR="00432419" w:rsidRPr="00F525EF" w:rsidRDefault="00432419" w:rsidP="0015200F">
      <w:pPr>
        <w:numPr>
          <w:ilvl w:val="0"/>
          <w:numId w:val="77"/>
        </w:numPr>
        <w:shd w:val="clear" w:color="auto" w:fill="FFFFFF"/>
        <w:tabs>
          <w:tab w:val="left" w:pos="435"/>
        </w:tabs>
        <w:spacing w:line="80" w:lineRule="atLeast"/>
        <w:rPr>
          <w:spacing w:val="-11"/>
        </w:rPr>
      </w:pPr>
      <w:r w:rsidRPr="00F525EF">
        <w:rPr>
          <w:spacing w:val="-1"/>
        </w:rPr>
        <w:t>Aydınlanma süresi</w:t>
      </w:r>
    </w:p>
    <w:p w:rsidR="00432419" w:rsidRPr="00F525EF" w:rsidRDefault="00432419" w:rsidP="00F525EF">
      <w:pPr>
        <w:shd w:val="clear" w:color="auto" w:fill="FFFFFF"/>
        <w:tabs>
          <w:tab w:val="left" w:pos="435"/>
        </w:tabs>
        <w:spacing w:line="80" w:lineRule="atLeast"/>
      </w:pPr>
      <w:r w:rsidRPr="00F525EF">
        <w:rPr>
          <w:spacing w:val="-5"/>
        </w:rPr>
        <w:t>E)</w:t>
      </w:r>
      <w:r w:rsidRPr="00F525EF">
        <w:tab/>
      </w:r>
      <w:r w:rsidRPr="00F525EF">
        <w:rPr>
          <w:spacing w:val="-1"/>
        </w:rPr>
        <w:t>Güneş ışınlarının düşme açısı</w:t>
      </w:r>
    </w:p>
    <w:p w:rsidR="00432419" w:rsidRDefault="00432419" w:rsidP="00F525EF"/>
    <w:p w:rsidR="00432419" w:rsidRDefault="00432419" w:rsidP="00F525EF"/>
    <w:p w:rsidR="00432419" w:rsidRPr="00F525EF" w:rsidRDefault="00432419" w:rsidP="00F525EF">
      <w:pPr>
        <w:sectPr w:rsidR="00432419" w:rsidRPr="00F525EF" w:rsidSect="00F12C8E">
          <w:pgSz w:w="11909" w:h="16834"/>
          <w:pgMar w:top="1440" w:right="1419" w:bottom="720" w:left="1701" w:header="708" w:footer="708" w:gutter="0"/>
          <w:cols w:space="60"/>
          <w:noEndnote/>
          <w:rtlGutter/>
        </w:sectPr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3</w:t>
      </w:r>
      <w:r w:rsidRPr="003D1D12">
        <w:t>.  Antalya'dan 10 günlüğüne Sinop'a giden bir kişi. bu süre içinde Sinop'taki gündüz süresinin Antalya'da-</w:t>
      </w:r>
      <w:r w:rsidRPr="003D1D12">
        <w:rPr>
          <w:spacing w:val="-3"/>
        </w:rPr>
        <w:t xml:space="preserve">kinden uzun olduğunu ve gündüz sürelerinin her gün </w:t>
      </w:r>
      <w:r w:rsidRPr="003D1D12">
        <w:t>biraz kısaldığını gözlemiştir.</w: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rPr>
          <w:b/>
          <w:bCs/>
          <w:spacing w:val="-3"/>
        </w:rPr>
        <w:t>Bu gözlem, aşağıdakilerin hangisinde verilen ta</w:t>
      </w:r>
      <w:r w:rsidRPr="003D1D12">
        <w:rPr>
          <w:b/>
          <w:bCs/>
          <w:spacing w:val="-3"/>
        </w:rPr>
        <w:softHyphen/>
      </w:r>
      <w:r w:rsidRPr="003D1D12">
        <w:rPr>
          <w:b/>
          <w:bCs/>
        </w:rPr>
        <w:t xml:space="preserve">rihler arasında yapılmış </w:t>
      </w:r>
      <w:r w:rsidRPr="003D1D12">
        <w:t>olabilir?</w:t>
      </w:r>
    </w:p>
    <w:p w:rsidR="00432419" w:rsidRPr="003D1D12" w:rsidRDefault="00432419" w:rsidP="0015200F">
      <w:pPr>
        <w:numPr>
          <w:ilvl w:val="0"/>
          <w:numId w:val="78"/>
        </w:numPr>
        <w:shd w:val="clear" w:color="auto" w:fill="FFFFFF"/>
        <w:tabs>
          <w:tab w:val="left" w:pos="900"/>
        </w:tabs>
        <w:spacing w:line="80" w:lineRule="atLeast"/>
      </w:pPr>
      <w:r w:rsidRPr="003D1D12">
        <w:t>20 Mayıs-29 Mayıs</w:t>
      </w:r>
    </w:p>
    <w:p w:rsidR="00432419" w:rsidRPr="003D1D12" w:rsidRDefault="00432419" w:rsidP="0015200F">
      <w:pPr>
        <w:numPr>
          <w:ilvl w:val="0"/>
          <w:numId w:val="78"/>
        </w:numPr>
        <w:shd w:val="clear" w:color="auto" w:fill="FFFFFF"/>
        <w:tabs>
          <w:tab w:val="left" w:pos="900"/>
        </w:tabs>
        <w:spacing w:line="80" w:lineRule="atLeast"/>
        <w:rPr>
          <w:spacing w:val="-5"/>
        </w:rPr>
      </w:pPr>
      <w:r w:rsidRPr="003D1D12">
        <w:t>1 Temmuz - 10 Temmuz</w:t>
      </w:r>
    </w:p>
    <w:p w:rsidR="00432419" w:rsidRPr="003D1D12" w:rsidRDefault="00432419" w:rsidP="0015200F">
      <w:pPr>
        <w:numPr>
          <w:ilvl w:val="0"/>
          <w:numId w:val="78"/>
        </w:numPr>
        <w:shd w:val="clear" w:color="auto" w:fill="FFFFFF"/>
        <w:tabs>
          <w:tab w:val="left" w:pos="900"/>
        </w:tabs>
        <w:spacing w:line="80" w:lineRule="atLeast"/>
        <w:rPr>
          <w:spacing w:val="-11"/>
        </w:rPr>
      </w:pPr>
      <w:r w:rsidRPr="003D1D12">
        <w:t>26 Eylül-5 Ekim</w:t>
      </w:r>
    </w:p>
    <w:p w:rsidR="00432419" w:rsidRDefault="00432419" w:rsidP="0015200F">
      <w:pPr>
        <w:numPr>
          <w:ilvl w:val="0"/>
          <w:numId w:val="78"/>
        </w:numPr>
        <w:shd w:val="clear" w:color="auto" w:fill="FFFFFF"/>
        <w:tabs>
          <w:tab w:val="left" w:pos="900"/>
        </w:tabs>
        <w:spacing w:line="80" w:lineRule="atLeast"/>
        <w:rPr>
          <w:spacing w:val="-11"/>
        </w:rPr>
      </w:pPr>
      <w:r w:rsidRPr="003D1D12">
        <w:t>5 Kasım-14 Kasım</w:t>
      </w:r>
    </w:p>
    <w:p w:rsidR="00432419" w:rsidRPr="009D08D4" w:rsidRDefault="00432419" w:rsidP="0015200F">
      <w:pPr>
        <w:numPr>
          <w:ilvl w:val="0"/>
          <w:numId w:val="78"/>
        </w:numPr>
        <w:shd w:val="clear" w:color="auto" w:fill="FFFFFF"/>
        <w:tabs>
          <w:tab w:val="left" w:pos="900"/>
        </w:tabs>
        <w:spacing w:line="80" w:lineRule="atLeast"/>
        <w:rPr>
          <w:spacing w:val="-11"/>
        </w:rPr>
      </w:pPr>
      <w:r w:rsidRPr="003D1D12">
        <w:t xml:space="preserve">28 </w:t>
      </w:r>
      <w:r w:rsidRPr="009D08D4">
        <w:rPr>
          <w:b/>
          <w:bCs/>
        </w:rPr>
        <w:t>Aralık</w:t>
      </w:r>
      <w:r w:rsidRPr="009D08D4">
        <w:t>-6 Ocak</w:t>
      </w:r>
    </w:p>
    <w:p w:rsidR="00432419" w:rsidRDefault="00432419" w:rsidP="003D1D12">
      <w:pPr>
        <w:shd w:val="clear" w:color="auto" w:fill="FFFFFF"/>
        <w:tabs>
          <w:tab w:val="left" w:pos="900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rPr>
          <w:b/>
          <w:bCs/>
        </w:rPr>
        <w:t>4</w:t>
      </w:r>
      <w:r w:rsidRPr="003D1D12">
        <w:rPr>
          <w:b/>
          <w:bCs/>
        </w:rPr>
        <w:t>. Türkiye'nin indirgenmiş yıllık ortalama sıcaklık haritasından,</w:t>
      </w:r>
    </w:p>
    <w:p w:rsidR="00432419" w:rsidRPr="003D1D12" w:rsidRDefault="00432419" w:rsidP="0015200F">
      <w:pPr>
        <w:numPr>
          <w:ilvl w:val="0"/>
          <w:numId w:val="79"/>
        </w:numPr>
        <w:shd w:val="clear" w:color="auto" w:fill="FFFFFF"/>
        <w:tabs>
          <w:tab w:val="left" w:pos="990"/>
        </w:tabs>
        <w:spacing w:line="80" w:lineRule="atLeast"/>
        <w:rPr>
          <w:spacing w:val="-16"/>
        </w:rPr>
      </w:pPr>
      <w:r w:rsidRPr="003D1D12">
        <w:rPr>
          <w:spacing w:val="-1"/>
        </w:rPr>
        <w:t>ortalama yükselti,</w:t>
      </w:r>
    </w:p>
    <w:p w:rsidR="00432419" w:rsidRPr="003D1D12" w:rsidRDefault="00432419" w:rsidP="0015200F">
      <w:pPr>
        <w:numPr>
          <w:ilvl w:val="0"/>
          <w:numId w:val="79"/>
        </w:numPr>
        <w:shd w:val="clear" w:color="auto" w:fill="FFFFFF"/>
        <w:tabs>
          <w:tab w:val="left" w:pos="990"/>
        </w:tabs>
        <w:spacing w:line="80" w:lineRule="atLeast"/>
        <w:rPr>
          <w:b/>
          <w:bCs/>
          <w:spacing w:val="-11"/>
          <w:lang w:val="en-US"/>
        </w:rPr>
      </w:pPr>
      <w:r w:rsidRPr="003D1D12">
        <w:rPr>
          <w:spacing w:val="-1"/>
        </w:rPr>
        <w:t xml:space="preserve">indirgenmiş en yüksek ve en düşük sıcaklıklar </w:t>
      </w:r>
      <w:r w:rsidRPr="003D1D12">
        <w:t>arasındaki fark,</w:t>
      </w:r>
    </w:p>
    <w:p w:rsidR="00432419" w:rsidRPr="003D1D12" w:rsidRDefault="00432419" w:rsidP="0015200F">
      <w:pPr>
        <w:numPr>
          <w:ilvl w:val="0"/>
          <w:numId w:val="79"/>
        </w:numPr>
        <w:shd w:val="clear" w:color="auto" w:fill="FFFFFF"/>
        <w:tabs>
          <w:tab w:val="left" w:pos="990"/>
        </w:tabs>
        <w:spacing w:line="80" w:lineRule="atLeast"/>
        <w:rPr>
          <w:b/>
          <w:bCs/>
          <w:spacing w:val="-6"/>
          <w:lang w:val="en-US"/>
        </w:rPr>
      </w:pPr>
      <w:r w:rsidRPr="003D1D12">
        <w:rPr>
          <w:spacing w:val="-1"/>
        </w:rPr>
        <w:t>mevsimler arasındaki sıcaklık farkı,</w:t>
      </w:r>
    </w:p>
    <w:p w:rsidR="00432419" w:rsidRPr="003D1D12" w:rsidRDefault="00432419" w:rsidP="003D1D12">
      <w:pPr>
        <w:shd w:val="clear" w:color="auto" w:fill="FFFFFF"/>
        <w:tabs>
          <w:tab w:val="left" w:pos="990"/>
        </w:tabs>
        <w:spacing w:line="80" w:lineRule="atLeast"/>
      </w:pPr>
      <w:r w:rsidRPr="003D1D12">
        <w:rPr>
          <w:spacing w:val="-11"/>
          <w:lang w:val="en-US"/>
        </w:rPr>
        <w:t>IV.</w:t>
      </w:r>
      <w:r>
        <w:rPr>
          <w:lang w:val="en-US"/>
        </w:rPr>
        <w:t xml:space="preserve">  </w:t>
      </w:r>
      <w:r w:rsidRPr="003D1D12">
        <w:rPr>
          <w:spacing w:val="-2"/>
        </w:rPr>
        <w:t>kıyıların gerçek yıllık ortalama sıcaklıkları</w:t>
      </w:r>
      <w:r w:rsidRPr="003D1D12">
        <w:rPr>
          <w:spacing w:val="-2"/>
        </w:rPr>
        <w:br/>
      </w:r>
      <w:r w:rsidRPr="003D1D12">
        <w:rPr>
          <w:b/>
          <w:bCs/>
          <w:spacing w:val="-1"/>
        </w:rPr>
        <w:t>bilgilerinden hangilerine ulaşılabilir?</w:t>
      </w:r>
    </w:p>
    <w:p w:rsidR="00432419" w:rsidRPr="00416828" w:rsidRDefault="00432419" w:rsidP="003D1D12">
      <w:pPr>
        <w:shd w:val="clear" w:color="auto" w:fill="FFFFFF"/>
        <w:tabs>
          <w:tab w:val="left" w:pos="2385"/>
          <w:tab w:val="left" w:pos="4275"/>
        </w:tabs>
        <w:spacing w:line="80" w:lineRule="atLeast"/>
        <w:rPr>
          <w:bCs/>
          <w:lang w:val="en-US"/>
        </w:rPr>
      </w:pPr>
      <w:r w:rsidRPr="00416828">
        <w:rPr>
          <w:bCs/>
          <w:spacing w:val="-6"/>
        </w:rPr>
        <w:t xml:space="preserve">A) I ve </w:t>
      </w:r>
      <w:r w:rsidRPr="00416828">
        <w:rPr>
          <w:bCs/>
          <w:spacing w:val="-6"/>
          <w:lang w:val="en-US"/>
        </w:rPr>
        <w:t>II</w:t>
      </w:r>
      <w:r w:rsidRPr="00416828">
        <w:rPr>
          <w:bCs/>
          <w:lang w:val="en-US"/>
        </w:rPr>
        <w:tab/>
      </w:r>
    </w:p>
    <w:p w:rsidR="00432419" w:rsidRPr="00416828" w:rsidRDefault="00432419" w:rsidP="003D1D12">
      <w:pPr>
        <w:shd w:val="clear" w:color="auto" w:fill="FFFFFF"/>
        <w:tabs>
          <w:tab w:val="left" w:pos="2385"/>
          <w:tab w:val="left" w:pos="4275"/>
        </w:tabs>
        <w:spacing w:line="80" w:lineRule="atLeast"/>
        <w:rPr>
          <w:bCs/>
          <w:lang w:val="en-US"/>
        </w:rPr>
      </w:pPr>
      <w:r w:rsidRPr="00416828">
        <w:rPr>
          <w:bCs/>
          <w:spacing w:val="-6"/>
        </w:rPr>
        <w:t xml:space="preserve">B) I ve </w:t>
      </w:r>
      <w:r w:rsidRPr="00416828">
        <w:rPr>
          <w:bCs/>
          <w:spacing w:val="-6"/>
          <w:lang w:val="en-US"/>
        </w:rPr>
        <w:t>III</w:t>
      </w:r>
      <w:r w:rsidRPr="00416828">
        <w:rPr>
          <w:bCs/>
          <w:lang w:val="en-US"/>
        </w:rPr>
        <w:tab/>
      </w:r>
    </w:p>
    <w:p w:rsidR="00432419" w:rsidRPr="00416828" w:rsidRDefault="00432419" w:rsidP="003D1D12">
      <w:pPr>
        <w:shd w:val="clear" w:color="auto" w:fill="FFFFFF"/>
        <w:tabs>
          <w:tab w:val="left" w:pos="2385"/>
          <w:tab w:val="left" w:pos="4275"/>
        </w:tabs>
        <w:spacing w:line="80" w:lineRule="atLeast"/>
      </w:pPr>
      <w:r w:rsidRPr="00416828">
        <w:rPr>
          <w:bCs/>
          <w:spacing w:val="-3"/>
        </w:rPr>
        <w:t xml:space="preserve">C) </w:t>
      </w:r>
      <w:r w:rsidRPr="00416828">
        <w:rPr>
          <w:bCs/>
          <w:spacing w:val="-3"/>
          <w:lang w:val="en-US"/>
        </w:rPr>
        <w:t xml:space="preserve">II </w:t>
      </w:r>
      <w:r w:rsidRPr="00416828">
        <w:rPr>
          <w:bCs/>
          <w:spacing w:val="-3"/>
        </w:rPr>
        <w:t xml:space="preserve">ve </w:t>
      </w:r>
      <w:r w:rsidRPr="00416828">
        <w:rPr>
          <w:bCs/>
          <w:spacing w:val="-3"/>
          <w:lang w:val="en-US"/>
        </w:rPr>
        <w:t>III</w:t>
      </w:r>
    </w:p>
    <w:p w:rsidR="00432419" w:rsidRPr="00416828" w:rsidRDefault="00432419" w:rsidP="003D1D12">
      <w:pPr>
        <w:shd w:val="clear" w:color="auto" w:fill="FFFFFF"/>
        <w:tabs>
          <w:tab w:val="left" w:pos="3240"/>
        </w:tabs>
        <w:spacing w:line="80" w:lineRule="atLeast"/>
        <w:rPr>
          <w:bCs/>
          <w:lang w:val="en-US"/>
        </w:rPr>
      </w:pPr>
      <w:r w:rsidRPr="00416828">
        <w:rPr>
          <w:bCs/>
          <w:spacing w:val="-2"/>
        </w:rPr>
        <w:t xml:space="preserve">D) </w:t>
      </w:r>
      <w:r w:rsidRPr="00416828">
        <w:rPr>
          <w:bCs/>
          <w:spacing w:val="-2"/>
          <w:lang w:val="en-US"/>
        </w:rPr>
        <w:t xml:space="preserve">II </w:t>
      </w:r>
      <w:r w:rsidRPr="00416828">
        <w:rPr>
          <w:bCs/>
          <w:spacing w:val="-2"/>
        </w:rPr>
        <w:t xml:space="preserve">ve </w:t>
      </w:r>
      <w:r w:rsidRPr="00416828">
        <w:rPr>
          <w:bCs/>
          <w:spacing w:val="-2"/>
          <w:lang w:val="en-US"/>
        </w:rPr>
        <w:t>IV</w:t>
      </w:r>
      <w:r w:rsidRPr="00416828">
        <w:rPr>
          <w:bCs/>
          <w:lang w:val="en-US"/>
        </w:rPr>
        <w:tab/>
      </w:r>
    </w:p>
    <w:p w:rsidR="00432419" w:rsidRPr="00416828" w:rsidRDefault="00432419" w:rsidP="003D1D12">
      <w:pPr>
        <w:shd w:val="clear" w:color="auto" w:fill="FFFFFF"/>
        <w:tabs>
          <w:tab w:val="left" w:pos="3240"/>
        </w:tabs>
        <w:spacing w:line="80" w:lineRule="atLeast"/>
      </w:pPr>
      <w:r w:rsidRPr="00416828">
        <w:rPr>
          <w:bCs/>
          <w:spacing w:val="-2"/>
        </w:rPr>
        <w:t xml:space="preserve">E) </w:t>
      </w:r>
      <w:r w:rsidRPr="00416828">
        <w:rPr>
          <w:bCs/>
          <w:spacing w:val="-2"/>
          <w:lang w:val="en-US"/>
        </w:rPr>
        <w:t xml:space="preserve">III </w:t>
      </w:r>
      <w:r w:rsidRPr="00416828">
        <w:rPr>
          <w:bCs/>
          <w:spacing w:val="-2"/>
        </w:rPr>
        <w:t xml:space="preserve">ve </w:t>
      </w:r>
      <w:r w:rsidRPr="00416828">
        <w:rPr>
          <w:bCs/>
          <w:spacing w:val="-2"/>
          <w:lang w:val="en-US"/>
        </w:rPr>
        <w:t>IV</w:t>
      </w:r>
    </w:p>
    <w:p w:rsidR="00432419" w:rsidRDefault="00432419" w:rsidP="003D1D12">
      <w:pPr>
        <w:shd w:val="clear" w:color="auto" w:fill="FFFFFF"/>
        <w:tabs>
          <w:tab w:val="left" w:pos="3240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  <w:ind w:right="30"/>
        <w:jc w:val="both"/>
      </w:pPr>
      <w:r>
        <w:t>5</w:t>
      </w:r>
      <w:r w:rsidRPr="003D1D12">
        <w:t>. Yeryüzünün herhangi bir yerinde, yükseklere çıkıldık</w:t>
      </w:r>
      <w:r w:rsidRPr="003D1D12">
        <w:softHyphen/>
      </w:r>
      <w:r w:rsidRPr="003D1D12">
        <w:rPr>
          <w:spacing w:val="-1"/>
        </w:rPr>
        <w:t>ça bitki örtüsü kutuplara yaklaşılıyormuş gibi değişik</w:t>
      </w:r>
      <w:r w:rsidRPr="003D1D12">
        <w:rPr>
          <w:spacing w:val="-1"/>
        </w:rPr>
        <w:softHyphen/>
      </w:r>
      <w:r w:rsidRPr="003D1D12">
        <w:t>liğe uğrar.</w: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rPr>
          <w:b/>
          <w:bCs/>
          <w:spacing w:val="-2"/>
        </w:rPr>
        <w:t xml:space="preserve">Türkiye ile ilgili aşağıdaki gözlemlerden hangisi, </w:t>
      </w:r>
      <w:r w:rsidRPr="003D1D12">
        <w:rPr>
          <w:b/>
          <w:bCs/>
        </w:rPr>
        <w:t>bu genellemeye bir Örnektir?</w:t>
      </w:r>
    </w:p>
    <w:p w:rsidR="00432419" w:rsidRPr="003D1D12" w:rsidRDefault="00432419" w:rsidP="0015200F">
      <w:pPr>
        <w:numPr>
          <w:ilvl w:val="0"/>
          <w:numId w:val="80"/>
        </w:numPr>
        <w:shd w:val="clear" w:color="auto" w:fill="FFFFFF"/>
        <w:tabs>
          <w:tab w:val="left" w:pos="900"/>
        </w:tabs>
        <w:spacing w:line="80" w:lineRule="atLeast"/>
        <w:rPr>
          <w:spacing w:val="-7"/>
        </w:rPr>
      </w:pPr>
      <w:r w:rsidRPr="003D1D12">
        <w:rPr>
          <w:spacing w:val="-1"/>
        </w:rPr>
        <w:t>Akdeniz ikliminin görüldüğü yerlerde ormanların tahrip edilmesiyle makilerin geniş yer kaplaması</w:t>
      </w:r>
    </w:p>
    <w:p w:rsidR="00432419" w:rsidRPr="003D1D12" w:rsidRDefault="00432419" w:rsidP="0015200F">
      <w:pPr>
        <w:numPr>
          <w:ilvl w:val="0"/>
          <w:numId w:val="80"/>
        </w:numPr>
        <w:shd w:val="clear" w:color="auto" w:fill="FFFFFF"/>
        <w:tabs>
          <w:tab w:val="left" w:pos="900"/>
        </w:tabs>
        <w:spacing w:line="80" w:lineRule="atLeast"/>
        <w:rPr>
          <w:spacing w:val="-7"/>
        </w:rPr>
      </w:pPr>
      <w:r w:rsidRPr="003D1D12">
        <w:rPr>
          <w:spacing w:val="-2"/>
        </w:rPr>
        <w:t xml:space="preserve">Kuzey Anadolu Dağlarında 1000-1200 metreden </w:t>
      </w:r>
      <w:r w:rsidRPr="003D1D12">
        <w:rPr>
          <w:spacing w:val="-1"/>
        </w:rPr>
        <w:t>sonra geniş yapraklı ormanların yerini iğne yap</w:t>
      </w:r>
      <w:r w:rsidRPr="003D1D12">
        <w:rPr>
          <w:spacing w:val="-1"/>
        </w:rPr>
        <w:softHyphen/>
      </w:r>
      <w:r w:rsidRPr="003D1D12">
        <w:t>raklılara bırakması</w:t>
      </w:r>
    </w:p>
    <w:p w:rsidR="00432419" w:rsidRPr="003D1D12" w:rsidRDefault="00432419" w:rsidP="0015200F">
      <w:pPr>
        <w:numPr>
          <w:ilvl w:val="0"/>
          <w:numId w:val="80"/>
        </w:numPr>
        <w:shd w:val="clear" w:color="auto" w:fill="FFFFFF"/>
        <w:tabs>
          <w:tab w:val="left" w:pos="900"/>
        </w:tabs>
        <w:spacing w:line="80" w:lineRule="atLeast"/>
        <w:rPr>
          <w:spacing w:val="-6"/>
        </w:rPr>
      </w:pPr>
      <w:r w:rsidRPr="003D1D12">
        <w:rPr>
          <w:spacing w:val="-1"/>
        </w:rPr>
        <w:t>Akdeniz iklimine özgü bazı bitki türlerinin Kara</w:t>
      </w:r>
      <w:r w:rsidRPr="003D1D12">
        <w:rPr>
          <w:spacing w:val="-1"/>
        </w:rPr>
        <w:softHyphen/>
      </w:r>
      <w:r w:rsidRPr="003D1D12">
        <w:t>deniz Bölgesinin kıyı kesiminde de görülmesi</w:t>
      </w:r>
    </w:p>
    <w:p w:rsidR="00432419" w:rsidRDefault="00432419" w:rsidP="0015200F">
      <w:pPr>
        <w:numPr>
          <w:ilvl w:val="0"/>
          <w:numId w:val="80"/>
        </w:numPr>
        <w:shd w:val="clear" w:color="auto" w:fill="FFFFFF"/>
        <w:tabs>
          <w:tab w:val="left" w:pos="900"/>
        </w:tabs>
        <w:spacing w:line="80" w:lineRule="atLeast"/>
        <w:ind w:right="480"/>
        <w:rPr>
          <w:spacing w:val="-6"/>
        </w:rPr>
      </w:pPr>
      <w:r w:rsidRPr="003D1D12">
        <w:rPr>
          <w:spacing w:val="-1"/>
        </w:rPr>
        <w:t xml:space="preserve">Akdeniz ve Ege bölgelerinde tropik bitkilerin </w:t>
      </w:r>
      <w:r w:rsidRPr="003D1D12">
        <w:t>yetişebilmesi</w:t>
      </w:r>
    </w:p>
    <w:p w:rsidR="00432419" w:rsidRPr="00416828" w:rsidRDefault="00432419" w:rsidP="0015200F">
      <w:pPr>
        <w:numPr>
          <w:ilvl w:val="0"/>
          <w:numId w:val="80"/>
        </w:numPr>
        <w:shd w:val="clear" w:color="auto" w:fill="FFFFFF"/>
        <w:tabs>
          <w:tab w:val="left" w:pos="900"/>
        </w:tabs>
        <w:spacing w:line="80" w:lineRule="atLeast"/>
        <w:ind w:right="480"/>
        <w:rPr>
          <w:spacing w:val="-6"/>
        </w:rPr>
      </w:pPr>
      <w:r w:rsidRPr="00416828">
        <w:rPr>
          <w:spacing w:val="-2"/>
        </w:rPr>
        <w:t>Torosların kuzey ve güney yamaçlarında orman</w:t>
      </w:r>
      <w:r>
        <w:rPr>
          <w:spacing w:val="-2"/>
        </w:rPr>
        <w:t xml:space="preserve"> </w:t>
      </w:r>
      <w:r w:rsidRPr="00416828">
        <w:t>üst sınırının farklı olması</w:t>
      </w:r>
    </w:p>
    <w:p w:rsidR="00432419" w:rsidRDefault="00432419" w:rsidP="003D1D12">
      <w:pPr>
        <w:shd w:val="clear" w:color="auto" w:fill="FFFFFF"/>
        <w:tabs>
          <w:tab w:val="left" w:pos="900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  <w:ind w:right="450"/>
        <w:jc w:val="both"/>
      </w:pPr>
      <w:r>
        <w:rPr>
          <w:b/>
          <w:bCs/>
        </w:rPr>
        <w:t>6</w:t>
      </w:r>
      <w:r w:rsidRPr="003D1D12">
        <w:rPr>
          <w:b/>
          <w:bCs/>
        </w:rPr>
        <w:t xml:space="preserve">. Doğu Karadeniz Bölümünde dağların kıyıya paralel uzanmasının </w:t>
      </w:r>
      <w:r w:rsidRPr="003D1D12">
        <w:t xml:space="preserve">aşağıdakilerden hangisi üzerinde etkili olduğu </w:t>
      </w:r>
      <w:r w:rsidRPr="003D1D12">
        <w:rPr>
          <w:u w:val="single"/>
        </w:rPr>
        <w:t>söylenemez</w:t>
      </w:r>
      <w:r w:rsidRPr="003D1D12">
        <w:t>?</w:t>
      </w:r>
    </w:p>
    <w:p w:rsidR="00432419" w:rsidRPr="003D1D12" w:rsidRDefault="00432419" w:rsidP="0015200F">
      <w:pPr>
        <w:numPr>
          <w:ilvl w:val="0"/>
          <w:numId w:val="81"/>
        </w:numPr>
        <w:shd w:val="clear" w:color="auto" w:fill="FFFFFF"/>
        <w:tabs>
          <w:tab w:val="left" w:pos="900"/>
        </w:tabs>
        <w:spacing w:line="80" w:lineRule="atLeast"/>
      </w:pPr>
      <w:r w:rsidRPr="003D1D12">
        <w:rPr>
          <w:spacing w:val="-1"/>
        </w:rPr>
        <w:t>Kuzeyden esen rüzgârların soğuk olması</w:t>
      </w:r>
    </w:p>
    <w:p w:rsidR="00432419" w:rsidRPr="003D1D12" w:rsidRDefault="00432419" w:rsidP="0015200F">
      <w:pPr>
        <w:numPr>
          <w:ilvl w:val="0"/>
          <w:numId w:val="81"/>
        </w:numPr>
        <w:shd w:val="clear" w:color="auto" w:fill="FFFFFF"/>
        <w:tabs>
          <w:tab w:val="left" w:pos="900"/>
        </w:tabs>
        <w:spacing w:line="80" w:lineRule="atLeast"/>
        <w:rPr>
          <w:spacing w:val="-5"/>
        </w:rPr>
      </w:pPr>
      <w:r w:rsidRPr="003D1D12">
        <w:rPr>
          <w:spacing w:val="-1"/>
        </w:rPr>
        <w:t>İç kesimlerde deniz etkisinin görülmemesi</w:t>
      </w:r>
    </w:p>
    <w:p w:rsidR="00432419" w:rsidRPr="003D1D12" w:rsidRDefault="00432419" w:rsidP="0015200F">
      <w:pPr>
        <w:numPr>
          <w:ilvl w:val="0"/>
          <w:numId w:val="81"/>
        </w:numPr>
        <w:shd w:val="clear" w:color="auto" w:fill="FFFFFF"/>
        <w:tabs>
          <w:tab w:val="left" w:pos="900"/>
        </w:tabs>
        <w:spacing w:line="80" w:lineRule="atLeast"/>
        <w:ind w:right="480"/>
        <w:rPr>
          <w:spacing w:val="-4"/>
        </w:rPr>
      </w:pPr>
      <w:r w:rsidRPr="003D1D12">
        <w:rPr>
          <w:spacing w:val="-2"/>
        </w:rPr>
        <w:t xml:space="preserve">Kıyı kesiminde bol yağış isteyen endüstri </w:t>
      </w:r>
      <w:r w:rsidRPr="003D1D12">
        <w:t>bitkilerinin yetişmesi</w:t>
      </w:r>
    </w:p>
    <w:p w:rsidR="00432419" w:rsidRDefault="00432419" w:rsidP="0015200F">
      <w:pPr>
        <w:numPr>
          <w:ilvl w:val="0"/>
          <w:numId w:val="81"/>
        </w:numPr>
        <w:shd w:val="clear" w:color="auto" w:fill="FFFFFF"/>
        <w:tabs>
          <w:tab w:val="left" w:pos="900"/>
        </w:tabs>
        <w:spacing w:line="80" w:lineRule="atLeast"/>
        <w:rPr>
          <w:spacing w:val="-4"/>
        </w:rPr>
      </w:pPr>
      <w:r w:rsidRPr="003D1D12">
        <w:rPr>
          <w:spacing w:val="-2"/>
        </w:rPr>
        <w:t xml:space="preserve">Kıyı kesimiyle iç kesimler arasında ulaşımın güç </w:t>
      </w:r>
      <w:r w:rsidRPr="003D1D12">
        <w:t>olması</w:t>
      </w:r>
    </w:p>
    <w:p w:rsidR="00432419" w:rsidRPr="00416828" w:rsidRDefault="00432419" w:rsidP="0015200F">
      <w:pPr>
        <w:numPr>
          <w:ilvl w:val="0"/>
          <w:numId w:val="81"/>
        </w:numPr>
        <w:shd w:val="clear" w:color="auto" w:fill="FFFFFF"/>
        <w:tabs>
          <w:tab w:val="left" w:pos="900"/>
        </w:tabs>
        <w:spacing w:line="80" w:lineRule="atLeast"/>
        <w:rPr>
          <w:spacing w:val="-4"/>
        </w:rPr>
      </w:pPr>
      <w:r w:rsidRPr="00416828">
        <w:rPr>
          <w:spacing w:val="-2"/>
        </w:rPr>
        <w:t>Kuzey yamaçlardaki orman örtüsünün güney</w:t>
      </w:r>
      <w:r>
        <w:rPr>
          <w:spacing w:val="-2"/>
        </w:rPr>
        <w:t xml:space="preserve"> </w:t>
      </w:r>
      <w:r w:rsidRPr="00416828">
        <w:t>yamaçlardakinden farklı olması</w:t>
      </w:r>
    </w:p>
    <w:p w:rsidR="00432419" w:rsidRDefault="00432419" w:rsidP="003D1D12">
      <w:pPr>
        <w:shd w:val="clear" w:color="auto" w:fill="FFFFFF"/>
        <w:tabs>
          <w:tab w:val="left" w:pos="900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rPr>
          <w:spacing w:val="-1"/>
        </w:rPr>
        <w:t>7</w:t>
      </w:r>
      <w:r w:rsidRPr="003D1D12">
        <w:rPr>
          <w:spacing w:val="-1"/>
        </w:rPr>
        <w:t>.  Aşağıdaki şekil, geniş bir vadi tabanı içinde mende</w:t>
      </w:r>
      <w:r w:rsidRPr="003D1D12">
        <w:rPr>
          <w:spacing w:val="-1"/>
        </w:rPr>
        <w:softHyphen/>
        <w:t>resler çizen bir akarsuyu göstermektedir.</w:t>
      </w:r>
    </w:p>
    <w:p w:rsidR="00432419" w:rsidRPr="003D1D12" w:rsidRDefault="00432419" w:rsidP="003D1D12">
      <w:pPr>
        <w:spacing w:line="80" w:lineRule="atLeast"/>
        <w:ind w:right="630"/>
      </w:pPr>
      <w:r w:rsidRPr="00186D18">
        <w:rPr>
          <w:noProof/>
        </w:rPr>
        <w:pict>
          <v:shape id="Resim 57" o:spid="_x0000_i1081" type="#_x0000_t75" style="width:223.5pt;height:119.25pt;visibility:visible">
            <v:imagedata r:id="rId67" o:title=""/>
          </v:shape>
        </w:pic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>Şekildeki bilgilere dayanarak, bu akarsuyla ilgili aşağıdaki yargılardan hangisine varılabilir?</w:t>
      </w:r>
    </w:p>
    <w:p w:rsidR="00432419" w:rsidRPr="003D1D12" w:rsidRDefault="00432419" w:rsidP="0015200F">
      <w:pPr>
        <w:numPr>
          <w:ilvl w:val="0"/>
          <w:numId w:val="82"/>
        </w:numPr>
        <w:shd w:val="clear" w:color="auto" w:fill="FFFFFF"/>
        <w:tabs>
          <w:tab w:val="left" w:pos="900"/>
        </w:tabs>
        <w:spacing w:line="80" w:lineRule="atLeast"/>
      </w:pPr>
      <w:r w:rsidRPr="003D1D12">
        <w:rPr>
          <w:spacing w:val="-1"/>
        </w:rPr>
        <w:t>Kuzeyden güneye doğru akmaktadır.</w:t>
      </w:r>
    </w:p>
    <w:p w:rsidR="00432419" w:rsidRPr="003D1D12" w:rsidRDefault="00432419" w:rsidP="0015200F">
      <w:pPr>
        <w:numPr>
          <w:ilvl w:val="0"/>
          <w:numId w:val="82"/>
        </w:numPr>
        <w:shd w:val="clear" w:color="auto" w:fill="FFFFFF"/>
        <w:tabs>
          <w:tab w:val="left" w:pos="900"/>
        </w:tabs>
        <w:spacing w:line="80" w:lineRule="atLeast"/>
        <w:rPr>
          <w:spacing w:val="-5"/>
        </w:rPr>
      </w:pPr>
      <w:r w:rsidRPr="003D1D12">
        <w:rPr>
          <w:spacing w:val="-1"/>
        </w:rPr>
        <w:t>Kapalı havza içinde bulunmaktadır.</w:t>
      </w:r>
    </w:p>
    <w:p w:rsidR="00432419" w:rsidRPr="003D1D12" w:rsidRDefault="00432419" w:rsidP="0015200F">
      <w:pPr>
        <w:numPr>
          <w:ilvl w:val="0"/>
          <w:numId w:val="82"/>
        </w:numPr>
        <w:shd w:val="clear" w:color="auto" w:fill="FFFFFF"/>
        <w:tabs>
          <w:tab w:val="left" w:pos="900"/>
        </w:tabs>
        <w:spacing w:line="80" w:lineRule="atLeast"/>
        <w:rPr>
          <w:spacing w:val="-11"/>
        </w:rPr>
      </w:pPr>
      <w:r w:rsidRPr="003D1D12">
        <w:rPr>
          <w:spacing w:val="-1"/>
        </w:rPr>
        <w:t>Kaynağını dağlık bir bölgeden almaktadır.</w:t>
      </w:r>
    </w:p>
    <w:p w:rsidR="00432419" w:rsidRDefault="00432419" w:rsidP="0015200F">
      <w:pPr>
        <w:numPr>
          <w:ilvl w:val="0"/>
          <w:numId w:val="82"/>
        </w:numPr>
        <w:shd w:val="clear" w:color="auto" w:fill="FFFFFF"/>
        <w:tabs>
          <w:tab w:val="left" w:pos="900"/>
        </w:tabs>
        <w:spacing w:line="80" w:lineRule="atLeast"/>
        <w:rPr>
          <w:spacing w:val="-11"/>
        </w:rPr>
      </w:pPr>
      <w:r w:rsidRPr="003D1D12">
        <w:rPr>
          <w:spacing w:val="-1"/>
        </w:rPr>
        <w:t>Hızla aktığı kesimlerde aşınma fazladır.</w:t>
      </w:r>
    </w:p>
    <w:p w:rsidR="00432419" w:rsidRPr="00F50732" w:rsidRDefault="00432419" w:rsidP="0015200F">
      <w:pPr>
        <w:numPr>
          <w:ilvl w:val="0"/>
          <w:numId w:val="82"/>
        </w:numPr>
        <w:shd w:val="clear" w:color="auto" w:fill="FFFFFF"/>
        <w:tabs>
          <w:tab w:val="left" w:pos="900"/>
        </w:tabs>
        <w:spacing w:line="80" w:lineRule="atLeast"/>
        <w:rPr>
          <w:spacing w:val="-11"/>
        </w:rPr>
      </w:pPr>
      <w:r w:rsidRPr="00F50732">
        <w:rPr>
          <w:spacing w:val="-1"/>
        </w:rPr>
        <w:t>Zamanla yatak değiştirmiştir.</w:t>
      </w:r>
    </w:p>
    <w:p w:rsidR="00432419" w:rsidRPr="003D1D12" w:rsidRDefault="00432419" w:rsidP="003D1D12">
      <w:pPr>
        <w:shd w:val="clear" w:color="auto" w:fill="FFFFFF"/>
        <w:tabs>
          <w:tab w:val="left" w:pos="900"/>
        </w:tabs>
        <w:spacing w:line="80" w:lineRule="atLeast"/>
        <w:sectPr w:rsidR="00432419" w:rsidRPr="003D1D12" w:rsidSect="00F12C8E">
          <w:pgSz w:w="11909" w:h="16834"/>
          <w:pgMar w:top="1440" w:right="1419" w:bottom="720" w:left="1701" w:header="708" w:footer="708" w:gutter="0"/>
          <w:cols w:space="60"/>
          <w:noEndnote/>
        </w:sectPr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rPr>
          <w:spacing w:val="-7"/>
        </w:rPr>
        <w:t>8</w:t>
      </w:r>
      <w:r w:rsidRPr="003D1D12">
        <w:rPr>
          <w:spacing w:val="-7"/>
        </w:rPr>
        <w:t>.</w:t>
      </w:r>
    </w:p>
    <w:p w:rsidR="00432419" w:rsidRPr="00CA07DB" w:rsidRDefault="00432419" w:rsidP="0015200F">
      <w:pPr>
        <w:pStyle w:val="ListParagraph"/>
        <w:numPr>
          <w:ilvl w:val="0"/>
          <w:numId w:val="108"/>
        </w:numPr>
        <w:shd w:val="clear" w:color="auto" w:fill="FFFFFF"/>
        <w:tabs>
          <w:tab w:val="left" w:pos="1260"/>
        </w:tabs>
        <w:spacing w:line="80" w:lineRule="atLeast"/>
        <w:ind w:left="426"/>
      </w:pPr>
      <w:r w:rsidRPr="00CA07DB">
        <w:rPr>
          <w:spacing w:val="-1"/>
        </w:rPr>
        <w:t xml:space="preserve">Dalga hareketleri sonucunda burunlar aşınır </w:t>
      </w:r>
      <w:r w:rsidRPr="00CA07DB">
        <w:t>ve buradan kopan parçalar dalga gücünün azaldığı yerlerde birikir.</w:t>
      </w:r>
    </w:p>
    <w:p w:rsidR="00432419" w:rsidRPr="00CA07DB" w:rsidRDefault="00432419" w:rsidP="0015200F">
      <w:pPr>
        <w:pStyle w:val="ListParagraph"/>
        <w:numPr>
          <w:ilvl w:val="0"/>
          <w:numId w:val="108"/>
        </w:numPr>
        <w:shd w:val="clear" w:color="auto" w:fill="FFFFFF"/>
        <w:tabs>
          <w:tab w:val="left" w:pos="1260"/>
        </w:tabs>
        <w:spacing w:line="80" w:lineRule="atLeast"/>
        <w:ind w:left="426" w:right="90"/>
        <w:jc w:val="both"/>
      </w:pPr>
      <w:r w:rsidRPr="00CA07DB">
        <w:rPr>
          <w:spacing w:val="-2"/>
        </w:rPr>
        <w:t>Akarsular vadi yamaçlarını aşındırır ve taşı</w:t>
      </w:r>
      <w:r w:rsidRPr="00CA07DB">
        <w:rPr>
          <w:spacing w:val="-2"/>
        </w:rPr>
        <w:softHyphen/>
      </w:r>
      <w:r w:rsidRPr="00CA07DB">
        <w:rPr>
          <w:spacing w:val="-1"/>
        </w:rPr>
        <w:t xml:space="preserve">dıkları malzemeleri eğimin azaldığı yerlerde </w:t>
      </w:r>
      <w:r w:rsidRPr="00CA07DB">
        <w:t>biriktirir.</w:t>
      </w:r>
    </w:p>
    <w:p w:rsidR="00432419" w:rsidRPr="00CA07DB" w:rsidRDefault="00432419" w:rsidP="0015200F">
      <w:pPr>
        <w:pStyle w:val="ListParagraph"/>
        <w:numPr>
          <w:ilvl w:val="0"/>
          <w:numId w:val="108"/>
        </w:numPr>
        <w:shd w:val="clear" w:color="auto" w:fill="FFFFFF"/>
        <w:tabs>
          <w:tab w:val="left" w:pos="1260"/>
        </w:tabs>
        <w:spacing w:line="80" w:lineRule="atLeast"/>
        <w:ind w:left="426"/>
      </w:pPr>
      <w:r w:rsidRPr="00CA07DB">
        <w:rPr>
          <w:spacing w:val="-1"/>
        </w:rPr>
        <w:t xml:space="preserve">Rüzgârlar hızlarının fazla olduğu yerlerde </w:t>
      </w:r>
      <w:r w:rsidRPr="00CA07DB">
        <w:rPr>
          <w:spacing w:val="-2"/>
        </w:rPr>
        <w:t>aşındırma, azaldığı yerlerde biriktirme yapar.</w:t>
      </w:r>
    </w:p>
    <w:p w:rsidR="00432419" w:rsidRPr="00CA07DB" w:rsidRDefault="00432419" w:rsidP="003D1D12">
      <w:pPr>
        <w:shd w:val="clear" w:color="auto" w:fill="FFFFFF"/>
        <w:spacing w:line="80" w:lineRule="atLeast"/>
        <w:rPr>
          <w:b/>
        </w:rPr>
      </w:pPr>
      <w:r w:rsidRPr="00CA07DB">
        <w:rPr>
          <w:b/>
          <w:bCs/>
        </w:rPr>
        <w:t xml:space="preserve">Bu  bilgilere </w:t>
      </w:r>
      <w:r w:rsidRPr="00CA07DB">
        <w:rPr>
          <w:b/>
        </w:rPr>
        <w:t xml:space="preserve">dayanarak aşağıdaki </w:t>
      </w:r>
      <w:r w:rsidRPr="00CA07DB">
        <w:rPr>
          <w:b/>
          <w:bCs/>
        </w:rPr>
        <w:t>yargılardan hangisine ulaşılabilir?</w:t>
      </w:r>
    </w:p>
    <w:p w:rsidR="00432419" w:rsidRPr="003D1D12" w:rsidRDefault="00432419" w:rsidP="0015200F">
      <w:pPr>
        <w:numPr>
          <w:ilvl w:val="0"/>
          <w:numId w:val="83"/>
        </w:numPr>
        <w:shd w:val="clear" w:color="auto" w:fill="FFFFFF"/>
        <w:tabs>
          <w:tab w:val="left" w:pos="900"/>
        </w:tabs>
        <w:spacing w:line="80" w:lineRule="atLeast"/>
      </w:pPr>
      <w:r w:rsidRPr="003D1D12">
        <w:rPr>
          <w:spacing w:val="-2"/>
        </w:rPr>
        <w:t xml:space="preserve">Nem oranının fazla olduğu yerlerde yalnızca </w:t>
      </w:r>
      <w:r w:rsidRPr="003D1D12">
        <w:t>akarsu aşındırması görülür.</w:t>
      </w:r>
    </w:p>
    <w:p w:rsidR="00432419" w:rsidRPr="003D1D12" w:rsidRDefault="00432419" w:rsidP="0015200F">
      <w:pPr>
        <w:numPr>
          <w:ilvl w:val="0"/>
          <w:numId w:val="83"/>
        </w:numPr>
        <w:shd w:val="clear" w:color="auto" w:fill="FFFFFF"/>
        <w:tabs>
          <w:tab w:val="left" w:pos="900"/>
        </w:tabs>
        <w:spacing w:line="80" w:lineRule="atLeast"/>
        <w:rPr>
          <w:spacing w:val="-5"/>
        </w:rPr>
      </w:pPr>
      <w:r w:rsidRPr="003D1D12">
        <w:rPr>
          <w:spacing w:val="-1"/>
        </w:rPr>
        <w:t>Dalga aşındırma ve biriktirmesi yalnızca kıyılar</w:t>
      </w:r>
      <w:r w:rsidRPr="003D1D12">
        <w:rPr>
          <w:spacing w:val="-1"/>
        </w:rPr>
        <w:softHyphen/>
      </w:r>
      <w:r w:rsidRPr="003D1D12">
        <w:t>da görülür.</w:t>
      </w:r>
    </w:p>
    <w:p w:rsidR="00432419" w:rsidRPr="003D1D12" w:rsidRDefault="00432419" w:rsidP="0015200F">
      <w:pPr>
        <w:numPr>
          <w:ilvl w:val="0"/>
          <w:numId w:val="83"/>
        </w:numPr>
        <w:shd w:val="clear" w:color="auto" w:fill="FFFFFF"/>
        <w:tabs>
          <w:tab w:val="left" w:pos="900"/>
        </w:tabs>
        <w:spacing w:line="80" w:lineRule="atLeast"/>
      </w:pPr>
      <w:r w:rsidRPr="00CA07DB">
        <w:rPr>
          <w:spacing w:val="-1"/>
        </w:rPr>
        <w:t>Bütün akarsuların denize döküldüklen yerlerde</w:t>
      </w:r>
      <w:r>
        <w:rPr>
          <w:spacing w:val="-1"/>
        </w:rPr>
        <w:t xml:space="preserve"> </w:t>
      </w:r>
      <w:r w:rsidRPr="00CA07DB">
        <w:rPr>
          <w:spacing w:val="-1"/>
        </w:rPr>
        <w:t>delta oluşur.</w:t>
      </w:r>
    </w:p>
    <w:p w:rsidR="00432419" w:rsidRPr="003D1D12" w:rsidRDefault="00432419" w:rsidP="003D1D12">
      <w:pPr>
        <w:shd w:val="clear" w:color="auto" w:fill="FFFFFF"/>
        <w:tabs>
          <w:tab w:val="left" w:pos="900"/>
        </w:tabs>
        <w:spacing w:line="80" w:lineRule="atLeast"/>
      </w:pPr>
      <w:r w:rsidRPr="003D1D12">
        <w:rPr>
          <w:spacing w:val="-4"/>
        </w:rPr>
        <w:t>D)</w:t>
      </w:r>
      <w:r>
        <w:t xml:space="preserve">   </w:t>
      </w:r>
      <w:r w:rsidRPr="003D1D12">
        <w:rPr>
          <w:spacing w:val="-1"/>
        </w:rPr>
        <w:t>Dış kuvvetler yalnızca yükseltinin fazla olduğu</w:t>
      </w:r>
      <w:r>
        <w:rPr>
          <w:spacing w:val="-1"/>
        </w:rPr>
        <w:t xml:space="preserve"> </w:t>
      </w:r>
      <w:r w:rsidRPr="003D1D12">
        <w:t>yerlerde etkili olur.</w:t>
      </w:r>
    </w:p>
    <w:p w:rsidR="00432419" w:rsidRPr="003D1D12" w:rsidRDefault="00432419" w:rsidP="003D1D12">
      <w:pPr>
        <w:shd w:val="clear" w:color="auto" w:fill="FFFFFF"/>
        <w:tabs>
          <w:tab w:val="left" w:pos="900"/>
        </w:tabs>
        <w:spacing w:line="80" w:lineRule="atLeast"/>
      </w:pPr>
      <w:r w:rsidRPr="003D1D12">
        <w:rPr>
          <w:spacing w:val="-5"/>
        </w:rPr>
        <w:t>E)</w:t>
      </w:r>
      <w:r>
        <w:t xml:space="preserve">   </w:t>
      </w:r>
      <w:r w:rsidRPr="003D1D12">
        <w:rPr>
          <w:spacing w:val="-2"/>
        </w:rPr>
        <w:t>Rüzgâr aşındırma ve biriktirmesine yalnızca</w:t>
      </w:r>
      <w:r>
        <w:rPr>
          <w:spacing w:val="-2"/>
        </w:rPr>
        <w:t xml:space="preserve"> </w:t>
      </w:r>
      <w:r w:rsidRPr="003D1D12">
        <w:t>çöllerde rastlanır.</w:t>
      </w:r>
    </w:p>
    <w:p w:rsidR="00432419" w:rsidRDefault="00432419" w:rsidP="003D1D12">
      <w:pPr>
        <w:shd w:val="clear" w:color="auto" w:fill="FFFFFF"/>
        <w:tabs>
          <w:tab w:val="left" w:pos="900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  <w:jc w:val="both"/>
      </w:pPr>
      <w:r>
        <w:t>9</w:t>
      </w:r>
      <w:r w:rsidRPr="003D1D12">
        <w:t xml:space="preserve">. Aşağıdakilerden hangisinin. Türkiye'de </w:t>
      </w:r>
      <w:r w:rsidRPr="00CA07DB">
        <w:rPr>
          <w:bCs/>
        </w:rPr>
        <w:t xml:space="preserve">nüfusun </w:t>
      </w:r>
      <w:r w:rsidRPr="003D1D12">
        <w:t>hızlı artmasıyla ortaya çıkan sorunlardan biri ol</w:t>
      </w:r>
      <w:r w:rsidRPr="003D1D12">
        <w:softHyphen/>
        <w:t xml:space="preserve">duğu </w:t>
      </w:r>
      <w:r w:rsidRPr="003D1D12">
        <w:rPr>
          <w:u w:val="single"/>
        </w:rPr>
        <w:t>savunulamaz</w:t>
      </w:r>
      <w:r w:rsidRPr="003D1D12">
        <w:t>?</w:t>
      </w:r>
    </w:p>
    <w:p w:rsidR="00432419" w:rsidRPr="003D1D12" w:rsidRDefault="00432419" w:rsidP="0015200F">
      <w:pPr>
        <w:numPr>
          <w:ilvl w:val="0"/>
          <w:numId w:val="84"/>
        </w:numPr>
        <w:shd w:val="clear" w:color="auto" w:fill="FFFFFF"/>
        <w:tabs>
          <w:tab w:val="left" w:pos="915"/>
        </w:tabs>
        <w:spacing w:line="80" w:lineRule="atLeast"/>
        <w:rPr>
          <w:spacing w:val="-7"/>
        </w:rPr>
      </w:pPr>
      <w:r w:rsidRPr="003D1D12">
        <w:rPr>
          <w:spacing w:val="-1"/>
        </w:rPr>
        <w:t>İşyerlerinde eleman ihtiyacının artması</w:t>
      </w:r>
    </w:p>
    <w:p w:rsidR="00432419" w:rsidRPr="003D1D12" w:rsidRDefault="00432419" w:rsidP="0015200F">
      <w:pPr>
        <w:numPr>
          <w:ilvl w:val="0"/>
          <w:numId w:val="84"/>
        </w:numPr>
        <w:shd w:val="clear" w:color="auto" w:fill="FFFFFF"/>
        <w:tabs>
          <w:tab w:val="left" w:pos="915"/>
        </w:tabs>
        <w:spacing w:line="80" w:lineRule="atLeast"/>
        <w:rPr>
          <w:spacing w:val="-7"/>
        </w:rPr>
      </w:pPr>
      <w:r w:rsidRPr="003D1D12">
        <w:rPr>
          <w:spacing w:val="-1"/>
        </w:rPr>
        <w:t>İç ve dış göçlerin hızlanması</w:t>
      </w:r>
    </w:p>
    <w:p w:rsidR="00432419" w:rsidRPr="003D1D12" w:rsidRDefault="00432419" w:rsidP="0015200F">
      <w:pPr>
        <w:numPr>
          <w:ilvl w:val="0"/>
          <w:numId w:val="84"/>
        </w:numPr>
        <w:shd w:val="clear" w:color="auto" w:fill="FFFFFF"/>
        <w:tabs>
          <w:tab w:val="left" w:pos="915"/>
        </w:tabs>
        <w:spacing w:line="80" w:lineRule="atLeast"/>
        <w:rPr>
          <w:spacing w:val="-6"/>
        </w:rPr>
      </w:pPr>
      <w:r w:rsidRPr="003D1D12">
        <w:rPr>
          <w:spacing w:val="-1"/>
        </w:rPr>
        <w:t>Eğitim hizmetlerinin yetersiz kalması</w:t>
      </w:r>
    </w:p>
    <w:p w:rsidR="00432419" w:rsidRDefault="00432419" w:rsidP="0015200F">
      <w:pPr>
        <w:numPr>
          <w:ilvl w:val="0"/>
          <w:numId w:val="84"/>
        </w:numPr>
        <w:shd w:val="clear" w:color="auto" w:fill="FFFFFF"/>
        <w:tabs>
          <w:tab w:val="left" w:pos="915"/>
        </w:tabs>
        <w:spacing w:line="80" w:lineRule="atLeast"/>
        <w:rPr>
          <w:spacing w:val="-6"/>
        </w:rPr>
      </w:pPr>
      <w:r w:rsidRPr="003D1D12">
        <w:rPr>
          <w:spacing w:val="-1"/>
        </w:rPr>
        <w:t>Sağlık hizmetlerinin yetersiz kalması</w:t>
      </w:r>
    </w:p>
    <w:p w:rsidR="00432419" w:rsidRPr="00CA07DB" w:rsidRDefault="00432419" w:rsidP="0015200F">
      <w:pPr>
        <w:numPr>
          <w:ilvl w:val="0"/>
          <w:numId w:val="84"/>
        </w:numPr>
        <w:shd w:val="clear" w:color="auto" w:fill="FFFFFF"/>
        <w:tabs>
          <w:tab w:val="left" w:pos="915"/>
        </w:tabs>
        <w:spacing w:line="80" w:lineRule="atLeast"/>
        <w:rPr>
          <w:spacing w:val="-6"/>
        </w:rPr>
      </w:pPr>
      <w:r w:rsidRPr="00CA07DB">
        <w:rPr>
          <w:spacing w:val="-1"/>
        </w:rPr>
        <w:t>Konuta olan ihtiyacın artması</w:t>
      </w:r>
    </w:p>
    <w:p w:rsidR="00432419" w:rsidRDefault="00432419" w:rsidP="003D1D12">
      <w:pPr>
        <w:shd w:val="clear" w:color="auto" w:fill="FFFFFF"/>
        <w:tabs>
          <w:tab w:val="left" w:pos="915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rPr>
          <w:spacing w:val="-1"/>
        </w:rPr>
        <w:t>10</w:t>
      </w:r>
      <w:r w:rsidRPr="003D1D12">
        <w:rPr>
          <w:spacing w:val="-1"/>
        </w:rPr>
        <w:t>.  Tarımsal nüfus yoğunluğu, geçimini tarım sektörün</w:t>
      </w:r>
      <w:r w:rsidRPr="003D1D12">
        <w:rPr>
          <w:spacing w:val="-1"/>
        </w:rPr>
        <w:softHyphen/>
      </w:r>
      <w:r w:rsidRPr="003D1D12">
        <w:t>den sağlayan nüfusun toplam tarım alanına bölün</w:t>
      </w:r>
      <w:r w:rsidRPr="003D1D12">
        <w:softHyphen/>
      </w:r>
      <w:r w:rsidRPr="003D1D12">
        <w:rPr>
          <w:spacing w:val="-1"/>
        </w:rPr>
        <w:t>mesiyle hesaplanır. Türkiye'de coğrafi bölgelerin tarımsal nüfus yoğunlukları birbirinden farklıdır.</w: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rPr>
          <w:b/>
          <w:bCs/>
          <w:spacing w:val="-1"/>
        </w:rPr>
        <w:t>Bu farklılığın bölgede.</w:t>
      </w:r>
    </w:p>
    <w:p w:rsidR="00432419" w:rsidRPr="00CA07DB" w:rsidRDefault="00432419" w:rsidP="003D1D12">
      <w:pPr>
        <w:shd w:val="clear" w:color="auto" w:fill="FFFFFF"/>
        <w:tabs>
          <w:tab w:val="left" w:pos="990"/>
        </w:tabs>
        <w:spacing w:line="80" w:lineRule="atLeast"/>
      </w:pPr>
      <w:r w:rsidRPr="00CA07DB">
        <w:rPr>
          <w:bCs/>
          <w:spacing w:val="-9"/>
          <w:lang w:val="en-US"/>
        </w:rPr>
        <w:t>I.</w:t>
      </w:r>
      <w:r w:rsidRPr="00CA07DB">
        <w:rPr>
          <w:bCs/>
          <w:lang w:val="en-US"/>
        </w:rPr>
        <w:t xml:space="preserve">    t</w:t>
      </w:r>
      <w:r w:rsidRPr="00CA07DB">
        <w:rPr>
          <w:spacing w:val="-2"/>
        </w:rPr>
        <w:t xml:space="preserve">arımla uğraşan nüfusun eğitim düzeyinin </w:t>
      </w:r>
      <w:r w:rsidRPr="00CA07DB">
        <w:t>yüksek ya da düşük olması,</w:t>
      </w:r>
    </w:p>
    <w:p w:rsidR="00432419" w:rsidRPr="00CA07DB" w:rsidRDefault="00432419" w:rsidP="0015200F">
      <w:pPr>
        <w:numPr>
          <w:ilvl w:val="0"/>
          <w:numId w:val="85"/>
        </w:numPr>
        <w:shd w:val="clear" w:color="auto" w:fill="FFFFFF"/>
        <w:tabs>
          <w:tab w:val="left" w:pos="990"/>
        </w:tabs>
        <w:spacing w:line="80" w:lineRule="atLeast"/>
        <w:rPr>
          <w:spacing w:val="-11"/>
          <w:lang w:val="en-US"/>
        </w:rPr>
      </w:pPr>
      <w:r w:rsidRPr="00CA07DB">
        <w:rPr>
          <w:spacing w:val="-1"/>
        </w:rPr>
        <w:t>arazinin dağlık ya da ovalık olması,</w:t>
      </w:r>
    </w:p>
    <w:p w:rsidR="00432419" w:rsidRPr="00CA07DB" w:rsidRDefault="00432419" w:rsidP="0015200F">
      <w:pPr>
        <w:numPr>
          <w:ilvl w:val="0"/>
          <w:numId w:val="85"/>
        </w:numPr>
        <w:shd w:val="clear" w:color="auto" w:fill="FFFFFF"/>
        <w:tabs>
          <w:tab w:val="left" w:pos="990"/>
        </w:tabs>
        <w:spacing w:line="80" w:lineRule="atLeast"/>
        <w:rPr>
          <w:bCs/>
          <w:spacing w:val="-5"/>
          <w:lang w:val="en-US"/>
        </w:rPr>
      </w:pPr>
      <w:r>
        <w:rPr>
          <w:spacing w:val="-2"/>
        </w:rPr>
        <w:t>tarı</w:t>
      </w:r>
      <w:r w:rsidRPr="00CA07DB">
        <w:rPr>
          <w:spacing w:val="-2"/>
        </w:rPr>
        <w:t xml:space="preserve">mla uğraşan nüfusun genç ya da yaşlı </w:t>
      </w:r>
      <w:r w:rsidRPr="00CA07DB">
        <w:t>olması.</w:t>
      </w:r>
    </w:p>
    <w:p w:rsidR="00432419" w:rsidRPr="00CA07DB" w:rsidRDefault="00432419" w:rsidP="0015200F">
      <w:pPr>
        <w:numPr>
          <w:ilvl w:val="0"/>
          <w:numId w:val="85"/>
        </w:numPr>
        <w:shd w:val="clear" w:color="auto" w:fill="FFFFFF"/>
        <w:tabs>
          <w:tab w:val="left" w:pos="990"/>
        </w:tabs>
        <w:spacing w:line="80" w:lineRule="atLeast"/>
        <w:rPr>
          <w:spacing w:val="-6"/>
          <w:lang w:val="en-US"/>
        </w:rPr>
      </w:pPr>
      <w:r w:rsidRPr="00CA07DB">
        <w:rPr>
          <w:spacing w:val="-1"/>
        </w:rPr>
        <w:t>toprakların verimli ya da verimsiz olması</w: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rPr>
          <w:b/>
          <w:bCs/>
          <w:spacing w:val="-3"/>
        </w:rPr>
        <w:t>Özelliklerinin hangilerinden kaynaklandığı savu</w:t>
      </w:r>
      <w:r w:rsidRPr="003D1D12">
        <w:rPr>
          <w:b/>
          <w:bCs/>
          <w:spacing w:val="-3"/>
        </w:rPr>
        <w:softHyphen/>
      </w:r>
      <w:r w:rsidRPr="003D1D12">
        <w:rPr>
          <w:b/>
          <w:bCs/>
        </w:rPr>
        <w:t>nulabilir?</w:t>
      </w:r>
    </w:p>
    <w:p w:rsidR="00432419" w:rsidRPr="00CA07DB" w:rsidRDefault="00432419" w:rsidP="003D1D12">
      <w:pPr>
        <w:shd w:val="clear" w:color="auto" w:fill="FFFFFF"/>
        <w:tabs>
          <w:tab w:val="left" w:pos="2385"/>
          <w:tab w:val="left" w:pos="4275"/>
        </w:tabs>
        <w:spacing w:line="80" w:lineRule="atLeast"/>
        <w:rPr>
          <w:bCs/>
          <w:lang w:val="en-US"/>
        </w:rPr>
      </w:pPr>
      <w:r w:rsidRPr="00CA07DB">
        <w:rPr>
          <w:bCs/>
          <w:spacing w:val="-6"/>
        </w:rPr>
        <w:t xml:space="preserve">A) I ve </w:t>
      </w:r>
      <w:r w:rsidRPr="00CA07DB">
        <w:rPr>
          <w:bCs/>
          <w:spacing w:val="-6"/>
          <w:lang w:val="en-US"/>
        </w:rPr>
        <w:t>II</w:t>
      </w:r>
      <w:r w:rsidRPr="00CA07DB">
        <w:rPr>
          <w:bCs/>
          <w:lang w:val="en-US"/>
        </w:rPr>
        <w:tab/>
      </w:r>
    </w:p>
    <w:p w:rsidR="00432419" w:rsidRPr="00CA07DB" w:rsidRDefault="00432419" w:rsidP="003D1D12">
      <w:pPr>
        <w:shd w:val="clear" w:color="auto" w:fill="FFFFFF"/>
        <w:tabs>
          <w:tab w:val="left" w:pos="2385"/>
          <w:tab w:val="left" w:pos="4275"/>
        </w:tabs>
        <w:spacing w:line="80" w:lineRule="atLeast"/>
        <w:rPr>
          <w:bCs/>
          <w:lang w:val="en-US"/>
        </w:rPr>
      </w:pPr>
      <w:r w:rsidRPr="00CA07DB">
        <w:rPr>
          <w:bCs/>
          <w:spacing w:val="-6"/>
        </w:rPr>
        <w:t xml:space="preserve">B) I ve </w:t>
      </w:r>
      <w:r w:rsidRPr="00CA07DB">
        <w:rPr>
          <w:bCs/>
          <w:spacing w:val="-6"/>
          <w:lang w:val="en-US"/>
        </w:rPr>
        <w:t>III</w:t>
      </w:r>
      <w:r w:rsidRPr="00CA07DB">
        <w:rPr>
          <w:bCs/>
          <w:lang w:val="en-US"/>
        </w:rPr>
        <w:tab/>
      </w:r>
    </w:p>
    <w:p w:rsidR="00432419" w:rsidRPr="00CA07DB" w:rsidRDefault="00432419" w:rsidP="003D1D12">
      <w:pPr>
        <w:shd w:val="clear" w:color="auto" w:fill="FFFFFF"/>
        <w:tabs>
          <w:tab w:val="left" w:pos="2385"/>
          <w:tab w:val="left" w:pos="4275"/>
        </w:tabs>
        <w:spacing w:line="80" w:lineRule="atLeast"/>
      </w:pPr>
      <w:r w:rsidRPr="00CA07DB">
        <w:rPr>
          <w:bCs/>
          <w:spacing w:val="-3"/>
        </w:rPr>
        <w:t xml:space="preserve">C) </w:t>
      </w:r>
      <w:r w:rsidRPr="00CA07DB">
        <w:rPr>
          <w:bCs/>
          <w:spacing w:val="-3"/>
          <w:lang w:val="en-US"/>
        </w:rPr>
        <w:t xml:space="preserve">II </w:t>
      </w:r>
      <w:r w:rsidRPr="00CA07DB">
        <w:rPr>
          <w:bCs/>
          <w:spacing w:val="-3"/>
        </w:rPr>
        <w:t xml:space="preserve">ve </w:t>
      </w:r>
      <w:r w:rsidRPr="00CA07DB">
        <w:rPr>
          <w:bCs/>
          <w:spacing w:val="-3"/>
          <w:lang w:val="en-US"/>
        </w:rPr>
        <w:t>III</w:t>
      </w:r>
    </w:p>
    <w:p w:rsidR="00432419" w:rsidRPr="00CA07DB" w:rsidRDefault="00432419" w:rsidP="003D1D12">
      <w:pPr>
        <w:shd w:val="clear" w:color="auto" w:fill="FFFFFF"/>
        <w:tabs>
          <w:tab w:val="left" w:pos="3240"/>
        </w:tabs>
        <w:spacing w:line="80" w:lineRule="atLeast"/>
        <w:rPr>
          <w:bCs/>
          <w:lang w:val="en-US"/>
        </w:rPr>
      </w:pPr>
      <w:r w:rsidRPr="00CA07DB">
        <w:rPr>
          <w:bCs/>
          <w:spacing w:val="-2"/>
        </w:rPr>
        <w:t xml:space="preserve">D) </w:t>
      </w:r>
      <w:r w:rsidRPr="00CA07DB">
        <w:rPr>
          <w:bCs/>
          <w:spacing w:val="-2"/>
          <w:lang w:val="en-US"/>
        </w:rPr>
        <w:t xml:space="preserve">II </w:t>
      </w:r>
      <w:r w:rsidRPr="00CA07DB">
        <w:rPr>
          <w:bCs/>
          <w:spacing w:val="-2"/>
        </w:rPr>
        <w:t xml:space="preserve">ve </w:t>
      </w:r>
      <w:r w:rsidRPr="00CA07DB">
        <w:rPr>
          <w:bCs/>
          <w:spacing w:val="-2"/>
          <w:lang w:val="en-US"/>
        </w:rPr>
        <w:t>IV</w:t>
      </w:r>
      <w:r w:rsidRPr="00CA07DB">
        <w:rPr>
          <w:bCs/>
          <w:lang w:val="en-US"/>
        </w:rPr>
        <w:tab/>
      </w:r>
    </w:p>
    <w:p w:rsidR="00432419" w:rsidRPr="00CA07DB" w:rsidRDefault="00432419" w:rsidP="003D1D12">
      <w:pPr>
        <w:shd w:val="clear" w:color="auto" w:fill="FFFFFF"/>
        <w:tabs>
          <w:tab w:val="left" w:pos="3240"/>
        </w:tabs>
        <w:spacing w:line="80" w:lineRule="atLeast"/>
      </w:pPr>
      <w:r w:rsidRPr="00CA07DB">
        <w:rPr>
          <w:bCs/>
          <w:spacing w:val="-2"/>
        </w:rPr>
        <w:t xml:space="preserve">E) </w:t>
      </w:r>
      <w:r w:rsidRPr="00CA07DB">
        <w:rPr>
          <w:bCs/>
          <w:spacing w:val="-2"/>
          <w:lang w:val="en-US"/>
        </w:rPr>
        <w:t xml:space="preserve">III </w:t>
      </w:r>
      <w:r w:rsidRPr="00CA07DB">
        <w:rPr>
          <w:bCs/>
          <w:spacing w:val="-2"/>
        </w:rPr>
        <w:t xml:space="preserve">ve </w:t>
      </w:r>
      <w:r w:rsidRPr="00CA07DB">
        <w:rPr>
          <w:bCs/>
          <w:spacing w:val="-2"/>
          <w:lang w:val="en-US"/>
        </w:rPr>
        <w:t>IV</w:t>
      </w:r>
    </w:p>
    <w:p w:rsidR="00432419" w:rsidRDefault="00432419" w:rsidP="003D1D12">
      <w:pPr>
        <w:shd w:val="clear" w:color="auto" w:fill="FFFFFF"/>
        <w:tabs>
          <w:tab w:val="left" w:pos="3240"/>
        </w:tabs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  <w:rPr>
          <w:spacing w:val="-9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9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9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9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9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9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9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9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9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9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9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9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9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9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9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9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9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9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9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9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9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9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9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9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9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9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9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9"/>
        </w:rPr>
      </w:pPr>
    </w:p>
    <w:p w:rsidR="00432419" w:rsidRDefault="00432419" w:rsidP="003D1D12">
      <w:pPr>
        <w:shd w:val="clear" w:color="auto" w:fill="FFFFFF"/>
        <w:spacing w:line="80" w:lineRule="atLeast"/>
        <w:rPr>
          <w:spacing w:val="-9"/>
        </w:rPr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rPr>
          <w:spacing w:val="-9"/>
        </w:rPr>
        <w:t>11</w:t>
      </w:r>
      <w:r w:rsidRPr="003D1D12">
        <w:rPr>
          <w:spacing w:val="-9"/>
        </w:rPr>
        <w:t xml:space="preserve">.  12-64 yaş grubundaki nüfusa "çalışma çağındaki </w:t>
      </w:r>
      <w:r w:rsidRPr="003D1D12">
        <w:rPr>
          <w:spacing w:val="-10"/>
        </w:rPr>
        <w:t xml:space="preserve">nüfus", bu nüfus içindeki çalışan gruba da "çalışan nüfus" denir. Aşağıdaki grafik 1994-2001 yıllarında Türkiye'nin çalışma çağındaki nüfusunu ve çalışan </w:t>
      </w:r>
      <w:r w:rsidRPr="003D1D12">
        <w:rPr>
          <w:spacing w:val="-9"/>
        </w:rPr>
        <w:t>nüfusun cinsiyete göre dağılımını göstermektedir.</w:t>
      </w:r>
    </w:p>
    <w:p w:rsidR="00432419" w:rsidRPr="003D1D12" w:rsidRDefault="00432419" w:rsidP="003D1D12">
      <w:pPr>
        <w:spacing w:line="80" w:lineRule="atLeast"/>
      </w:pPr>
      <w:r w:rsidRPr="00186D18">
        <w:rPr>
          <w:noProof/>
        </w:rPr>
        <w:pict>
          <v:shape id="Resim 45" o:spid="_x0000_i1082" type="#_x0000_t75" style="width:242.25pt;height:287.25pt;visibility:visible">
            <v:imagedata r:id="rId68" o:title=""/>
          </v:shape>
        </w:pic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rPr>
          <w:spacing w:val="-4"/>
        </w:rPr>
        <w:t xml:space="preserve">Yalnızca bu grafikten yararlanarak, verilen yıllar </w:t>
      </w:r>
      <w:r w:rsidRPr="003D1D12">
        <w:rPr>
          <w:spacing w:val="-3"/>
        </w:rPr>
        <w:t xml:space="preserve">için aşağıdaki bilgilerden hangisine </w:t>
      </w:r>
      <w:r w:rsidRPr="003D1D12">
        <w:rPr>
          <w:spacing w:val="-3"/>
          <w:u w:val="single"/>
        </w:rPr>
        <w:t>ulaşılamaz</w:t>
      </w:r>
      <w:r w:rsidRPr="003D1D12">
        <w:rPr>
          <w:spacing w:val="-3"/>
        </w:rPr>
        <w:t>?</w:t>
      </w:r>
    </w:p>
    <w:p w:rsidR="00432419" w:rsidRPr="003D1D12" w:rsidRDefault="00432419" w:rsidP="0015200F">
      <w:pPr>
        <w:numPr>
          <w:ilvl w:val="0"/>
          <w:numId w:val="86"/>
        </w:numPr>
        <w:shd w:val="clear" w:color="auto" w:fill="FFFFFF"/>
        <w:tabs>
          <w:tab w:val="left" w:pos="750"/>
        </w:tabs>
        <w:spacing w:line="80" w:lineRule="atLeast"/>
        <w:rPr>
          <w:spacing w:val="-11"/>
        </w:rPr>
      </w:pPr>
      <w:r w:rsidRPr="003D1D12">
        <w:rPr>
          <w:spacing w:val="-10"/>
        </w:rPr>
        <w:t xml:space="preserve">Çalışma çağında olup da çalışmayan kişilerin </w:t>
      </w:r>
      <w:r w:rsidRPr="003D1D12">
        <w:t>yaklaşık sayısı</w:t>
      </w:r>
    </w:p>
    <w:p w:rsidR="00432419" w:rsidRPr="003D1D12" w:rsidRDefault="00432419" w:rsidP="0015200F">
      <w:pPr>
        <w:numPr>
          <w:ilvl w:val="0"/>
          <w:numId w:val="86"/>
        </w:numPr>
        <w:shd w:val="clear" w:color="auto" w:fill="FFFFFF"/>
        <w:tabs>
          <w:tab w:val="left" w:pos="750"/>
        </w:tabs>
        <w:spacing w:line="80" w:lineRule="atLeast"/>
        <w:rPr>
          <w:spacing w:val="-17"/>
        </w:rPr>
      </w:pPr>
      <w:r w:rsidRPr="003D1D12">
        <w:rPr>
          <w:spacing w:val="-10"/>
        </w:rPr>
        <w:t>Çalışan nüfusun çalışma çağındaki nüfus için</w:t>
      </w:r>
      <w:r w:rsidRPr="003D1D12">
        <w:rPr>
          <w:spacing w:val="-10"/>
        </w:rPr>
        <w:softHyphen/>
      </w:r>
      <w:r w:rsidRPr="003D1D12">
        <w:t>deki payı</w:t>
      </w:r>
    </w:p>
    <w:p w:rsidR="00432419" w:rsidRPr="003D1D12" w:rsidRDefault="00432419" w:rsidP="0015200F">
      <w:pPr>
        <w:numPr>
          <w:ilvl w:val="0"/>
          <w:numId w:val="86"/>
        </w:numPr>
        <w:shd w:val="clear" w:color="auto" w:fill="FFFFFF"/>
        <w:tabs>
          <w:tab w:val="left" w:pos="750"/>
        </w:tabs>
        <w:spacing w:line="80" w:lineRule="atLeast"/>
        <w:rPr>
          <w:spacing w:val="-9"/>
        </w:rPr>
      </w:pPr>
      <w:r w:rsidRPr="003D1D12">
        <w:rPr>
          <w:spacing w:val="-9"/>
        </w:rPr>
        <w:t>Çalışma çağındaki nüfusun artış hızı</w:t>
      </w:r>
    </w:p>
    <w:p w:rsidR="00432419" w:rsidRDefault="00432419" w:rsidP="0015200F">
      <w:pPr>
        <w:numPr>
          <w:ilvl w:val="0"/>
          <w:numId w:val="86"/>
        </w:numPr>
        <w:shd w:val="clear" w:color="auto" w:fill="FFFFFF"/>
        <w:tabs>
          <w:tab w:val="left" w:pos="750"/>
        </w:tabs>
        <w:spacing w:line="80" w:lineRule="atLeast"/>
        <w:rPr>
          <w:spacing w:val="-15"/>
        </w:rPr>
      </w:pPr>
      <w:r w:rsidRPr="003D1D12">
        <w:rPr>
          <w:spacing w:val="-9"/>
        </w:rPr>
        <w:t>Çalışan kadınların çalışan nüfus içindeki payı</w:t>
      </w:r>
    </w:p>
    <w:p w:rsidR="00432419" w:rsidRPr="00CA07DB" w:rsidRDefault="00432419" w:rsidP="0015200F">
      <w:pPr>
        <w:numPr>
          <w:ilvl w:val="0"/>
          <w:numId w:val="86"/>
        </w:numPr>
        <w:shd w:val="clear" w:color="auto" w:fill="FFFFFF"/>
        <w:tabs>
          <w:tab w:val="left" w:pos="750"/>
        </w:tabs>
        <w:spacing w:line="80" w:lineRule="atLeast"/>
        <w:rPr>
          <w:spacing w:val="-15"/>
        </w:rPr>
      </w:pPr>
      <w:r w:rsidRPr="00CA07DB">
        <w:rPr>
          <w:spacing w:val="-9"/>
        </w:rPr>
        <w:t>Çalışan nüfusun toplam nüfus içindeki payı</w:t>
      </w:r>
    </w:p>
    <w:p w:rsidR="00432419" w:rsidRDefault="00432419" w:rsidP="003D1D12">
      <w:pPr>
        <w:shd w:val="clear" w:color="auto" w:fill="FFFFFF"/>
        <w:tabs>
          <w:tab w:val="left" w:pos="750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rPr>
          <w:spacing w:val="-13"/>
        </w:rPr>
        <w:t>12</w:t>
      </w:r>
      <w:r w:rsidRPr="003D1D12">
        <w:rPr>
          <w:spacing w:val="-13"/>
        </w:rPr>
        <w:t>.</w:t>
      </w:r>
    </w:p>
    <w:p w:rsidR="00432419" w:rsidRPr="003D1D12" w:rsidRDefault="00432419" w:rsidP="0015200F">
      <w:pPr>
        <w:numPr>
          <w:ilvl w:val="0"/>
          <w:numId w:val="87"/>
        </w:numPr>
        <w:shd w:val="clear" w:color="auto" w:fill="FFFFFF"/>
        <w:tabs>
          <w:tab w:val="left" w:pos="990"/>
        </w:tabs>
        <w:spacing w:line="80" w:lineRule="atLeast"/>
        <w:rPr>
          <w:spacing w:val="-16"/>
          <w:lang w:val="en-US"/>
        </w:rPr>
      </w:pPr>
      <w:r w:rsidRPr="003D1D12">
        <w:rPr>
          <w:spacing w:val="-1"/>
        </w:rPr>
        <w:t>Tarım ürünlerinin çeşitli olması</w:t>
      </w:r>
    </w:p>
    <w:p w:rsidR="00432419" w:rsidRPr="003D1D12" w:rsidRDefault="00432419" w:rsidP="0015200F">
      <w:pPr>
        <w:numPr>
          <w:ilvl w:val="0"/>
          <w:numId w:val="87"/>
        </w:numPr>
        <w:shd w:val="clear" w:color="auto" w:fill="FFFFFF"/>
        <w:tabs>
          <w:tab w:val="left" w:pos="990"/>
        </w:tabs>
        <w:spacing w:line="80" w:lineRule="atLeast"/>
        <w:rPr>
          <w:spacing w:val="-11"/>
          <w:lang w:val="en-US"/>
        </w:rPr>
      </w:pPr>
      <w:r w:rsidRPr="003D1D12">
        <w:rPr>
          <w:spacing w:val="-2"/>
        </w:rPr>
        <w:t xml:space="preserve">Milli gelir içinde tarım ürünlerinin payının fazla </w:t>
      </w:r>
      <w:r w:rsidRPr="003D1D12">
        <w:t>olması</w:t>
      </w:r>
    </w:p>
    <w:p w:rsidR="00432419" w:rsidRPr="003D1D12" w:rsidRDefault="00432419" w:rsidP="0015200F">
      <w:pPr>
        <w:numPr>
          <w:ilvl w:val="0"/>
          <w:numId w:val="87"/>
        </w:numPr>
        <w:shd w:val="clear" w:color="auto" w:fill="FFFFFF"/>
        <w:tabs>
          <w:tab w:val="left" w:pos="990"/>
        </w:tabs>
        <w:spacing w:line="80" w:lineRule="atLeast"/>
        <w:rPr>
          <w:spacing w:val="-10"/>
          <w:lang w:val="en-US"/>
        </w:rPr>
      </w:pPr>
      <w:r w:rsidRPr="003D1D12">
        <w:rPr>
          <w:spacing w:val="-1"/>
        </w:rPr>
        <w:t>Tarımsal nüfus yoğunluğunun fazla olması</w: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rPr>
          <w:b/>
          <w:bCs/>
          <w:spacing w:val="-1"/>
        </w:rPr>
        <w:t>Yukarıdakilerden hangileri bir ülkenin ekonomi</w:t>
      </w:r>
      <w:r w:rsidRPr="003D1D12">
        <w:rPr>
          <w:b/>
          <w:bCs/>
          <w:spacing w:val="-1"/>
        </w:rPr>
        <w:softHyphen/>
      </w:r>
      <w:r w:rsidRPr="003D1D12">
        <w:rPr>
          <w:b/>
          <w:bCs/>
          <w:spacing w:val="-2"/>
        </w:rPr>
        <w:t xml:space="preserve">sinde en büyük payın tarıma ait olduğunun </w:t>
      </w:r>
      <w:r w:rsidRPr="003D1D12">
        <w:rPr>
          <w:spacing w:val="-2"/>
          <w:u w:val="single"/>
        </w:rPr>
        <w:t xml:space="preserve">kesin </w:t>
      </w:r>
      <w:r w:rsidRPr="003D1D12">
        <w:rPr>
          <w:b/>
          <w:bCs/>
        </w:rPr>
        <w:t>göstergesidir?</w:t>
      </w:r>
    </w:p>
    <w:p w:rsidR="00432419" w:rsidRDefault="00432419" w:rsidP="003D1D12">
      <w:pPr>
        <w:shd w:val="clear" w:color="auto" w:fill="FFFFFF"/>
        <w:tabs>
          <w:tab w:val="left" w:pos="2385"/>
          <w:tab w:val="left" w:pos="4275"/>
        </w:tabs>
        <w:spacing w:line="80" w:lineRule="atLeast"/>
      </w:pPr>
      <w:r w:rsidRPr="003D1D12">
        <w:rPr>
          <w:spacing w:val="-2"/>
        </w:rPr>
        <w:t>A) Yalnız I</w:t>
      </w:r>
      <w:r w:rsidRPr="003D1D12">
        <w:tab/>
      </w:r>
    </w:p>
    <w:p w:rsidR="00432419" w:rsidRDefault="00432419" w:rsidP="003D1D12">
      <w:pPr>
        <w:shd w:val="clear" w:color="auto" w:fill="FFFFFF"/>
        <w:tabs>
          <w:tab w:val="left" w:pos="2385"/>
          <w:tab w:val="left" w:pos="4275"/>
        </w:tabs>
        <w:spacing w:line="80" w:lineRule="atLeast"/>
        <w:rPr>
          <w:lang w:val="en-US"/>
        </w:rPr>
      </w:pPr>
      <w:r w:rsidRPr="003D1D12">
        <w:rPr>
          <w:spacing w:val="-3"/>
        </w:rPr>
        <w:t xml:space="preserve">B) Yalnız </w:t>
      </w:r>
      <w:r w:rsidRPr="003D1D12">
        <w:rPr>
          <w:spacing w:val="-3"/>
          <w:lang w:val="en-US"/>
        </w:rPr>
        <w:t>II</w:t>
      </w:r>
      <w:r w:rsidRPr="003D1D12">
        <w:rPr>
          <w:lang w:val="en-US"/>
        </w:rPr>
        <w:tab/>
      </w:r>
    </w:p>
    <w:p w:rsidR="00432419" w:rsidRPr="003D1D12" w:rsidRDefault="00432419" w:rsidP="003D1D12">
      <w:pPr>
        <w:shd w:val="clear" w:color="auto" w:fill="FFFFFF"/>
        <w:tabs>
          <w:tab w:val="left" w:pos="2385"/>
          <w:tab w:val="left" w:pos="4275"/>
        </w:tabs>
        <w:spacing w:line="80" w:lineRule="atLeast"/>
      </w:pPr>
      <w:r w:rsidRPr="003D1D12">
        <w:rPr>
          <w:spacing w:val="-2"/>
        </w:rPr>
        <w:t xml:space="preserve">C) Yalnız </w:t>
      </w:r>
      <w:r w:rsidRPr="003D1D12">
        <w:rPr>
          <w:b/>
          <w:bCs/>
          <w:spacing w:val="-2"/>
          <w:lang w:val="en-US"/>
        </w:rPr>
        <w:t>III</w:t>
      </w:r>
    </w:p>
    <w:p w:rsidR="00432419" w:rsidRDefault="00432419" w:rsidP="00CA07DB">
      <w:pPr>
        <w:shd w:val="clear" w:color="auto" w:fill="FFFFFF"/>
        <w:tabs>
          <w:tab w:val="left" w:pos="1785"/>
        </w:tabs>
        <w:spacing w:line="80" w:lineRule="atLeast"/>
      </w:pPr>
      <w:r w:rsidRPr="003D1D12">
        <w:t>D) I veli</w:t>
      </w:r>
      <w:r w:rsidRPr="003D1D12">
        <w:tab/>
      </w:r>
    </w:p>
    <w:p w:rsidR="00432419" w:rsidRPr="003D1D12" w:rsidRDefault="00432419" w:rsidP="00CA07DB">
      <w:pPr>
        <w:shd w:val="clear" w:color="auto" w:fill="FFFFFF"/>
        <w:tabs>
          <w:tab w:val="left" w:pos="1785"/>
        </w:tabs>
        <w:spacing w:line="80" w:lineRule="atLeast"/>
      </w:pPr>
      <w:r w:rsidRPr="003D1D12">
        <w:rPr>
          <w:spacing w:val="-2"/>
        </w:rPr>
        <w:t>E</w:t>
      </w:r>
      <w:r>
        <w:rPr>
          <w:spacing w:val="-2"/>
        </w:rPr>
        <w:t>)</w:t>
      </w:r>
      <w:r w:rsidRPr="003D1D12">
        <w:rPr>
          <w:spacing w:val="-2"/>
        </w:rPr>
        <w:t xml:space="preserve"> I ve </w:t>
      </w:r>
      <w:r w:rsidRPr="003D1D12">
        <w:rPr>
          <w:spacing w:val="-2"/>
          <w:lang w:val="en-US"/>
        </w:rPr>
        <w:t>III</w:t>
      </w:r>
    </w:p>
    <w:p w:rsidR="00432419" w:rsidRPr="003D1D12" w:rsidRDefault="00432419" w:rsidP="003D1D12">
      <w:pPr>
        <w:shd w:val="clear" w:color="auto" w:fill="FFFFFF"/>
        <w:tabs>
          <w:tab w:val="left" w:pos="1785"/>
        </w:tabs>
        <w:spacing w:line="80" w:lineRule="atLeast"/>
        <w:jc w:val="center"/>
        <w:sectPr w:rsidR="00432419" w:rsidRPr="003D1D12" w:rsidSect="00F12C8E">
          <w:pgSz w:w="11909" w:h="16834"/>
          <w:pgMar w:top="1440" w:right="1419" w:bottom="720" w:left="1701" w:header="708" w:footer="708" w:gutter="0"/>
          <w:cols w:space="60"/>
          <w:noEndnote/>
        </w:sectPr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rPr>
          <w:spacing w:val="-1"/>
        </w:rPr>
        <w:t>13</w:t>
      </w:r>
      <w:r w:rsidRPr="003D1D12">
        <w:rPr>
          <w:spacing w:val="-1"/>
        </w:rPr>
        <w:t xml:space="preserve">.  Türkiye'de verimli tarım alanlarının her yıl daha da </w:t>
      </w:r>
      <w:r w:rsidRPr="003D1D12">
        <w:t>azalmasında,</w:t>
      </w:r>
    </w:p>
    <w:p w:rsidR="00432419" w:rsidRPr="003D1D12" w:rsidRDefault="00432419" w:rsidP="0015200F">
      <w:pPr>
        <w:numPr>
          <w:ilvl w:val="0"/>
          <w:numId w:val="88"/>
        </w:numPr>
        <w:shd w:val="clear" w:color="auto" w:fill="FFFFFF"/>
        <w:tabs>
          <w:tab w:val="left" w:pos="990"/>
        </w:tabs>
        <w:spacing w:line="80" w:lineRule="atLeast"/>
        <w:rPr>
          <w:spacing w:val="-9"/>
          <w:lang w:val="en-US"/>
        </w:rPr>
      </w:pPr>
      <w:r w:rsidRPr="003D1D12">
        <w:rPr>
          <w:spacing w:val="-1"/>
        </w:rPr>
        <w:t>endüstri bitkilerinin yetiştirildiği verimli tarım alanları üzerinde fabrikalar kurulması,</w:t>
      </w:r>
    </w:p>
    <w:p w:rsidR="00432419" w:rsidRPr="003D1D12" w:rsidRDefault="00432419" w:rsidP="0015200F">
      <w:pPr>
        <w:numPr>
          <w:ilvl w:val="0"/>
          <w:numId w:val="88"/>
        </w:numPr>
        <w:shd w:val="clear" w:color="auto" w:fill="FFFFFF"/>
        <w:tabs>
          <w:tab w:val="left" w:pos="990"/>
        </w:tabs>
        <w:spacing w:line="80" w:lineRule="atLeast"/>
        <w:rPr>
          <w:spacing w:val="-11"/>
          <w:lang w:val="en-US"/>
        </w:rPr>
      </w:pPr>
      <w:r w:rsidRPr="003D1D12">
        <w:rPr>
          <w:spacing w:val="-2"/>
        </w:rPr>
        <w:t xml:space="preserve">eğimin fazla olduğu tarlalarda erozyonun da </w:t>
      </w:r>
      <w:r w:rsidRPr="003D1D12">
        <w:t>fazla olması,</w:t>
      </w:r>
    </w:p>
    <w:p w:rsidR="00432419" w:rsidRPr="003D1D12" w:rsidRDefault="00432419" w:rsidP="0015200F">
      <w:pPr>
        <w:numPr>
          <w:ilvl w:val="0"/>
          <w:numId w:val="88"/>
        </w:numPr>
        <w:shd w:val="clear" w:color="auto" w:fill="FFFFFF"/>
        <w:tabs>
          <w:tab w:val="left" w:pos="990"/>
        </w:tabs>
        <w:spacing w:line="80" w:lineRule="atLeast"/>
      </w:pPr>
      <w:r w:rsidRPr="00EC5E5D">
        <w:rPr>
          <w:spacing w:val="-2"/>
        </w:rPr>
        <w:t>nüfusun yoğun olduğu yerlerde plansız kentleş</w:t>
      </w:r>
      <w:r w:rsidRPr="00EC5E5D">
        <w:rPr>
          <w:spacing w:val="-2"/>
        </w:rPr>
        <w:softHyphen/>
      </w:r>
      <w:r w:rsidRPr="00EC5E5D">
        <w:t>melerin olması</w:t>
      </w:r>
      <w:r>
        <w:t xml:space="preserve"> </w:t>
      </w:r>
      <w:r w:rsidRPr="00EC5E5D">
        <w:rPr>
          <w:spacing w:val="-2"/>
        </w:rPr>
        <w:t>rol oynamaktadır.</w:t>
      </w:r>
    </w:p>
    <w:p w:rsidR="00432419" w:rsidRPr="003D1D12" w:rsidRDefault="00432419" w:rsidP="003D1D12">
      <w:pPr>
        <w:spacing w:line="80" w:lineRule="atLeast"/>
        <w:ind w:right="990"/>
      </w:pPr>
      <w:r w:rsidRPr="00186D18">
        <w:rPr>
          <w:noProof/>
        </w:rPr>
        <w:pict>
          <v:shape id="Resim 46" o:spid="_x0000_i1083" type="#_x0000_t75" style="width:214.5pt;height:90pt;visibility:visible">
            <v:imagedata r:id="rId69" o:title=""/>
          </v:shape>
        </w:pic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>Buna göre. haritada verilen K, L ve M kesimlerin</w:t>
      </w:r>
      <w:r w:rsidRPr="003D1D12">
        <w:softHyphen/>
        <w:t xml:space="preserve">deki verimli tarım alanlarının azalmasında </w:t>
      </w:r>
      <w:r w:rsidRPr="003D1D12">
        <w:rPr>
          <w:lang w:val="en-US"/>
        </w:rPr>
        <w:t xml:space="preserve">I. </w:t>
      </w:r>
      <w:r>
        <w:rPr>
          <w:lang w:val="en-US"/>
        </w:rPr>
        <w:t>II</w:t>
      </w:r>
      <w:r w:rsidRPr="003D1D12">
        <w:t xml:space="preserve"> ve </w:t>
      </w:r>
      <w:r w:rsidRPr="003D1D12">
        <w:rPr>
          <w:lang w:val="en-US"/>
        </w:rPr>
        <w:t xml:space="preserve">III </w:t>
      </w:r>
      <w:r w:rsidRPr="003D1D12">
        <w:t xml:space="preserve">etkenlerinden hangisinin </w:t>
      </w:r>
      <w:r w:rsidRPr="003D1D12">
        <w:rPr>
          <w:u w:val="single"/>
        </w:rPr>
        <w:t>en çok</w:t>
      </w:r>
      <w:r w:rsidRPr="003D1D12">
        <w:t xml:space="preserve"> etkili olduğu söylenebilir?</w:t>
      </w:r>
    </w:p>
    <w:p w:rsidR="00432419" w:rsidRPr="00CA07DB" w:rsidRDefault="00432419" w:rsidP="003D1D12">
      <w:pPr>
        <w:shd w:val="clear" w:color="auto" w:fill="FFFFFF"/>
        <w:tabs>
          <w:tab w:val="left" w:pos="1980"/>
          <w:tab w:val="left" w:leader="underscore" w:pos="2340"/>
          <w:tab w:val="right" w:pos="3720"/>
        </w:tabs>
        <w:spacing w:line="80" w:lineRule="atLeast"/>
        <w:rPr>
          <w:u w:val="single"/>
        </w:rPr>
      </w:pPr>
      <w:r>
        <w:rPr>
          <w:u w:val="single"/>
        </w:rPr>
        <w:t xml:space="preserve"> </w:t>
      </w:r>
      <w:r w:rsidRPr="00CA07DB">
        <w:rPr>
          <w:u w:val="single"/>
        </w:rPr>
        <w:t xml:space="preserve">      K</w:t>
      </w:r>
      <w:r w:rsidRPr="00CA07DB">
        <w:rPr>
          <w:u w:val="single"/>
        </w:rPr>
        <w:tab/>
      </w:r>
      <w:r>
        <w:rPr>
          <w:u w:val="single"/>
        </w:rPr>
        <w:t xml:space="preserve">   </w:t>
      </w:r>
      <w:r w:rsidRPr="00CA07DB">
        <w:rPr>
          <w:u w:val="single"/>
        </w:rPr>
        <w:t>L</w:t>
      </w:r>
      <w:r>
        <w:rPr>
          <w:u w:val="single"/>
        </w:rPr>
        <w:t xml:space="preserve">              </w:t>
      </w:r>
      <w:r w:rsidRPr="00CA07DB">
        <w:rPr>
          <w:u w:val="single"/>
        </w:rPr>
        <w:t>M</w:t>
      </w:r>
    </w:p>
    <w:p w:rsidR="00432419" w:rsidRPr="003D1D12" w:rsidRDefault="00432419" w:rsidP="0015200F">
      <w:pPr>
        <w:numPr>
          <w:ilvl w:val="0"/>
          <w:numId w:val="89"/>
        </w:numPr>
        <w:shd w:val="clear" w:color="auto" w:fill="FFFFFF"/>
        <w:tabs>
          <w:tab w:val="left" w:pos="1095"/>
          <w:tab w:val="right" w:pos="3720"/>
        </w:tabs>
        <w:spacing w:line="80" w:lineRule="atLeast"/>
        <w:rPr>
          <w:spacing w:val="-7"/>
        </w:rPr>
      </w:pPr>
      <w:r w:rsidRPr="003D1D12">
        <w:rPr>
          <w:spacing w:val="-1"/>
          <w:lang w:val="en-US"/>
        </w:rPr>
        <w:t xml:space="preserve">II                 </w:t>
      </w:r>
      <w:r>
        <w:rPr>
          <w:spacing w:val="-1"/>
          <w:lang w:val="en-US"/>
        </w:rPr>
        <w:t xml:space="preserve"> </w:t>
      </w:r>
      <w:r w:rsidRPr="003D1D12">
        <w:rPr>
          <w:spacing w:val="-1"/>
          <w:lang w:val="en-US"/>
        </w:rPr>
        <w:t>III</w:t>
      </w:r>
      <w:r w:rsidRPr="003D1D12">
        <w:rPr>
          <w:lang w:val="en-US"/>
        </w:rPr>
        <w:tab/>
      </w:r>
      <w:r w:rsidRPr="003D1D12">
        <w:t>I</w:t>
      </w:r>
    </w:p>
    <w:p w:rsidR="00432419" w:rsidRPr="003D1D12" w:rsidRDefault="00432419" w:rsidP="0015200F">
      <w:pPr>
        <w:numPr>
          <w:ilvl w:val="0"/>
          <w:numId w:val="89"/>
        </w:numPr>
        <w:shd w:val="clear" w:color="auto" w:fill="FFFFFF"/>
        <w:tabs>
          <w:tab w:val="left" w:pos="1095"/>
          <w:tab w:val="right" w:pos="3720"/>
        </w:tabs>
        <w:spacing w:line="80" w:lineRule="atLeast"/>
        <w:rPr>
          <w:spacing w:val="-7"/>
        </w:rPr>
      </w:pPr>
      <w:r w:rsidRPr="003D1D12">
        <w:rPr>
          <w:spacing w:val="-1"/>
          <w:lang w:val="en-US"/>
        </w:rPr>
        <w:t xml:space="preserve">III                </w:t>
      </w:r>
      <w:r>
        <w:rPr>
          <w:spacing w:val="-1"/>
          <w:lang w:val="en-US"/>
        </w:rPr>
        <w:t xml:space="preserve"> </w:t>
      </w:r>
      <w:r w:rsidRPr="003D1D12">
        <w:rPr>
          <w:spacing w:val="-1"/>
          <w:lang w:val="en-US"/>
        </w:rPr>
        <w:t>II</w:t>
      </w:r>
      <w:r w:rsidRPr="003D1D12">
        <w:rPr>
          <w:lang w:val="en-US"/>
        </w:rPr>
        <w:tab/>
      </w:r>
      <w:r w:rsidRPr="003D1D12">
        <w:t>I</w:t>
      </w:r>
    </w:p>
    <w:p w:rsidR="00432419" w:rsidRPr="003D1D12" w:rsidRDefault="00432419" w:rsidP="0015200F">
      <w:pPr>
        <w:numPr>
          <w:ilvl w:val="0"/>
          <w:numId w:val="89"/>
        </w:numPr>
        <w:shd w:val="clear" w:color="auto" w:fill="FFFFFF"/>
        <w:tabs>
          <w:tab w:val="left" w:pos="1095"/>
          <w:tab w:val="right" w:pos="3720"/>
        </w:tabs>
        <w:spacing w:line="80" w:lineRule="atLeast"/>
        <w:rPr>
          <w:spacing w:val="-6"/>
        </w:rPr>
      </w:pPr>
      <w:r w:rsidRPr="003D1D12">
        <w:rPr>
          <w:spacing w:val="-1"/>
          <w:lang w:val="en-US"/>
        </w:rPr>
        <w:t xml:space="preserve">III                 </w:t>
      </w:r>
      <w:r w:rsidRPr="003D1D12">
        <w:rPr>
          <w:spacing w:val="-1"/>
        </w:rPr>
        <w:t>I</w:t>
      </w:r>
      <w:r w:rsidRPr="003D1D12">
        <w:tab/>
      </w:r>
      <w:r w:rsidRPr="003D1D12">
        <w:rPr>
          <w:spacing w:val="-9"/>
          <w:lang w:val="en-US"/>
        </w:rPr>
        <w:t>II</w:t>
      </w:r>
    </w:p>
    <w:p w:rsidR="00432419" w:rsidRPr="003D1D12" w:rsidRDefault="00432419" w:rsidP="0015200F">
      <w:pPr>
        <w:numPr>
          <w:ilvl w:val="0"/>
          <w:numId w:val="89"/>
        </w:numPr>
        <w:shd w:val="clear" w:color="auto" w:fill="FFFFFF"/>
        <w:tabs>
          <w:tab w:val="left" w:pos="1095"/>
          <w:tab w:val="right" w:pos="3720"/>
        </w:tabs>
        <w:spacing w:line="80" w:lineRule="atLeast"/>
        <w:rPr>
          <w:spacing w:val="-6"/>
        </w:rPr>
      </w:pPr>
      <w:r w:rsidRPr="003D1D12">
        <w:t xml:space="preserve">I                 </w:t>
      </w:r>
      <w:r>
        <w:t xml:space="preserve"> </w:t>
      </w:r>
      <w:r w:rsidRPr="003D1D12">
        <w:rPr>
          <w:lang w:val="en-US"/>
        </w:rPr>
        <w:t>III</w:t>
      </w:r>
      <w:r w:rsidRPr="003D1D12">
        <w:rPr>
          <w:lang w:val="en-US"/>
        </w:rPr>
        <w:tab/>
      </w:r>
      <w:r w:rsidRPr="003D1D12">
        <w:rPr>
          <w:spacing w:val="-9"/>
          <w:lang w:val="en-US"/>
        </w:rPr>
        <w:t>II</w:t>
      </w:r>
    </w:p>
    <w:p w:rsidR="00432419" w:rsidRPr="003D1D12" w:rsidRDefault="00432419" w:rsidP="003D1D12">
      <w:pPr>
        <w:shd w:val="clear" w:color="auto" w:fill="FFFFFF"/>
        <w:tabs>
          <w:tab w:val="left" w:pos="1095"/>
          <w:tab w:val="right" w:pos="3720"/>
        </w:tabs>
        <w:spacing w:line="80" w:lineRule="atLeast"/>
      </w:pPr>
      <w:r w:rsidRPr="003D1D12">
        <w:rPr>
          <w:spacing w:val="-7"/>
        </w:rPr>
        <w:t>E)</w:t>
      </w:r>
      <w:r>
        <w:t xml:space="preserve">     </w:t>
      </w:r>
      <w:r w:rsidRPr="003D1D12">
        <w:rPr>
          <w:spacing w:val="-2"/>
          <w:lang w:val="en-US"/>
        </w:rPr>
        <w:t xml:space="preserve">II                  </w:t>
      </w:r>
      <w:r w:rsidRPr="003D1D12">
        <w:rPr>
          <w:spacing w:val="-2"/>
        </w:rPr>
        <w:t>I</w:t>
      </w:r>
      <w:r w:rsidRPr="003D1D12">
        <w:tab/>
      </w:r>
      <w:r>
        <w:t xml:space="preserve">     </w:t>
      </w:r>
      <w:r w:rsidRPr="003D1D12">
        <w:rPr>
          <w:spacing w:val="-6"/>
          <w:lang w:val="en-US"/>
        </w:rPr>
        <w:t>III</w:t>
      </w:r>
    </w:p>
    <w:p w:rsidR="00432419" w:rsidRDefault="00432419" w:rsidP="003D1D12">
      <w:pPr>
        <w:shd w:val="clear" w:color="auto" w:fill="FFFFFF"/>
        <w:tabs>
          <w:tab w:val="left" w:pos="1095"/>
          <w:tab w:val="right" w:pos="3720"/>
        </w:tabs>
        <w:spacing w:line="80" w:lineRule="atLeast"/>
      </w:pPr>
    </w:p>
    <w:p w:rsidR="00432419" w:rsidRDefault="00432419" w:rsidP="003D1D12">
      <w:pPr>
        <w:shd w:val="clear" w:color="auto" w:fill="FFFFFF"/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14</w:t>
      </w:r>
      <w:r w:rsidRPr="003D1D12">
        <w:t xml:space="preserve">.  Yer şekilleri karayolu uzunlukları üzerinde etkilidir. </w:t>
      </w:r>
      <w:r w:rsidRPr="003D1D12">
        <w:rPr>
          <w:spacing w:val="-1"/>
        </w:rPr>
        <w:t xml:space="preserve">Aşağıdaki şekilde </w:t>
      </w:r>
      <w:r w:rsidRPr="003D1D12">
        <w:rPr>
          <w:spacing w:val="-1"/>
          <w:lang w:val="en-US"/>
        </w:rPr>
        <w:t xml:space="preserve">X </w:t>
      </w:r>
      <w:r w:rsidRPr="003D1D12">
        <w:rPr>
          <w:spacing w:val="-1"/>
        </w:rPr>
        <w:t>kentiyle beş merkez arasındaki karayolu uzunlukları ve kuş ucumu uzaklıklar veril</w:t>
      </w:r>
      <w:r w:rsidRPr="003D1D12">
        <w:rPr>
          <w:spacing w:val="-1"/>
        </w:rPr>
        <w:softHyphen/>
      </w:r>
      <w:r w:rsidRPr="003D1D12">
        <w:t>miştir.</w:t>
      </w:r>
    </w:p>
    <w:p w:rsidR="00432419" w:rsidRPr="003D1D12" w:rsidRDefault="00432419" w:rsidP="003D1D12">
      <w:pPr>
        <w:spacing w:line="80" w:lineRule="atLeast"/>
      </w:pPr>
      <w:r w:rsidRPr="00186D18">
        <w:rPr>
          <w:noProof/>
        </w:rPr>
        <w:pict>
          <v:shape id="Resim 47" o:spid="_x0000_i1084" type="#_x0000_t75" style="width:263.25pt;height:251.25pt;visibility:visible">
            <v:imagedata r:id="rId70" o:title=""/>
          </v:shape>
        </w:pic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 xml:space="preserve">Buna göre, </w:t>
      </w:r>
      <w:r w:rsidRPr="003D1D12">
        <w:rPr>
          <w:lang w:val="en-US"/>
        </w:rPr>
        <w:t xml:space="preserve">X </w:t>
      </w:r>
      <w:r w:rsidRPr="003D1D12">
        <w:t xml:space="preserve">kentiyle hangi merkez arasındaki arazinin ötekilere göre </w:t>
      </w:r>
      <w:r w:rsidRPr="003D1D12">
        <w:rPr>
          <w:u w:val="single"/>
        </w:rPr>
        <w:t>daha engebeli</w:t>
      </w:r>
      <w:r w:rsidRPr="003D1D12">
        <w:t xml:space="preserve"> olduğu söy</w:t>
      </w:r>
      <w:r w:rsidRPr="003D1D12">
        <w:softHyphen/>
        <w:t>lenebilir?</w:t>
      </w:r>
    </w:p>
    <w:p w:rsidR="00432419" w:rsidRDefault="00432419" w:rsidP="003D1D12">
      <w:pPr>
        <w:shd w:val="clear" w:color="auto" w:fill="FFFFFF"/>
        <w:tabs>
          <w:tab w:val="left" w:pos="1515"/>
          <w:tab w:val="left" w:pos="2550"/>
          <w:tab w:val="left" w:pos="3585"/>
        </w:tabs>
        <w:spacing w:line="80" w:lineRule="atLeast"/>
      </w:pPr>
      <w:r w:rsidRPr="003D1D12">
        <w:rPr>
          <w:spacing w:val="-4"/>
        </w:rPr>
        <w:t>A) I</w:t>
      </w:r>
      <w:r w:rsidRPr="003D1D12">
        <w:tab/>
      </w:r>
    </w:p>
    <w:p w:rsidR="00432419" w:rsidRDefault="00432419" w:rsidP="003D1D12">
      <w:pPr>
        <w:shd w:val="clear" w:color="auto" w:fill="FFFFFF"/>
        <w:tabs>
          <w:tab w:val="left" w:pos="1515"/>
          <w:tab w:val="left" w:pos="2550"/>
          <w:tab w:val="left" w:pos="3585"/>
        </w:tabs>
        <w:spacing w:line="80" w:lineRule="atLeast"/>
      </w:pPr>
      <w:r w:rsidRPr="003D1D12">
        <w:t>B)ll</w:t>
      </w:r>
      <w:r w:rsidRPr="003D1D12">
        <w:tab/>
      </w:r>
    </w:p>
    <w:p w:rsidR="00432419" w:rsidRDefault="00432419" w:rsidP="003D1D12">
      <w:pPr>
        <w:shd w:val="clear" w:color="auto" w:fill="FFFFFF"/>
        <w:tabs>
          <w:tab w:val="left" w:pos="1515"/>
          <w:tab w:val="left" w:pos="2550"/>
          <w:tab w:val="left" w:pos="3585"/>
        </w:tabs>
        <w:spacing w:line="80" w:lineRule="atLeast"/>
      </w:pPr>
      <w:r w:rsidRPr="003D1D12">
        <w:t>C)lll</w:t>
      </w:r>
      <w:r w:rsidRPr="003D1D12">
        <w:tab/>
      </w:r>
    </w:p>
    <w:p w:rsidR="00432419" w:rsidRDefault="00432419" w:rsidP="003D1D12">
      <w:pPr>
        <w:shd w:val="clear" w:color="auto" w:fill="FFFFFF"/>
        <w:tabs>
          <w:tab w:val="left" w:pos="1515"/>
          <w:tab w:val="left" w:pos="2550"/>
          <w:tab w:val="left" w:pos="3585"/>
        </w:tabs>
        <w:spacing w:line="80" w:lineRule="atLeast"/>
        <w:rPr>
          <w:lang w:val="en-US"/>
        </w:rPr>
      </w:pPr>
      <w:r w:rsidRPr="003D1D12">
        <w:t xml:space="preserve">D) </w:t>
      </w:r>
      <w:r w:rsidRPr="003D1D12">
        <w:rPr>
          <w:lang w:val="en-US"/>
        </w:rPr>
        <w:t xml:space="preserve">IV        </w:t>
      </w:r>
    </w:p>
    <w:p w:rsidR="00432419" w:rsidRPr="003D1D12" w:rsidRDefault="00432419" w:rsidP="003D1D12">
      <w:pPr>
        <w:shd w:val="clear" w:color="auto" w:fill="FFFFFF"/>
        <w:tabs>
          <w:tab w:val="left" w:pos="1515"/>
          <w:tab w:val="left" w:pos="2550"/>
          <w:tab w:val="left" w:pos="3585"/>
        </w:tabs>
        <w:spacing w:line="80" w:lineRule="atLeast"/>
      </w:pPr>
      <w:r w:rsidRPr="003D1D12">
        <w:t xml:space="preserve">E) </w:t>
      </w:r>
      <w:r w:rsidRPr="003D1D12">
        <w:rPr>
          <w:lang w:val="en-US"/>
        </w:rPr>
        <w:t>V</w:t>
      </w:r>
    </w:p>
    <w:p w:rsidR="00432419" w:rsidRPr="003D1D12" w:rsidRDefault="00432419" w:rsidP="003D1D12">
      <w:pPr>
        <w:shd w:val="clear" w:color="auto" w:fill="FFFFFF"/>
        <w:tabs>
          <w:tab w:val="left" w:pos="1515"/>
          <w:tab w:val="left" w:pos="2550"/>
          <w:tab w:val="left" w:pos="3585"/>
        </w:tabs>
        <w:spacing w:line="80" w:lineRule="atLeast"/>
        <w:sectPr w:rsidR="00432419" w:rsidRPr="003D1D12" w:rsidSect="00F12C8E">
          <w:pgSz w:w="11909" w:h="16834"/>
          <w:pgMar w:top="1440" w:right="1419" w:bottom="720" w:left="1701" w:header="708" w:footer="708" w:gutter="0"/>
          <w:cols w:space="60"/>
          <w:noEndnote/>
        </w:sectPr>
      </w:pPr>
    </w:p>
    <w:p w:rsidR="00432419" w:rsidRPr="003D1D12" w:rsidRDefault="00432419" w:rsidP="003D1D12">
      <w:pPr>
        <w:shd w:val="clear" w:color="auto" w:fill="FFFFFF"/>
        <w:spacing w:line="80" w:lineRule="atLeast"/>
        <w:ind w:right="480"/>
      </w:pPr>
      <w:r>
        <w:t>15</w:t>
      </w:r>
      <w:r w:rsidRPr="003D1D12">
        <w:t>.  Aşağıdaki grafik, bir ülkede 1995-2004 yıllan ara</w:t>
      </w:r>
      <w:r w:rsidRPr="003D1D12">
        <w:softHyphen/>
      </w:r>
      <w:r w:rsidRPr="003D1D12">
        <w:rPr>
          <w:spacing w:val="-1"/>
        </w:rPr>
        <w:t xml:space="preserve">sında yurtdışına giden ve yurtdışından gelen turist </w:t>
      </w:r>
      <w:r w:rsidRPr="003D1D12">
        <w:t>sayılarını göstermektedir.</w:t>
      </w:r>
    </w:p>
    <w:p w:rsidR="00432419" w:rsidRPr="003D1D12" w:rsidRDefault="00432419" w:rsidP="003D1D12">
      <w:pPr>
        <w:spacing w:line="80" w:lineRule="atLeast"/>
      </w:pPr>
      <w:r w:rsidRPr="00186D18">
        <w:rPr>
          <w:noProof/>
        </w:rPr>
        <w:pict>
          <v:shape id="Resim 48" o:spid="_x0000_i1085" type="#_x0000_t75" style="width:261.75pt;height:174pt;visibility:visible">
            <v:imagedata r:id="rId71" o:title=""/>
          </v:shape>
        </w:pict>
      </w:r>
    </w:p>
    <w:p w:rsidR="00432419" w:rsidRPr="003D1D12" w:rsidRDefault="00432419" w:rsidP="003D1D12">
      <w:pPr>
        <w:shd w:val="clear" w:color="auto" w:fill="FFFFFF"/>
        <w:spacing w:line="80" w:lineRule="atLeast"/>
        <w:ind w:right="540"/>
        <w:jc w:val="both"/>
      </w:pPr>
      <w:r w:rsidRPr="003D1D12">
        <w:t xml:space="preserve">Yalnızca bu grafiğe bakılarak, verilen dönemde bu ülkeyle ilgili aşağıdaki bilgilerden hangisine </w:t>
      </w:r>
      <w:r w:rsidRPr="003D1D12">
        <w:rPr>
          <w:u w:val="single"/>
        </w:rPr>
        <w:t>ulaşılamaz</w:t>
      </w:r>
      <w:r w:rsidRPr="003D1D12">
        <w:t>?</w:t>
      </w:r>
    </w:p>
    <w:p w:rsidR="00432419" w:rsidRPr="003D1D12" w:rsidRDefault="00432419" w:rsidP="0015200F">
      <w:pPr>
        <w:numPr>
          <w:ilvl w:val="0"/>
          <w:numId w:val="90"/>
        </w:numPr>
        <w:shd w:val="clear" w:color="auto" w:fill="FFFFFF"/>
        <w:tabs>
          <w:tab w:val="left" w:pos="900"/>
        </w:tabs>
        <w:spacing w:line="80" w:lineRule="atLeast"/>
      </w:pPr>
      <w:r w:rsidRPr="003D1D12">
        <w:rPr>
          <w:spacing w:val="-2"/>
        </w:rPr>
        <w:t>Yurtdışına giden Turist sayısı toplamına</w:t>
      </w:r>
    </w:p>
    <w:p w:rsidR="00432419" w:rsidRPr="003D1D12" w:rsidRDefault="00432419" w:rsidP="0015200F">
      <w:pPr>
        <w:numPr>
          <w:ilvl w:val="0"/>
          <w:numId w:val="90"/>
        </w:numPr>
        <w:shd w:val="clear" w:color="auto" w:fill="FFFFFF"/>
        <w:tabs>
          <w:tab w:val="left" w:pos="900"/>
        </w:tabs>
        <w:spacing w:line="80" w:lineRule="atLeast"/>
        <w:rPr>
          <w:spacing w:val="-5"/>
        </w:rPr>
      </w:pPr>
      <w:r w:rsidRPr="003D1D12">
        <w:t>Yurtdışından en fazla turistin hangi yıl geldiğine</w:t>
      </w:r>
    </w:p>
    <w:p w:rsidR="00432419" w:rsidRPr="003D1D12" w:rsidRDefault="00432419" w:rsidP="0015200F">
      <w:pPr>
        <w:numPr>
          <w:ilvl w:val="0"/>
          <w:numId w:val="90"/>
        </w:numPr>
        <w:shd w:val="clear" w:color="auto" w:fill="FFFFFF"/>
        <w:tabs>
          <w:tab w:val="left" w:pos="900"/>
        </w:tabs>
        <w:spacing w:line="80" w:lineRule="atLeast"/>
        <w:rPr>
          <w:spacing w:val="-11"/>
        </w:rPr>
      </w:pPr>
      <w:r w:rsidRPr="003D1D12">
        <w:rPr>
          <w:spacing w:val="-1"/>
        </w:rPr>
        <w:t>En çok hangi ülkeden turist geldiğine</w:t>
      </w:r>
    </w:p>
    <w:p w:rsidR="00432419" w:rsidRDefault="00432419" w:rsidP="0015200F">
      <w:pPr>
        <w:numPr>
          <w:ilvl w:val="0"/>
          <w:numId w:val="90"/>
        </w:numPr>
        <w:shd w:val="clear" w:color="auto" w:fill="FFFFFF"/>
        <w:tabs>
          <w:tab w:val="left" w:pos="900"/>
        </w:tabs>
        <w:spacing w:line="80" w:lineRule="atLeast"/>
        <w:rPr>
          <w:spacing w:val="-11"/>
        </w:rPr>
      </w:pPr>
      <w:r w:rsidRPr="003D1D12">
        <w:rPr>
          <w:spacing w:val="-1"/>
        </w:rPr>
        <w:t>Yurtdışına giden ve yurtdışından gelen turist sa</w:t>
      </w:r>
      <w:r w:rsidRPr="003D1D12">
        <w:rPr>
          <w:spacing w:val="-1"/>
        </w:rPr>
        <w:softHyphen/>
      </w:r>
      <w:r w:rsidRPr="003D1D12">
        <w:t>yıları arasındaki orana</w:t>
      </w:r>
    </w:p>
    <w:p w:rsidR="00432419" w:rsidRPr="00EC5E5D" w:rsidRDefault="00432419" w:rsidP="0015200F">
      <w:pPr>
        <w:numPr>
          <w:ilvl w:val="0"/>
          <w:numId w:val="90"/>
        </w:numPr>
        <w:shd w:val="clear" w:color="auto" w:fill="FFFFFF"/>
        <w:tabs>
          <w:tab w:val="left" w:pos="900"/>
        </w:tabs>
        <w:spacing w:line="80" w:lineRule="atLeast"/>
        <w:rPr>
          <w:spacing w:val="-11"/>
        </w:rPr>
      </w:pPr>
      <w:r w:rsidRPr="00EC5E5D">
        <w:rPr>
          <w:spacing w:val="-1"/>
        </w:rPr>
        <w:t>Yurtdışından gelen turist sayısındaki değişimlere</w:t>
      </w:r>
    </w:p>
    <w:p w:rsidR="00432419" w:rsidRDefault="00432419" w:rsidP="003D1D12">
      <w:pPr>
        <w:shd w:val="clear" w:color="auto" w:fill="FFFFFF"/>
        <w:tabs>
          <w:tab w:val="left" w:pos="900"/>
        </w:tabs>
        <w:spacing w:line="80" w:lineRule="atLeast"/>
      </w:pPr>
    </w:p>
    <w:p w:rsidR="00432419" w:rsidRPr="00EC5E5D" w:rsidRDefault="00432419" w:rsidP="003D1D12">
      <w:pPr>
        <w:shd w:val="clear" w:color="auto" w:fill="FFFFFF"/>
        <w:spacing w:line="80" w:lineRule="atLeast"/>
        <w:rPr>
          <w:b/>
        </w:rPr>
      </w:pPr>
      <w:r>
        <w:rPr>
          <w:b/>
          <w:bCs/>
          <w:spacing w:val="-2"/>
        </w:rPr>
        <w:t>16</w:t>
      </w:r>
      <w:r w:rsidRPr="00EC5E5D">
        <w:rPr>
          <w:b/>
          <w:bCs/>
          <w:spacing w:val="-2"/>
        </w:rPr>
        <w:t xml:space="preserve">.  Aşağıdakilerden hangisi. Türkiye'nin iç ticaret </w:t>
      </w:r>
      <w:r w:rsidRPr="00EC5E5D">
        <w:rPr>
          <w:b/>
          <w:bCs/>
          <w:spacing w:val="-1"/>
        </w:rPr>
        <w:t>etkinliklerinin sürekli artmasının nedenleri ara</w:t>
      </w:r>
      <w:r w:rsidRPr="00EC5E5D">
        <w:rPr>
          <w:b/>
          <w:bCs/>
          <w:spacing w:val="-1"/>
        </w:rPr>
        <w:softHyphen/>
      </w:r>
      <w:r w:rsidRPr="00EC5E5D">
        <w:rPr>
          <w:b/>
          <w:bCs/>
        </w:rPr>
        <w:t>sı</w:t>
      </w:r>
      <w:r w:rsidRPr="00EC5E5D">
        <w:rPr>
          <w:b/>
        </w:rPr>
        <w:t xml:space="preserve">nda </w:t>
      </w:r>
      <w:r w:rsidRPr="00EC5E5D">
        <w:rPr>
          <w:b/>
          <w:bCs/>
        </w:rPr>
        <w:t>gösterilemez</w:t>
      </w:r>
      <w:r w:rsidRPr="00EC5E5D">
        <w:rPr>
          <w:b/>
        </w:rPr>
        <w:t>?</w:t>
      </w:r>
    </w:p>
    <w:p w:rsidR="00432419" w:rsidRPr="003D1D12" w:rsidRDefault="00432419" w:rsidP="0015200F">
      <w:pPr>
        <w:numPr>
          <w:ilvl w:val="0"/>
          <w:numId w:val="91"/>
        </w:numPr>
        <w:shd w:val="clear" w:color="auto" w:fill="FFFFFF"/>
        <w:tabs>
          <w:tab w:val="left" w:pos="915"/>
        </w:tabs>
        <w:spacing w:line="80" w:lineRule="atLeast"/>
      </w:pPr>
      <w:r w:rsidRPr="003D1D12">
        <w:rPr>
          <w:spacing w:val="-1"/>
        </w:rPr>
        <w:t>İletişim teknolojisindeki gelişmeler sayesinde ürünlerin daha geniş kitlelere tanıtılabilmesi</w:t>
      </w:r>
    </w:p>
    <w:p w:rsidR="00432419" w:rsidRPr="003D1D12" w:rsidRDefault="00432419" w:rsidP="0015200F">
      <w:pPr>
        <w:numPr>
          <w:ilvl w:val="0"/>
          <w:numId w:val="91"/>
        </w:numPr>
        <w:shd w:val="clear" w:color="auto" w:fill="FFFFFF"/>
        <w:tabs>
          <w:tab w:val="left" w:pos="915"/>
        </w:tabs>
        <w:spacing w:line="80" w:lineRule="atLeast"/>
        <w:rPr>
          <w:spacing w:val="-5"/>
        </w:rPr>
      </w:pPr>
      <w:r w:rsidRPr="003D1D12">
        <w:rPr>
          <w:spacing w:val="-1"/>
        </w:rPr>
        <w:t>Endüstri kuruluşlarının sayısının artması</w:t>
      </w:r>
    </w:p>
    <w:p w:rsidR="00432419" w:rsidRPr="003D1D12" w:rsidRDefault="00432419" w:rsidP="0015200F">
      <w:pPr>
        <w:numPr>
          <w:ilvl w:val="0"/>
          <w:numId w:val="91"/>
        </w:numPr>
        <w:shd w:val="clear" w:color="auto" w:fill="FFFFFF"/>
        <w:tabs>
          <w:tab w:val="left" w:pos="915"/>
        </w:tabs>
        <w:spacing w:line="80" w:lineRule="atLeast"/>
        <w:rPr>
          <w:spacing w:val="-11"/>
        </w:rPr>
      </w:pPr>
      <w:r w:rsidRPr="003D1D12">
        <w:rPr>
          <w:spacing w:val="-1"/>
        </w:rPr>
        <w:t>Endüstri ürünlerinin çeşidinin artması</w:t>
      </w:r>
    </w:p>
    <w:p w:rsidR="00432419" w:rsidRDefault="00432419" w:rsidP="0015200F">
      <w:pPr>
        <w:numPr>
          <w:ilvl w:val="0"/>
          <w:numId w:val="91"/>
        </w:numPr>
        <w:shd w:val="clear" w:color="auto" w:fill="FFFFFF"/>
        <w:tabs>
          <w:tab w:val="left" w:pos="915"/>
        </w:tabs>
        <w:spacing w:line="80" w:lineRule="atLeast"/>
        <w:rPr>
          <w:spacing w:val="-11"/>
        </w:rPr>
      </w:pPr>
      <w:r w:rsidRPr="003D1D12">
        <w:rPr>
          <w:spacing w:val="-2"/>
        </w:rPr>
        <w:t xml:space="preserve">Bölgelerin enerji üretimleri arasındaki farkın </w:t>
      </w:r>
      <w:r w:rsidRPr="003D1D12">
        <w:t>büyümesi</w:t>
      </w:r>
    </w:p>
    <w:p w:rsidR="00432419" w:rsidRPr="00EC5E5D" w:rsidRDefault="00432419" w:rsidP="0015200F">
      <w:pPr>
        <w:numPr>
          <w:ilvl w:val="0"/>
          <w:numId w:val="91"/>
        </w:numPr>
        <w:shd w:val="clear" w:color="auto" w:fill="FFFFFF"/>
        <w:tabs>
          <w:tab w:val="left" w:pos="915"/>
        </w:tabs>
        <w:spacing w:line="80" w:lineRule="atLeast"/>
        <w:rPr>
          <w:spacing w:val="-11"/>
        </w:rPr>
      </w:pPr>
      <w:r w:rsidRPr="00EC5E5D">
        <w:rPr>
          <w:spacing w:val="-2"/>
        </w:rPr>
        <w:t>Farklı iklim özelliklerinden yararlanarak tarımsal</w:t>
      </w:r>
      <w:r>
        <w:rPr>
          <w:spacing w:val="-2"/>
        </w:rPr>
        <w:t xml:space="preserve"> </w:t>
      </w:r>
      <w:r w:rsidRPr="00EC5E5D">
        <w:t>ürünlerin çeşitlendirilmesi</w:t>
      </w:r>
    </w:p>
    <w:p w:rsidR="00432419" w:rsidRDefault="00432419" w:rsidP="003D1D12">
      <w:pPr>
        <w:shd w:val="clear" w:color="auto" w:fill="FFFFFF"/>
        <w:tabs>
          <w:tab w:val="left" w:pos="915"/>
        </w:tabs>
        <w:spacing w:line="80" w:lineRule="atLeast"/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48"/>
        <w:gridCol w:w="549"/>
        <w:gridCol w:w="550"/>
        <w:gridCol w:w="550"/>
        <w:gridCol w:w="550"/>
        <w:gridCol w:w="550"/>
        <w:gridCol w:w="550"/>
        <w:gridCol w:w="550"/>
        <w:gridCol w:w="550"/>
        <w:gridCol w:w="585"/>
        <w:gridCol w:w="585"/>
        <w:gridCol w:w="585"/>
        <w:gridCol w:w="585"/>
        <w:gridCol w:w="572"/>
        <w:gridCol w:w="585"/>
        <w:gridCol w:w="561"/>
      </w:tblGrid>
      <w:tr w:rsidR="00432419" w:rsidRPr="00745499" w:rsidTr="00745499">
        <w:tc>
          <w:tcPr>
            <w:tcW w:w="548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</w:t>
            </w:r>
          </w:p>
        </w:tc>
        <w:tc>
          <w:tcPr>
            <w:tcW w:w="549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2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3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4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5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6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7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8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9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10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11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12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13</w:t>
            </w:r>
          </w:p>
        </w:tc>
        <w:tc>
          <w:tcPr>
            <w:tcW w:w="572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14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15</w:t>
            </w:r>
          </w:p>
        </w:tc>
        <w:tc>
          <w:tcPr>
            <w:tcW w:w="561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16</w:t>
            </w:r>
          </w:p>
        </w:tc>
      </w:tr>
      <w:tr w:rsidR="00432419" w:rsidRPr="00745499" w:rsidTr="00745499">
        <w:tc>
          <w:tcPr>
            <w:tcW w:w="548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E</w:t>
            </w:r>
          </w:p>
        </w:tc>
        <w:tc>
          <w:tcPr>
            <w:tcW w:w="549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C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B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D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B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A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E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B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A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D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E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B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C</w:t>
            </w:r>
          </w:p>
        </w:tc>
        <w:tc>
          <w:tcPr>
            <w:tcW w:w="572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A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C</w:t>
            </w:r>
          </w:p>
        </w:tc>
        <w:tc>
          <w:tcPr>
            <w:tcW w:w="561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D</w:t>
            </w:r>
          </w:p>
        </w:tc>
      </w:tr>
    </w:tbl>
    <w:p w:rsidR="00432419" w:rsidRDefault="00432419" w:rsidP="00093A5F"/>
    <w:p w:rsidR="00432419" w:rsidRDefault="00432419" w:rsidP="00093A5F"/>
    <w:p w:rsidR="00432419" w:rsidRPr="00093A5F" w:rsidRDefault="00432419" w:rsidP="00093A5F">
      <w:pPr>
        <w:sectPr w:rsidR="00432419" w:rsidRPr="00093A5F" w:rsidSect="00F12C8E">
          <w:pgSz w:w="11909" w:h="16834"/>
          <w:pgMar w:top="1440" w:right="1419" w:bottom="720" w:left="1701" w:header="708" w:footer="708" w:gutter="0"/>
          <w:cols w:space="60"/>
          <w:noEndnote/>
        </w:sectPr>
      </w:pPr>
    </w:p>
    <w:p w:rsidR="00432419" w:rsidRDefault="00432419" w:rsidP="003D1D12">
      <w:pPr>
        <w:shd w:val="clear" w:color="auto" w:fill="FFFFFF"/>
        <w:spacing w:line="80" w:lineRule="atLeast"/>
        <w:rPr>
          <w:spacing w:val="-1"/>
        </w:rPr>
      </w:pPr>
    </w:p>
    <w:p w:rsidR="00432419" w:rsidRDefault="00432419" w:rsidP="00E8611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A6A6A6"/>
        <w:spacing w:line="80" w:lineRule="atLeast"/>
        <w:jc w:val="center"/>
        <w:rPr>
          <w:b/>
          <w:spacing w:val="-1"/>
          <w:sz w:val="32"/>
          <w:szCs w:val="32"/>
        </w:rPr>
      </w:pPr>
      <w:r w:rsidRPr="00EC5E5D">
        <w:rPr>
          <w:b/>
          <w:spacing w:val="-1"/>
          <w:sz w:val="32"/>
          <w:szCs w:val="32"/>
        </w:rPr>
        <w:t>2006 ÖSS SORULARI I. BÖLÜM</w:t>
      </w:r>
    </w:p>
    <w:p w:rsidR="00432419" w:rsidRPr="00EC5E5D" w:rsidRDefault="00432419" w:rsidP="003D1D12">
      <w:pPr>
        <w:shd w:val="clear" w:color="auto" w:fill="FFFFFF"/>
        <w:spacing w:line="80" w:lineRule="atLeast"/>
        <w:rPr>
          <w:b/>
          <w:spacing w:val="-1"/>
          <w:sz w:val="32"/>
          <w:szCs w:val="32"/>
        </w:rPr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rPr>
          <w:spacing w:val="-1"/>
        </w:rPr>
        <w:t>1</w:t>
      </w:r>
      <w:r w:rsidRPr="003D1D12">
        <w:rPr>
          <w:spacing w:val="-1"/>
        </w:rPr>
        <w:t xml:space="preserve">.  </w:t>
      </w:r>
      <w:r w:rsidRPr="003D1D12">
        <w:rPr>
          <w:spacing w:val="-1"/>
          <w:lang w:val="en-US"/>
        </w:rPr>
        <w:t xml:space="preserve">X </w:t>
      </w:r>
      <w:r w:rsidRPr="003D1D12">
        <w:rPr>
          <w:spacing w:val="-1"/>
        </w:rPr>
        <w:t>bölgesinin doğal bitki örtüsü maki, Y bölgesinin do</w:t>
      </w:r>
      <w:r w:rsidRPr="003D1D12">
        <w:rPr>
          <w:spacing w:val="-1"/>
        </w:rPr>
        <w:softHyphen/>
      </w:r>
      <w:r w:rsidRPr="003D1D12">
        <w:t>ğal bitki örtüsü bozkırdır.</w:t>
      </w:r>
    </w:p>
    <w:p w:rsidR="00432419" w:rsidRPr="00EC5E5D" w:rsidRDefault="00432419" w:rsidP="003D1D12">
      <w:pPr>
        <w:shd w:val="clear" w:color="auto" w:fill="FFFFFF"/>
        <w:spacing w:line="80" w:lineRule="atLeast"/>
        <w:rPr>
          <w:b/>
        </w:rPr>
      </w:pPr>
      <w:r w:rsidRPr="00EC5E5D">
        <w:rPr>
          <w:b/>
          <w:bCs/>
          <w:spacing w:val="-2"/>
        </w:rPr>
        <w:t xml:space="preserve">Bu durum, </w:t>
      </w:r>
      <w:r w:rsidRPr="00EC5E5D">
        <w:rPr>
          <w:b/>
          <w:bCs/>
          <w:spacing w:val="-2"/>
          <w:lang w:val="en-US"/>
        </w:rPr>
        <w:t xml:space="preserve">X </w:t>
      </w:r>
      <w:r w:rsidRPr="00EC5E5D">
        <w:rPr>
          <w:b/>
          <w:bCs/>
          <w:spacing w:val="-2"/>
        </w:rPr>
        <w:t>ve Y bölgelerinin aşağıdakilerin han</w:t>
      </w:r>
      <w:r w:rsidRPr="00EC5E5D">
        <w:rPr>
          <w:b/>
          <w:bCs/>
          <w:spacing w:val="-2"/>
        </w:rPr>
        <w:softHyphen/>
      </w:r>
      <w:r w:rsidRPr="00EC5E5D">
        <w:rPr>
          <w:b/>
          <w:bCs/>
        </w:rPr>
        <w:t xml:space="preserve">gisi bakımından farklı </w:t>
      </w:r>
      <w:r w:rsidRPr="00EC5E5D">
        <w:rPr>
          <w:b/>
        </w:rPr>
        <w:t xml:space="preserve">olmasına </w:t>
      </w:r>
      <w:r w:rsidRPr="00EC5E5D">
        <w:rPr>
          <w:b/>
          <w:bCs/>
        </w:rPr>
        <w:t>bağlanabilir?</w:t>
      </w:r>
    </w:p>
    <w:p w:rsidR="00432419" w:rsidRPr="003D1D12" w:rsidRDefault="00432419" w:rsidP="0015200F">
      <w:pPr>
        <w:numPr>
          <w:ilvl w:val="0"/>
          <w:numId w:val="92"/>
        </w:numPr>
        <w:shd w:val="clear" w:color="auto" w:fill="FFFFFF"/>
        <w:tabs>
          <w:tab w:val="left" w:pos="885"/>
        </w:tabs>
        <w:spacing w:line="80" w:lineRule="atLeast"/>
      </w:pPr>
      <w:r w:rsidRPr="003D1D12">
        <w:rPr>
          <w:spacing w:val="-2"/>
        </w:rPr>
        <w:t>Düzlük alanların oranı</w:t>
      </w:r>
    </w:p>
    <w:p w:rsidR="00432419" w:rsidRPr="003D1D12" w:rsidRDefault="00432419" w:rsidP="0015200F">
      <w:pPr>
        <w:numPr>
          <w:ilvl w:val="0"/>
          <w:numId w:val="92"/>
        </w:numPr>
        <w:shd w:val="clear" w:color="auto" w:fill="FFFFFF"/>
        <w:tabs>
          <w:tab w:val="left" w:pos="885"/>
        </w:tabs>
        <w:spacing w:line="80" w:lineRule="atLeast"/>
        <w:rPr>
          <w:spacing w:val="-5"/>
        </w:rPr>
      </w:pPr>
      <w:r w:rsidRPr="003D1D12">
        <w:t>Toprak türü</w:t>
      </w:r>
    </w:p>
    <w:p w:rsidR="00432419" w:rsidRPr="003D1D12" w:rsidRDefault="00432419" w:rsidP="0015200F">
      <w:pPr>
        <w:numPr>
          <w:ilvl w:val="0"/>
          <w:numId w:val="92"/>
        </w:numPr>
        <w:shd w:val="clear" w:color="auto" w:fill="FFFFFF"/>
        <w:tabs>
          <w:tab w:val="left" w:pos="885"/>
        </w:tabs>
        <w:spacing w:line="80" w:lineRule="atLeast"/>
        <w:rPr>
          <w:spacing w:val="-11"/>
        </w:rPr>
      </w:pPr>
      <w:r w:rsidRPr="003D1D12">
        <w:rPr>
          <w:spacing w:val="-1"/>
        </w:rPr>
        <w:t>Uygulanan tarım yöntemleri</w:t>
      </w:r>
    </w:p>
    <w:p w:rsidR="00432419" w:rsidRDefault="00432419" w:rsidP="0015200F">
      <w:pPr>
        <w:numPr>
          <w:ilvl w:val="0"/>
          <w:numId w:val="92"/>
        </w:numPr>
        <w:shd w:val="clear" w:color="auto" w:fill="FFFFFF"/>
        <w:tabs>
          <w:tab w:val="left" w:pos="885"/>
        </w:tabs>
        <w:spacing w:line="80" w:lineRule="atLeast"/>
        <w:rPr>
          <w:spacing w:val="-11"/>
        </w:rPr>
      </w:pPr>
      <w:r w:rsidRPr="003D1D12">
        <w:t>Yapılan hayvancılık türü</w:t>
      </w:r>
    </w:p>
    <w:p w:rsidR="00432419" w:rsidRPr="00EC5E5D" w:rsidRDefault="00432419" w:rsidP="0015200F">
      <w:pPr>
        <w:numPr>
          <w:ilvl w:val="0"/>
          <w:numId w:val="92"/>
        </w:numPr>
        <w:shd w:val="clear" w:color="auto" w:fill="FFFFFF"/>
        <w:tabs>
          <w:tab w:val="left" w:pos="885"/>
        </w:tabs>
        <w:spacing w:line="80" w:lineRule="atLeast"/>
        <w:rPr>
          <w:spacing w:val="-11"/>
        </w:rPr>
      </w:pPr>
      <w:r w:rsidRPr="00EC5E5D">
        <w:rPr>
          <w:spacing w:val="-3"/>
        </w:rPr>
        <w:t>İklim tipi</w:t>
      </w:r>
    </w:p>
    <w:p w:rsidR="00432419" w:rsidRDefault="00432419" w:rsidP="003D1D12">
      <w:pPr>
        <w:shd w:val="clear" w:color="auto" w:fill="FFFFFF"/>
        <w:tabs>
          <w:tab w:val="left" w:pos="885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rPr>
          <w:spacing w:val="-2"/>
        </w:rPr>
        <w:t>2</w:t>
      </w:r>
      <w:r w:rsidRPr="003D1D12">
        <w:rPr>
          <w:spacing w:val="-2"/>
        </w:rPr>
        <w:t xml:space="preserve">.  Güneydoğu Anadolu Bölgesi'nde. hem karasal iklimin </w:t>
      </w:r>
      <w:r w:rsidRPr="003D1D12">
        <w:rPr>
          <w:spacing w:val="-1"/>
        </w:rPr>
        <w:t>hem de Akdeniz ikliminin görüldüğü yerler vardır.</w:t>
      </w:r>
    </w:p>
    <w:p w:rsidR="00432419" w:rsidRPr="003D1D12" w:rsidRDefault="00432419" w:rsidP="003D1D12">
      <w:pPr>
        <w:shd w:val="clear" w:color="auto" w:fill="FFFFFF"/>
        <w:spacing w:line="80" w:lineRule="atLeast"/>
        <w:ind w:right="120"/>
        <w:jc w:val="both"/>
      </w:pPr>
      <w:r w:rsidRPr="003D1D12">
        <w:t>Güneydoğu Anadolu Bölgesinin aşağıdaki özel</w:t>
      </w:r>
      <w:r w:rsidRPr="003D1D12">
        <w:softHyphen/>
        <w:t>liklerinden hangisinin nedenlerini açıklamada bu bilgiden yararlanılabilir?</w:t>
      </w:r>
    </w:p>
    <w:p w:rsidR="00432419" w:rsidRPr="003D1D12" w:rsidRDefault="00432419" w:rsidP="0015200F">
      <w:pPr>
        <w:numPr>
          <w:ilvl w:val="0"/>
          <w:numId w:val="93"/>
        </w:numPr>
        <w:shd w:val="clear" w:color="auto" w:fill="FFFFFF"/>
        <w:tabs>
          <w:tab w:val="left" w:pos="885"/>
        </w:tabs>
        <w:spacing w:line="80" w:lineRule="atLeast"/>
      </w:pPr>
      <w:r w:rsidRPr="003D1D12">
        <w:rPr>
          <w:spacing w:val="-1"/>
        </w:rPr>
        <w:t>Tarım ürünlerinin çeşitlilik göstermesi</w:t>
      </w:r>
    </w:p>
    <w:p w:rsidR="00432419" w:rsidRPr="003D1D12" w:rsidRDefault="00432419" w:rsidP="0015200F">
      <w:pPr>
        <w:numPr>
          <w:ilvl w:val="0"/>
          <w:numId w:val="93"/>
        </w:numPr>
        <w:shd w:val="clear" w:color="auto" w:fill="FFFFFF"/>
        <w:tabs>
          <w:tab w:val="left" w:pos="885"/>
        </w:tabs>
        <w:spacing w:line="80" w:lineRule="atLeast"/>
        <w:rPr>
          <w:spacing w:val="-5"/>
        </w:rPr>
      </w:pPr>
      <w:r w:rsidRPr="003D1D12">
        <w:rPr>
          <w:spacing w:val="-1"/>
        </w:rPr>
        <w:t>Hayvancılığın önemli bir geçim kaynağı olması</w:t>
      </w:r>
    </w:p>
    <w:p w:rsidR="00432419" w:rsidRPr="003D1D12" w:rsidRDefault="00432419" w:rsidP="0015200F">
      <w:pPr>
        <w:numPr>
          <w:ilvl w:val="0"/>
          <w:numId w:val="93"/>
        </w:numPr>
        <w:shd w:val="clear" w:color="auto" w:fill="FFFFFF"/>
        <w:tabs>
          <w:tab w:val="left" w:pos="885"/>
        </w:tabs>
        <w:spacing w:line="80" w:lineRule="atLeast"/>
        <w:rPr>
          <w:spacing w:val="-4"/>
        </w:rPr>
      </w:pPr>
      <w:r w:rsidRPr="003D1D12">
        <w:t>Sulama olanaklarının fazla olması</w:t>
      </w:r>
    </w:p>
    <w:p w:rsidR="00432419" w:rsidRDefault="00432419" w:rsidP="0015200F">
      <w:pPr>
        <w:numPr>
          <w:ilvl w:val="0"/>
          <w:numId w:val="93"/>
        </w:numPr>
        <w:shd w:val="clear" w:color="auto" w:fill="FFFFFF"/>
        <w:tabs>
          <w:tab w:val="left" w:pos="885"/>
        </w:tabs>
        <w:spacing w:line="80" w:lineRule="atLeast"/>
        <w:rPr>
          <w:spacing w:val="-4"/>
        </w:rPr>
      </w:pPr>
      <w:r w:rsidRPr="003D1D12">
        <w:rPr>
          <w:spacing w:val="-2"/>
        </w:rPr>
        <w:t>Birim alandan elde edilen verimin yüksek olması</w:t>
      </w:r>
    </w:p>
    <w:p w:rsidR="00432419" w:rsidRPr="00EC5E5D" w:rsidRDefault="00432419" w:rsidP="0015200F">
      <w:pPr>
        <w:numPr>
          <w:ilvl w:val="0"/>
          <w:numId w:val="93"/>
        </w:numPr>
        <w:shd w:val="clear" w:color="auto" w:fill="FFFFFF"/>
        <w:tabs>
          <w:tab w:val="left" w:pos="885"/>
        </w:tabs>
        <w:spacing w:line="80" w:lineRule="atLeast"/>
        <w:rPr>
          <w:spacing w:val="-4"/>
        </w:rPr>
      </w:pPr>
      <w:r w:rsidRPr="00EC5E5D">
        <w:rPr>
          <w:spacing w:val="-1"/>
        </w:rPr>
        <w:t>Makineli tarıma elverişli düzlüklerin bulunması</w:t>
      </w:r>
    </w:p>
    <w:p w:rsidR="00432419" w:rsidRDefault="00432419" w:rsidP="003D1D12">
      <w:pPr>
        <w:shd w:val="clear" w:color="auto" w:fill="FFFFFF"/>
        <w:tabs>
          <w:tab w:val="left" w:pos="885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3</w:t>
      </w:r>
      <w:r w:rsidRPr="003D1D12">
        <w:t>.   Bir akarsu yatağı boyunca eşyükselti eğrilerinin seyrek olduğu bölgeden sık olduğu bölgeye ge</w:t>
      </w:r>
      <w:r w:rsidRPr="003D1D12">
        <w:softHyphen/>
        <w:t xml:space="preserve">çildiğinde, akarsuda aşağıdaki değişikliklerden hangisi </w:t>
      </w:r>
      <w:r w:rsidRPr="003D1D12">
        <w:rPr>
          <w:u w:val="single"/>
        </w:rPr>
        <w:t>kesinlikle</w:t>
      </w:r>
      <w:r w:rsidRPr="003D1D12">
        <w:t xml:space="preserve"> gerçekleşir?</w:t>
      </w:r>
    </w:p>
    <w:p w:rsidR="00432419" w:rsidRPr="003D1D12" w:rsidRDefault="00432419" w:rsidP="0015200F">
      <w:pPr>
        <w:numPr>
          <w:ilvl w:val="0"/>
          <w:numId w:val="94"/>
        </w:numPr>
        <w:shd w:val="clear" w:color="auto" w:fill="FFFFFF"/>
        <w:tabs>
          <w:tab w:val="left" w:pos="885"/>
        </w:tabs>
        <w:spacing w:line="80" w:lineRule="atLeast"/>
        <w:rPr>
          <w:spacing w:val="-7"/>
        </w:rPr>
      </w:pPr>
      <w:r w:rsidRPr="003D1D12">
        <w:rPr>
          <w:spacing w:val="-1"/>
        </w:rPr>
        <w:t>Havzasının genişlemesi</w:t>
      </w:r>
    </w:p>
    <w:p w:rsidR="00432419" w:rsidRPr="003D1D12" w:rsidRDefault="00432419" w:rsidP="0015200F">
      <w:pPr>
        <w:numPr>
          <w:ilvl w:val="0"/>
          <w:numId w:val="94"/>
        </w:numPr>
        <w:shd w:val="clear" w:color="auto" w:fill="FFFFFF"/>
        <w:tabs>
          <w:tab w:val="left" w:pos="885"/>
        </w:tabs>
        <w:spacing w:line="80" w:lineRule="atLeast"/>
        <w:rPr>
          <w:spacing w:val="-12"/>
        </w:rPr>
      </w:pPr>
      <w:r w:rsidRPr="003D1D12">
        <w:rPr>
          <w:spacing w:val="-1"/>
        </w:rPr>
        <w:t>Akış hızının artması</w:t>
      </w:r>
    </w:p>
    <w:p w:rsidR="00432419" w:rsidRPr="003D1D12" w:rsidRDefault="00432419" w:rsidP="0015200F">
      <w:pPr>
        <w:numPr>
          <w:ilvl w:val="0"/>
          <w:numId w:val="94"/>
        </w:numPr>
        <w:shd w:val="clear" w:color="auto" w:fill="FFFFFF"/>
        <w:tabs>
          <w:tab w:val="left" w:pos="885"/>
        </w:tabs>
        <w:spacing w:line="80" w:lineRule="atLeast"/>
        <w:rPr>
          <w:spacing w:val="-6"/>
        </w:rPr>
      </w:pPr>
      <w:r w:rsidRPr="003D1D12">
        <w:rPr>
          <w:spacing w:val="-1"/>
        </w:rPr>
        <w:t>Yatağının genişlemesi</w:t>
      </w:r>
    </w:p>
    <w:p w:rsidR="00432419" w:rsidRDefault="00432419" w:rsidP="0015200F">
      <w:pPr>
        <w:numPr>
          <w:ilvl w:val="0"/>
          <w:numId w:val="94"/>
        </w:numPr>
        <w:shd w:val="clear" w:color="auto" w:fill="FFFFFF"/>
        <w:tabs>
          <w:tab w:val="left" w:pos="885"/>
        </w:tabs>
        <w:spacing w:line="80" w:lineRule="atLeast"/>
        <w:rPr>
          <w:spacing w:val="-11"/>
        </w:rPr>
      </w:pPr>
      <w:r w:rsidRPr="003D1D12">
        <w:rPr>
          <w:spacing w:val="-2"/>
        </w:rPr>
        <w:t>Kol sayısının azalması</w:t>
      </w:r>
    </w:p>
    <w:p w:rsidR="00432419" w:rsidRPr="00EC5E5D" w:rsidRDefault="00432419" w:rsidP="0015200F">
      <w:pPr>
        <w:numPr>
          <w:ilvl w:val="0"/>
          <w:numId w:val="94"/>
        </w:numPr>
        <w:shd w:val="clear" w:color="auto" w:fill="FFFFFF"/>
        <w:tabs>
          <w:tab w:val="left" w:pos="885"/>
        </w:tabs>
        <w:spacing w:line="80" w:lineRule="atLeast"/>
        <w:rPr>
          <w:spacing w:val="-11"/>
        </w:rPr>
      </w:pPr>
      <w:r w:rsidRPr="003D1D12">
        <w:t>Akarsuyun ula</w:t>
      </w:r>
      <w:r w:rsidRPr="00EC5E5D">
        <w:t>şıma elverişli hale gelmesi</w:t>
      </w:r>
    </w:p>
    <w:p w:rsidR="00432419" w:rsidRDefault="00432419" w:rsidP="003D1D12">
      <w:pPr>
        <w:shd w:val="clear" w:color="auto" w:fill="FFFFFF"/>
        <w:tabs>
          <w:tab w:val="left" w:pos="885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4</w:t>
      </w:r>
      <w:r w:rsidRPr="003D1D12">
        <w:t>.  Yeryüzündeki göl sularının tuzlu, tatlı ya da so</w:t>
      </w:r>
      <w:r w:rsidRPr="003D1D12">
        <w:softHyphen/>
        <w:t xml:space="preserve">dalı olmasında aşağıdakilerden hangisinin etkisi </w:t>
      </w:r>
      <w:r w:rsidRPr="003D1D12">
        <w:rPr>
          <w:u w:val="single"/>
        </w:rPr>
        <w:t>yoktur</w:t>
      </w:r>
      <w:r w:rsidRPr="003D1D12">
        <w:t>?</w:t>
      </w:r>
    </w:p>
    <w:p w:rsidR="00432419" w:rsidRPr="003D1D12" w:rsidRDefault="00432419" w:rsidP="0015200F">
      <w:pPr>
        <w:numPr>
          <w:ilvl w:val="0"/>
          <w:numId w:val="95"/>
        </w:numPr>
        <w:shd w:val="clear" w:color="auto" w:fill="FFFFFF"/>
        <w:tabs>
          <w:tab w:val="left" w:pos="900"/>
        </w:tabs>
        <w:spacing w:line="80" w:lineRule="atLeast"/>
        <w:rPr>
          <w:spacing w:val="-7"/>
        </w:rPr>
      </w:pPr>
      <w:r w:rsidRPr="003D1D12">
        <w:rPr>
          <w:spacing w:val="-1"/>
        </w:rPr>
        <w:t>Gölün gideğeninin olup olmaması</w:t>
      </w:r>
    </w:p>
    <w:p w:rsidR="00432419" w:rsidRPr="003D1D12" w:rsidRDefault="00432419" w:rsidP="0015200F">
      <w:pPr>
        <w:numPr>
          <w:ilvl w:val="0"/>
          <w:numId w:val="95"/>
        </w:numPr>
        <w:shd w:val="clear" w:color="auto" w:fill="FFFFFF"/>
        <w:tabs>
          <w:tab w:val="left" w:pos="900"/>
        </w:tabs>
        <w:spacing w:line="80" w:lineRule="atLeast"/>
        <w:rPr>
          <w:spacing w:val="-12"/>
        </w:rPr>
      </w:pPr>
      <w:r w:rsidRPr="003D1D12">
        <w:rPr>
          <w:spacing w:val="-2"/>
        </w:rPr>
        <w:t>Göl çanağının kayaç yapısı</w:t>
      </w:r>
    </w:p>
    <w:p w:rsidR="00432419" w:rsidRPr="003D1D12" w:rsidRDefault="00432419" w:rsidP="0015200F">
      <w:pPr>
        <w:numPr>
          <w:ilvl w:val="0"/>
          <w:numId w:val="95"/>
        </w:numPr>
        <w:shd w:val="clear" w:color="auto" w:fill="FFFFFF"/>
        <w:tabs>
          <w:tab w:val="left" w:pos="900"/>
        </w:tabs>
        <w:spacing w:line="80" w:lineRule="atLeast"/>
        <w:rPr>
          <w:spacing w:val="-11"/>
        </w:rPr>
      </w:pPr>
      <w:r w:rsidRPr="003D1D12">
        <w:rPr>
          <w:spacing w:val="-1"/>
        </w:rPr>
        <w:t>Gölün denizden yüksekliği</w:t>
      </w:r>
    </w:p>
    <w:p w:rsidR="00432419" w:rsidRDefault="00432419" w:rsidP="0015200F">
      <w:pPr>
        <w:numPr>
          <w:ilvl w:val="0"/>
          <w:numId w:val="95"/>
        </w:numPr>
        <w:shd w:val="clear" w:color="auto" w:fill="FFFFFF"/>
        <w:tabs>
          <w:tab w:val="left" w:pos="900"/>
        </w:tabs>
        <w:spacing w:line="80" w:lineRule="atLeast"/>
        <w:rPr>
          <w:spacing w:val="-11"/>
        </w:rPr>
      </w:pPr>
      <w:r w:rsidRPr="003D1D12">
        <w:rPr>
          <w:spacing w:val="-2"/>
        </w:rPr>
        <w:t>Göle ulaşan akarsuların az ya da bol su taşıması</w:t>
      </w:r>
    </w:p>
    <w:p w:rsidR="00432419" w:rsidRPr="00EC5E5D" w:rsidRDefault="00432419" w:rsidP="0015200F">
      <w:pPr>
        <w:numPr>
          <w:ilvl w:val="0"/>
          <w:numId w:val="95"/>
        </w:numPr>
        <w:shd w:val="clear" w:color="auto" w:fill="FFFFFF"/>
        <w:tabs>
          <w:tab w:val="left" w:pos="900"/>
        </w:tabs>
        <w:spacing w:line="80" w:lineRule="atLeast"/>
        <w:rPr>
          <w:spacing w:val="-11"/>
        </w:rPr>
      </w:pPr>
      <w:r w:rsidRPr="00EC5E5D">
        <w:rPr>
          <w:spacing w:val="-1"/>
        </w:rPr>
        <w:t>Gölün bulunduğu yerin iklim özellikleri</w:t>
      </w:r>
    </w:p>
    <w:p w:rsidR="00432419" w:rsidRDefault="00432419" w:rsidP="003D1D12">
      <w:pPr>
        <w:shd w:val="clear" w:color="auto" w:fill="FFFFFF"/>
        <w:tabs>
          <w:tab w:val="left" w:pos="900"/>
        </w:tabs>
        <w:spacing w:line="80" w:lineRule="atLeast"/>
      </w:pPr>
    </w:p>
    <w:p w:rsidR="00432419" w:rsidRPr="00EC5E5D" w:rsidRDefault="00432419" w:rsidP="003D1D12">
      <w:pPr>
        <w:shd w:val="clear" w:color="auto" w:fill="FFFFFF"/>
        <w:spacing w:line="80" w:lineRule="atLeast"/>
        <w:rPr>
          <w:b/>
        </w:rPr>
      </w:pPr>
      <w:r>
        <w:rPr>
          <w:b/>
          <w:bCs/>
        </w:rPr>
        <w:t>5</w:t>
      </w:r>
      <w:r w:rsidRPr="00EC5E5D">
        <w:rPr>
          <w:b/>
          <w:bCs/>
        </w:rPr>
        <w:t xml:space="preserve">.  Yeryüzünde güneşi doğrudan görmeyen yerlerin </w:t>
      </w:r>
      <w:r w:rsidRPr="00EC5E5D">
        <w:rPr>
          <w:b/>
          <w:bCs/>
          <w:spacing w:val="-2"/>
        </w:rPr>
        <w:t xml:space="preserve">aydınlık olmasını sağlayan başlıca etken </w:t>
      </w:r>
      <w:r w:rsidRPr="00EC5E5D">
        <w:rPr>
          <w:b/>
          <w:spacing w:val="-2"/>
        </w:rPr>
        <w:t>aşağıda</w:t>
      </w:r>
      <w:r w:rsidRPr="00EC5E5D">
        <w:rPr>
          <w:b/>
          <w:bCs/>
        </w:rPr>
        <w:t>kilerden hangisidir?</w:t>
      </w:r>
    </w:p>
    <w:p w:rsidR="00432419" w:rsidRPr="003D1D12" w:rsidRDefault="00432419" w:rsidP="0015200F">
      <w:pPr>
        <w:numPr>
          <w:ilvl w:val="0"/>
          <w:numId w:val="96"/>
        </w:numPr>
        <w:shd w:val="clear" w:color="auto" w:fill="FFFFFF"/>
        <w:tabs>
          <w:tab w:val="left" w:pos="885"/>
        </w:tabs>
        <w:spacing w:line="80" w:lineRule="atLeast"/>
      </w:pPr>
      <w:r w:rsidRPr="003D1D12">
        <w:rPr>
          <w:spacing w:val="-1"/>
        </w:rPr>
        <w:t>Atmosferin katmanlardan oluşması</w:t>
      </w:r>
    </w:p>
    <w:p w:rsidR="00432419" w:rsidRPr="003D1D12" w:rsidRDefault="00432419" w:rsidP="0015200F">
      <w:pPr>
        <w:numPr>
          <w:ilvl w:val="0"/>
          <w:numId w:val="96"/>
        </w:numPr>
        <w:shd w:val="clear" w:color="auto" w:fill="FFFFFF"/>
        <w:tabs>
          <w:tab w:val="left" w:pos="885"/>
        </w:tabs>
        <w:spacing w:line="80" w:lineRule="atLeast"/>
        <w:rPr>
          <w:spacing w:val="-5"/>
        </w:rPr>
      </w:pPr>
      <w:r w:rsidRPr="003D1D12">
        <w:rPr>
          <w:spacing w:val="-2"/>
        </w:rPr>
        <w:t>Atmosferde değişen oranlarda su buharı bulun</w:t>
      </w:r>
      <w:r w:rsidRPr="003D1D12">
        <w:rPr>
          <w:spacing w:val="-2"/>
        </w:rPr>
        <w:softHyphen/>
      </w:r>
      <w:r w:rsidRPr="003D1D12">
        <w:t>ması</w:t>
      </w:r>
    </w:p>
    <w:p w:rsidR="00432419" w:rsidRPr="003D1D12" w:rsidRDefault="00432419" w:rsidP="0015200F">
      <w:pPr>
        <w:numPr>
          <w:ilvl w:val="0"/>
          <w:numId w:val="96"/>
        </w:numPr>
        <w:shd w:val="clear" w:color="auto" w:fill="FFFFFF"/>
        <w:tabs>
          <w:tab w:val="left" w:pos="885"/>
        </w:tabs>
        <w:spacing w:line="80" w:lineRule="atLeast"/>
        <w:rPr>
          <w:spacing w:val="-4"/>
        </w:rPr>
      </w:pPr>
      <w:r w:rsidRPr="003D1D12">
        <w:rPr>
          <w:spacing w:val="-2"/>
        </w:rPr>
        <w:t>Atmosferde basınç farkından doğan hava akım</w:t>
      </w:r>
      <w:r w:rsidRPr="003D1D12">
        <w:rPr>
          <w:spacing w:val="-2"/>
        </w:rPr>
        <w:softHyphen/>
      </w:r>
      <w:r w:rsidRPr="003D1D12">
        <w:t>larının olması</w:t>
      </w:r>
    </w:p>
    <w:p w:rsidR="00432419" w:rsidRDefault="00432419" w:rsidP="0015200F">
      <w:pPr>
        <w:numPr>
          <w:ilvl w:val="0"/>
          <w:numId w:val="96"/>
        </w:numPr>
        <w:shd w:val="clear" w:color="auto" w:fill="FFFFFF"/>
        <w:tabs>
          <w:tab w:val="left" w:pos="885"/>
        </w:tabs>
        <w:spacing w:line="80" w:lineRule="atLeast"/>
        <w:rPr>
          <w:spacing w:val="-11"/>
        </w:rPr>
      </w:pPr>
      <w:r w:rsidRPr="003D1D12">
        <w:rPr>
          <w:spacing w:val="-2"/>
        </w:rPr>
        <w:t xml:space="preserve">Güneş ışınlarının yansıyarak atmosfer içinde </w:t>
      </w:r>
      <w:r w:rsidRPr="003D1D12">
        <w:t>dağılması</w:t>
      </w:r>
    </w:p>
    <w:p w:rsidR="00432419" w:rsidRPr="00EC5E5D" w:rsidRDefault="00432419" w:rsidP="0015200F">
      <w:pPr>
        <w:numPr>
          <w:ilvl w:val="0"/>
          <w:numId w:val="96"/>
        </w:numPr>
        <w:shd w:val="clear" w:color="auto" w:fill="FFFFFF"/>
        <w:tabs>
          <w:tab w:val="left" w:pos="885"/>
        </w:tabs>
        <w:spacing w:line="80" w:lineRule="atLeast"/>
        <w:rPr>
          <w:spacing w:val="-11"/>
        </w:rPr>
      </w:pPr>
      <w:r w:rsidRPr="00EC5E5D">
        <w:rPr>
          <w:spacing w:val="-2"/>
        </w:rPr>
        <w:t>Atmosferin, bazı ışınların yeryüzüne ulaşmasını</w:t>
      </w:r>
      <w:r>
        <w:rPr>
          <w:spacing w:val="-2"/>
        </w:rPr>
        <w:t xml:space="preserve"> </w:t>
      </w:r>
      <w:r w:rsidRPr="00EC5E5D">
        <w:t>engellemesi</w:t>
      </w:r>
    </w:p>
    <w:p w:rsidR="00432419" w:rsidRPr="003D1D12" w:rsidRDefault="00432419" w:rsidP="003D1D12">
      <w:pPr>
        <w:shd w:val="clear" w:color="auto" w:fill="FFFFFF"/>
        <w:tabs>
          <w:tab w:val="left" w:pos="885"/>
        </w:tabs>
        <w:spacing w:line="80" w:lineRule="atLeast"/>
        <w:sectPr w:rsidR="00432419" w:rsidRPr="003D1D12" w:rsidSect="00F12C8E">
          <w:pgSz w:w="11909" w:h="16834"/>
          <w:pgMar w:top="1440" w:right="1419" w:bottom="720" w:left="1701" w:header="708" w:footer="708" w:gutter="0"/>
          <w:cols w:space="60"/>
          <w:noEndnote/>
          <w:rtlGutter/>
        </w:sectPr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rPr>
          <w:spacing w:val="-9"/>
        </w:rPr>
        <w:t>6</w:t>
      </w:r>
      <w:r w:rsidRPr="003D1D12">
        <w:rPr>
          <w:spacing w:val="-9"/>
        </w:rPr>
        <w:t xml:space="preserve">.  Aşağıdaki grafik, Türkiye'nin kıyı bölgelerindeki ekili </w:t>
      </w:r>
      <w:r w:rsidRPr="003D1D12">
        <w:rPr>
          <w:spacing w:val="-10"/>
        </w:rPr>
        <w:t xml:space="preserve">dikili alanların bölge yüzölçümüne oranlarını ve etkin </w:t>
      </w:r>
      <w:r w:rsidRPr="003D1D12">
        <w:rPr>
          <w:spacing w:val="-9"/>
        </w:rPr>
        <w:t xml:space="preserve">nüfus içinde tarımda çalışanların oranlarını yüzde </w:t>
      </w:r>
      <w:r w:rsidRPr="003D1D12">
        <w:t>olarak göstermektedir.</w:t>
      </w:r>
    </w:p>
    <w:p w:rsidR="00432419" w:rsidRPr="003D1D12" w:rsidRDefault="00432419" w:rsidP="003D1D12">
      <w:pPr>
        <w:spacing w:line="80" w:lineRule="atLeast"/>
        <w:ind w:right="795"/>
      </w:pPr>
      <w:r w:rsidRPr="00186D18">
        <w:rPr>
          <w:noProof/>
        </w:rPr>
        <w:pict>
          <v:shape id="_x0000_i1086" type="#_x0000_t75" style="width:181.5pt;height:219pt;visibility:visible">
            <v:imagedata r:id="rId72" o:title=""/>
          </v:shape>
        </w:pic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rPr>
          <w:spacing w:val="-5"/>
        </w:rPr>
        <w:t>Yalnızca bu grafiğe dayanarak aşağıdaki bilgiler</w:t>
      </w:r>
      <w:r w:rsidRPr="003D1D12">
        <w:rPr>
          <w:spacing w:val="-5"/>
        </w:rPr>
        <w:softHyphen/>
      </w:r>
      <w:r w:rsidRPr="003D1D12">
        <w:t>den hangisine ulaşılabilir?</w:t>
      </w:r>
    </w:p>
    <w:p w:rsidR="00432419" w:rsidRPr="003D1D12" w:rsidRDefault="00432419" w:rsidP="0015200F">
      <w:pPr>
        <w:numPr>
          <w:ilvl w:val="0"/>
          <w:numId w:val="97"/>
        </w:numPr>
        <w:shd w:val="clear" w:color="auto" w:fill="FFFFFF"/>
        <w:tabs>
          <w:tab w:val="left" w:pos="735"/>
        </w:tabs>
        <w:spacing w:line="80" w:lineRule="atLeast"/>
        <w:rPr>
          <w:spacing w:val="-11"/>
        </w:rPr>
      </w:pPr>
      <w:r w:rsidRPr="003D1D12">
        <w:rPr>
          <w:spacing w:val="-11"/>
        </w:rPr>
        <w:t xml:space="preserve">Kıyı bölgelerinde tarımsal nüfus yoğunluğunun </w:t>
      </w:r>
      <w:r w:rsidRPr="003D1D12">
        <w:rPr>
          <w:spacing w:val="-9"/>
        </w:rPr>
        <w:t>Türkiye ortalamasının altında olup olmadığı</w:t>
      </w:r>
    </w:p>
    <w:p w:rsidR="00432419" w:rsidRPr="003D1D12" w:rsidRDefault="00432419" w:rsidP="0015200F">
      <w:pPr>
        <w:numPr>
          <w:ilvl w:val="0"/>
          <w:numId w:val="97"/>
        </w:numPr>
        <w:shd w:val="clear" w:color="auto" w:fill="FFFFFF"/>
        <w:tabs>
          <w:tab w:val="left" w:pos="735"/>
        </w:tabs>
        <w:spacing w:line="80" w:lineRule="atLeast"/>
        <w:rPr>
          <w:spacing w:val="-10"/>
        </w:rPr>
      </w:pPr>
      <w:r w:rsidRPr="003D1D12">
        <w:rPr>
          <w:spacing w:val="-10"/>
        </w:rPr>
        <w:t>Tarım alanında çalışanların sayısının kıyı bölge</w:t>
      </w:r>
      <w:r w:rsidRPr="003D1D12">
        <w:rPr>
          <w:spacing w:val="-10"/>
        </w:rPr>
        <w:softHyphen/>
      </w:r>
      <w:r w:rsidRPr="003D1D12">
        <w:t>lerinin hangisinde en fazla olduğu</w:t>
      </w:r>
    </w:p>
    <w:p w:rsidR="00432419" w:rsidRPr="003D1D12" w:rsidRDefault="00432419" w:rsidP="0015200F">
      <w:pPr>
        <w:numPr>
          <w:ilvl w:val="0"/>
          <w:numId w:val="97"/>
        </w:numPr>
        <w:shd w:val="clear" w:color="auto" w:fill="FFFFFF"/>
        <w:tabs>
          <w:tab w:val="left" w:pos="735"/>
        </w:tabs>
        <w:spacing w:line="80" w:lineRule="atLeast"/>
        <w:rPr>
          <w:spacing w:val="-15"/>
        </w:rPr>
      </w:pPr>
      <w:r w:rsidRPr="003D1D12">
        <w:rPr>
          <w:spacing w:val="-10"/>
        </w:rPr>
        <w:t xml:space="preserve">Kıyı bölgelerinin hangisinde tarımdan elde edilen </w:t>
      </w:r>
      <w:r w:rsidRPr="003D1D12">
        <w:t>gelirin en fazla olduğu</w:t>
      </w:r>
    </w:p>
    <w:p w:rsidR="00432419" w:rsidRDefault="00432419" w:rsidP="0015200F">
      <w:pPr>
        <w:numPr>
          <w:ilvl w:val="0"/>
          <w:numId w:val="97"/>
        </w:numPr>
        <w:shd w:val="clear" w:color="auto" w:fill="FFFFFF"/>
        <w:tabs>
          <w:tab w:val="left" w:pos="735"/>
        </w:tabs>
        <w:spacing w:line="80" w:lineRule="atLeast"/>
        <w:rPr>
          <w:spacing w:val="-15"/>
        </w:rPr>
      </w:pPr>
      <w:r w:rsidRPr="003D1D12">
        <w:rPr>
          <w:spacing w:val="-10"/>
        </w:rPr>
        <w:t>Kıy</w:t>
      </w:r>
      <w:r>
        <w:rPr>
          <w:spacing w:val="-10"/>
        </w:rPr>
        <w:t>ı bölgelerinin hangilerinde, tarı</w:t>
      </w:r>
      <w:r w:rsidRPr="003D1D12">
        <w:rPr>
          <w:spacing w:val="-10"/>
        </w:rPr>
        <w:t>mda çalışan</w:t>
      </w:r>
      <w:r w:rsidRPr="003D1D12">
        <w:rPr>
          <w:spacing w:val="-10"/>
        </w:rPr>
        <w:softHyphen/>
        <w:t>ların etkin nüfusun yarısından az olduğu</w:t>
      </w:r>
    </w:p>
    <w:p w:rsidR="00432419" w:rsidRPr="00EC5E5D" w:rsidRDefault="00432419" w:rsidP="0015200F">
      <w:pPr>
        <w:numPr>
          <w:ilvl w:val="0"/>
          <w:numId w:val="97"/>
        </w:numPr>
        <w:shd w:val="clear" w:color="auto" w:fill="FFFFFF"/>
        <w:tabs>
          <w:tab w:val="left" w:pos="735"/>
        </w:tabs>
        <w:spacing w:line="80" w:lineRule="atLeast"/>
        <w:rPr>
          <w:spacing w:val="-15"/>
        </w:rPr>
      </w:pPr>
      <w:r w:rsidRPr="00EC5E5D">
        <w:rPr>
          <w:spacing w:val="-10"/>
        </w:rPr>
        <w:t>Tarımsal verimin kıyı bölgelerinin hangisinde en</w:t>
      </w:r>
      <w:r>
        <w:rPr>
          <w:spacing w:val="-10"/>
        </w:rPr>
        <w:t xml:space="preserve"> </w:t>
      </w:r>
      <w:r w:rsidRPr="00EC5E5D">
        <w:t>yüksek olduğu</w:t>
      </w:r>
    </w:p>
    <w:p w:rsidR="00432419" w:rsidRDefault="00432419" w:rsidP="003D1D12">
      <w:pPr>
        <w:shd w:val="clear" w:color="auto" w:fill="FFFFFF"/>
        <w:tabs>
          <w:tab w:val="left" w:pos="735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rPr>
          <w:spacing w:val="-2"/>
        </w:rPr>
        <w:t>7</w:t>
      </w:r>
      <w:r w:rsidRPr="003D1D12">
        <w:rPr>
          <w:spacing w:val="-2"/>
        </w:rPr>
        <w:t>. Aşağıda</w:t>
      </w:r>
      <w:r>
        <w:rPr>
          <w:spacing w:val="-2"/>
        </w:rPr>
        <w:t>ki</w:t>
      </w:r>
      <w:r w:rsidRPr="003D1D12">
        <w:rPr>
          <w:spacing w:val="-2"/>
        </w:rPr>
        <w:t xml:space="preserve"> grafikler </w:t>
      </w:r>
      <w:r>
        <w:rPr>
          <w:spacing w:val="-2"/>
        </w:rPr>
        <w:t>1975-2000 yılları</w:t>
      </w:r>
      <w:r w:rsidRPr="003D1D12">
        <w:rPr>
          <w:spacing w:val="-2"/>
        </w:rPr>
        <w:t xml:space="preserve"> arasında Türk</w:t>
      </w:r>
      <w:r>
        <w:rPr>
          <w:spacing w:val="-2"/>
        </w:rPr>
        <w:t>i</w:t>
      </w:r>
      <w:r w:rsidRPr="003D1D12">
        <w:rPr>
          <w:spacing w:val="-2"/>
        </w:rPr>
        <w:t>ye</w:t>
      </w:r>
      <w:r>
        <w:rPr>
          <w:spacing w:val="-2"/>
        </w:rPr>
        <w:t>’deki kent</w:t>
      </w:r>
      <w:r w:rsidRPr="003D1D12">
        <w:rPr>
          <w:spacing w:val="-2"/>
        </w:rPr>
        <w:t xml:space="preserve">sel ve kırsal </w:t>
      </w:r>
      <w:r>
        <w:rPr>
          <w:spacing w:val="-2"/>
        </w:rPr>
        <w:t>nüfusun cinsiyete</w:t>
      </w:r>
      <w:r w:rsidRPr="003D1D12">
        <w:rPr>
          <w:spacing w:val="-2"/>
        </w:rPr>
        <w:t xml:space="preserve"> göre oran</w:t>
      </w:r>
      <w:r w:rsidRPr="003D1D12">
        <w:rPr>
          <w:spacing w:val="-2"/>
        </w:rPr>
        <w:softHyphen/>
      </w:r>
      <w:r w:rsidRPr="003D1D12">
        <w:t>ların</w:t>
      </w:r>
      <w:r>
        <w:t>ı</w:t>
      </w:r>
      <w:r w:rsidRPr="003D1D12">
        <w:t xml:space="preserve"> göstermektedir.</w:t>
      </w:r>
    </w:p>
    <w:p w:rsidR="00432419" w:rsidRPr="003D1D12" w:rsidRDefault="00432419" w:rsidP="003D1D12">
      <w:pPr>
        <w:spacing w:line="80" w:lineRule="atLeast"/>
      </w:pPr>
      <w:r w:rsidRPr="00186D18">
        <w:rPr>
          <w:noProof/>
        </w:rPr>
        <w:pict>
          <v:shape id="Resim 50" o:spid="_x0000_i1087" type="#_x0000_t75" style="width:181.5pt;height:145.5pt;visibility:visible">
            <v:imagedata r:id="rId73" o:title="" cropbottom="33767f" cropright="1562f"/>
          </v:shape>
        </w:pict>
      </w:r>
      <w:r w:rsidRPr="00186D18">
        <w:rPr>
          <w:noProof/>
        </w:rPr>
        <w:pict>
          <v:shape id="_x0000_i1088" type="#_x0000_t75" style="width:181.5pt;height:141pt;visibility:visible">
            <v:imagedata r:id="rId73" o:title="" croptop="33767f" cropright="1562f"/>
          </v:shape>
        </w:pic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>Bu grafiklere dayanarak aşağıdaki yargılardan hangisine varılabilir?</w: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rPr>
          <w:spacing w:val="-2"/>
        </w:rPr>
        <w:t>A) K</w:t>
      </w:r>
      <w:r>
        <w:rPr>
          <w:spacing w:val="-2"/>
        </w:rPr>
        <w:t>ırsal kesim</w:t>
      </w:r>
      <w:r w:rsidRPr="003D1D12">
        <w:rPr>
          <w:spacing w:val="-2"/>
        </w:rPr>
        <w:t xml:space="preserve">de kadın nüfus oranı, erkek nüfus </w:t>
      </w:r>
      <w:r>
        <w:t xml:space="preserve">oranından </w:t>
      </w:r>
      <w:r w:rsidRPr="003D1D12">
        <w:t>fazladır.</w:t>
      </w:r>
    </w:p>
    <w:p w:rsidR="00432419" w:rsidRPr="003D1D12" w:rsidRDefault="00432419" w:rsidP="003D1D12">
      <w:pPr>
        <w:shd w:val="clear" w:color="auto" w:fill="FFFFFF"/>
        <w:spacing w:line="80" w:lineRule="atLeast"/>
      </w:pPr>
      <w:r>
        <w:rPr>
          <w:spacing w:val="-1"/>
        </w:rPr>
        <w:t>B)</w:t>
      </w:r>
      <w:r w:rsidRPr="003D1D12">
        <w:rPr>
          <w:spacing w:val="-1"/>
        </w:rPr>
        <w:t xml:space="preserve"> Kırsal ve kentsel kes</w:t>
      </w:r>
      <w:r>
        <w:rPr>
          <w:spacing w:val="-1"/>
        </w:rPr>
        <w:t>i</w:t>
      </w:r>
      <w:r w:rsidRPr="003D1D12">
        <w:rPr>
          <w:spacing w:val="-1"/>
        </w:rPr>
        <w:t>mlerde y</w:t>
      </w:r>
      <w:r>
        <w:rPr>
          <w:spacing w:val="-1"/>
        </w:rPr>
        <w:t>ıllık</w:t>
      </w:r>
      <w:r w:rsidRPr="003D1D12">
        <w:rPr>
          <w:spacing w:val="-1"/>
        </w:rPr>
        <w:t xml:space="preserve"> nüfus artış hızı </w:t>
      </w:r>
      <w:r w:rsidRPr="003D1D12">
        <w:t>aynıdır.</w:t>
      </w:r>
    </w:p>
    <w:p w:rsidR="00432419" w:rsidRPr="003D1D12" w:rsidRDefault="00432419" w:rsidP="0015200F">
      <w:pPr>
        <w:numPr>
          <w:ilvl w:val="0"/>
          <w:numId w:val="98"/>
        </w:numPr>
        <w:shd w:val="clear" w:color="auto" w:fill="FFFFFF"/>
        <w:tabs>
          <w:tab w:val="left" w:pos="555"/>
        </w:tabs>
        <w:spacing w:line="80" w:lineRule="atLeast"/>
      </w:pPr>
      <w:r w:rsidRPr="003D1D12">
        <w:t xml:space="preserve">Verilen </w:t>
      </w:r>
      <w:r>
        <w:t>yıllarda kentsel kesimde</w:t>
      </w:r>
      <w:r w:rsidRPr="003D1D12">
        <w:t xml:space="preserve"> erkek </w:t>
      </w:r>
      <w:r>
        <w:t>nüfus</w:t>
      </w:r>
      <w:r w:rsidRPr="003D1D12">
        <w:t xml:space="preserve"> ve </w:t>
      </w:r>
      <w:r w:rsidRPr="003D1D12">
        <w:rPr>
          <w:spacing w:val="-1"/>
        </w:rPr>
        <w:t>ka</w:t>
      </w:r>
      <w:r>
        <w:rPr>
          <w:spacing w:val="-1"/>
        </w:rPr>
        <w:t>d</w:t>
      </w:r>
      <w:r w:rsidRPr="003D1D12">
        <w:rPr>
          <w:spacing w:val="-1"/>
        </w:rPr>
        <w:t>ın n</w:t>
      </w:r>
      <w:r>
        <w:rPr>
          <w:spacing w:val="-1"/>
        </w:rPr>
        <w:t>üfus</w:t>
      </w:r>
      <w:r w:rsidRPr="003D1D12">
        <w:rPr>
          <w:spacing w:val="-1"/>
        </w:rPr>
        <w:t xml:space="preserve"> oranlan arasındak</w:t>
      </w:r>
      <w:r>
        <w:rPr>
          <w:spacing w:val="-1"/>
        </w:rPr>
        <w:t>i</w:t>
      </w:r>
      <w:r w:rsidRPr="003D1D12">
        <w:rPr>
          <w:spacing w:val="-1"/>
        </w:rPr>
        <w:t xml:space="preserve"> fark </w:t>
      </w:r>
      <w:r>
        <w:rPr>
          <w:spacing w:val="-1"/>
        </w:rPr>
        <w:t>değişmemektedir</w:t>
      </w:r>
    </w:p>
    <w:p w:rsidR="00432419" w:rsidRPr="003D1D12" w:rsidRDefault="00432419" w:rsidP="0015200F">
      <w:pPr>
        <w:numPr>
          <w:ilvl w:val="0"/>
          <w:numId w:val="98"/>
        </w:numPr>
        <w:shd w:val="clear" w:color="auto" w:fill="FFFFFF"/>
        <w:tabs>
          <w:tab w:val="left" w:pos="555"/>
        </w:tabs>
        <w:spacing w:line="80" w:lineRule="atLeast"/>
      </w:pPr>
      <w:r>
        <w:rPr>
          <w:spacing w:val="-2"/>
        </w:rPr>
        <w:t>1985 yılın</w:t>
      </w:r>
      <w:r w:rsidRPr="003D1D12">
        <w:rPr>
          <w:spacing w:val="-2"/>
        </w:rPr>
        <w:t>da kentsel n</w:t>
      </w:r>
      <w:r>
        <w:rPr>
          <w:spacing w:val="-2"/>
        </w:rPr>
        <w:t>üfu</w:t>
      </w:r>
      <w:r w:rsidRPr="003D1D12">
        <w:rPr>
          <w:spacing w:val="-2"/>
        </w:rPr>
        <w:t>s ve kırsa</w:t>
      </w:r>
      <w:r>
        <w:rPr>
          <w:spacing w:val="-2"/>
        </w:rPr>
        <w:t>l</w:t>
      </w:r>
      <w:r w:rsidRPr="003D1D12">
        <w:rPr>
          <w:spacing w:val="-2"/>
        </w:rPr>
        <w:t xml:space="preserve"> nüfus oran</w:t>
      </w:r>
      <w:r w:rsidRPr="003D1D12">
        <w:rPr>
          <w:spacing w:val="-2"/>
        </w:rPr>
        <w:softHyphen/>
      </w:r>
      <w:r w:rsidRPr="003D1D12">
        <w:t>la</w:t>
      </w:r>
      <w:r>
        <w:t>rı</w:t>
      </w:r>
      <w:r w:rsidRPr="003D1D12">
        <w:t xml:space="preserve"> eş</w:t>
      </w:r>
      <w:r>
        <w:t>itlenmiştir</w:t>
      </w:r>
    </w:p>
    <w:p w:rsidR="00432419" w:rsidRPr="003D1D12" w:rsidRDefault="00432419" w:rsidP="003D1D12">
      <w:pPr>
        <w:shd w:val="clear" w:color="auto" w:fill="FFFFFF"/>
        <w:tabs>
          <w:tab w:val="left" w:pos="555"/>
        </w:tabs>
        <w:spacing w:line="80" w:lineRule="atLeast"/>
      </w:pPr>
      <w:r w:rsidRPr="003D1D12">
        <w:rPr>
          <w:spacing w:val="-10"/>
        </w:rPr>
        <w:t>E)</w:t>
      </w:r>
      <w:r>
        <w:rPr>
          <w:spacing w:val="-10"/>
        </w:rPr>
        <w:t xml:space="preserve"> </w:t>
      </w:r>
      <w:r w:rsidRPr="003D1D12">
        <w:rPr>
          <w:spacing w:val="-3"/>
        </w:rPr>
        <w:t xml:space="preserve">1880 </w:t>
      </w:r>
      <w:r>
        <w:rPr>
          <w:spacing w:val="-3"/>
        </w:rPr>
        <w:t>yılındaki</w:t>
      </w:r>
      <w:r w:rsidRPr="003D1D12">
        <w:rPr>
          <w:spacing w:val="-3"/>
        </w:rPr>
        <w:t xml:space="preserve"> kentse</w:t>
      </w:r>
      <w:r>
        <w:rPr>
          <w:spacing w:val="-3"/>
        </w:rPr>
        <w:t>l</w:t>
      </w:r>
      <w:r w:rsidRPr="003D1D12">
        <w:rPr>
          <w:spacing w:val="-3"/>
        </w:rPr>
        <w:t xml:space="preserve"> nüfus oranı 2000 yılındaki</w:t>
      </w:r>
      <w:r>
        <w:rPr>
          <w:spacing w:val="-3"/>
        </w:rPr>
        <w:t xml:space="preserve"> </w:t>
      </w:r>
      <w:r w:rsidRPr="003D1D12">
        <w:t>kırsa</w:t>
      </w:r>
      <w:r>
        <w:t>l</w:t>
      </w:r>
      <w:r w:rsidRPr="003D1D12">
        <w:t xml:space="preserve"> nüfus oranıy</w:t>
      </w:r>
      <w:r>
        <w:t>l</w:t>
      </w:r>
      <w:r w:rsidRPr="003D1D12">
        <w:t>a aynıdır.</w:t>
      </w:r>
    </w:p>
    <w:p w:rsidR="00432419" w:rsidRDefault="00432419" w:rsidP="003D1D12">
      <w:pPr>
        <w:shd w:val="clear" w:color="auto" w:fill="FFFFFF"/>
        <w:tabs>
          <w:tab w:val="left" w:pos="555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8</w:t>
      </w:r>
      <w:r w:rsidRPr="003D1D12">
        <w:t xml:space="preserve">.  Aşağıdakilerden hangisinin Türkiye ekonomisini olumlu yönde etkilediği </w:t>
      </w:r>
      <w:r w:rsidRPr="003D1D12">
        <w:rPr>
          <w:u w:val="single"/>
        </w:rPr>
        <w:t>savunulamaz</w:t>
      </w:r>
      <w:r w:rsidRPr="003D1D12">
        <w:t>?</w:t>
      </w:r>
    </w:p>
    <w:p w:rsidR="00432419" w:rsidRPr="003D1D12" w:rsidRDefault="00432419" w:rsidP="0015200F">
      <w:pPr>
        <w:numPr>
          <w:ilvl w:val="0"/>
          <w:numId w:val="99"/>
        </w:numPr>
        <w:shd w:val="clear" w:color="auto" w:fill="FFFFFF"/>
        <w:tabs>
          <w:tab w:val="left" w:pos="900"/>
        </w:tabs>
        <w:spacing w:line="80" w:lineRule="atLeast"/>
      </w:pPr>
      <w:r w:rsidRPr="003D1D12">
        <w:rPr>
          <w:spacing w:val="-1"/>
        </w:rPr>
        <w:t>Çeşitli toprak türlerinin bulunması</w:t>
      </w:r>
    </w:p>
    <w:p w:rsidR="00432419" w:rsidRPr="003D1D12" w:rsidRDefault="00432419" w:rsidP="0015200F">
      <w:pPr>
        <w:numPr>
          <w:ilvl w:val="0"/>
          <w:numId w:val="99"/>
        </w:numPr>
        <w:shd w:val="clear" w:color="auto" w:fill="FFFFFF"/>
        <w:tabs>
          <w:tab w:val="left" w:pos="900"/>
        </w:tabs>
        <w:spacing w:line="80" w:lineRule="atLeast"/>
        <w:rPr>
          <w:spacing w:val="-5"/>
        </w:rPr>
      </w:pPr>
      <w:r w:rsidRPr="003D1D12">
        <w:rPr>
          <w:spacing w:val="-1"/>
        </w:rPr>
        <w:t>Avrupa ve Asya kıtalarını birbirine bağlayan önemli ticaret yolları üzerinde olması</w:t>
      </w:r>
    </w:p>
    <w:p w:rsidR="00432419" w:rsidRPr="003D1D12" w:rsidRDefault="00432419" w:rsidP="0015200F">
      <w:pPr>
        <w:numPr>
          <w:ilvl w:val="0"/>
          <w:numId w:val="99"/>
        </w:numPr>
        <w:shd w:val="clear" w:color="auto" w:fill="FFFFFF"/>
        <w:tabs>
          <w:tab w:val="left" w:pos="900"/>
        </w:tabs>
        <w:spacing w:line="80" w:lineRule="atLeast"/>
        <w:rPr>
          <w:spacing w:val="-11"/>
        </w:rPr>
      </w:pPr>
      <w:r w:rsidRPr="003D1D12">
        <w:rPr>
          <w:spacing w:val="-1"/>
        </w:rPr>
        <w:t>Ortalama yükseltisinin fazla olması</w:t>
      </w:r>
    </w:p>
    <w:p w:rsidR="00432419" w:rsidRDefault="00432419" w:rsidP="0015200F">
      <w:pPr>
        <w:numPr>
          <w:ilvl w:val="0"/>
          <w:numId w:val="99"/>
        </w:numPr>
        <w:shd w:val="clear" w:color="auto" w:fill="FFFFFF"/>
        <w:tabs>
          <w:tab w:val="left" w:pos="900"/>
        </w:tabs>
        <w:spacing w:line="80" w:lineRule="atLeast"/>
        <w:rPr>
          <w:spacing w:val="-11"/>
        </w:rPr>
      </w:pPr>
      <w:r w:rsidRPr="003D1D12">
        <w:rPr>
          <w:spacing w:val="-1"/>
        </w:rPr>
        <w:t>Kıyılarda, iç kesimlerdekinden farklı tarım ürün</w:t>
      </w:r>
      <w:r w:rsidRPr="003D1D12">
        <w:rPr>
          <w:spacing w:val="-1"/>
        </w:rPr>
        <w:softHyphen/>
      </w:r>
      <w:r w:rsidRPr="003D1D12">
        <w:t>lerinin yetiştirilebilmesi</w:t>
      </w:r>
    </w:p>
    <w:p w:rsidR="00432419" w:rsidRPr="00B168C5" w:rsidRDefault="00432419" w:rsidP="0015200F">
      <w:pPr>
        <w:numPr>
          <w:ilvl w:val="0"/>
          <w:numId w:val="99"/>
        </w:numPr>
        <w:shd w:val="clear" w:color="auto" w:fill="FFFFFF"/>
        <w:tabs>
          <w:tab w:val="left" w:pos="900"/>
        </w:tabs>
        <w:spacing w:line="80" w:lineRule="atLeast"/>
        <w:rPr>
          <w:spacing w:val="-11"/>
        </w:rPr>
      </w:pPr>
      <w:r w:rsidRPr="00B168C5">
        <w:rPr>
          <w:spacing w:val="-1"/>
        </w:rPr>
        <w:t>Enerji potansiyeli yüksek akarsularının bulun</w:t>
      </w:r>
      <w:r w:rsidRPr="00B168C5">
        <w:rPr>
          <w:spacing w:val="-1"/>
        </w:rPr>
        <w:softHyphen/>
      </w:r>
      <w:r w:rsidRPr="00B168C5">
        <w:t>ması</w:t>
      </w:r>
    </w:p>
    <w:p w:rsidR="00432419" w:rsidRPr="003D1D12" w:rsidRDefault="00432419" w:rsidP="003D1D12">
      <w:pPr>
        <w:shd w:val="clear" w:color="auto" w:fill="FFFFFF"/>
        <w:tabs>
          <w:tab w:val="left" w:pos="900"/>
        </w:tabs>
        <w:spacing w:line="80" w:lineRule="atLeast"/>
        <w:sectPr w:rsidR="00432419" w:rsidRPr="003D1D12" w:rsidSect="00F12C8E">
          <w:pgSz w:w="11909" w:h="16834"/>
          <w:pgMar w:top="1440" w:right="1419" w:bottom="720" w:left="1701" w:header="708" w:footer="708" w:gutter="0"/>
          <w:cols w:space="60"/>
          <w:noEndnote/>
        </w:sectPr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rPr>
          <w:spacing w:val="-1"/>
        </w:rPr>
        <w:t>9</w:t>
      </w:r>
      <w:r w:rsidRPr="003D1D12">
        <w:rPr>
          <w:spacing w:val="-1"/>
        </w:rPr>
        <w:t>.  Aşağıdaki Türkiye haritasında belirli bir tarım ürünü</w:t>
      </w:r>
      <w:r w:rsidRPr="003D1D12">
        <w:rPr>
          <w:spacing w:val="-1"/>
        </w:rPr>
        <w:softHyphen/>
        <w:t>nün yetiştiği yöreler numaralanarak gösterilmiştir.</w:t>
      </w:r>
    </w:p>
    <w:p w:rsidR="00432419" w:rsidRPr="003D1D12" w:rsidRDefault="00432419" w:rsidP="003D1D12">
      <w:pPr>
        <w:spacing w:line="80" w:lineRule="atLeast"/>
      </w:pPr>
      <w:r w:rsidRPr="00186D18">
        <w:rPr>
          <w:noProof/>
        </w:rPr>
        <w:pict>
          <v:shape id="Resim 51" o:spid="_x0000_i1089" type="#_x0000_t75" style="width:265.5pt;height:117pt;visibility:visible">
            <v:imagedata r:id="rId74" o:title=""/>
          </v:shape>
        </w:pict>
      </w:r>
    </w:p>
    <w:p w:rsidR="00432419" w:rsidRPr="003D1D12" w:rsidRDefault="00432419" w:rsidP="003D1D12">
      <w:pPr>
        <w:shd w:val="clear" w:color="auto" w:fill="FFFFFF"/>
        <w:spacing w:line="80" w:lineRule="atLeast"/>
        <w:ind w:right="465"/>
        <w:jc w:val="both"/>
      </w:pPr>
      <w:r w:rsidRPr="003D1D12">
        <w:rPr>
          <w:b/>
          <w:bCs/>
          <w:spacing w:val="-3"/>
        </w:rPr>
        <w:t xml:space="preserve">İklim koşulları göz önüne alındığında, bu tarım ürününün ilk önce hangi yörede olgunlaşması </w:t>
      </w:r>
      <w:r w:rsidRPr="003D1D12">
        <w:rPr>
          <w:b/>
          <w:bCs/>
        </w:rPr>
        <w:t>beklenir?</w:t>
      </w:r>
    </w:p>
    <w:p w:rsidR="00432419" w:rsidRPr="00B168C5" w:rsidRDefault="00432419" w:rsidP="003D1D12">
      <w:pPr>
        <w:shd w:val="clear" w:color="auto" w:fill="FFFFFF"/>
        <w:tabs>
          <w:tab w:val="left" w:pos="1515"/>
          <w:tab w:val="left" w:pos="2550"/>
          <w:tab w:val="left" w:pos="3585"/>
        </w:tabs>
        <w:spacing w:line="80" w:lineRule="atLeast"/>
        <w:rPr>
          <w:bCs/>
        </w:rPr>
      </w:pPr>
      <w:r w:rsidRPr="00B168C5">
        <w:rPr>
          <w:bCs/>
          <w:spacing w:val="-7"/>
        </w:rPr>
        <w:t>A) I</w:t>
      </w:r>
      <w:r w:rsidRPr="00B168C5">
        <w:rPr>
          <w:bCs/>
        </w:rPr>
        <w:tab/>
      </w:r>
    </w:p>
    <w:p w:rsidR="00432419" w:rsidRPr="00B168C5" w:rsidRDefault="00432419" w:rsidP="003D1D12">
      <w:pPr>
        <w:shd w:val="clear" w:color="auto" w:fill="FFFFFF"/>
        <w:tabs>
          <w:tab w:val="left" w:pos="1515"/>
          <w:tab w:val="left" w:pos="2550"/>
          <w:tab w:val="left" w:pos="3585"/>
        </w:tabs>
        <w:spacing w:line="80" w:lineRule="atLeast"/>
        <w:rPr>
          <w:bCs/>
          <w:lang w:val="en-US"/>
        </w:rPr>
      </w:pPr>
      <w:r w:rsidRPr="00B168C5">
        <w:rPr>
          <w:bCs/>
          <w:spacing w:val="-9"/>
        </w:rPr>
        <w:t xml:space="preserve">B) </w:t>
      </w:r>
      <w:r w:rsidRPr="00B168C5">
        <w:rPr>
          <w:bCs/>
          <w:spacing w:val="-9"/>
          <w:lang w:val="en-US"/>
        </w:rPr>
        <w:t>II</w:t>
      </w:r>
      <w:r w:rsidRPr="00B168C5">
        <w:rPr>
          <w:bCs/>
          <w:lang w:val="en-US"/>
        </w:rPr>
        <w:tab/>
      </w:r>
    </w:p>
    <w:p w:rsidR="00432419" w:rsidRPr="00B168C5" w:rsidRDefault="00432419" w:rsidP="003D1D12">
      <w:pPr>
        <w:shd w:val="clear" w:color="auto" w:fill="FFFFFF"/>
        <w:tabs>
          <w:tab w:val="left" w:pos="1515"/>
          <w:tab w:val="left" w:pos="2550"/>
          <w:tab w:val="left" w:pos="3585"/>
        </w:tabs>
        <w:spacing w:line="80" w:lineRule="atLeast"/>
        <w:rPr>
          <w:bCs/>
        </w:rPr>
      </w:pPr>
      <w:r w:rsidRPr="00B168C5">
        <w:rPr>
          <w:bCs/>
        </w:rPr>
        <w:t>C)lll</w:t>
      </w:r>
      <w:r w:rsidRPr="00B168C5">
        <w:rPr>
          <w:bCs/>
        </w:rPr>
        <w:tab/>
      </w:r>
    </w:p>
    <w:p w:rsidR="00432419" w:rsidRPr="00B168C5" w:rsidRDefault="00432419" w:rsidP="003D1D12">
      <w:pPr>
        <w:shd w:val="clear" w:color="auto" w:fill="FFFFFF"/>
        <w:tabs>
          <w:tab w:val="left" w:pos="1515"/>
          <w:tab w:val="left" w:pos="2550"/>
          <w:tab w:val="left" w:pos="3585"/>
        </w:tabs>
        <w:spacing w:line="80" w:lineRule="atLeast"/>
        <w:rPr>
          <w:bCs/>
          <w:lang w:val="en-US"/>
        </w:rPr>
      </w:pPr>
      <w:r w:rsidRPr="00B168C5">
        <w:rPr>
          <w:bCs/>
        </w:rPr>
        <w:t xml:space="preserve">D) </w:t>
      </w:r>
      <w:r w:rsidRPr="00B168C5">
        <w:rPr>
          <w:bCs/>
          <w:lang w:val="en-US"/>
        </w:rPr>
        <w:t xml:space="preserve">IV        </w:t>
      </w:r>
    </w:p>
    <w:p w:rsidR="00432419" w:rsidRPr="00B168C5" w:rsidRDefault="00432419" w:rsidP="003D1D12">
      <w:pPr>
        <w:shd w:val="clear" w:color="auto" w:fill="FFFFFF"/>
        <w:tabs>
          <w:tab w:val="left" w:pos="1515"/>
          <w:tab w:val="left" w:pos="2550"/>
          <w:tab w:val="left" w:pos="3585"/>
        </w:tabs>
        <w:spacing w:line="80" w:lineRule="atLeast"/>
      </w:pPr>
      <w:r w:rsidRPr="00B168C5">
        <w:rPr>
          <w:bCs/>
        </w:rPr>
        <w:t>E)V</w:t>
      </w:r>
    </w:p>
    <w:p w:rsidR="00432419" w:rsidRDefault="00432419" w:rsidP="003D1D12">
      <w:pPr>
        <w:shd w:val="clear" w:color="auto" w:fill="FFFFFF"/>
        <w:tabs>
          <w:tab w:val="left" w:pos="1515"/>
          <w:tab w:val="left" w:pos="2550"/>
          <w:tab w:val="left" w:pos="3585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rPr>
          <w:b/>
          <w:bCs/>
          <w:spacing w:val="-1"/>
        </w:rPr>
        <w:t>10</w:t>
      </w:r>
      <w:r w:rsidRPr="003D1D12">
        <w:rPr>
          <w:b/>
          <w:bCs/>
          <w:spacing w:val="-1"/>
        </w:rPr>
        <w:t xml:space="preserve">.   Bir ülkenin dış ticaret hacminin büyümesinde </w:t>
      </w:r>
      <w:r w:rsidRPr="003D1D12">
        <w:rPr>
          <w:b/>
          <w:bCs/>
          <w:spacing w:val="-3"/>
        </w:rPr>
        <w:t xml:space="preserve">aşağıdakilerden hangisinin etkili olduğu </w:t>
      </w:r>
      <w:r w:rsidRPr="003D1D12">
        <w:rPr>
          <w:b/>
          <w:bCs/>
          <w:spacing w:val="-3"/>
          <w:u w:val="single"/>
        </w:rPr>
        <w:t>söyle</w:t>
      </w:r>
      <w:r w:rsidRPr="003D1D12">
        <w:rPr>
          <w:b/>
          <w:bCs/>
          <w:spacing w:val="-3"/>
          <w:u w:val="single"/>
        </w:rPr>
        <w:softHyphen/>
      </w:r>
      <w:r w:rsidRPr="003D1D12">
        <w:rPr>
          <w:b/>
          <w:bCs/>
          <w:u w:val="single"/>
        </w:rPr>
        <w:t>nemez</w:t>
      </w:r>
      <w:r w:rsidRPr="003D1D12">
        <w:rPr>
          <w:b/>
          <w:bCs/>
        </w:rPr>
        <w:t>?</w:t>
      </w:r>
    </w:p>
    <w:p w:rsidR="00432419" w:rsidRPr="003D1D12" w:rsidRDefault="00432419" w:rsidP="0015200F">
      <w:pPr>
        <w:numPr>
          <w:ilvl w:val="0"/>
          <w:numId w:val="100"/>
        </w:numPr>
        <w:shd w:val="clear" w:color="auto" w:fill="FFFFFF"/>
        <w:tabs>
          <w:tab w:val="left" w:pos="915"/>
        </w:tabs>
        <w:spacing w:line="80" w:lineRule="atLeast"/>
        <w:rPr>
          <w:b/>
          <w:bCs/>
          <w:spacing w:val="-6"/>
        </w:rPr>
      </w:pPr>
      <w:r w:rsidRPr="003D1D12">
        <w:rPr>
          <w:spacing w:val="-1"/>
        </w:rPr>
        <w:t>Endüstride üretimin artırılması</w:t>
      </w:r>
    </w:p>
    <w:p w:rsidR="00432419" w:rsidRPr="003D1D12" w:rsidRDefault="00432419" w:rsidP="0015200F">
      <w:pPr>
        <w:numPr>
          <w:ilvl w:val="0"/>
          <w:numId w:val="100"/>
        </w:numPr>
        <w:shd w:val="clear" w:color="auto" w:fill="FFFFFF"/>
        <w:tabs>
          <w:tab w:val="left" w:pos="915"/>
        </w:tabs>
        <w:spacing w:line="80" w:lineRule="atLeast"/>
        <w:rPr>
          <w:spacing w:val="-5"/>
        </w:rPr>
      </w:pPr>
      <w:r w:rsidRPr="003D1D12">
        <w:rPr>
          <w:spacing w:val="-1"/>
        </w:rPr>
        <w:t>Serbest bölgeler kurulması</w:t>
      </w:r>
    </w:p>
    <w:p w:rsidR="00432419" w:rsidRPr="003D1D12" w:rsidRDefault="00432419" w:rsidP="0015200F">
      <w:pPr>
        <w:numPr>
          <w:ilvl w:val="0"/>
          <w:numId w:val="100"/>
        </w:numPr>
        <w:shd w:val="clear" w:color="auto" w:fill="FFFFFF"/>
        <w:tabs>
          <w:tab w:val="left" w:pos="915"/>
        </w:tabs>
        <w:spacing w:line="80" w:lineRule="atLeast"/>
        <w:rPr>
          <w:spacing w:val="-11"/>
        </w:rPr>
      </w:pPr>
      <w:r w:rsidRPr="003D1D12">
        <w:rPr>
          <w:spacing w:val="-1"/>
        </w:rPr>
        <w:t>Ürün kalitesinin yükseltilmesi</w:t>
      </w:r>
    </w:p>
    <w:p w:rsidR="00432419" w:rsidRDefault="00432419" w:rsidP="0015200F">
      <w:pPr>
        <w:numPr>
          <w:ilvl w:val="0"/>
          <w:numId w:val="100"/>
        </w:numPr>
        <w:shd w:val="clear" w:color="auto" w:fill="FFFFFF"/>
        <w:tabs>
          <w:tab w:val="left" w:pos="915"/>
        </w:tabs>
        <w:spacing w:line="80" w:lineRule="atLeast"/>
        <w:rPr>
          <w:spacing w:val="-11"/>
        </w:rPr>
      </w:pPr>
      <w:r w:rsidRPr="003D1D12">
        <w:rPr>
          <w:spacing w:val="-1"/>
        </w:rPr>
        <w:t>Fuarların düzenlenmesi</w:t>
      </w:r>
    </w:p>
    <w:p w:rsidR="00432419" w:rsidRPr="00B168C5" w:rsidRDefault="00432419" w:rsidP="0015200F">
      <w:pPr>
        <w:numPr>
          <w:ilvl w:val="0"/>
          <w:numId w:val="100"/>
        </w:numPr>
        <w:shd w:val="clear" w:color="auto" w:fill="FFFFFF"/>
        <w:tabs>
          <w:tab w:val="left" w:pos="915"/>
        </w:tabs>
        <w:spacing w:line="80" w:lineRule="atLeast"/>
        <w:rPr>
          <w:spacing w:val="-11"/>
        </w:rPr>
      </w:pPr>
      <w:r w:rsidRPr="00B168C5">
        <w:rPr>
          <w:spacing w:val="-1"/>
        </w:rPr>
        <w:t>İşçi ücretlerinin artırılması</w:t>
      </w:r>
    </w:p>
    <w:p w:rsidR="00432419" w:rsidRDefault="00432419" w:rsidP="00FF01A2">
      <w:pPr>
        <w:shd w:val="clear" w:color="auto" w:fill="FFFFFF"/>
        <w:tabs>
          <w:tab w:val="left" w:pos="615"/>
        </w:tabs>
        <w:spacing w:line="80" w:lineRule="atLeast"/>
      </w:pPr>
    </w:p>
    <w:p w:rsidR="00432419" w:rsidRDefault="00432419" w:rsidP="00FF01A2">
      <w:pPr>
        <w:shd w:val="clear" w:color="auto" w:fill="FFFFFF"/>
        <w:tabs>
          <w:tab w:val="left" w:pos="615"/>
        </w:tabs>
        <w:spacing w:line="80" w:lineRule="atLeast"/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48"/>
        <w:gridCol w:w="549"/>
        <w:gridCol w:w="550"/>
        <w:gridCol w:w="550"/>
        <w:gridCol w:w="550"/>
        <w:gridCol w:w="550"/>
        <w:gridCol w:w="550"/>
        <w:gridCol w:w="550"/>
        <w:gridCol w:w="550"/>
        <w:gridCol w:w="585"/>
      </w:tblGrid>
      <w:tr w:rsidR="00432419" w:rsidRPr="00745499" w:rsidTr="00745499">
        <w:tc>
          <w:tcPr>
            <w:tcW w:w="548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</w:t>
            </w:r>
          </w:p>
        </w:tc>
        <w:tc>
          <w:tcPr>
            <w:tcW w:w="549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2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3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4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5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6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7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8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9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10</w:t>
            </w:r>
          </w:p>
        </w:tc>
      </w:tr>
      <w:tr w:rsidR="00432419" w:rsidRPr="00745499" w:rsidTr="00745499">
        <w:tc>
          <w:tcPr>
            <w:tcW w:w="548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E</w:t>
            </w:r>
          </w:p>
        </w:tc>
        <w:tc>
          <w:tcPr>
            <w:tcW w:w="549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A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B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C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D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D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A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C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B</w:t>
            </w:r>
          </w:p>
        </w:tc>
        <w:tc>
          <w:tcPr>
            <w:tcW w:w="585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E</w:t>
            </w:r>
          </w:p>
        </w:tc>
      </w:tr>
    </w:tbl>
    <w:p w:rsidR="00432419" w:rsidRPr="003D1D12" w:rsidRDefault="00432419" w:rsidP="00FF01A2">
      <w:pPr>
        <w:shd w:val="clear" w:color="auto" w:fill="FFFFFF"/>
        <w:tabs>
          <w:tab w:val="left" w:pos="615"/>
        </w:tabs>
        <w:spacing w:line="80" w:lineRule="atLeast"/>
        <w:rPr>
          <w:spacing w:val="-17"/>
        </w:rPr>
        <w:sectPr w:rsidR="00432419" w:rsidRPr="003D1D12" w:rsidSect="00F12C8E">
          <w:pgSz w:w="11909" w:h="16834"/>
          <w:pgMar w:top="1440" w:right="1419" w:bottom="720" w:left="1701" w:header="708" w:footer="708" w:gutter="0"/>
          <w:cols w:space="60"/>
          <w:noEndnote/>
        </w:sectPr>
      </w:pPr>
    </w:p>
    <w:p w:rsidR="00432419" w:rsidRPr="00E6538D" w:rsidRDefault="00432419" w:rsidP="00E6538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A6A6A6"/>
        <w:spacing w:line="80" w:lineRule="atLeast"/>
        <w:jc w:val="center"/>
        <w:rPr>
          <w:b/>
          <w:sz w:val="32"/>
          <w:szCs w:val="32"/>
        </w:rPr>
      </w:pPr>
      <w:r w:rsidRPr="00E6538D">
        <w:rPr>
          <w:b/>
          <w:sz w:val="32"/>
          <w:szCs w:val="32"/>
        </w:rPr>
        <w:t>2006 ÖSS SORULARI II. BÖLÜM</w:t>
      </w:r>
    </w:p>
    <w:p w:rsidR="00432419" w:rsidRDefault="00432419" w:rsidP="003D1D12">
      <w:pPr>
        <w:shd w:val="clear" w:color="auto" w:fill="FFFFFF"/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1</w:t>
      </w:r>
      <w:r w:rsidRPr="003D1D12">
        <w:t xml:space="preserve">.  Aşağıdakilerden hangisi, Akdeniz'e kıyısı </w:t>
      </w:r>
      <w:r w:rsidRPr="003D1D12">
        <w:rPr>
          <w:b/>
          <w:bCs/>
        </w:rPr>
        <w:t xml:space="preserve">olan </w:t>
      </w:r>
      <w:r w:rsidRPr="003D1D12">
        <w:t xml:space="preserve">ülkeler arasında </w:t>
      </w:r>
      <w:r w:rsidRPr="003D1D12">
        <w:rPr>
          <w:u w:val="single"/>
        </w:rPr>
        <w:t>yalnızca</w:t>
      </w:r>
      <w:r w:rsidRPr="003D1D12">
        <w:t xml:space="preserve"> Türkiye ve Mısır'a ait bir özelliktir?</w:t>
      </w:r>
    </w:p>
    <w:p w:rsidR="00432419" w:rsidRPr="003D1D12" w:rsidRDefault="00432419" w:rsidP="0015200F">
      <w:pPr>
        <w:numPr>
          <w:ilvl w:val="0"/>
          <w:numId w:val="101"/>
        </w:numPr>
        <w:shd w:val="clear" w:color="auto" w:fill="FFFFFF"/>
        <w:tabs>
          <w:tab w:val="left" w:pos="900"/>
        </w:tabs>
        <w:spacing w:line="80" w:lineRule="atLeast"/>
      </w:pPr>
      <w:r w:rsidRPr="003D1D12">
        <w:rPr>
          <w:spacing w:val="-1"/>
        </w:rPr>
        <w:t>Çeşitli iklim tiplerinin görülmesi</w:t>
      </w:r>
    </w:p>
    <w:p w:rsidR="00432419" w:rsidRPr="003D1D12" w:rsidRDefault="00432419" w:rsidP="0015200F">
      <w:pPr>
        <w:numPr>
          <w:ilvl w:val="0"/>
          <w:numId w:val="101"/>
        </w:numPr>
        <w:shd w:val="clear" w:color="auto" w:fill="FFFFFF"/>
        <w:tabs>
          <w:tab w:val="left" w:pos="900"/>
        </w:tabs>
        <w:spacing w:line="80" w:lineRule="atLeast"/>
        <w:rPr>
          <w:spacing w:val="-5"/>
        </w:rPr>
      </w:pPr>
      <w:r w:rsidRPr="003D1D12">
        <w:rPr>
          <w:spacing w:val="-1"/>
        </w:rPr>
        <w:t>Turizm potansiyelinin yüksek olması</w:t>
      </w:r>
    </w:p>
    <w:p w:rsidR="00432419" w:rsidRPr="003D1D12" w:rsidRDefault="00432419" w:rsidP="0015200F">
      <w:pPr>
        <w:numPr>
          <w:ilvl w:val="0"/>
          <w:numId w:val="101"/>
        </w:numPr>
        <w:shd w:val="clear" w:color="auto" w:fill="FFFFFF"/>
        <w:tabs>
          <w:tab w:val="left" w:pos="900"/>
        </w:tabs>
        <w:spacing w:line="80" w:lineRule="atLeast"/>
        <w:rPr>
          <w:spacing w:val="-4"/>
        </w:rPr>
      </w:pPr>
      <w:r w:rsidRPr="003D1D12">
        <w:rPr>
          <w:spacing w:val="-1"/>
        </w:rPr>
        <w:t>Kıyı balıkçılığının yapılması</w:t>
      </w:r>
    </w:p>
    <w:p w:rsidR="00432419" w:rsidRDefault="00432419" w:rsidP="0015200F">
      <w:pPr>
        <w:numPr>
          <w:ilvl w:val="0"/>
          <w:numId w:val="101"/>
        </w:numPr>
        <w:shd w:val="clear" w:color="auto" w:fill="FFFFFF"/>
        <w:tabs>
          <w:tab w:val="left" w:pos="900"/>
        </w:tabs>
        <w:spacing w:line="80" w:lineRule="atLeast"/>
        <w:rPr>
          <w:spacing w:val="-4"/>
        </w:rPr>
      </w:pPr>
      <w:r w:rsidRPr="003D1D12">
        <w:rPr>
          <w:spacing w:val="-1"/>
        </w:rPr>
        <w:t>İki kıtada topraklarının olması</w:t>
      </w:r>
    </w:p>
    <w:p w:rsidR="00432419" w:rsidRPr="00C75326" w:rsidRDefault="00432419" w:rsidP="0015200F">
      <w:pPr>
        <w:numPr>
          <w:ilvl w:val="0"/>
          <w:numId w:val="101"/>
        </w:numPr>
        <w:shd w:val="clear" w:color="auto" w:fill="FFFFFF"/>
        <w:tabs>
          <w:tab w:val="left" w:pos="900"/>
        </w:tabs>
        <w:spacing w:line="80" w:lineRule="atLeast"/>
        <w:rPr>
          <w:spacing w:val="-4"/>
        </w:rPr>
      </w:pPr>
      <w:r w:rsidRPr="00C75326">
        <w:rPr>
          <w:spacing w:val="-1"/>
        </w:rPr>
        <w:t>Bitki örtüsünün çeşitlilik göstermesi</w:t>
      </w:r>
    </w:p>
    <w:p w:rsidR="00432419" w:rsidRDefault="00432419" w:rsidP="003D1D12">
      <w:pPr>
        <w:shd w:val="clear" w:color="auto" w:fill="FFFFFF"/>
        <w:tabs>
          <w:tab w:val="left" w:pos="900"/>
        </w:tabs>
        <w:spacing w:line="80" w:lineRule="atLeast"/>
      </w:pPr>
    </w:p>
    <w:p w:rsidR="00432419" w:rsidRPr="00C75326" w:rsidRDefault="00432419" w:rsidP="003D1D12">
      <w:pPr>
        <w:shd w:val="clear" w:color="auto" w:fill="FFFFFF"/>
        <w:spacing w:line="80" w:lineRule="atLeast"/>
      </w:pPr>
      <w:r>
        <w:rPr>
          <w:bCs/>
          <w:spacing w:val="-2"/>
        </w:rPr>
        <w:t>2</w:t>
      </w:r>
      <w:r w:rsidRPr="00C75326">
        <w:rPr>
          <w:bCs/>
          <w:spacing w:val="-2"/>
        </w:rPr>
        <w:t xml:space="preserve">.  Aşağıdaki ülkelerden hangisinin ekonomisinde </w:t>
      </w:r>
      <w:r w:rsidRPr="00C75326">
        <w:rPr>
          <w:bCs/>
          <w:spacing w:val="-1"/>
        </w:rPr>
        <w:t>orman ürünleri ve petrol önemli yer tutar?</w:t>
      </w:r>
    </w:p>
    <w:p w:rsidR="00432419" w:rsidRDefault="00432419" w:rsidP="003D1D12">
      <w:pPr>
        <w:shd w:val="clear" w:color="auto" w:fill="FFFFFF"/>
        <w:tabs>
          <w:tab w:val="left" w:pos="2370"/>
        </w:tabs>
        <w:spacing w:line="80" w:lineRule="atLeast"/>
      </w:pPr>
      <w:r w:rsidRPr="003D1D12">
        <w:rPr>
          <w:spacing w:val="-3"/>
        </w:rPr>
        <w:t>A) Almanya</w:t>
      </w:r>
      <w:r w:rsidRPr="003D1D12">
        <w:tab/>
      </w:r>
    </w:p>
    <w:p w:rsidR="00432419" w:rsidRDefault="00432419" w:rsidP="003D1D12">
      <w:pPr>
        <w:shd w:val="clear" w:color="auto" w:fill="FFFFFF"/>
        <w:tabs>
          <w:tab w:val="left" w:pos="2370"/>
        </w:tabs>
        <w:spacing w:line="80" w:lineRule="atLeast"/>
        <w:rPr>
          <w:spacing w:val="-1"/>
        </w:rPr>
      </w:pPr>
      <w:r w:rsidRPr="003D1D12">
        <w:rPr>
          <w:spacing w:val="-1"/>
        </w:rPr>
        <w:t xml:space="preserve">B) Bulgaristan        </w:t>
      </w:r>
    </w:p>
    <w:p w:rsidR="00432419" w:rsidRPr="003D1D12" w:rsidRDefault="00432419" w:rsidP="003D1D12">
      <w:pPr>
        <w:shd w:val="clear" w:color="auto" w:fill="FFFFFF"/>
        <w:tabs>
          <w:tab w:val="left" w:pos="2370"/>
        </w:tabs>
        <w:spacing w:line="80" w:lineRule="atLeast"/>
      </w:pPr>
      <w:r w:rsidRPr="003D1D12">
        <w:rPr>
          <w:spacing w:val="-1"/>
        </w:rPr>
        <w:t>C) Romanya</w:t>
      </w:r>
    </w:p>
    <w:p w:rsidR="00432419" w:rsidRDefault="00432419" w:rsidP="003D1D12">
      <w:pPr>
        <w:shd w:val="clear" w:color="auto" w:fill="FFFFFF"/>
        <w:spacing w:line="80" w:lineRule="atLeast"/>
        <w:rPr>
          <w:spacing w:val="-1"/>
        </w:rPr>
      </w:pPr>
      <w:r w:rsidRPr="003D1D12">
        <w:rPr>
          <w:spacing w:val="-1"/>
        </w:rPr>
        <w:t xml:space="preserve">D) Danimarka      </w: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rPr>
          <w:spacing w:val="-1"/>
        </w:rPr>
        <w:t>E) Lüksemburg</w:t>
      </w:r>
    </w:p>
    <w:p w:rsidR="00432419" w:rsidRDefault="00432419" w:rsidP="003D1D12">
      <w:pPr>
        <w:shd w:val="clear" w:color="auto" w:fill="FFFFFF"/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3</w:t>
      </w:r>
      <w:r w:rsidRPr="003D1D12">
        <w:t>.  Aşağıdaki ülkelerin hangisinde kömür rezervi di</w:t>
      </w:r>
      <w:r w:rsidRPr="003D1D12">
        <w:softHyphen/>
        <w:t xml:space="preserve">ğerlerinden </w:t>
      </w:r>
      <w:r w:rsidRPr="003D1D12">
        <w:rPr>
          <w:u w:val="single"/>
        </w:rPr>
        <w:t>daha zengindir</w:t>
      </w:r>
      <w:r w:rsidRPr="003D1D12">
        <w:t>?</w:t>
      </w:r>
    </w:p>
    <w:p w:rsidR="00432419" w:rsidRDefault="00432419" w:rsidP="003D1D12">
      <w:pPr>
        <w:shd w:val="clear" w:color="auto" w:fill="FFFFFF"/>
        <w:tabs>
          <w:tab w:val="left" w:pos="2370"/>
          <w:tab w:val="left" w:pos="4260"/>
        </w:tabs>
        <w:spacing w:line="80" w:lineRule="atLeast"/>
      </w:pPr>
      <w:r w:rsidRPr="003D1D12">
        <w:rPr>
          <w:spacing w:val="-3"/>
        </w:rPr>
        <w:t>A) Avusturya</w:t>
      </w:r>
      <w:r w:rsidRPr="003D1D12">
        <w:tab/>
      </w:r>
    </w:p>
    <w:p w:rsidR="00432419" w:rsidRDefault="00432419" w:rsidP="003D1D12">
      <w:pPr>
        <w:shd w:val="clear" w:color="auto" w:fill="FFFFFF"/>
        <w:tabs>
          <w:tab w:val="left" w:pos="2370"/>
          <w:tab w:val="left" w:pos="4260"/>
        </w:tabs>
        <w:spacing w:line="80" w:lineRule="atLeast"/>
      </w:pPr>
      <w:r w:rsidRPr="003D1D12">
        <w:rPr>
          <w:spacing w:val="-4"/>
        </w:rPr>
        <w:t>B) İsviçre</w:t>
      </w:r>
      <w:r w:rsidRPr="003D1D12">
        <w:tab/>
      </w:r>
    </w:p>
    <w:p w:rsidR="00432419" w:rsidRPr="003D1D12" w:rsidRDefault="00432419" w:rsidP="003D1D12">
      <w:pPr>
        <w:shd w:val="clear" w:color="auto" w:fill="FFFFFF"/>
        <w:tabs>
          <w:tab w:val="left" w:pos="2370"/>
          <w:tab w:val="left" w:pos="4260"/>
        </w:tabs>
        <w:spacing w:line="80" w:lineRule="atLeast"/>
      </w:pPr>
      <w:r w:rsidRPr="003D1D12">
        <w:rPr>
          <w:spacing w:val="-3"/>
        </w:rPr>
        <w:t>C) Macaristan</w:t>
      </w:r>
    </w:p>
    <w:p w:rsidR="00432419" w:rsidRDefault="00432419" w:rsidP="00C75326">
      <w:pPr>
        <w:shd w:val="clear" w:color="auto" w:fill="FFFFFF"/>
        <w:tabs>
          <w:tab w:val="left" w:pos="1800"/>
        </w:tabs>
        <w:spacing w:line="80" w:lineRule="atLeast"/>
      </w:pPr>
      <w:r w:rsidRPr="003D1D12">
        <w:rPr>
          <w:spacing w:val="-3"/>
        </w:rPr>
        <w:t>D) Almanya</w:t>
      </w:r>
      <w:r w:rsidRPr="003D1D12">
        <w:tab/>
      </w:r>
    </w:p>
    <w:p w:rsidR="00432419" w:rsidRPr="003D1D12" w:rsidRDefault="00432419" w:rsidP="00C75326">
      <w:pPr>
        <w:shd w:val="clear" w:color="auto" w:fill="FFFFFF"/>
        <w:tabs>
          <w:tab w:val="left" w:pos="1800"/>
        </w:tabs>
        <w:spacing w:line="80" w:lineRule="atLeast"/>
      </w:pPr>
      <w:r w:rsidRPr="003D1D12">
        <w:rPr>
          <w:spacing w:val="-4"/>
        </w:rPr>
        <w:t>E) Fransa</w:t>
      </w:r>
    </w:p>
    <w:p w:rsidR="00432419" w:rsidRDefault="00432419" w:rsidP="003D1D12">
      <w:pPr>
        <w:shd w:val="clear" w:color="auto" w:fill="FFFFFF"/>
        <w:tabs>
          <w:tab w:val="left" w:pos="1800"/>
        </w:tabs>
        <w:spacing w:line="80" w:lineRule="atLeast"/>
        <w:jc w:val="center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4</w:t>
      </w:r>
      <w:r w:rsidRPr="003D1D12">
        <w:t>.  Coğrafi konumları göz önüne alındığında, aşağı</w:t>
      </w:r>
      <w:r w:rsidRPr="003D1D12">
        <w:softHyphen/>
        <w:t xml:space="preserve">daki ülkelerden </w:t>
      </w:r>
      <w:r w:rsidRPr="003D1D12">
        <w:rPr>
          <w:b/>
          <w:bCs/>
        </w:rPr>
        <w:t xml:space="preserve">hangisinin, </w:t>
      </w:r>
      <w:r w:rsidRPr="003D1D12">
        <w:t xml:space="preserve">ekonomisinde önemli payı olan endüstriyel tarım ürünleri bakımından Türkiye'yle </w:t>
      </w:r>
      <w:r w:rsidRPr="003D1D12">
        <w:rPr>
          <w:u w:val="single"/>
        </w:rPr>
        <w:t>en çok</w:t>
      </w:r>
      <w:r w:rsidRPr="003D1D12">
        <w:t xml:space="preserve"> benzerlik göstermesi beklenir?</w:t>
      </w:r>
    </w:p>
    <w:p w:rsidR="00432419" w:rsidRDefault="00432419" w:rsidP="003D1D12">
      <w:pPr>
        <w:shd w:val="clear" w:color="auto" w:fill="FFFFFF"/>
        <w:tabs>
          <w:tab w:val="left" w:pos="2370"/>
        </w:tabs>
        <w:spacing w:line="80" w:lineRule="atLeast"/>
      </w:pPr>
      <w:r w:rsidRPr="003D1D12">
        <w:rPr>
          <w:spacing w:val="-2"/>
        </w:rPr>
        <w:t>A) İspanya</w:t>
      </w:r>
      <w:r w:rsidRPr="003D1D12">
        <w:tab/>
      </w:r>
    </w:p>
    <w:p w:rsidR="00432419" w:rsidRDefault="00432419" w:rsidP="003D1D12">
      <w:pPr>
        <w:shd w:val="clear" w:color="auto" w:fill="FFFFFF"/>
        <w:tabs>
          <w:tab w:val="left" w:pos="2370"/>
        </w:tabs>
        <w:spacing w:line="80" w:lineRule="atLeast"/>
      </w:pPr>
      <w:r w:rsidRPr="003D1D12">
        <w:t xml:space="preserve">B) Macaristan        </w:t>
      </w:r>
    </w:p>
    <w:p w:rsidR="00432419" w:rsidRPr="003D1D12" w:rsidRDefault="00432419" w:rsidP="003D1D12">
      <w:pPr>
        <w:shd w:val="clear" w:color="auto" w:fill="FFFFFF"/>
        <w:tabs>
          <w:tab w:val="left" w:pos="2370"/>
        </w:tabs>
        <w:spacing w:line="80" w:lineRule="atLeast"/>
      </w:pPr>
      <w:r w:rsidRPr="003D1D12">
        <w:t>C) Ürdün</w:t>
      </w:r>
    </w:p>
    <w:p w:rsidR="00432419" w:rsidRDefault="00432419" w:rsidP="003D1D12">
      <w:pPr>
        <w:shd w:val="clear" w:color="auto" w:fill="FFFFFF"/>
        <w:tabs>
          <w:tab w:val="left" w:pos="3240"/>
        </w:tabs>
        <w:spacing w:line="80" w:lineRule="atLeast"/>
      </w:pPr>
      <w:r w:rsidRPr="003D1D12">
        <w:rPr>
          <w:spacing w:val="-4"/>
        </w:rPr>
        <w:t>D) İsveç</w:t>
      </w:r>
      <w:r w:rsidRPr="003D1D12">
        <w:tab/>
      </w:r>
    </w:p>
    <w:p w:rsidR="00432419" w:rsidRPr="003D1D12" w:rsidRDefault="00432419" w:rsidP="003D1D12">
      <w:pPr>
        <w:shd w:val="clear" w:color="auto" w:fill="FFFFFF"/>
        <w:tabs>
          <w:tab w:val="left" w:pos="3240"/>
        </w:tabs>
        <w:spacing w:line="80" w:lineRule="atLeast"/>
      </w:pPr>
      <w:r w:rsidRPr="003D1D12">
        <w:rPr>
          <w:spacing w:val="-3"/>
        </w:rPr>
        <w:t>E) Kazakistan</w:t>
      </w:r>
    </w:p>
    <w:p w:rsidR="00432419" w:rsidRDefault="00432419" w:rsidP="003D1D12">
      <w:pPr>
        <w:shd w:val="clear" w:color="auto" w:fill="FFFFFF"/>
        <w:tabs>
          <w:tab w:val="left" w:pos="3240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5</w:t>
      </w:r>
      <w:r w:rsidRPr="003D1D12">
        <w:t xml:space="preserve">.  Aşağıdaki ülkelerin hangisinden yola çıkan bir geminin deniz yolunu kullanarak Atlas Okyanusu'na ulaşması için Akdeniz'den geçmesi </w:t>
      </w:r>
      <w:r w:rsidRPr="003D1D12">
        <w:rPr>
          <w:u w:val="single"/>
        </w:rPr>
        <w:t>gerekmez</w:t>
      </w:r>
      <w:r w:rsidRPr="003D1D12">
        <w:t>?</w:t>
      </w:r>
    </w:p>
    <w:p w:rsidR="00432419" w:rsidRDefault="00432419" w:rsidP="003D1D12">
      <w:pPr>
        <w:shd w:val="clear" w:color="auto" w:fill="FFFFFF"/>
        <w:tabs>
          <w:tab w:val="left" w:pos="2325"/>
          <w:tab w:val="left" w:pos="4215"/>
        </w:tabs>
        <w:spacing w:line="80" w:lineRule="atLeast"/>
      </w:pPr>
      <w:r w:rsidRPr="003D1D12">
        <w:rPr>
          <w:spacing w:val="-2"/>
        </w:rPr>
        <w:t>A) Suriye</w:t>
      </w:r>
      <w:r w:rsidRPr="003D1D12">
        <w:tab/>
      </w:r>
    </w:p>
    <w:p w:rsidR="00432419" w:rsidRDefault="00432419" w:rsidP="003D1D12">
      <w:pPr>
        <w:shd w:val="clear" w:color="auto" w:fill="FFFFFF"/>
        <w:tabs>
          <w:tab w:val="left" w:pos="2325"/>
          <w:tab w:val="left" w:pos="4215"/>
        </w:tabs>
        <w:spacing w:line="80" w:lineRule="atLeast"/>
      </w:pPr>
      <w:r w:rsidRPr="003D1D12">
        <w:rPr>
          <w:spacing w:val="-4"/>
        </w:rPr>
        <w:t>B) Cezayir</w:t>
      </w:r>
      <w:r w:rsidRPr="003D1D12">
        <w:tab/>
      </w:r>
    </w:p>
    <w:p w:rsidR="00432419" w:rsidRPr="003D1D12" w:rsidRDefault="00432419" w:rsidP="003D1D12">
      <w:pPr>
        <w:shd w:val="clear" w:color="auto" w:fill="FFFFFF"/>
        <w:tabs>
          <w:tab w:val="left" w:pos="2325"/>
          <w:tab w:val="left" w:pos="4215"/>
        </w:tabs>
        <w:spacing w:line="80" w:lineRule="atLeast"/>
      </w:pPr>
      <w:r w:rsidRPr="003D1D12">
        <w:rPr>
          <w:spacing w:val="-2"/>
        </w:rPr>
        <w:t>C) Bulgaristan</w:t>
      </w:r>
    </w:p>
    <w:p w:rsidR="00432419" w:rsidRDefault="00432419" w:rsidP="003D1D12">
      <w:pPr>
        <w:shd w:val="clear" w:color="auto" w:fill="FFFFFF"/>
        <w:tabs>
          <w:tab w:val="left" w:pos="3180"/>
        </w:tabs>
        <w:spacing w:line="80" w:lineRule="atLeast"/>
      </w:pPr>
      <w:r w:rsidRPr="003D1D12">
        <w:rPr>
          <w:spacing w:val="-4"/>
        </w:rPr>
        <w:t>D) Ukrayna</w:t>
      </w:r>
      <w:r w:rsidRPr="003D1D12">
        <w:tab/>
      </w:r>
    </w:p>
    <w:p w:rsidR="00432419" w:rsidRPr="003D1D12" w:rsidRDefault="00432419" w:rsidP="003D1D12">
      <w:pPr>
        <w:shd w:val="clear" w:color="auto" w:fill="FFFFFF"/>
        <w:tabs>
          <w:tab w:val="left" w:pos="3180"/>
        </w:tabs>
        <w:spacing w:line="80" w:lineRule="atLeast"/>
      </w:pPr>
      <w:r w:rsidRPr="003D1D12">
        <w:rPr>
          <w:spacing w:val="-2"/>
        </w:rPr>
        <w:t>E) Danimarka</w:t>
      </w:r>
    </w:p>
    <w:p w:rsidR="00432419" w:rsidRDefault="00432419" w:rsidP="003D1D12">
      <w:pPr>
        <w:shd w:val="clear" w:color="auto" w:fill="FFFFFF"/>
        <w:tabs>
          <w:tab w:val="left" w:pos="3180"/>
        </w:tabs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  <w:jc w:val="both"/>
      </w:pPr>
      <w:r>
        <w:t>6</w:t>
      </w:r>
      <w:r w:rsidRPr="003D1D12">
        <w:t>. Aşağıdaki ülkelerin hangisinde, kuzeyiyle güneyi arasında enlem farkına bağlı sıcaklık değişimi di</w:t>
      </w:r>
      <w:r w:rsidRPr="003D1D12">
        <w:softHyphen/>
        <w:t xml:space="preserve">ğerlerinden </w:t>
      </w:r>
      <w:r w:rsidRPr="003D1D12">
        <w:rPr>
          <w:u w:val="single"/>
        </w:rPr>
        <w:t>daha fazladır</w:t>
      </w:r>
      <w:r w:rsidRPr="003D1D12">
        <w:t>?</w:t>
      </w:r>
    </w:p>
    <w:p w:rsidR="00432419" w:rsidRDefault="00432419" w:rsidP="003D1D12">
      <w:pPr>
        <w:shd w:val="clear" w:color="auto" w:fill="FFFFFF"/>
        <w:tabs>
          <w:tab w:val="left" w:pos="3210"/>
        </w:tabs>
        <w:spacing w:line="80" w:lineRule="atLeast"/>
      </w:pPr>
      <w:r w:rsidRPr="003D1D12">
        <w:rPr>
          <w:spacing w:val="-4"/>
        </w:rPr>
        <w:t>A) Şili</w:t>
      </w:r>
      <w:r w:rsidRPr="003D1D12">
        <w:tab/>
      </w:r>
    </w:p>
    <w:p w:rsidR="00432419" w:rsidRPr="003D1D12" w:rsidRDefault="00432419" w:rsidP="003D1D12">
      <w:pPr>
        <w:shd w:val="clear" w:color="auto" w:fill="FFFFFF"/>
        <w:tabs>
          <w:tab w:val="left" w:pos="3210"/>
        </w:tabs>
        <w:spacing w:line="80" w:lineRule="atLeast"/>
      </w:pPr>
      <w:r w:rsidRPr="003D1D12">
        <w:rPr>
          <w:spacing w:val="-2"/>
        </w:rPr>
        <w:t>B) Hollanda</w:t>
      </w:r>
    </w:p>
    <w:p w:rsidR="00432419" w:rsidRDefault="00432419" w:rsidP="003D1D12">
      <w:pPr>
        <w:shd w:val="clear" w:color="auto" w:fill="FFFFFF"/>
        <w:tabs>
          <w:tab w:val="left" w:pos="3210"/>
        </w:tabs>
        <w:spacing w:line="80" w:lineRule="atLeast"/>
      </w:pPr>
      <w:r w:rsidRPr="003D1D12">
        <w:rPr>
          <w:spacing w:val="-3"/>
        </w:rPr>
        <w:t>C) Finlandiya</w:t>
      </w:r>
      <w:r w:rsidRPr="003D1D12">
        <w:tab/>
      </w:r>
    </w:p>
    <w:p w:rsidR="00432419" w:rsidRPr="003D1D12" w:rsidRDefault="00432419" w:rsidP="003D1D12">
      <w:pPr>
        <w:shd w:val="clear" w:color="auto" w:fill="FFFFFF"/>
        <w:tabs>
          <w:tab w:val="left" w:pos="3210"/>
        </w:tabs>
        <w:spacing w:line="80" w:lineRule="atLeast"/>
      </w:pPr>
      <w:r w:rsidRPr="003D1D12">
        <w:rPr>
          <w:spacing w:val="-1"/>
        </w:rPr>
        <w:t>D) Arnavutluk</w: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rPr>
          <w:spacing w:val="-3"/>
        </w:rPr>
        <w:t>E) Almanya</w:t>
      </w:r>
    </w:p>
    <w:p w:rsidR="00432419" w:rsidRDefault="00432419" w:rsidP="003D1D12">
      <w:pPr>
        <w:shd w:val="clear" w:color="auto" w:fill="FFFFFF"/>
        <w:spacing w:line="80" w:lineRule="atLeast"/>
      </w:pPr>
    </w:p>
    <w:p w:rsidR="00432419" w:rsidRPr="003D1D12" w:rsidRDefault="00432419" w:rsidP="003D1D12">
      <w:pPr>
        <w:shd w:val="clear" w:color="auto" w:fill="FFFFFF"/>
        <w:spacing w:line="80" w:lineRule="atLeast"/>
      </w:pPr>
      <w:r>
        <w:t>7</w:t>
      </w:r>
      <w:r w:rsidRPr="003D1D12">
        <w:t xml:space="preserve">.  Deniz kıyılarında koy, körfez ve yanmada ne kadar </w:t>
      </w:r>
      <w:r w:rsidRPr="003D1D12">
        <w:rPr>
          <w:spacing w:val="-3"/>
        </w:rPr>
        <w:t>çoksa, kıyıların gerçek uzunluğuyla kuş</w:t>
      </w:r>
      <w:r>
        <w:rPr>
          <w:spacing w:val="-3"/>
        </w:rPr>
        <w:t xml:space="preserve"> </w:t>
      </w:r>
      <w:r w:rsidRPr="003D1D12">
        <w:rPr>
          <w:spacing w:val="-3"/>
        </w:rPr>
        <w:t>uçumu uzun</w:t>
      </w:r>
      <w:r w:rsidRPr="003D1D12">
        <w:rPr>
          <w:spacing w:val="-3"/>
        </w:rPr>
        <w:softHyphen/>
      </w:r>
      <w:r w:rsidRPr="003D1D12">
        <w:rPr>
          <w:spacing w:val="-1"/>
        </w:rPr>
        <w:t>luğu arasındaki fark o kadar fazla olur.</w:t>
      </w:r>
    </w:p>
    <w:p w:rsidR="00432419" w:rsidRPr="003D1D12" w:rsidRDefault="00432419" w:rsidP="003D1D12">
      <w:pPr>
        <w:shd w:val="clear" w:color="auto" w:fill="FFFFFF"/>
        <w:spacing w:line="80" w:lineRule="atLeast"/>
      </w:pPr>
      <w:r w:rsidRPr="003D1D12">
        <w:t>Aşağıdaki ülkelerin kıyı şekilleri göz Önüne alın</w:t>
      </w:r>
      <w:r w:rsidRPr="003D1D12">
        <w:softHyphen/>
        <w:t xml:space="preserve">dığında, hangisinde bu farkın diğerlerinden </w:t>
      </w:r>
      <w:r w:rsidRPr="003D1D12">
        <w:rPr>
          <w:u w:val="single"/>
        </w:rPr>
        <w:t>daha fazla</w:t>
      </w:r>
      <w:r w:rsidRPr="003D1D12">
        <w:t xml:space="preserve"> olması beklenir?</w:t>
      </w:r>
    </w:p>
    <w:p w:rsidR="00432419" w:rsidRDefault="00432419" w:rsidP="003D1D12">
      <w:pPr>
        <w:shd w:val="clear" w:color="auto" w:fill="FFFFFF"/>
        <w:tabs>
          <w:tab w:val="left" w:pos="2385"/>
          <w:tab w:val="left" w:pos="4275"/>
        </w:tabs>
        <w:spacing w:line="80" w:lineRule="atLeast"/>
      </w:pPr>
      <w:r w:rsidRPr="003D1D12">
        <w:rPr>
          <w:spacing w:val="-3"/>
        </w:rPr>
        <w:t>A) Fransa</w:t>
      </w:r>
      <w:r w:rsidRPr="003D1D12">
        <w:tab/>
      </w:r>
    </w:p>
    <w:p w:rsidR="00432419" w:rsidRDefault="00432419" w:rsidP="003D1D12">
      <w:pPr>
        <w:shd w:val="clear" w:color="auto" w:fill="FFFFFF"/>
        <w:tabs>
          <w:tab w:val="left" w:pos="2385"/>
          <w:tab w:val="left" w:pos="4275"/>
        </w:tabs>
        <w:spacing w:line="80" w:lineRule="atLeast"/>
      </w:pPr>
      <w:r w:rsidRPr="003D1D12">
        <w:rPr>
          <w:spacing w:val="-6"/>
        </w:rPr>
        <w:t>B) Norveç</w:t>
      </w:r>
      <w:r w:rsidRPr="003D1D12">
        <w:tab/>
      </w:r>
    </w:p>
    <w:p w:rsidR="00432419" w:rsidRPr="003D1D12" w:rsidRDefault="00432419" w:rsidP="003D1D12">
      <w:pPr>
        <w:shd w:val="clear" w:color="auto" w:fill="FFFFFF"/>
        <w:tabs>
          <w:tab w:val="left" w:pos="2385"/>
          <w:tab w:val="left" w:pos="4275"/>
        </w:tabs>
        <w:spacing w:line="80" w:lineRule="atLeast"/>
      </w:pPr>
      <w:r w:rsidRPr="003D1D12">
        <w:rPr>
          <w:spacing w:val="-1"/>
        </w:rPr>
        <w:t>C) Portekiz</w:t>
      </w:r>
    </w:p>
    <w:p w:rsidR="00432419" w:rsidRDefault="00432419" w:rsidP="003D1D12">
      <w:pPr>
        <w:shd w:val="clear" w:color="auto" w:fill="FFFFFF"/>
        <w:tabs>
          <w:tab w:val="left" w:pos="3240"/>
        </w:tabs>
        <w:spacing w:line="80" w:lineRule="atLeast"/>
      </w:pPr>
      <w:r w:rsidRPr="003D1D12">
        <w:rPr>
          <w:spacing w:val="-1"/>
        </w:rPr>
        <w:t>D) Mısır</w:t>
      </w:r>
      <w:r w:rsidRPr="003D1D12">
        <w:tab/>
      </w:r>
    </w:p>
    <w:p w:rsidR="00432419" w:rsidRDefault="00432419" w:rsidP="003D1D12">
      <w:pPr>
        <w:shd w:val="clear" w:color="auto" w:fill="FFFFFF"/>
        <w:tabs>
          <w:tab w:val="left" w:pos="3240"/>
        </w:tabs>
        <w:spacing w:line="80" w:lineRule="atLeast"/>
      </w:pPr>
      <w:r w:rsidRPr="003D1D12">
        <w:rPr>
          <w:spacing w:val="-2"/>
        </w:rPr>
        <w:t>E) Belçika</w:t>
      </w:r>
    </w:p>
    <w:p w:rsidR="00432419" w:rsidRDefault="00432419" w:rsidP="00E6538D"/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48"/>
        <w:gridCol w:w="549"/>
        <w:gridCol w:w="550"/>
        <w:gridCol w:w="550"/>
        <w:gridCol w:w="550"/>
        <w:gridCol w:w="550"/>
        <w:gridCol w:w="550"/>
      </w:tblGrid>
      <w:tr w:rsidR="00432419" w:rsidRPr="00745499" w:rsidTr="00745499">
        <w:tc>
          <w:tcPr>
            <w:tcW w:w="548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</w:t>
            </w:r>
          </w:p>
        </w:tc>
        <w:tc>
          <w:tcPr>
            <w:tcW w:w="549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2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3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4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5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6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7</w:t>
            </w:r>
          </w:p>
        </w:tc>
      </w:tr>
      <w:tr w:rsidR="00432419" w:rsidRPr="00745499" w:rsidTr="00745499">
        <w:tc>
          <w:tcPr>
            <w:tcW w:w="548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D</w:t>
            </w:r>
          </w:p>
        </w:tc>
        <w:tc>
          <w:tcPr>
            <w:tcW w:w="549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C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D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A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E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A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B</w:t>
            </w:r>
          </w:p>
        </w:tc>
      </w:tr>
    </w:tbl>
    <w:p w:rsidR="00432419" w:rsidRDefault="00432419" w:rsidP="00E6538D"/>
    <w:p w:rsidR="00432419" w:rsidRDefault="00432419" w:rsidP="00E6538D"/>
    <w:p w:rsidR="00432419" w:rsidRDefault="00432419" w:rsidP="004676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A6A6A6"/>
        <w:jc w:val="center"/>
        <w:rPr>
          <w:b/>
          <w:sz w:val="32"/>
          <w:szCs w:val="32"/>
        </w:rPr>
      </w:pPr>
      <w:r w:rsidRPr="004676BB">
        <w:rPr>
          <w:b/>
          <w:sz w:val="32"/>
          <w:szCs w:val="32"/>
        </w:rPr>
        <w:t>200</w:t>
      </w:r>
      <w:r>
        <w:rPr>
          <w:b/>
          <w:sz w:val="32"/>
          <w:szCs w:val="32"/>
        </w:rPr>
        <w:t>6</w:t>
      </w:r>
      <w:r w:rsidRPr="004676BB">
        <w:rPr>
          <w:b/>
          <w:sz w:val="32"/>
          <w:szCs w:val="32"/>
        </w:rPr>
        <w:t xml:space="preserve"> ÖSS </w:t>
      </w:r>
      <w:r>
        <w:rPr>
          <w:b/>
          <w:sz w:val="32"/>
          <w:szCs w:val="32"/>
        </w:rPr>
        <w:t xml:space="preserve">TÜRK. </w:t>
      </w:r>
      <w:r w:rsidRPr="004676BB">
        <w:rPr>
          <w:b/>
          <w:sz w:val="32"/>
          <w:szCs w:val="32"/>
        </w:rPr>
        <w:t>COĞRAFYA</w:t>
      </w:r>
      <w:r>
        <w:rPr>
          <w:b/>
          <w:sz w:val="32"/>
          <w:szCs w:val="32"/>
        </w:rPr>
        <w:t>SI</w:t>
      </w:r>
      <w:r w:rsidRPr="004676BB">
        <w:rPr>
          <w:b/>
          <w:sz w:val="32"/>
          <w:szCs w:val="32"/>
        </w:rPr>
        <w:t xml:space="preserve"> SORULARI </w:t>
      </w:r>
    </w:p>
    <w:p w:rsidR="00432419" w:rsidRDefault="00432419" w:rsidP="004676BB">
      <w:pPr>
        <w:spacing w:line="240" w:lineRule="atLeast"/>
        <w:rPr>
          <w:sz w:val="32"/>
          <w:szCs w:val="32"/>
        </w:rPr>
      </w:pPr>
    </w:p>
    <w:p w:rsidR="00432419" w:rsidRPr="004676BB" w:rsidRDefault="00432419" w:rsidP="004676BB">
      <w:pPr>
        <w:shd w:val="clear" w:color="auto" w:fill="FFFFFF"/>
        <w:spacing w:line="240" w:lineRule="atLeast"/>
        <w:rPr>
          <w:spacing w:val="-1"/>
        </w:rPr>
      </w:pPr>
      <w:r>
        <w:rPr>
          <w:spacing w:val="-1"/>
        </w:rPr>
        <w:t>1</w:t>
      </w:r>
    </w:p>
    <w:p w:rsidR="00432419" w:rsidRPr="004676BB" w:rsidRDefault="00432419" w:rsidP="004676BB">
      <w:pPr>
        <w:shd w:val="clear" w:color="auto" w:fill="FFFFFF"/>
        <w:spacing w:line="240" w:lineRule="atLeast"/>
        <w:rPr>
          <w:spacing w:val="-1"/>
        </w:rPr>
      </w:pPr>
      <w:r w:rsidRPr="00745499">
        <w:rPr>
          <w:noProof/>
          <w:spacing w:val="-1"/>
        </w:rPr>
        <w:pict>
          <v:shape id="Resim 89" o:spid="_x0000_i1090" type="#_x0000_t75" style="width:265.5pt;height:115.5pt;visibility:visible">
            <v:imagedata r:id="rId75" o:title=""/>
          </v:shape>
        </w:pict>
      </w:r>
    </w:p>
    <w:p w:rsidR="00432419" w:rsidRPr="004676BB" w:rsidRDefault="00432419" w:rsidP="004676BB">
      <w:pPr>
        <w:shd w:val="clear" w:color="auto" w:fill="FFFFFF"/>
        <w:spacing w:line="240" w:lineRule="atLeast"/>
        <w:rPr>
          <w:spacing w:val="-1"/>
        </w:rPr>
      </w:pPr>
      <w:r w:rsidRPr="004676BB">
        <w:rPr>
          <w:spacing w:val="-1"/>
        </w:rPr>
        <w:t>Haritada numaralarla gösterilen merkezlerin han</w:t>
      </w:r>
      <w:r w:rsidRPr="004676BB">
        <w:rPr>
          <w:spacing w:val="-1"/>
        </w:rPr>
        <w:softHyphen/>
        <w:t>gilerine demiryoluyla ulaşılamaz?</w:t>
      </w:r>
    </w:p>
    <w:p w:rsidR="00432419" w:rsidRPr="004676BB" w:rsidRDefault="00432419" w:rsidP="004676BB">
      <w:pPr>
        <w:shd w:val="clear" w:color="auto" w:fill="FFFFFF"/>
        <w:spacing w:line="240" w:lineRule="atLeast"/>
        <w:rPr>
          <w:spacing w:val="-1"/>
        </w:rPr>
      </w:pPr>
      <w:r w:rsidRPr="004676BB">
        <w:rPr>
          <w:spacing w:val="-1"/>
        </w:rPr>
        <w:t>A) I ve II</w:t>
      </w:r>
      <w:r w:rsidRPr="004676BB">
        <w:rPr>
          <w:spacing w:val="-1"/>
        </w:rPr>
        <w:tab/>
      </w:r>
    </w:p>
    <w:p w:rsidR="00432419" w:rsidRPr="004676BB" w:rsidRDefault="00432419" w:rsidP="004676BB">
      <w:pPr>
        <w:shd w:val="clear" w:color="auto" w:fill="FFFFFF"/>
        <w:spacing w:line="240" w:lineRule="atLeast"/>
        <w:rPr>
          <w:spacing w:val="-1"/>
        </w:rPr>
      </w:pPr>
      <w:r w:rsidRPr="004676BB">
        <w:rPr>
          <w:spacing w:val="-1"/>
        </w:rPr>
        <w:t>B) I ve III</w:t>
      </w:r>
      <w:r w:rsidRPr="004676BB">
        <w:rPr>
          <w:spacing w:val="-1"/>
        </w:rPr>
        <w:tab/>
      </w:r>
    </w:p>
    <w:p w:rsidR="00432419" w:rsidRPr="004676BB" w:rsidRDefault="00432419" w:rsidP="004676BB">
      <w:pPr>
        <w:shd w:val="clear" w:color="auto" w:fill="FFFFFF"/>
        <w:spacing w:line="240" w:lineRule="atLeast"/>
        <w:rPr>
          <w:spacing w:val="-1"/>
        </w:rPr>
      </w:pPr>
      <w:r w:rsidRPr="004676BB">
        <w:rPr>
          <w:spacing w:val="-1"/>
        </w:rPr>
        <w:t>C) II ve III</w:t>
      </w:r>
    </w:p>
    <w:p w:rsidR="00432419" w:rsidRPr="004676BB" w:rsidRDefault="00432419" w:rsidP="004676BB">
      <w:pPr>
        <w:shd w:val="clear" w:color="auto" w:fill="FFFFFF"/>
        <w:spacing w:line="240" w:lineRule="atLeast"/>
        <w:rPr>
          <w:spacing w:val="-1"/>
        </w:rPr>
      </w:pPr>
      <w:r w:rsidRPr="004676BB">
        <w:rPr>
          <w:spacing w:val="-1"/>
        </w:rPr>
        <w:t>D) II ve IV</w:t>
      </w:r>
    </w:p>
    <w:p w:rsidR="00432419" w:rsidRPr="004676BB" w:rsidRDefault="00432419" w:rsidP="004676BB">
      <w:pPr>
        <w:shd w:val="clear" w:color="auto" w:fill="FFFFFF"/>
        <w:spacing w:line="240" w:lineRule="atLeast"/>
        <w:rPr>
          <w:spacing w:val="-1"/>
        </w:rPr>
      </w:pPr>
      <w:r w:rsidRPr="004676BB">
        <w:rPr>
          <w:spacing w:val="-1"/>
        </w:rPr>
        <w:t>E) IV ve V</w:t>
      </w:r>
    </w:p>
    <w:p w:rsidR="00432419" w:rsidRPr="004676BB" w:rsidRDefault="00432419" w:rsidP="004676BB">
      <w:pPr>
        <w:spacing w:line="240" w:lineRule="atLeast"/>
        <w:rPr>
          <w:spacing w:val="-1"/>
        </w:rPr>
      </w:pPr>
    </w:p>
    <w:p w:rsidR="00432419" w:rsidRPr="004676BB" w:rsidRDefault="00432419" w:rsidP="004676BB">
      <w:pPr>
        <w:shd w:val="clear" w:color="auto" w:fill="FFFFFF"/>
        <w:spacing w:line="240" w:lineRule="atLeast"/>
        <w:ind w:left="450" w:hanging="450"/>
        <w:rPr>
          <w:spacing w:val="-1"/>
        </w:rPr>
      </w:pPr>
      <w:r>
        <w:rPr>
          <w:spacing w:val="-1"/>
        </w:rPr>
        <w:t>2</w:t>
      </w:r>
      <w:r w:rsidRPr="004676BB">
        <w:rPr>
          <w:spacing w:val="-1"/>
        </w:rPr>
        <w:t>.  Türkiye'de köyaltı yerleşim birimlerinden biri olan çiftlikler, yerleşim merkezlerinden uzakta, bir ya da birkaç evle geniş araziye sahip büyük tarımsal işlet</w:t>
      </w:r>
      <w:r w:rsidRPr="004676BB">
        <w:rPr>
          <w:spacing w:val="-1"/>
        </w:rPr>
        <w:softHyphen/>
        <w:t>melerdir.</w:t>
      </w:r>
    </w:p>
    <w:p w:rsidR="00432419" w:rsidRPr="004676BB" w:rsidRDefault="00432419" w:rsidP="004676BB">
      <w:pPr>
        <w:spacing w:line="240" w:lineRule="atLeast"/>
        <w:ind w:left="105"/>
        <w:rPr>
          <w:spacing w:val="-1"/>
        </w:rPr>
      </w:pPr>
      <w:r w:rsidRPr="00745499">
        <w:rPr>
          <w:noProof/>
          <w:spacing w:val="-1"/>
        </w:rPr>
        <w:pict>
          <v:shape id="Resim 95" o:spid="_x0000_i1091" type="#_x0000_t75" style="width:272.25pt;height:116.25pt;visibility:visible">
            <v:imagedata r:id="rId76" o:title=""/>
          </v:shape>
        </w:pict>
      </w:r>
    </w:p>
    <w:p w:rsidR="00432419" w:rsidRPr="004676BB" w:rsidRDefault="00432419" w:rsidP="004676BB">
      <w:pPr>
        <w:shd w:val="clear" w:color="auto" w:fill="FFFFFF"/>
        <w:spacing w:line="240" w:lineRule="atLeast"/>
        <w:ind w:left="465"/>
        <w:rPr>
          <w:spacing w:val="-1"/>
        </w:rPr>
      </w:pPr>
      <w:r w:rsidRPr="004676BB">
        <w:rPr>
          <w:spacing w:val="-1"/>
        </w:rPr>
        <w:t>Yüzey şekilleriyle iklim koşulları göz Önüne alın</w:t>
      </w:r>
      <w:r w:rsidRPr="004676BB">
        <w:rPr>
          <w:spacing w:val="-1"/>
        </w:rPr>
        <w:softHyphen/>
        <w:t>dığında, yukarıdaki haritada numaralanmış yerle</w:t>
      </w:r>
      <w:r w:rsidRPr="004676BB">
        <w:rPr>
          <w:spacing w:val="-1"/>
        </w:rPr>
        <w:softHyphen/>
        <w:t>rin hangisi, çiftliklerin kurulmasına diğerlerinden daha az elverişlidir?</w:t>
      </w:r>
    </w:p>
    <w:p w:rsidR="00432419" w:rsidRPr="004676BB" w:rsidRDefault="00432419" w:rsidP="004676BB">
      <w:pPr>
        <w:shd w:val="clear" w:color="auto" w:fill="FFFFFF"/>
        <w:tabs>
          <w:tab w:val="left" w:pos="1485"/>
          <w:tab w:val="left" w:pos="2520"/>
          <w:tab w:val="left" w:pos="3555"/>
        </w:tabs>
        <w:spacing w:line="240" w:lineRule="atLeast"/>
        <w:rPr>
          <w:spacing w:val="-1"/>
        </w:rPr>
      </w:pPr>
      <w:r w:rsidRPr="004676BB">
        <w:rPr>
          <w:spacing w:val="-1"/>
        </w:rPr>
        <w:t>A) I</w:t>
      </w:r>
      <w:r w:rsidRPr="004676BB">
        <w:rPr>
          <w:spacing w:val="-1"/>
        </w:rPr>
        <w:tab/>
      </w:r>
    </w:p>
    <w:p w:rsidR="00432419" w:rsidRPr="004676BB" w:rsidRDefault="00432419" w:rsidP="004676BB">
      <w:pPr>
        <w:shd w:val="clear" w:color="auto" w:fill="FFFFFF"/>
        <w:tabs>
          <w:tab w:val="left" w:pos="1485"/>
          <w:tab w:val="left" w:pos="2520"/>
          <w:tab w:val="left" w:pos="3555"/>
        </w:tabs>
        <w:spacing w:line="240" w:lineRule="atLeast"/>
        <w:rPr>
          <w:spacing w:val="-1"/>
        </w:rPr>
      </w:pPr>
      <w:r w:rsidRPr="004676BB">
        <w:rPr>
          <w:spacing w:val="-1"/>
        </w:rPr>
        <w:t>B)ll</w:t>
      </w:r>
      <w:r w:rsidRPr="004676BB">
        <w:rPr>
          <w:spacing w:val="-1"/>
        </w:rPr>
        <w:tab/>
      </w:r>
    </w:p>
    <w:p w:rsidR="00432419" w:rsidRPr="004676BB" w:rsidRDefault="00432419" w:rsidP="004676BB">
      <w:pPr>
        <w:shd w:val="clear" w:color="auto" w:fill="FFFFFF"/>
        <w:tabs>
          <w:tab w:val="left" w:pos="1485"/>
          <w:tab w:val="left" w:pos="2520"/>
          <w:tab w:val="left" w:pos="3555"/>
        </w:tabs>
        <w:spacing w:line="240" w:lineRule="atLeast"/>
        <w:rPr>
          <w:spacing w:val="-1"/>
        </w:rPr>
      </w:pPr>
      <w:r w:rsidRPr="004676BB">
        <w:rPr>
          <w:spacing w:val="-1"/>
        </w:rPr>
        <w:t>C)lll</w:t>
      </w:r>
      <w:r w:rsidRPr="004676BB">
        <w:rPr>
          <w:spacing w:val="-1"/>
        </w:rPr>
        <w:tab/>
      </w:r>
    </w:p>
    <w:p w:rsidR="00432419" w:rsidRPr="004676BB" w:rsidRDefault="00432419" w:rsidP="004676BB">
      <w:pPr>
        <w:shd w:val="clear" w:color="auto" w:fill="FFFFFF"/>
        <w:tabs>
          <w:tab w:val="left" w:pos="1485"/>
          <w:tab w:val="left" w:pos="2520"/>
          <w:tab w:val="left" w:pos="3555"/>
        </w:tabs>
        <w:spacing w:line="240" w:lineRule="atLeast"/>
        <w:rPr>
          <w:spacing w:val="-1"/>
        </w:rPr>
      </w:pPr>
      <w:r w:rsidRPr="004676BB">
        <w:rPr>
          <w:spacing w:val="-1"/>
        </w:rPr>
        <w:t xml:space="preserve">D) IV        </w:t>
      </w:r>
    </w:p>
    <w:p w:rsidR="00432419" w:rsidRPr="004676BB" w:rsidRDefault="00432419" w:rsidP="004676BB">
      <w:pPr>
        <w:shd w:val="clear" w:color="auto" w:fill="FFFFFF"/>
        <w:tabs>
          <w:tab w:val="left" w:pos="1485"/>
          <w:tab w:val="left" w:pos="2520"/>
          <w:tab w:val="left" w:pos="3555"/>
        </w:tabs>
        <w:spacing w:line="240" w:lineRule="atLeast"/>
        <w:rPr>
          <w:spacing w:val="-1"/>
        </w:rPr>
      </w:pPr>
      <w:r w:rsidRPr="004676BB">
        <w:rPr>
          <w:spacing w:val="-1"/>
        </w:rPr>
        <w:t>E) V</w:t>
      </w:r>
    </w:p>
    <w:p w:rsidR="00432419" w:rsidRPr="004676BB" w:rsidRDefault="00432419" w:rsidP="004676BB">
      <w:pPr>
        <w:spacing w:line="240" w:lineRule="atLeast"/>
        <w:rPr>
          <w:spacing w:val="-1"/>
        </w:rPr>
      </w:pPr>
    </w:p>
    <w:p w:rsidR="00432419" w:rsidRPr="004676BB" w:rsidRDefault="00432419" w:rsidP="004676BB">
      <w:pPr>
        <w:shd w:val="clear" w:color="auto" w:fill="FFFFFF"/>
        <w:spacing w:line="240" w:lineRule="atLeast"/>
        <w:ind w:left="465" w:hanging="465"/>
        <w:rPr>
          <w:spacing w:val="-1"/>
        </w:rPr>
      </w:pPr>
      <w:r>
        <w:rPr>
          <w:spacing w:val="-1"/>
        </w:rPr>
        <w:t>3</w:t>
      </w:r>
      <w:r w:rsidRPr="004676BB">
        <w:rPr>
          <w:spacing w:val="-1"/>
        </w:rPr>
        <w:t>.  Aşağıdakilerden hangisi Türkiye'de hayvancılıkta verimin artırılması için alınması gereken Önlem</w:t>
      </w:r>
      <w:r w:rsidRPr="004676BB">
        <w:rPr>
          <w:spacing w:val="-1"/>
        </w:rPr>
        <w:softHyphen/>
        <w:t>lerden biri değildir?</w:t>
      </w:r>
    </w:p>
    <w:p w:rsidR="00432419" w:rsidRPr="004676BB" w:rsidRDefault="00432419" w:rsidP="0015200F">
      <w:pPr>
        <w:numPr>
          <w:ilvl w:val="0"/>
          <w:numId w:val="123"/>
        </w:numPr>
        <w:shd w:val="clear" w:color="auto" w:fill="FFFFFF"/>
        <w:tabs>
          <w:tab w:val="left" w:pos="915"/>
        </w:tabs>
        <w:spacing w:line="240" w:lineRule="atLeast"/>
        <w:ind w:left="465"/>
        <w:rPr>
          <w:spacing w:val="-1"/>
        </w:rPr>
      </w:pPr>
      <w:r w:rsidRPr="004676BB">
        <w:rPr>
          <w:spacing w:val="-1"/>
        </w:rPr>
        <w:t>Et Tüketiminin teşvik edilmesi</w:t>
      </w:r>
    </w:p>
    <w:p w:rsidR="00432419" w:rsidRPr="004676BB" w:rsidRDefault="00432419" w:rsidP="0015200F">
      <w:pPr>
        <w:numPr>
          <w:ilvl w:val="0"/>
          <w:numId w:val="123"/>
        </w:numPr>
        <w:shd w:val="clear" w:color="auto" w:fill="FFFFFF"/>
        <w:tabs>
          <w:tab w:val="left" w:pos="915"/>
        </w:tabs>
        <w:spacing w:line="240" w:lineRule="atLeast"/>
        <w:ind w:left="465"/>
        <w:rPr>
          <w:spacing w:val="-1"/>
        </w:rPr>
      </w:pPr>
      <w:r w:rsidRPr="004676BB">
        <w:rPr>
          <w:spacing w:val="-1"/>
        </w:rPr>
        <w:t>Hayvan soyları</w:t>
      </w:r>
      <w:r w:rsidRPr="00123A94">
        <w:rPr>
          <w:spacing w:val="-1"/>
        </w:rPr>
        <w:t>n</w:t>
      </w:r>
      <w:r w:rsidRPr="004676BB">
        <w:rPr>
          <w:spacing w:val="-1"/>
        </w:rPr>
        <w:t>ı</w:t>
      </w:r>
      <w:r w:rsidRPr="00123A94">
        <w:rPr>
          <w:spacing w:val="-1"/>
        </w:rPr>
        <w:t xml:space="preserve">n </w:t>
      </w:r>
      <w:r w:rsidRPr="004676BB">
        <w:rPr>
          <w:spacing w:val="-1"/>
        </w:rPr>
        <w:t>ı</w:t>
      </w:r>
      <w:r w:rsidRPr="00123A94">
        <w:rPr>
          <w:spacing w:val="-1"/>
        </w:rPr>
        <w:t>slah edilmesi</w:t>
      </w:r>
    </w:p>
    <w:p w:rsidR="00432419" w:rsidRPr="004676BB" w:rsidRDefault="00432419" w:rsidP="0015200F">
      <w:pPr>
        <w:numPr>
          <w:ilvl w:val="0"/>
          <w:numId w:val="123"/>
        </w:numPr>
        <w:shd w:val="clear" w:color="auto" w:fill="FFFFFF"/>
        <w:tabs>
          <w:tab w:val="left" w:pos="915"/>
        </w:tabs>
        <w:spacing w:line="240" w:lineRule="atLeast"/>
        <w:ind w:left="465"/>
        <w:rPr>
          <w:spacing w:val="-1"/>
        </w:rPr>
      </w:pPr>
      <w:r w:rsidRPr="004676BB">
        <w:rPr>
          <w:spacing w:val="-1"/>
        </w:rPr>
        <w:t>Otlakları</w:t>
      </w:r>
      <w:r w:rsidRPr="00123A94">
        <w:rPr>
          <w:spacing w:val="-1"/>
        </w:rPr>
        <w:t xml:space="preserve">n </w:t>
      </w:r>
      <w:r w:rsidRPr="004676BB">
        <w:rPr>
          <w:spacing w:val="-1"/>
        </w:rPr>
        <w:t>ı</w:t>
      </w:r>
      <w:r w:rsidRPr="00123A94">
        <w:rPr>
          <w:spacing w:val="-1"/>
        </w:rPr>
        <w:t>slah edilmesi</w:t>
      </w:r>
    </w:p>
    <w:p w:rsidR="00432419" w:rsidRPr="004676BB" w:rsidRDefault="00432419" w:rsidP="0015200F">
      <w:pPr>
        <w:numPr>
          <w:ilvl w:val="0"/>
          <w:numId w:val="123"/>
        </w:numPr>
        <w:shd w:val="clear" w:color="auto" w:fill="FFFFFF"/>
        <w:tabs>
          <w:tab w:val="left" w:pos="915"/>
        </w:tabs>
        <w:spacing w:line="240" w:lineRule="atLeast"/>
        <w:rPr>
          <w:spacing w:val="-1"/>
        </w:rPr>
      </w:pPr>
      <w:r w:rsidRPr="004676BB">
        <w:rPr>
          <w:spacing w:val="-1"/>
        </w:rPr>
        <w:t>Hayvan sağlığı ile ilgili denetimlerin düzenli ya</w:t>
      </w:r>
      <w:r w:rsidRPr="004676BB">
        <w:rPr>
          <w:spacing w:val="-1"/>
        </w:rPr>
        <w:softHyphen/>
        <w:t>pılması</w:t>
      </w:r>
    </w:p>
    <w:p w:rsidR="00432419" w:rsidRDefault="00432419" w:rsidP="0015200F">
      <w:pPr>
        <w:numPr>
          <w:ilvl w:val="0"/>
          <w:numId w:val="123"/>
        </w:numPr>
        <w:shd w:val="clear" w:color="auto" w:fill="FFFFFF"/>
        <w:tabs>
          <w:tab w:val="left" w:pos="915"/>
        </w:tabs>
        <w:spacing w:line="240" w:lineRule="atLeast"/>
        <w:rPr>
          <w:spacing w:val="-1"/>
        </w:rPr>
      </w:pPr>
      <w:r w:rsidRPr="004676BB">
        <w:rPr>
          <w:spacing w:val="-1"/>
        </w:rPr>
        <w:t>Besi hayvancılığının yaygınlaştırılması</w:t>
      </w:r>
    </w:p>
    <w:p w:rsidR="00432419" w:rsidRPr="004676BB" w:rsidRDefault="00432419" w:rsidP="00E15264">
      <w:pPr>
        <w:shd w:val="clear" w:color="auto" w:fill="FFFFFF"/>
        <w:tabs>
          <w:tab w:val="left" w:pos="915"/>
        </w:tabs>
        <w:spacing w:line="240" w:lineRule="atLeast"/>
        <w:rPr>
          <w:spacing w:val="-1"/>
        </w:rPr>
      </w:pPr>
    </w:p>
    <w:p w:rsidR="00432419" w:rsidRPr="004676BB" w:rsidRDefault="00432419" w:rsidP="004676BB">
      <w:pPr>
        <w:shd w:val="clear" w:color="auto" w:fill="FFFFFF"/>
        <w:spacing w:line="240" w:lineRule="atLeast"/>
        <w:ind w:left="465" w:hanging="465"/>
        <w:rPr>
          <w:spacing w:val="-1"/>
        </w:rPr>
      </w:pPr>
      <w:r>
        <w:rPr>
          <w:spacing w:val="-1"/>
        </w:rPr>
        <w:t>4</w:t>
      </w:r>
      <w:r w:rsidRPr="004676BB">
        <w:rPr>
          <w:spacing w:val="-1"/>
        </w:rPr>
        <w:t>.  Marmara Bölgesi'nin ekonomik gelişiminde aşağıdakilerden hangisinin etkisi en azdır?</w:t>
      </w:r>
    </w:p>
    <w:p w:rsidR="00432419" w:rsidRPr="004676BB" w:rsidRDefault="00432419" w:rsidP="0015200F">
      <w:pPr>
        <w:numPr>
          <w:ilvl w:val="0"/>
          <w:numId w:val="124"/>
        </w:numPr>
        <w:shd w:val="clear" w:color="auto" w:fill="FFFFFF"/>
        <w:tabs>
          <w:tab w:val="left" w:pos="900"/>
        </w:tabs>
        <w:spacing w:line="240" w:lineRule="atLeast"/>
        <w:ind w:left="465"/>
        <w:rPr>
          <w:spacing w:val="-1"/>
        </w:rPr>
      </w:pPr>
      <w:r w:rsidRPr="004676BB">
        <w:rPr>
          <w:spacing w:val="-1"/>
        </w:rPr>
        <w:t>Coğrafi konumunun</w:t>
      </w:r>
    </w:p>
    <w:p w:rsidR="00432419" w:rsidRPr="004676BB" w:rsidRDefault="00432419" w:rsidP="0015200F">
      <w:pPr>
        <w:numPr>
          <w:ilvl w:val="0"/>
          <w:numId w:val="124"/>
        </w:numPr>
        <w:shd w:val="clear" w:color="auto" w:fill="FFFFFF"/>
        <w:tabs>
          <w:tab w:val="left" w:pos="900"/>
        </w:tabs>
        <w:spacing w:line="240" w:lineRule="atLeast"/>
        <w:ind w:left="465"/>
        <w:rPr>
          <w:spacing w:val="-1"/>
        </w:rPr>
      </w:pPr>
      <w:r w:rsidRPr="004676BB">
        <w:rPr>
          <w:spacing w:val="-1"/>
        </w:rPr>
        <w:t>Turizm olanakları</w:t>
      </w:r>
      <w:r w:rsidRPr="00123A94">
        <w:rPr>
          <w:spacing w:val="-1"/>
        </w:rPr>
        <w:t>n</w:t>
      </w:r>
      <w:r w:rsidRPr="004676BB">
        <w:rPr>
          <w:spacing w:val="-1"/>
        </w:rPr>
        <w:t>ı</w:t>
      </w:r>
      <w:r w:rsidRPr="00123A94">
        <w:rPr>
          <w:spacing w:val="-1"/>
        </w:rPr>
        <w:t>n</w:t>
      </w:r>
    </w:p>
    <w:p w:rsidR="00432419" w:rsidRPr="004676BB" w:rsidRDefault="00432419" w:rsidP="0015200F">
      <w:pPr>
        <w:numPr>
          <w:ilvl w:val="0"/>
          <w:numId w:val="124"/>
        </w:numPr>
        <w:shd w:val="clear" w:color="auto" w:fill="FFFFFF"/>
        <w:tabs>
          <w:tab w:val="left" w:pos="900"/>
        </w:tabs>
        <w:spacing w:line="240" w:lineRule="atLeast"/>
        <w:ind w:left="465"/>
        <w:rPr>
          <w:spacing w:val="-1"/>
        </w:rPr>
      </w:pPr>
      <w:r w:rsidRPr="004676BB">
        <w:rPr>
          <w:spacing w:val="-1"/>
        </w:rPr>
        <w:t>İkliminin</w:t>
      </w:r>
    </w:p>
    <w:p w:rsidR="00432419" w:rsidRPr="004676BB" w:rsidRDefault="00432419" w:rsidP="0015200F">
      <w:pPr>
        <w:numPr>
          <w:ilvl w:val="0"/>
          <w:numId w:val="124"/>
        </w:numPr>
        <w:shd w:val="clear" w:color="auto" w:fill="FFFFFF"/>
        <w:tabs>
          <w:tab w:val="left" w:pos="900"/>
        </w:tabs>
        <w:spacing w:line="240" w:lineRule="atLeast"/>
        <w:ind w:left="465"/>
        <w:rPr>
          <w:spacing w:val="-1"/>
        </w:rPr>
      </w:pPr>
      <w:r w:rsidRPr="004676BB">
        <w:rPr>
          <w:spacing w:val="-1"/>
        </w:rPr>
        <w:t>Enerji üretiminin</w:t>
      </w:r>
    </w:p>
    <w:p w:rsidR="00432419" w:rsidRPr="004676BB" w:rsidRDefault="00432419" w:rsidP="0015200F">
      <w:pPr>
        <w:numPr>
          <w:ilvl w:val="0"/>
          <w:numId w:val="124"/>
        </w:numPr>
        <w:shd w:val="clear" w:color="auto" w:fill="FFFFFF"/>
        <w:tabs>
          <w:tab w:val="left" w:pos="900"/>
        </w:tabs>
        <w:spacing w:line="240" w:lineRule="atLeast"/>
        <w:ind w:left="465"/>
        <w:rPr>
          <w:spacing w:val="-1"/>
        </w:rPr>
      </w:pPr>
      <w:r w:rsidRPr="004676BB">
        <w:rPr>
          <w:spacing w:val="-1"/>
        </w:rPr>
        <w:t>Toprak veriminin</w:t>
      </w:r>
    </w:p>
    <w:p w:rsidR="00432419" w:rsidRPr="004676BB" w:rsidRDefault="00432419" w:rsidP="004676BB">
      <w:pPr>
        <w:spacing w:line="240" w:lineRule="atLeast"/>
        <w:rPr>
          <w:spacing w:val="-1"/>
        </w:rPr>
      </w:pPr>
    </w:p>
    <w:p w:rsidR="00432419" w:rsidRDefault="00432419" w:rsidP="004676BB">
      <w:pPr>
        <w:shd w:val="clear" w:color="auto" w:fill="FFFFFF"/>
        <w:spacing w:line="240" w:lineRule="atLeast"/>
        <w:ind w:left="465" w:hanging="465"/>
        <w:rPr>
          <w:spacing w:val="-1"/>
        </w:rPr>
      </w:pPr>
    </w:p>
    <w:p w:rsidR="00432419" w:rsidRDefault="00432419" w:rsidP="004676BB">
      <w:pPr>
        <w:shd w:val="clear" w:color="auto" w:fill="FFFFFF"/>
        <w:spacing w:line="240" w:lineRule="atLeast"/>
        <w:ind w:left="465" w:hanging="465"/>
        <w:rPr>
          <w:spacing w:val="-1"/>
        </w:rPr>
      </w:pPr>
    </w:p>
    <w:p w:rsidR="00432419" w:rsidRDefault="00432419" w:rsidP="004676BB">
      <w:pPr>
        <w:shd w:val="clear" w:color="auto" w:fill="FFFFFF"/>
        <w:spacing w:line="240" w:lineRule="atLeast"/>
        <w:ind w:left="465" w:hanging="465"/>
        <w:rPr>
          <w:spacing w:val="-1"/>
        </w:rPr>
      </w:pPr>
    </w:p>
    <w:p w:rsidR="00432419" w:rsidRDefault="00432419" w:rsidP="004676BB">
      <w:pPr>
        <w:shd w:val="clear" w:color="auto" w:fill="FFFFFF"/>
        <w:spacing w:line="240" w:lineRule="atLeast"/>
        <w:ind w:left="465" w:hanging="465"/>
        <w:rPr>
          <w:spacing w:val="-1"/>
        </w:rPr>
      </w:pPr>
    </w:p>
    <w:p w:rsidR="00432419" w:rsidRPr="004676BB" w:rsidRDefault="00432419" w:rsidP="004676BB">
      <w:pPr>
        <w:shd w:val="clear" w:color="auto" w:fill="FFFFFF"/>
        <w:spacing w:line="240" w:lineRule="atLeast"/>
        <w:ind w:left="465" w:hanging="465"/>
        <w:rPr>
          <w:spacing w:val="-1"/>
        </w:rPr>
      </w:pPr>
      <w:r>
        <w:rPr>
          <w:spacing w:val="-1"/>
        </w:rPr>
        <w:t>5</w:t>
      </w:r>
      <w:r w:rsidRPr="004676BB">
        <w:rPr>
          <w:spacing w:val="-1"/>
        </w:rPr>
        <w:t>.   Aşağıdakilerden hangisinin oluşumunda iç kuv</w:t>
      </w:r>
      <w:r w:rsidRPr="004676BB">
        <w:rPr>
          <w:spacing w:val="-1"/>
        </w:rPr>
        <w:softHyphen/>
        <w:t>vetler etkili olmuştur?</w:t>
      </w:r>
    </w:p>
    <w:p w:rsidR="00432419" w:rsidRPr="004676BB" w:rsidRDefault="00432419" w:rsidP="0015200F">
      <w:pPr>
        <w:numPr>
          <w:ilvl w:val="0"/>
          <w:numId w:val="125"/>
        </w:numPr>
        <w:shd w:val="clear" w:color="auto" w:fill="FFFFFF"/>
        <w:tabs>
          <w:tab w:val="left" w:pos="900"/>
        </w:tabs>
        <w:spacing w:line="240" w:lineRule="atLeast"/>
        <w:ind w:left="465"/>
        <w:rPr>
          <w:spacing w:val="-1"/>
        </w:rPr>
      </w:pPr>
      <w:r w:rsidRPr="004676BB">
        <w:rPr>
          <w:spacing w:val="-1"/>
        </w:rPr>
        <w:t>Pamukkale travertenlerinin</w:t>
      </w:r>
    </w:p>
    <w:p w:rsidR="00432419" w:rsidRPr="004676BB" w:rsidRDefault="00432419" w:rsidP="0015200F">
      <w:pPr>
        <w:numPr>
          <w:ilvl w:val="0"/>
          <w:numId w:val="125"/>
        </w:numPr>
        <w:shd w:val="clear" w:color="auto" w:fill="FFFFFF"/>
        <w:tabs>
          <w:tab w:val="left" w:pos="900"/>
        </w:tabs>
        <w:spacing w:line="240" w:lineRule="atLeast"/>
        <w:ind w:left="465"/>
        <w:rPr>
          <w:spacing w:val="-1"/>
        </w:rPr>
      </w:pPr>
      <w:r w:rsidRPr="004676BB">
        <w:rPr>
          <w:spacing w:val="-1"/>
        </w:rPr>
        <w:t>Kapıdağ Yarımadasının</w:t>
      </w:r>
    </w:p>
    <w:p w:rsidR="00432419" w:rsidRPr="004676BB" w:rsidRDefault="00432419" w:rsidP="0015200F">
      <w:pPr>
        <w:numPr>
          <w:ilvl w:val="0"/>
          <w:numId w:val="125"/>
        </w:numPr>
        <w:shd w:val="clear" w:color="auto" w:fill="FFFFFF"/>
        <w:tabs>
          <w:tab w:val="left" w:pos="900"/>
        </w:tabs>
        <w:spacing w:line="240" w:lineRule="atLeast"/>
        <w:ind w:left="465"/>
        <w:rPr>
          <w:spacing w:val="-1"/>
        </w:rPr>
      </w:pPr>
      <w:r w:rsidRPr="004676BB">
        <w:rPr>
          <w:spacing w:val="-1"/>
        </w:rPr>
        <w:t>Toros Dağları'nın</w:t>
      </w:r>
    </w:p>
    <w:p w:rsidR="00432419" w:rsidRPr="004676BB" w:rsidRDefault="00432419" w:rsidP="0015200F">
      <w:pPr>
        <w:numPr>
          <w:ilvl w:val="0"/>
          <w:numId w:val="125"/>
        </w:numPr>
        <w:shd w:val="clear" w:color="auto" w:fill="FFFFFF"/>
        <w:tabs>
          <w:tab w:val="left" w:pos="900"/>
        </w:tabs>
        <w:spacing w:line="240" w:lineRule="atLeast"/>
        <w:ind w:left="465"/>
        <w:rPr>
          <w:spacing w:val="-1"/>
        </w:rPr>
      </w:pPr>
      <w:r w:rsidRPr="004676BB">
        <w:rPr>
          <w:spacing w:val="-1"/>
        </w:rPr>
        <w:t>Bafra Ovası'nın</w:t>
      </w:r>
    </w:p>
    <w:p w:rsidR="00432419" w:rsidRPr="004676BB" w:rsidRDefault="00432419" w:rsidP="0015200F">
      <w:pPr>
        <w:numPr>
          <w:ilvl w:val="0"/>
          <w:numId w:val="125"/>
        </w:numPr>
        <w:shd w:val="clear" w:color="auto" w:fill="FFFFFF"/>
        <w:tabs>
          <w:tab w:val="left" w:pos="900"/>
        </w:tabs>
        <w:spacing w:line="240" w:lineRule="atLeast"/>
        <w:ind w:left="465"/>
        <w:rPr>
          <w:spacing w:val="-1"/>
        </w:rPr>
      </w:pPr>
      <w:r w:rsidRPr="004676BB">
        <w:rPr>
          <w:spacing w:val="-1"/>
        </w:rPr>
        <w:t>Ürgüp yöresindeki peribacalarının</w:t>
      </w:r>
    </w:p>
    <w:p w:rsidR="00432419" w:rsidRPr="004676BB" w:rsidRDefault="00432419" w:rsidP="004676BB">
      <w:pPr>
        <w:shd w:val="clear" w:color="auto" w:fill="FFFFFF"/>
        <w:tabs>
          <w:tab w:val="left" w:pos="900"/>
        </w:tabs>
        <w:spacing w:line="240" w:lineRule="atLeast"/>
        <w:rPr>
          <w:spacing w:val="-1"/>
        </w:rPr>
      </w:pPr>
    </w:p>
    <w:p w:rsidR="00432419" w:rsidRPr="004676BB" w:rsidRDefault="00432419" w:rsidP="004676BB">
      <w:pPr>
        <w:shd w:val="clear" w:color="auto" w:fill="FFFFFF"/>
        <w:spacing w:line="240" w:lineRule="atLeast"/>
        <w:rPr>
          <w:spacing w:val="-1"/>
        </w:rPr>
      </w:pPr>
      <w:r>
        <w:rPr>
          <w:spacing w:val="-1"/>
        </w:rPr>
        <w:t>6</w:t>
      </w:r>
      <w:r w:rsidRPr="004676BB">
        <w:rPr>
          <w:spacing w:val="-1"/>
        </w:rPr>
        <w:t>.  Türkiye'de,</w:t>
      </w:r>
    </w:p>
    <w:p w:rsidR="00432419" w:rsidRPr="004676BB" w:rsidRDefault="00432419" w:rsidP="00E15264">
      <w:pPr>
        <w:shd w:val="clear" w:color="auto" w:fill="FFFFFF"/>
        <w:spacing w:line="240" w:lineRule="atLeast"/>
        <w:rPr>
          <w:spacing w:val="-1"/>
        </w:rPr>
      </w:pPr>
      <w:r w:rsidRPr="004676BB">
        <w:rPr>
          <w:spacing w:val="-1"/>
        </w:rPr>
        <w:t>I.   gü</w:t>
      </w:r>
      <w:r w:rsidRPr="00123A94">
        <w:rPr>
          <w:spacing w:val="-1"/>
        </w:rPr>
        <w:t>ne</w:t>
      </w:r>
      <w:r w:rsidRPr="004676BB">
        <w:rPr>
          <w:spacing w:val="-1"/>
        </w:rPr>
        <w:t>ş</w:t>
      </w:r>
      <w:r w:rsidRPr="00123A94">
        <w:rPr>
          <w:spacing w:val="-1"/>
        </w:rPr>
        <w:t xml:space="preserve"> </w:t>
      </w:r>
      <w:r w:rsidRPr="004676BB">
        <w:rPr>
          <w:spacing w:val="-1"/>
        </w:rPr>
        <w:t>ışı</w:t>
      </w:r>
      <w:r w:rsidRPr="00123A94">
        <w:rPr>
          <w:spacing w:val="-1"/>
        </w:rPr>
        <w:t>nlar</w:t>
      </w:r>
      <w:r w:rsidRPr="004676BB">
        <w:rPr>
          <w:spacing w:val="-1"/>
        </w:rPr>
        <w:t>ı</w:t>
      </w:r>
      <w:r w:rsidRPr="00123A94">
        <w:rPr>
          <w:spacing w:val="-1"/>
        </w:rPr>
        <w:t>n</w:t>
      </w:r>
      <w:r w:rsidRPr="004676BB">
        <w:rPr>
          <w:spacing w:val="-1"/>
        </w:rPr>
        <w:t>ı</w:t>
      </w:r>
      <w:r w:rsidRPr="00123A94">
        <w:rPr>
          <w:spacing w:val="-1"/>
        </w:rPr>
        <w:t>n hi</w:t>
      </w:r>
      <w:r w:rsidRPr="004676BB">
        <w:rPr>
          <w:spacing w:val="-1"/>
        </w:rPr>
        <w:t>ç</w:t>
      </w:r>
      <w:r w:rsidRPr="00123A94">
        <w:rPr>
          <w:spacing w:val="-1"/>
        </w:rPr>
        <w:t>bir zaman dik d</w:t>
      </w:r>
      <w:r w:rsidRPr="004676BB">
        <w:rPr>
          <w:spacing w:val="-1"/>
        </w:rPr>
        <w:t>üş</w:t>
      </w:r>
      <w:r w:rsidRPr="00123A94">
        <w:rPr>
          <w:spacing w:val="-1"/>
        </w:rPr>
        <w:t>memesi,</w:t>
      </w:r>
    </w:p>
    <w:p w:rsidR="00432419" w:rsidRPr="004676BB" w:rsidRDefault="00432419" w:rsidP="00E15264">
      <w:pPr>
        <w:shd w:val="clear" w:color="auto" w:fill="FFFFFF"/>
        <w:spacing w:line="240" w:lineRule="atLeast"/>
        <w:rPr>
          <w:spacing w:val="-1"/>
        </w:rPr>
      </w:pPr>
      <w:r>
        <w:rPr>
          <w:spacing w:val="-1"/>
        </w:rPr>
        <w:t>I</w:t>
      </w:r>
      <w:r w:rsidRPr="004676BB">
        <w:rPr>
          <w:spacing w:val="-1"/>
        </w:rPr>
        <w:t>l.   cisimlerin gö</w:t>
      </w:r>
      <w:r w:rsidRPr="00123A94">
        <w:rPr>
          <w:spacing w:val="-1"/>
        </w:rPr>
        <w:t>lgesinin cismin g</w:t>
      </w:r>
      <w:r w:rsidRPr="004676BB">
        <w:rPr>
          <w:spacing w:val="-1"/>
        </w:rPr>
        <w:t>ü</w:t>
      </w:r>
      <w:r w:rsidRPr="00123A94">
        <w:rPr>
          <w:spacing w:val="-1"/>
        </w:rPr>
        <w:t>ney y</w:t>
      </w:r>
      <w:r w:rsidRPr="004676BB">
        <w:rPr>
          <w:spacing w:val="-1"/>
        </w:rPr>
        <w:t>ö</w:t>
      </w:r>
      <w:r w:rsidRPr="00123A94">
        <w:rPr>
          <w:spacing w:val="-1"/>
        </w:rPr>
        <w:t>n</w:t>
      </w:r>
      <w:r w:rsidRPr="004676BB">
        <w:rPr>
          <w:spacing w:val="-1"/>
        </w:rPr>
        <w:t>ü</w:t>
      </w:r>
      <w:r w:rsidRPr="00123A94">
        <w:rPr>
          <w:spacing w:val="-1"/>
        </w:rPr>
        <w:t>ne d</w:t>
      </w:r>
      <w:r w:rsidRPr="004676BB">
        <w:rPr>
          <w:spacing w:val="-1"/>
        </w:rPr>
        <w:t>üş</w:t>
      </w:r>
      <w:r w:rsidRPr="004676BB">
        <w:rPr>
          <w:spacing w:val="-1"/>
        </w:rPr>
        <w:softHyphen/>
        <w:t>memesi,</w:t>
      </w:r>
    </w:p>
    <w:p w:rsidR="00432419" w:rsidRPr="004676BB" w:rsidRDefault="00432419" w:rsidP="00E15264">
      <w:pPr>
        <w:shd w:val="clear" w:color="auto" w:fill="FFFFFF"/>
        <w:tabs>
          <w:tab w:val="left" w:pos="990"/>
        </w:tabs>
        <w:spacing w:line="240" w:lineRule="atLeast"/>
        <w:rPr>
          <w:spacing w:val="-1"/>
        </w:rPr>
      </w:pPr>
      <w:r>
        <w:rPr>
          <w:spacing w:val="-1"/>
        </w:rPr>
        <w:t xml:space="preserve">III.  </w:t>
      </w:r>
      <w:r w:rsidRPr="004676BB">
        <w:rPr>
          <w:spacing w:val="-1"/>
        </w:rPr>
        <w:t>dö</w:t>
      </w:r>
      <w:r w:rsidRPr="00123A94">
        <w:rPr>
          <w:spacing w:val="-1"/>
        </w:rPr>
        <w:t>rt mevsimin belirgin olarak ya</w:t>
      </w:r>
      <w:r w:rsidRPr="004676BB">
        <w:rPr>
          <w:spacing w:val="-1"/>
        </w:rPr>
        <w:t>ş</w:t>
      </w:r>
      <w:r w:rsidRPr="00123A94">
        <w:rPr>
          <w:spacing w:val="-1"/>
        </w:rPr>
        <w:t>anmas</w:t>
      </w:r>
      <w:r w:rsidRPr="004676BB">
        <w:rPr>
          <w:spacing w:val="-1"/>
        </w:rPr>
        <w:t>ı</w:t>
      </w:r>
      <w:r w:rsidRPr="00123A94">
        <w:rPr>
          <w:spacing w:val="-1"/>
        </w:rPr>
        <w:t>,</w:t>
      </w:r>
    </w:p>
    <w:p w:rsidR="00432419" w:rsidRPr="004676BB" w:rsidRDefault="00432419" w:rsidP="00E15264">
      <w:pPr>
        <w:shd w:val="clear" w:color="auto" w:fill="FFFFFF"/>
        <w:tabs>
          <w:tab w:val="left" w:pos="990"/>
        </w:tabs>
        <w:spacing w:line="240" w:lineRule="atLeast"/>
        <w:rPr>
          <w:spacing w:val="-1"/>
        </w:rPr>
      </w:pPr>
      <w:r>
        <w:rPr>
          <w:spacing w:val="-1"/>
        </w:rPr>
        <w:t xml:space="preserve">IV.  </w:t>
      </w:r>
      <w:r w:rsidRPr="004676BB">
        <w:rPr>
          <w:spacing w:val="-1"/>
        </w:rPr>
        <w:t>kış mevsiminde kuzey kesimlerinde gece uzun</w:t>
      </w:r>
      <w:r w:rsidRPr="004676BB">
        <w:rPr>
          <w:spacing w:val="-1"/>
        </w:rPr>
        <w:softHyphen/>
      </w:r>
      <w:r w:rsidRPr="00123A94">
        <w:rPr>
          <w:spacing w:val="-1"/>
        </w:rPr>
        <w:t>lu</w:t>
      </w:r>
      <w:r w:rsidRPr="004676BB">
        <w:rPr>
          <w:spacing w:val="-1"/>
        </w:rPr>
        <w:t>ğ</w:t>
      </w:r>
      <w:r w:rsidRPr="00123A94">
        <w:rPr>
          <w:spacing w:val="-1"/>
        </w:rPr>
        <w:t>unun g</w:t>
      </w:r>
      <w:r w:rsidRPr="004676BB">
        <w:rPr>
          <w:spacing w:val="-1"/>
        </w:rPr>
        <w:t>ü</w:t>
      </w:r>
      <w:r>
        <w:rPr>
          <w:spacing w:val="-1"/>
        </w:rPr>
        <w:t>neydekilerden fazla olması</w:t>
      </w:r>
    </w:p>
    <w:p w:rsidR="00432419" w:rsidRPr="004676BB" w:rsidRDefault="00432419" w:rsidP="004676BB">
      <w:pPr>
        <w:shd w:val="clear" w:color="auto" w:fill="FFFFFF"/>
        <w:spacing w:line="240" w:lineRule="atLeast"/>
        <w:ind w:left="480"/>
        <w:rPr>
          <w:spacing w:val="-1"/>
        </w:rPr>
      </w:pPr>
      <w:r w:rsidRPr="004676BB">
        <w:rPr>
          <w:spacing w:val="-1"/>
        </w:rPr>
        <w:t>özelliklerinden hangileri, Türkiye'nin Kuzey Yarım Küre'de yer aldığını gösterir?</w:t>
      </w:r>
    </w:p>
    <w:p w:rsidR="00432419" w:rsidRPr="004676BB" w:rsidRDefault="00432419" w:rsidP="004676BB">
      <w:pPr>
        <w:shd w:val="clear" w:color="auto" w:fill="FFFFFF"/>
        <w:tabs>
          <w:tab w:val="left" w:pos="2385"/>
          <w:tab w:val="left" w:pos="4275"/>
        </w:tabs>
        <w:spacing w:line="240" w:lineRule="atLeast"/>
        <w:rPr>
          <w:spacing w:val="-1"/>
        </w:rPr>
      </w:pPr>
      <w:r w:rsidRPr="004676BB">
        <w:rPr>
          <w:spacing w:val="-1"/>
        </w:rPr>
        <w:t>A) I ve II</w:t>
      </w:r>
      <w:r w:rsidRPr="004676BB">
        <w:rPr>
          <w:spacing w:val="-1"/>
        </w:rPr>
        <w:tab/>
      </w:r>
    </w:p>
    <w:p w:rsidR="00432419" w:rsidRPr="004676BB" w:rsidRDefault="00432419" w:rsidP="004676BB">
      <w:pPr>
        <w:shd w:val="clear" w:color="auto" w:fill="FFFFFF"/>
        <w:tabs>
          <w:tab w:val="left" w:pos="2385"/>
          <w:tab w:val="left" w:pos="4275"/>
        </w:tabs>
        <w:spacing w:line="240" w:lineRule="atLeast"/>
        <w:rPr>
          <w:spacing w:val="-1"/>
        </w:rPr>
      </w:pPr>
      <w:r w:rsidRPr="004676BB">
        <w:rPr>
          <w:spacing w:val="-1"/>
        </w:rPr>
        <w:t>B) I ve III</w:t>
      </w:r>
      <w:r w:rsidRPr="004676BB">
        <w:rPr>
          <w:spacing w:val="-1"/>
        </w:rPr>
        <w:tab/>
      </w:r>
    </w:p>
    <w:p w:rsidR="00432419" w:rsidRPr="004676BB" w:rsidRDefault="00432419" w:rsidP="004676BB">
      <w:pPr>
        <w:shd w:val="clear" w:color="auto" w:fill="FFFFFF"/>
        <w:tabs>
          <w:tab w:val="left" w:pos="2385"/>
          <w:tab w:val="left" w:pos="4275"/>
        </w:tabs>
        <w:spacing w:line="240" w:lineRule="atLeast"/>
        <w:rPr>
          <w:spacing w:val="-1"/>
        </w:rPr>
      </w:pPr>
      <w:r w:rsidRPr="004676BB">
        <w:rPr>
          <w:spacing w:val="-1"/>
        </w:rPr>
        <w:t>C) II ve III</w:t>
      </w:r>
    </w:p>
    <w:p w:rsidR="00432419" w:rsidRPr="004676BB" w:rsidRDefault="00432419" w:rsidP="004676BB">
      <w:pPr>
        <w:shd w:val="clear" w:color="auto" w:fill="FFFFFF"/>
        <w:tabs>
          <w:tab w:val="left" w:pos="1890"/>
        </w:tabs>
        <w:spacing w:line="240" w:lineRule="atLeast"/>
        <w:rPr>
          <w:spacing w:val="-1"/>
        </w:rPr>
      </w:pPr>
      <w:r w:rsidRPr="004676BB">
        <w:rPr>
          <w:spacing w:val="-1"/>
        </w:rPr>
        <w:t>D) II ve IV</w:t>
      </w:r>
      <w:r w:rsidRPr="004676BB">
        <w:rPr>
          <w:spacing w:val="-1"/>
        </w:rPr>
        <w:tab/>
      </w:r>
    </w:p>
    <w:p w:rsidR="00432419" w:rsidRPr="004676BB" w:rsidRDefault="00432419" w:rsidP="004676BB">
      <w:pPr>
        <w:shd w:val="clear" w:color="auto" w:fill="FFFFFF"/>
        <w:tabs>
          <w:tab w:val="left" w:pos="1890"/>
        </w:tabs>
        <w:spacing w:line="240" w:lineRule="atLeast"/>
        <w:rPr>
          <w:spacing w:val="-1"/>
        </w:rPr>
      </w:pPr>
      <w:r w:rsidRPr="004676BB">
        <w:rPr>
          <w:spacing w:val="-1"/>
        </w:rPr>
        <w:t>E) III ve IV</w:t>
      </w:r>
    </w:p>
    <w:p w:rsidR="00432419" w:rsidRPr="004676BB" w:rsidRDefault="00432419" w:rsidP="004676BB">
      <w:pPr>
        <w:shd w:val="clear" w:color="auto" w:fill="FFFFFF"/>
        <w:spacing w:line="240" w:lineRule="atLeast"/>
        <w:ind w:left="465" w:hanging="465"/>
        <w:rPr>
          <w:spacing w:val="-1"/>
        </w:rPr>
      </w:pPr>
    </w:p>
    <w:p w:rsidR="00432419" w:rsidRPr="004676BB" w:rsidRDefault="00432419" w:rsidP="004676BB">
      <w:pPr>
        <w:shd w:val="clear" w:color="auto" w:fill="FFFFFF"/>
        <w:spacing w:line="240" w:lineRule="atLeast"/>
        <w:ind w:left="465" w:hanging="465"/>
        <w:rPr>
          <w:spacing w:val="-1"/>
        </w:rPr>
      </w:pPr>
      <w:r>
        <w:rPr>
          <w:spacing w:val="-1"/>
        </w:rPr>
        <w:t>7</w:t>
      </w:r>
      <w:r w:rsidRPr="004676BB">
        <w:rPr>
          <w:spacing w:val="-1"/>
        </w:rPr>
        <w:t>.  Türkiye'nin aşağıdaki iklim özelliklerinden hangi</w:t>
      </w:r>
      <w:r w:rsidRPr="004676BB">
        <w:rPr>
          <w:spacing w:val="-1"/>
        </w:rPr>
        <w:softHyphen/>
        <w:t>si bakı etkisiyle açıklanabilir?</w:t>
      </w:r>
    </w:p>
    <w:p w:rsidR="00432419" w:rsidRPr="004676BB" w:rsidRDefault="00432419" w:rsidP="0015200F">
      <w:pPr>
        <w:numPr>
          <w:ilvl w:val="0"/>
          <w:numId w:val="126"/>
        </w:numPr>
        <w:shd w:val="clear" w:color="auto" w:fill="FFFFFF"/>
        <w:tabs>
          <w:tab w:val="left" w:pos="426"/>
        </w:tabs>
        <w:spacing w:line="240" w:lineRule="atLeast"/>
        <w:ind w:left="900" w:hanging="435"/>
        <w:rPr>
          <w:spacing w:val="-1"/>
        </w:rPr>
      </w:pPr>
      <w:r w:rsidRPr="004676BB">
        <w:rPr>
          <w:spacing w:val="-1"/>
        </w:rPr>
        <w:t>Orta Karadeniz Bö</w:t>
      </w:r>
      <w:r w:rsidRPr="00123A94">
        <w:rPr>
          <w:spacing w:val="-1"/>
        </w:rPr>
        <w:t>l</w:t>
      </w:r>
      <w:r w:rsidRPr="004676BB">
        <w:rPr>
          <w:spacing w:val="-1"/>
        </w:rPr>
        <w:t>ü</w:t>
      </w:r>
      <w:r w:rsidRPr="00123A94">
        <w:rPr>
          <w:spacing w:val="-1"/>
        </w:rPr>
        <w:t>m</w:t>
      </w:r>
      <w:r w:rsidRPr="004676BB">
        <w:rPr>
          <w:spacing w:val="-1"/>
        </w:rPr>
        <w:t>ü</w:t>
      </w:r>
      <w:r w:rsidRPr="00123A94">
        <w:rPr>
          <w:spacing w:val="-1"/>
        </w:rPr>
        <w:t>'n</w:t>
      </w:r>
      <w:r w:rsidRPr="004676BB">
        <w:rPr>
          <w:spacing w:val="-1"/>
        </w:rPr>
        <w:t>ü</w:t>
      </w:r>
      <w:r w:rsidRPr="00123A94">
        <w:rPr>
          <w:spacing w:val="-1"/>
        </w:rPr>
        <w:t>n y</w:t>
      </w:r>
      <w:r w:rsidRPr="004676BB">
        <w:rPr>
          <w:spacing w:val="-1"/>
        </w:rPr>
        <w:t>ı</w:t>
      </w:r>
      <w:r w:rsidRPr="00123A94">
        <w:rPr>
          <w:spacing w:val="-1"/>
        </w:rPr>
        <w:t>ll</w:t>
      </w:r>
      <w:r w:rsidRPr="004676BB">
        <w:rPr>
          <w:spacing w:val="-1"/>
        </w:rPr>
        <w:t>ı</w:t>
      </w:r>
      <w:r w:rsidRPr="00123A94">
        <w:rPr>
          <w:spacing w:val="-1"/>
        </w:rPr>
        <w:t>k ortalama ya</w:t>
      </w:r>
      <w:r w:rsidRPr="004676BB">
        <w:rPr>
          <w:spacing w:val="-1"/>
        </w:rPr>
        <w:t>ğış tutarının Batı Karadeniz Bölümü'nden az olması</w:t>
      </w:r>
    </w:p>
    <w:p w:rsidR="00432419" w:rsidRPr="004676BB" w:rsidRDefault="00432419" w:rsidP="0015200F">
      <w:pPr>
        <w:numPr>
          <w:ilvl w:val="0"/>
          <w:numId w:val="126"/>
        </w:numPr>
        <w:shd w:val="clear" w:color="auto" w:fill="FFFFFF"/>
        <w:tabs>
          <w:tab w:val="left" w:pos="426"/>
        </w:tabs>
        <w:spacing w:line="240" w:lineRule="atLeast"/>
        <w:ind w:left="900" w:hanging="435"/>
        <w:rPr>
          <w:spacing w:val="-1"/>
        </w:rPr>
      </w:pPr>
      <w:r w:rsidRPr="004676BB">
        <w:rPr>
          <w:spacing w:val="-1"/>
        </w:rPr>
        <w:t>Yazın en yüksek sıcaklıkların Güneydoğu Ana</w:t>
      </w:r>
      <w:r w:rsidRPr="004676BB">
        <w:rPr>
          <w:spacing w:val="-1"/>
        </w:rPr>
        <w:softHyphen/>
        <w:t>dolu Bölgesi'nde yaşanması</w:t>
      </w:r>
    </w:p>
    <w:p w:rsidR="00432419" w:rsidRPr="004676BB" w:rsidRDefault="00432419" w:rsidP="0015200F">
      <w:pPr>
        <w:numPr>
          <w:ilvl w:val="0"/>
          <w:numId w:val="126"/>
        </w:numPr>
        <w:shd w:val="clear" w:color="auto" w:fill="FFFFFF"/>
        <w:tabs>
          <w:tab w:val="left" w:pos="426"/>
        </w:tabs>
        <w:spacing w:line="240" w:lineRule="atLeast"/>
        <w:ind w:left="900" w:right="90" w:hanging="435"/>
        <w:jc w:val="both"/>
        <w:rPr>
          <w:spacing w:val="-1"/>
        </w:rPr>
      </w:pPr>
      <w:r w:rsidRPr="004676BB">
        <w:rPr>
          <w:spacing w:val="-1"/>
        </w:rPr>
        <w:t>Akdeniz Bö</w:t>
      </w:r>
      <w:r w:rsidRPr="00123A94">
        <w:rPr>
          <w:spacing w:val="-1"/>
        </w:rPr>
        <w:t xml:space="preserve">lgesi'nde maki </w:t>
      </w:r>
      <w:r w:rsidRPr="004676BB">
        <w:rPr>
          <w:spacing w:val="-1"/>
        </w:rPr>
        <w:t>ü</w:t>
      </w:r>
      <w:r w:rsidRPr="00123A94">
        <w:rPr>
          <w:spacing w:val="-1"/>
        </w:rPr>
        <w:t>st s</w:t>
      </w:r>
      <w:r w:rsidRPr="004676BB">
        <w:rPr>
          <w:spacing w:val="-1"/>
        </w:rPr>
        <w:t>ı</w:t>
      </w:r>
      <w:r w:rsidRPr="00123A94">
        <w:rPr>
          <w:spacing w:val="-1"/>
        </w:rPr>
        <w:t>n</w:t>
      </w:r>
      <w:r w:rsidRPr="004676BB">
        <w:rPr>
          <w:spacing w:val="-1"/>
        </w:rPr>
        <w:t>ı</w:t>
      </w:r>
      <w:r w:rsidRPr="00123A94">
        <w:rPr>
          <w:spacing w:val="-1"/>
        </w:rPr>
        <w:t>r</w:t>
      </w:r>
      <w:r w:rsidRPr="004676BB">
        <w:rPr>
          <w:spacing w:val="-1"/>
        </w:rPr>
        <w:t>ı</w:t>
      </w:r>
      <w:r w:rsidRPr="00123A94">
        <w:rPr>
          <w:spacing w:val="-1"/>
        </w:rPr>
        <w:t>n</w:t>
      </w:r>
      <w:r w:rsidRPr="004676BB">
        <w:rPr>
          <w:spacing w:val="-1"/>
        </w:rPr>
        <w:t>ı</w:t>
      </w:r>
      <w:r w:rsidRPr="00123A94">
        <w:rPr>
          <w:spacing w:val="-1"/>
        </w:rPr>
        <w:t>n Ege B</w:t>
      </w:r>
      <w:r w:rsidRPr="004676BB">
        <w:rPr>
          <w:spacing w:val="-1"/>
        </w:rPr>
        <w:t>ö</w:t>
      </w:r>
      <w:r w:rsidRPr="00123A94">
        <w:rPr>
          <w:spacing w:val="-1"/>
        </w:rPr>
        <w:t>l</w:t>
      </w:r>
      <w:r w:rsidRPr="00123A94">
        <w:rPr>
          <w:spacing w:val="-1"/>
        </w:rPr>
        <w:softHyphen/>
      </w:r>
      <w:r w:rsidRPr="004676BB">
        <w:rPr>
          <w:spacing w:val="-1"/>
        </w:rPr>
        <w:t>gesinden daha yüksek olması</w:t>
      </w:r>
    </w:p>
    <w:p w:rsidR="00432419" w:rsidRPr="004676BB" w:rsidRDefault="00432419" w:rsidP="0015200F">
      <w:pPr>
        <w:numPr>
          <w:ilvl w:val="0"/>
          <w:numId w:val="126"/>
        </w:numPr>
        <w:shd w:val="clear" w:color="auto" w:fill="FFFFFF"/>
        <w:tabs>
          <w:tab w:val="left" w:pos="426"/>
        </w:tabs>
        <w:spacing w:line="240" w:lineRule="atLeast"/>
        <w:ind w:left="900" w:right="15" w:hanging="435"/>
        <w:jc w:val="both"/>
        <w:rPr>
          <w:spacing w:val="-1"/>
        </w:rPr>
      </w:pPr>
      <w:r w:rsidRPr="004676BB">
        <w:rPr>
          <w:spacing w:val="-1"/>
        </w:rPr>
        <w:t>Ege Bölümü'nde yıllık ortalama sıcaklığın İç Batı Anadolu Bölümü'nden yüksek olması</w:t>
      </w:r>
    </w:p>
    <w:p w:rsidR="00432419" w:rsidRPr="004676BB" w:rsidRDefault="00432419" w:rsidP="00E15264">
      <w:pPr>
        <w:shd w:val="clear" w:color="auto" w:fill="FFFFFF"/>
        <w:tabs>
          <w:tab w:val="left" w:pos="426"/>
        </w:tabs>
        <w:spacing w:line="240" w:lineRule="atLeast"/>
        <w:rPr>
          <w:spacing w:val="-1"/>
        </w:rPr>
      </w:pPr>
      <w:r w:rsidRPr="004676BB">
        <w:rPr>
          <w:spacing w:val="-1"/>
        </w:rPr>
        <w:t>E)</w:t>
      </w:r>
      <w:r w:rsidRPr="004676BB">
        <w:rPr>
          <w:spacing w:val="-1"/>
        </w:rPr>
        <w:tab/>
        <w:t>Akdeniz Bölgesi'nde dağların kuzey yamaçların</w:t>
      </w:r>
      <w:r w:rsidRPr="004676BB">
        <w:rPr>
          <w:spacing w:val="-1"/>
        </w:rPr>
        <w:softHyphen/>
        <w:t>da karın yerde kalma süresinin güney yamaç</w:t>
      </w:r>
      <w:r>
        <w:rPr>
          <w:spacing w:val="-1"/>
        </w:rPr>
        <w:t>la</w:t>
      </w:r>
      <w:r w:rsidRPr="004676BB">
        <w:rPr>
          <w:spacing w:val="-1"/>
        </w:rPr>
        <w:t>rından uzun olması</w:t>
      </w:r>
    </w:p>
    <w:p w:rsidR="00432419" w:rsidRPr="004676BB" w:rsidRDefault="00432419" w:rsidP="004676BB">
      <w:pPr>
        <w:spacing w:line="240" w:lineRule="atLeast"/>
        <w:rPr>
          <w:spacing w:val="-1"/>
        </w:rPr>
      </w:pPr>
    </w:p>
    <w:p w:rsidR="00432419" w:rsidRPr="004676BB" w:rsidRDefault="00432419" w:rsidP="004676BB">
      <w:pPr>
        <w:shd w:val="clear" w:color="auto" w:fill="FFFFFF"/>
        <w:spacing w:line="240" w:lineRule="atLeast"/>
        <w:ind w:left="450" w:hanging="450"/>
        <w:rPr>
          <w:spacing w:val="-1"/>
        </w:rPr>
      </w:pPr>
      <w:r>
        <w:rPr>
          <w:spacing w:val="-1"/>
        </w:rPr>
        <w:t>8</w:t>
      </w:r>
      <w:r w:rsidRPr="004676BB">
        <w:rPr>
          <w:spacing w:val="-1"/>
        </w:rPr>
        <w:t>.  Sıcaklığın yüksek, yağışın fazla olduğ</w:t>
      </w:r>
      <w:r>
        <w:rPr>
          <w:spacing w:val="-1"/>
        </w:rPr>
        <w:t>u yerlerde ka</w:t>
      </w:r>
      <w:r w:rsidRPr="004676BB">
        <w:rPr>
          <w:spacing w:val="-1"/>
        </w:rPr>
        <w:t>yaçlarda genellikle kimyasal çözünme</w:t>
      </w:r>
      <w:r>
        <w:rPr>
          <w:spacing w:val="-1"/>
        </w:rPr>
        <w:t xml:space="preserve"> </w:t>
      </w:r>
      <w:r w:rsidRPr="004676BB">
        <w:rPr>
          <w:spacing w:val="-1"/>
        </w:rPr>
        <w:t>görülmektedir.</w:t>
      </w:r>
    </w:p>
    <w:p w:rsidR="00432419" w:rsidRPr="004676BB" w:rsidRDefault="00432419" w:rsidP="00E15264">
      <w:pPr>
        <w:shd w:val="clear" w:color="auto" w:fill="FFFFFF"/>
        <w:spacing w:line="240" w:lineRule="atLeast"/>
        <w:rPr>
          <w:spacing w:val="-1"/>
        </w:rPr>
      </w:pPr>
      <w:r w:rsidRPr="004676BB">
        <w:rPr>
          <w:spacing w:val="-1"/>
        </w:rPr>
        <w:t>Buna göre, kimyasal çözünmenin aşağıdaki yer</w:t>
      </w:r>
      <w:r w:rsidRPr="004676BB">
        <w:rPr>
          <w:spacing w:val="-1"/>
        </w:rPr>
        <w:softHyphen/>
        <w:t>lerin hangisinde diğerlerinden daha çok olması beklenir?</w:t>
      </w:r>
    </w:p>
    <w:p w:rsidR="00432419" w:rsidRPr="004676BB" w:rsidRDefault="00432419" w:rsidP="004676BB">
      <w:pPr>
        <w:shd w:val="clear" w:color="auto" w:fill="FFFFFF"/>
        <w:tabs>
          <w:tab w:val="left" w:pos="2385"/>
          <w:tab w:val="left" w:pos="4275"/>
        </w:tabs>
        <w:spacing w:line="240" w:lineRule="atLeast"/>
        <w:rPr>
          <w:spacing w:val="-1"/>
        </w:rPr>
      </w:pPr>
      <w:r w:rsidRPr="004676BB">
        <w:rPr>
          <w:spacing w:val="-1"/>
        </w:rPr>
        <w:t>A) Antalya</w:t>
      </w:r>
      <w:r w:rsidRPr="004676BB">
        <w:rPr>
          <w:spacing w:val="-1"/>
        </w:rPr>
        <w:tab/>
      </w:r>
    </w:p>
    <w:p w:rsidR="00432419" w:rsidRPr="004676BB" w:rsidRDefault="00432419" w:rsidP="004676BB">
      <w:pPr>
        <w:shd w:val="clear" w:color="auto" w:fill="FFFFFF"/>
        <w:tabs>
          <w:tab w:val="left" w:pos="2385"/>
          <w:tab w:val="left" w:pos="4275"/>
        </w:tabs>
        <w:spacing w:line="240" w:lineRule="atLeast"/>
        <w:rPr>
          <w:spacing w:val="-1"/>
        </w:rPr>
      </w:pPr>
      <w:r w:rsidRPr="004676BB">
        <w:rPr>
          <w:spacing w:val="-1"/>
        </w:rPr>
        <w:t>B) Konya</w:t>
      </w:r>
      <w:r w:rsidRPr="004676BB">
        <w:rPr>
          <w:spacing w:val="-1"/>
        </w:rPr>
        <w:tab/>
      </w:r>
    </w:p>
    <w:p w:rsidR="00432419" w:rsidRPr="004676BB" w:rsidRDefault="00432419" w:rsidP="004676BB">
      <w:pPr>
        <w:shd w:val="clear" w:color="auto" w:fill="FFFFFF"/>
        <w:tabs>
          <w:tab w:val="left" w:pos="2385"/>
          <w:tab w:val="left" w:pos="4275"/>
        </w:tabs>
        <w:spacing w:line="240" w:lineRule="atLeast"/>
        <w:rPr>
          <w:spacing w:val="-1"/>
        </w:rPr>
      </w:pPr>
      <w:r w:rsidRPr="004676BB">
        <w:rPr>
          <w:spacing w:val="-1"/>
        </w:rPr>
        <w:t>C) Malatya</w:t>
      </w:r>
    </w:p>
    <w:p w:rsidR="00432419" w:rsidRPr="004676BB" w:rsidRDefault="00432419" w:rsidP="004676BB">
      <w:pPr>
        <w:shd w:val="clear" w:color="auto" w:fill="FFFFFF"/>
        <w:tabs>
          <w:tab w:val="left" w:pos="1875"/>
        </w:tabs>
        <w:spacing w:line="240" w:lineRule="atLeast"/>
        <w:rPr>
          <w:spacing w:val="-1"/>
        </w:rPr>
      </w:pPr>
      <w:r w:rsidRPr="004676BB">
        <w:rPr>
          <w:spacing w:val="-1"/>
        </w:rPr>
        <w:t>D) Tekirdağ</w:t>
      </w:r>
      <w:r w:rsidRPr="004676BB">
        <w:rPr>
          <w:spacing w:val="-1"/>
        </w:rPr>
        <w:tab/>
      </w:r>
    </w:p>
    <w:p w:rsidR="00432419" w:rsidRPr="004676BB" w:rsidRDefault="00432419" w:rsidP="004676BB">
      <w:pPr>
        <w:shd w:val="clear" w:color="auto" w:fill="FFFFFF"/>
        <w:tabs>
          <w:tab w:val="left" w:pos="1875"/>
        </w:tabs>
        <w:spacing w:line="240" w:lineRule="atLeast"/>
        <w:rPr>
          <w:spacing w:val="-1"/>
        </w:rPr>
      </w:pPr>
      <w:r w:rsidRPr="004676BB">
        <w:rPr>
          <w:spacing w:val="-1"/>
        </w:rPr>
        <w:t>E) Ankara</w:t>
      </w:r>
    </w:p>
    <w:p w:rsidR="00432419" w:rsidRPr="004676BB" w:rsidRDefault="00432419" w:rsidP="004676BB">
      <w:pPr>
        <w:spacing w:line="240" w:lineRule="atLeast"/>
        <w:rPr>
          <w:spacing w:val="-1"/>
        </w:rPr>
      </w:pPr>
    </w:p>
    <w:p w:rsidR="00432419" w:rsidRPr="004676BB" w:rsidRDefault="00432419" w:rsidP="004676BB">
      <w:pPr>
        <w:spacing w:line="240" w:lineRule="atLeast"/>
        <w:rPr>
          <w:spacing w:val="-1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48"/>
        <w:gridCol w:w="549"/>
        <w:gridCol w:w="550"/>
        <w:gridCol w:w="550"/>
        <w:gridCol w:w="550"/>
        <w:gridCol w:w="550"/>
        <w:gridCol w:w="550"/>
        <w:gridCol w:w="550"/>
      </w:tblGrid>
      <w:tr w:rsidR="00432419" w:rsidRPr="00745499" w:rsidTr="00745499">
        <w:tc>
          <w:tcPr>
            <w:tcW w:w="548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</w:t>
            </w:r>
          </w:p>
        </w:tc>
        <w:tc>
          <w:tcPr>
            <w:tcW w:w="549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2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3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4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5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6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7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8</w:t>
            </w:r>
          </w:p>
        </w:tc>
      </w:tr>
      <w:tr w:rsidR="00432419" w:rsidRPr="00745499" w:rsidTr="00745499">
        <w:tc>
          <w:tcPr>
            <w:tcW w:w="548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B</w:t>
            </w:r>
          </w:p>
        </w:tc>
        <w:tc>
          <w:tcPr>
            <w:tcW w:w="549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B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A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D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C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D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E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A</w:t>
            </w:r>
          </w:p>
        </w:tc>
      </w:tr>
    </w:tbl>
    <w:p w:rsidR="00432419" w:rsidRPr="004676BB" w:rsidRDefault="00432419" w:rsidP="004676BB">
      <w:pPr>
        <w:rPr>
          <w:sz w:val="32"/>
          <w:szCs w:val="32"/>
        </w:rPr>
        <w:sectPr w:rsidR="00432419" w:rsidRPr="004676BB" w:rsidSect="00F12C8E">
          <w:pgSz w:w="11909" w:h="16834"/>
          <w:pgMar w:top="1440" w:right="1419" w:bottom="720" w:left="1701" w:header="708" w:footer="708" w:gutter="0"/>
          <w:cols w:space="60"/>
          <w:noEndnote/>
          <w:rtlGutter/>
        </w:sectPr>
      </w:pPr>
    </w:p>
    <w:p w:rsidR="00432419" w:rsidRPr="00025D99" w:rsidRDefault="00432419" w:rsidP="00722E6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A6A6A6"/>
        <w:jc w:val="center"/>
        <w:rPr>
          <w:b/>
          <w:spacing w:val="-1"/>
          <w:sz w:val="32"/>
          <w:szCs w:val="32"/>
        </w:rPr>
      </w:pPr>
      <w:r w:rsidRPr="00025D99">
        <w:rPr>
          <w:b/>
          <w:spacing w:val="-1"/>
          <w:sz w:val="32"/>
          <w:szCs w:val="32"/>
        </w:rPr>
        <w:t>2007 ÖSS SORULARI I. BÖLÜM</w:t>
      </w:r>
    </w:p>
    <w:p w:rsidR="00432419" w:rsidRPr="00025D99" w:rsidRDefault="00432419" w:rsidP="00025D99">
      <w:pPr>
        <w:jc w:val="both"/>
        <w:rPr>
          <w:spacing w:val="-1"/>
        </w:rPr>
      </w:pPr>
    </w:p>
    <w:p w:rsidR="00432419" w:rsidRPr="00025D99" w:rsidRDefault="00432419" w:rsidP="00025D99">
      <w:pPr>
        <w:jc w:val="both"/>
        <w:rPr>
          <w:spacing w:val="-1"/>
        </w:rPr>
      </w:pPr>
      <w:r>
        <w:rPr>
          <w:spacing w:val="-1"/>
        </w:rPr>
        <w:t>1</w:t>
      </w:r>
      <w:r w:rsidRPr="00025D99">
        <w:rPr>
          <w:spacing w:val="-1"/>
        </w:rPr>
        <w:t>. Aşağıdakilerden hangisi, Dünya’nın kendi ekseni etrafında dönmesinin sonuçlarından biri değildir?</w:t>
      </w:r>
    </w:p>
    <w:p w:rsidR="00432419" w:rsidRPr="00025D99" w:rsidRDefault="00432419" w:rsidP="0015200F">
      <w:pPr>
        <w:numPr>
          <w:ilvl w:val="0"/>
          <w:numId w:val="109"/>
        </w:numPr>
        <w:jc w:val="both"/>
        <w:rPr>
          <w:spacing w:val="-1"/>
        </w:rPr>
      </w:pPr>
      <w:r w:rsidRPr="00025D99">
        <w:rPr>
          <w:spacing w:val="-1"/>
        </w:rPr>
        <w:t>Yerel saat farklarının ortaya çıkması</w:t>
      </w:r>
    </w:p>
    <w:p w:rsidR="00432419" w:rsidRPr="00025D99" w:rsidRDefault="00432419" w:rsidP="0015200F">
      <w:pPr>
        <w:numPr>
          <w:ilvl w:val="0"/>
          <w:numId w:val="109"/>
        </w:numPr>
        <w:jc w:val="both"/>
        <w:rPr>
          <w:spacing w:val="-1"/>
        </w:rPr>
      </w:pPr>
      <w:r w:rsidRPr="00025D99">
        <w:rPr>
          <w:spacing w:val="-1"/>
        </w:rPr>
        <w:t>Okyanus akıntılarının yönlerinde sapmalar olması</w:t>
      </w:r>
    </w:p>
    <w:p w:rsidR="00432419" w:rsidRPr="00025D99" w:rsidRDefault="00432419" w:rsidP="0015200F">
      <w:pPr>
        <w:numPr>
          <w:ilvl w:val="0"/>
          <w:numId w:val="109"/>
        </w:numPr>
        <w:jc w:val="both"/>
        <w:rPr>
          <w:spacing w:val="-1"/>
        </w:rPr>
      </w:pPr>
      <w:r w:rsidRPr="00025D99">
        <w:rPr>
          <w:spacing w:val="-1"/>
        </w:rPr>
        <w:t>Ay ve Güneş tutulmalarının olması</w:t>
      </w:r>
    </w:p>
    <w:p w:rsidR="00432419" w:rsidRPr="00025D99" w:rsidRDefault="00432419" w:rsidP="0015200F">
      <w:pPr>
        <w:numPr>
          <w:ilvl w:val="0"/>
          <w:numId w:val="109"/>
        </w:numPr>
        <w:jc w:val="both"/>
        <w:rPr>
          <w:spacing w:val="-1"/>
        </w:rPr>
      </w:pPr>
      <w:r w:rsidRPr="00025D99">
        <w:rPr>
          <w:spacing w:val="-1"/>
        </w:rPr>
        <w:t>Güneş ışınlarının düşme açılarının değişmesi</w:t>
      </w:r>
    </w:p>
    <w:p w:rsidR="00432419" w:rsidRPr="00025D99" w:rsidRDefault="00432419" w:rsidP="0015200F">
      <w:pPr>
        <w:numPr>
          <w:ilvl w:val="0"/>
          <w:numId w:val="109"/>
        </w:numPr>
        <w:jc w:val="both"/>
        <w:rPr>
          <w:spacing w:val="-1"/>
        </w:rPr>
      </w:pPr>
      <w:r w:rsidRPr="00025D99">
        <w:rPr>
          <w:spacing w:val="-1"/>
        </w:rPr>
        <w:t>Gece ve gündüzün belirli bir düzen içerisinde birbiri ardınca oluşması</w:t>
      </w:r>
    </w:p>
    <w:p w:rsidR="00432419" w:rsidRPr="00025D99" w:rsidRDefault="00432419" w:rsidP="00025D99">
      <w:pPr>
        <w:shd w:val="clear" w:color="auto" w:fill="FFFFFF"/>
        <w:tabs>
          <w:tab w:val="left" w:pos="744"/>
        </w:tabs>
        <w:spacing w:before="144" w:line="202" w:lineRule="exact"/>
        <w:jc w:val="both"/>
        <w:rPr>
          <w:spacing w:val="-1"/>
        </w:rPr>
      </w:pPr>
    </w:p>
    <w:p w:rsidR="00432419" w:rsidRPr="00025D99" w:rsidRDefault="00432419" w:rsidP="00025D99">
      <w:pPr>
        <w:jc w:val="both"/>
        <w:rPr>
          <w:spacing w:val="-1"/>
        </w:rPr>
      </w:pPr>
      <w:r>
        <w:rPr>
          <w:spacing w:val="-1"/>
        </w:rPr>
        <w:t>2.</w:t>
      </w:r>
      <w:r w:rsidRPr="00025D99">
        <w:rPr>
          <w:spacing w:val="-1"/>
        </w:rPr>
        <w:t xml:space="preserve"> Bir akarsu, yatağını hem derine hem de kaynağına doğru aşındırıyorsa bu akarsuyla ilgili aşağı</w:t>
      </w:r>
      <w:r w:rsidRPr="00025D99">
        <w:rPr>
          <w:spacing w:val="-1"/>
        </w:rPr>
        <w:softHyphen/>
        <w:t>daki yargılardan hangisi kesinlikle yanlıştır?</w:t>
      </w:r>
    </w:p>
    <w:p w:rsidR="00432419" w:rsidRPr="00025D99" w:rsidRDefault="00432419" w:rsidP="0015200F">
      <w:pPr>
        <w:numPr>
          <w:ilvl w:val="0"/>
          <w:numId w:val="110"/>
        </w:numPr>
        <w:jc w:val="both"/>
        <w:rPr>
          <w:spacing w:val="-1"/>
        </w:rPr>
      </w:pPr>
      <w:r w:rsidRPr="00025D99">
        <w:rPr>
          <w:spacing w:val="-1"/>
        </w:rPr>
        <w:t>Kol sayısında artış olmaktadır.</w:t>
      </w:r>
    </w:p>
    <w:p w:rsidR="00432419" w:rsidRPr="00025D99" w:rsidRDefault="00432419" w:rsidP="0015200F">
      <w:pPr>
        <w:numPr>
          <w:ilvl w:val="0"/>
          <w:numId w:val="110"/>
        </w:numPr>
        <w:jc w:val="both"/>
        <w:rPr>
          <w:spacing w:val="-1"/>
        </w:rPr>
      </w:pPr>
      <w:r w:rsidRPr="00025D99">
        <w:rPr>
          <w:spacing w:val="-1"/>
        </w:rPr>
        <w:t>Taşıdığı yük miktarı artmıştır.</w:t>
      </w:r>
    </w:p>
    <w:p w:rsidR="00432419" w:rsidRPr="00025D99" w:rsidRDefault="00432419" w:rsidP="0015200F">
      <w:pPr>
        <w:numPr>
          <w:ilvl w:val="0"/>
          <w:numId w:val="110"/>
        </w:numPr>
        <w:jc w:val="both"/>
        <w:rPr>
          <w:spacing w:val="-1"/>
        </w:rPr>
      </w:pPr>
      <w:r w:rsidRPr="00025D99">
        <w:rPr>
          <w:spacing w:val="-1"/>
        </w:rPr>
        <w:t>Boyu uzamaktadır.</w:t>
      </w:r>
    </w:p>
    <w:p w:rsidR="00432419" w:rsidRPr="00025D99" w:rsidRDefault="00432419" w:rsidP="0015200F">
      <w:pPr>
        <w:numPr>
          <w:ilvl w:val="0"/>
          <w:numId w:val="110"/>
        </w:numPr>
        <w:jc w:val="both"/>
        <w:rPr>
          <w:spacing w:val="-1"/>
        </w:rPr>
      </w:pPr>
      <w:r w:rsidRPr="00025D99">
        <w:rPr>
          <w:spacing w:val="-1"/>
        </w:rPr>
        <w:t>Denge profiline ulaşmıştır.</w:t>
      </w:r>
    </w:p>
    <w:p w:rsidR="00432419" w:rsidRPr="00025D99" w:rsidRDefault="00432419" w:rsidP="0015200F">
      <w:pPr>
        <w:numPr>
          <w:ilvl w:val="0"/>
          <w:numId w:val="110"/>
        </w:numPr>
        <w:jc w:val="both"/>
        <w:rPr>
          <w:spacing w:val="-1"/>
        </w:rPr>
      </w:pPr>
      <w:r w:rsidRPr="00025D99">
        <w:rPr>
          <w:spacing w:val="-1"/>
        </w:rPr>
        <w:t>Yatağı genişlemiştir.</w:t>
      </w:r>
    </w:p>
    <w:p w:rsidR="00432419" w:rsidRPr="00025D99" w:rsidRDefault="00432419" w:rsidP="00025D99">
      <w:pPr>
        <w:shd w:val="clear" w:color="auto" w:fill="FFFFFF"/>
        <w:tabs>
          <w:tab w:val="left" w:pos="734"/>
        </w:tabs>
        <w:spacing w:line="379" w:lineRule="exact"/>
        <w:ind w:left="374"/>
        <w:jc w:val="both"/>
        <w:rPr>
          <w:spacing w:val="-1"/>
        </w:rPr>
      </w:pPr>
    </w:p>
    <w:p w:rsidR="00432419" w:rsidRDefault="00432419" w:rsidP="00025D99">
      <w:pPr>
        <w:jc w:val="both"/>
        <w:rPr>
          <w:spacing w:val="-1"/>
        </w:rPr>
      </w:pPr>
      <w:r>
        <w:rPr>
          <w:spacing w:val="-1"/>
        </w:rPr>
        <w:t>3</w:t>
      </w:r>
      <w:r w:rsidRPr="00025D99">
        <w:rPr>
          <w:spacing w:val="-1"/>
        </w:rPr>
        <w:t>. Aşağıdaki şekilde, Kuzey Yarım Küre’deki kalıcı kar</w:t>
      </w:r>
      <w:r w:rsidRPr="00025D99">
        <w:rPr>
          <w:spacing w:val="-1"/>
        </w:rPr>
        <w:softHyphen/>
        <w:t>lar ve kar yağışlarının alt sınırları enlemlere göre verilmiştir</w:t>
      </w:r>
    </w:p>
    <w:p w:rsidR="00432419" w:rsidRDefault="00432419" w:rsidP="00025D99">
      <w:pPr>
        <w:jc w:val="both"/>
        <w:rPr>
          <w:spacing w:val="-1"/>
        </w:rPr>
      </w:pPr>
    </w:p>
    <w:p w:rsidR="00432419" w:rsidRDefault="00432419" w:rsidP="00025D99">
      <w:pPr>
        <w:jc w:val="both"/>
        <w:rPr>
          <w:spacing w:val="-1"/>
        </w:rPr>
      </w:pPr>
      <w:r w:rsidRPr="00745499">
        <w:rPr>
          <w:noProof/>
          <w:spacing w:val="-1"/>
        </w:rPr>
        <w:pict>
          <v:shape id="_x0000_i1092" type="#_x0000_t75" alt="asss" style="width:248.25pt;height:69pt;visibility:visible">
            <v:imagedata r:id="rId77" o:title=""/>
          </v:shape>
        </w:pict>
      </w:r>
    </w:p>
    <w:p w:rsidR="00432419" w:rsidRPr="00025D99" w:rsidRDefault="00432419" w:rsidP="00025D99">
      <w:pPr>
        <w:jc w:val="both"/>
        <w:rPr>
          <w:spacing w:val="-1"/>
        </w:rPr>
      </w:pPr>
      <w:r w:rsidRPr="00025D99">
        <w:rPr>
          <w:spacing w:val="-1"/>
        </w:rPr>
        <w:t>Yalnızca şekildeki bilgilere dayanarak aşağıdaki sonuçlardan hangisine ulaşılamaz?</w:t>
      </w:r>
    </w:p>
    <w:p w:rsidR="00432419" w:rsidRPr="00025D99" w:rsidRDefault="00432419" w:rsidP="0015200F">
      <w:pPr>
        <w:numPr>
          <w:ilvl w:val="0"/>
          <w:numId w:val="111"/>
        </w:numPr>
        <w:tabs>
          <w:tab w:val="clear" w:pos="720"/>
          <w:tab w:val="num" w:pos="426"/>
        </w:tabs>
        <w:ind w:left="0" w:firstLine="0"/>
        <w:jc w:val="both"/>
        <w:rPr>
          <w:spacing w:val="-1"/>
        </w:rPr>
      </w:pPr>
      <w:r w:rsidRPr="00025D99">
        <w:rPr>
          <w:spacing w:val="-1"/>
        </w:rPr>
        <w:t>30° enleminden 70° enlemine gittikçe kar yağışlı gün sayısı artmaktadır.</w:t>
      </w:r>
    </w:p>
    <w:p w:rsidR="00432419" w:rsidRPr="00025D99" w:rsidRDefault="00432419" w:rsidP="0015200F">
      <w:pPr>
        <w:numPr>
          <w:ilvl w:val="0"/>
          <w:numId w:val="111"/>
        </w:numPr>
        <w:tabs>
          <w:tab w:val="clear" w:pos="720"/>
          <w:tab w:val="num" w:pos="426"/>
        </w:tabs>
        <w:ind w:left="0" w:firstLine="0"/>
        <w:jc w:val="both"/>
        <w:rPr>
          <w:spacing w:val="-1"/>
        </w:rPr>
      </w:pPr>
      <w:r w:rsidRPr="00025D99">
        <w:rPr>
          <w:spacing w:val="-1"/>
        </w:rPr>
        <w:t>Ekvatorda ortalama 2000 metreden yüksek yer</w:t>
      </w:r>
      <w:r w:rsidRPr="00025D99">
        <w:rPr>
          <w:spacing w:val="-1"/>
        </w:rPr>
        <w:softHyphen/>
        <w:t>lerde kar yağışı görülebilir.</w:t>
      </w:r>
    </w:p>
    <w:p w:rsidR="00432419" w:rsidRPr="00025D99" w:rsidRDefault="00432419" w:rsidP="0015200F">
      <w:pPr>
        <w:numPr>
          <w:ilvl w:val="0"/>
          <w:numId w:val="111"/>
        </w:numPr>
        <w:tabs>
          <w:tab w:val="clear" w:pos="720"/>
          <w:tab w:val="num" w:pos="426"/>
        </w:tabs>
        <w:ind w:left="0" w:firstLine="0"/>
        <w:jc w:val="both"/>
        <w:rPr>
          <w:spacing w:val="-1"/>
        </w:rPr>
      </w:pPr>
      <w:r w:rsidRPr="00025D99">
        <w:rPr>
          <w:spacing w:val="-1"/>
        </w:rPr>
        <w:t>Kalıcı kar sınırı 70° enleminde deniz seviyesine inmektedir.</w:t>
      </w:r>
    </w:p>
    <w:p w:rsidR="00432419" w:rsidRPr="00025D99" w:rsidRDefault="00432419" w:rsidP="0015200F">
      <w:pPr>
        <w:numPr>
          <w:ilvl w:val="0"/>
          <w:numId w:val="111"/>
        </w:numPr>
        <w:tabs>
          <w:tab w:val="clear" w:pos="720"/>
          <w:tab w:val="num" w:pos="426"/>
        </w:tabs>
        <w:ind w:left="0" w:firstLine="0"/>
        <w:jc w:val="both"/>
        <w:rPr>
          <w:spacing w:val="-1"/>
        </w:rPr>
      </w:pPr>
      <w:r w:rsidRPr="00025D99">
        <w:rPr>
          <w:spacing w:val="-1"/>
        </w:rPr>
        <w:t>Kalıcı kar sınırı, dağların güney yamaçlarında kuzey yamacına göre daha yüksektir.</w:t>
      </w:r>
    </w:p>
    <w:p w:rsidR="00432419" w:rsidRPr="00025D99" w:rsidRDefault="00432419" w:rsidP="0015200F">
      <w:pPr>
        <w:numPr>
          <w:ilvl w:val="0"/>
          <w:numId w:val="111"/>
        </w:numPr>
        <w:tabs>
          <w:tab w:val="clear" w:pos="720"/>
          <w:tab w:val="num" w:pos="426"/>
        </w:tabs>
        <w:ind w:left="0" w:firstLine="0"/>
        <w:jc w:val="both"/>
        <w:rPr>
          <w:spacing w:val="-1"/>
        </w:rPr>
      </w:pPr>
      <w:r w:rsidRPr="00025D99">
        <w:rPr>
          <w:spacing w:val="-1"/>
        </w:rPr>
        <w:t>30° enlemi civarında, kar yağışı sınırı deniz</w:t>
      </w:r>
      <w:r>
        <w:rPr>
          <w:spacing w:val="-1"/>
        </w:rPr>
        <w:t xml:space="preserve"> </w:t>
      </w:r>
      <w:r w:rsidRPr="00025D99">
        <w:rPr>
          <w:spacing w:val="-1"/>
        </w:rPr>
        <w:t>seviyesine inmektedir.</w:t>
      </w:r>
    </w:p>
    <w:p w:rsidR="00432419" w:rsidRPr="00025D99" w:rsidRDefault="00432419" w:rsidP="00025D99">
      <w:pPr>
        <w:shd w:val="clear" w:color="auto" w:fill="FFFFFF"/>
        <w:tabs>
          <w:tab w:val="left" w:pos="734"/>
        </w:tabs>
        <w:spacing w:line="379" w:lineRule="exact"/>
        <w:ind w:left="374"/>
        <w:rPr>
          <w:spacing w:val="-1"/>
        </w:rPr>
      </w:pPr>
    </w:p>
    <w:p w:rsidR="00432419" w:rsidRPr="00025D99" w:rsidRDefault="00432419" w:rsidP="00025D99">
      <w:pPr>
        <w:rPr>
          <w:spacing w:val="-1"/>
        </w:rPr>
      </w:pPr>
      <w:r>
        <w:rPr>
          <w:spacing w:val="-1"/>
        </w:rPr>
        <w:t>4</w:t>
      </w:r>
      <w:r w:rsidRPr="00025D99">
        <w:rPr>
          <w:spacing w:val="-1"/>
        </w:rPr>
        <w:t>. Yerküre üzerindeki K, L, M, N noktalarıyla ilgili olarak şu bilgiler verilmiştir:</w:t>
      </w:r>
    </w:p>
    <w:p w:rsidR="00432419" w:rsidRPr="00025D99" w:rsidRDefault="00432419" w:rsidP="0015200F">
      <w:pPr>
        <w:numPr>
          <w:ilvl w:val="1"/>
          <w:numId w:val="111"/>
        </w:numPr>
        <w:tabs>
          <w:tab w:val="clear" w:pos="1440"/>
          <w:tab w:val="num" w:pos="360"/>
        </w:tabs>
        <w:ind w:left="360"/>
        <w:rPr>
          <w:spacing w:val="-1"/>
        </w:rPr>
      </w:pPr>
      <w:r w:rsidRPr="00025D99">
        <w:rPr>
          <w:spacing w:val="-1"/>
        </w:rPr>
        <w:t>K ve L “x” paraleli üzerinde, M ve N “y” para</w:t>
      </w:r>
      <w:r w:rsidRPr="00025D99">
        <w:rPr>
          <w:spacing w:val="-1"/>
        </w:rPr>
        <w:softHyphen/>
        <w:t>leli üzerinde yer almaktadır.</w:t>
      </w:r>
    </w:p>
    <w:p w:rsidR="00432419" w:rsidRPr="00025D99" w:rsidRDefault="00432419" w:rsidP="0015200F">
      <w:pPr>
        <w:numPr>
          <w:ilvl w:val="1"/>
          <w:numId w:val="111"/>
        </w:numPr>
        <w:tabs>
          <w:tab w:val="clear" w:pos="1440"/>
          <w:tab w:val="num" w:pos="360"/>
        </w:tabs>
        <w:ind w:left="360"/>
        <w:rPr>
          <w:spacing w:val="-1"/>
        </w:rPr>
      </w:pPr>
      <w:r w:rsidRPr="00025D99">
        <w:rPr>
          <w:spacing w:val="-1"/>
        </w:rPr>
        <w:t>K ve L arasındaki mesafeyle M ve N arasın</w:t>
      </w:r>
      <w:r w:rsidRPr="00025D99">
        <w:rPr>
          <w:spacing w:val="-1"/>
        </w:rPr>
        <w:softHyphen/>
        <w:t>daki mesafe birbirine eşittir.</w:t>
      </w:r>
    </w:p>
    <w:p w:rsidR="00432419" w:rsidRPr="00025D99" w:rsidRDefault="00432419" w:rsidP="0015200F">
      <w:pPr>
        <w:numPr>
          <w:ilvl w:val="1"/>
          <w:numId w:val="111"/>
        </w:numPr>
        <w:tabs>
          <w:tab w:val="clear" w:pos="1440"/>
          <w:tab w:val="num" w:pos="360"/>
        </w:tabs>
        <w:ind w:left="360"/>
        <w:rPr>
          <w:spacing w:val="-1"/>
        </w:rPr>
      </w:pPr>
      <w:r w:rsidRPr="00025D99">
        <w:rPr>
          <w:spacing w:val="-1"/>
        </w:rPr>
        <w:t>K ve L arasındaki yerel saat farkı M ve N ara</w:t>
      </w:r>
      <w:r w:rsidRPr="00025D99">
        <w:rPr>
          <w:spacing w:val="-1"/>
        </w:rPr>
        <w:softHyphen/>
        <w:t>sındaki yerel saat farkından daha fazladır.</w:t>
      </w:r>
    </w:p>
    <w:p w:rsidR="00432419" w:rsidRPr="00025D99" w:rsidRDefault="00432419" w:rsidP="00025D99">
      <w:pPr>
        <w:rPr>
          <w:spacing w:val="-1"/>
        </w:rPr>
      </w:pPr>
      <w:r w:rsidRPr="00025D99">
        <w:rPr>
          <w:spacing w:val="-1"/>
        </w:rPr>
        <w:t>Buna göre, K, L, M, N noktalarıyla ilgili aşağıdaki yargılardan hangisi kesin olarak doğrudur?</w:t>
      </w:r>
    </w:p>
    <w:p w:rsidR="00432419" w:rsidRPr="00025D99" w:rsidRDefault="00432419" w:rsidP="0015200F">
      <w:pPr>
        <w:numPr>
          <w:ilvl w:val="0"/>
          <w:numId w:val="112"/>
        </w:numPr>
        <w:tabs>
          <w:tab w:val="clear" w:pos="720"/>
          <w:tab w:val="num" w:pos="180"/>
        </w:tabs>
        <w:ind w:left="360"/>
        <w:rPr>
          <w:spacing w:val="-1"/>
        </w:rPr>
      </w:pPr>
      <w:r w:rsidRPr="00025D99">
        <w:rPr>
          <w:spacing w:val="-1"/>
        </w:rPr>
        <w:t>K ve M noktaları başlangıç meridyeninin doğu</w:t>
      </w:r>
      <w:r w:rsidRPr="00025D99">
        <w:rPr>
          <w:spacing w:val="-1"/>
        </w:rPr>
        <w:softHyphen/>
        <w:t>sunda yer almaktadır.</w:t>
      </w:r>
    </w:p>
    <w:p w:rsidR="00432419" w:rsidRPr="00025D99" w:rsidRDefault="00432419" w:rsidP="0015200F">
      <w:pPr>
        <w:numPr>
          <w:ilvl w:val="0"/>
          <w:numId w:val="112"/>
        </w:numPr>
        <w:tabs>
          <w:tab w:val="clear" w:pos="720"/>
          <w:tab w:val="num" w:pos="180"/>
        </w:tabs>
        <w:ind w:left="360"/>
        <w:rPr>
          <w:spacing w:val="-1"/>
        </w:rPr>
      </w:pPr>
      <w:r w:rsidRPr="00025D99">
        <w:rPr>
          <w:spacing w:val="-1"/>
        </w:rPr>
        <w:t>M ve N noktaları ekvatora K ve L noktalarından daha yakındır.</w:t>
      </w:r>
    </w:p>
    <w:p w:rsidR="00432419" w:rsidRPr="00025D99" w:rsidRDefault="00432419" w:rsidP="0015200F">
      <w:pPr>
        <w:numPr>
          <w:ilvl w:val="0"/>
          <w:numId w:val="112"/>
        </w:numPr>
        <w:tabs>
          <w:tab w:val="clear" w:pos="720"/>
          <w:tab w:val="num" w:pos="180"/>
        </w:tabs>
        <w:ind w:left="360"/>
        <w:rPr>
          <w:spacing w:val="-1"/>
        </w:rPr>
      </w:pPr>
      <w:r w:rsidRPr="00025D99">
        <w:rPr>
          <w:spacing w:val="-1"/>
        </w:rPr>
        <w:t>L ve N noktaları aynı meridyen üzerindedir.</w:t>
      </w:r>
    </w:p>
    <w:p w:rsidR="00432419" w:rsidRPr="00025D99" w:rsidRDefault="00432419" w:rsidP="0015200F">
      <w:pPr>
        <w:numPr>
          <w:ilvl w:val="0"/>
          <w:numId w:val="112"/>
        </w:numPr>
        <w:tabs>
          <w:tab w:val="clear" w:pos="720"/>
          <w:tab w:val="num" w:pos="180"/>
        </w:tabs>
        <w:ind w:left="360"/>
        <w:rPr>
          <w:spacing w:val="-1"/>
        </w:rPr>
      </w:pPr>
      <w:r w:rsidRPr="00025D99">
        <w:rPr>
          <w:spacing w:val="-1"/>
        </w:rPr>
        <w:t>K ve L noktaları Kuzey Yarım Küre’de, M ve N noktaları Güney Yarım Küre'dedir</w:t>
      </w:r>
    </w:p>
    <w:p w:rsidR="00432419" w:rsidRPr="00025D99" w:rsidRDefault="00432419" w:rsidP="0015200F">
      <w:pPr>
        <w:numPr>
          <w:ilvl w:val="0"/>
          <w:numId w:val="112"/>
        </w:numPr>
        <w:tabs>
          <w:tab w:val="clear" w:pos="720"/>
          <w:tab w:val="num" w:pos="180"/>
        </w:tabs>
        <w:ind w:left="360"/>
        <w:rPr>
          <w:spacing w:val="-1"/>
        </w:rPr>
      </w:pPr>
      <w:r w:rsidRPr="00025D99">
        <w:rPr>
          <w:spacing w:val="-1"/>
        </w:rPr>
        <w:t>M ve N noktalarında gündüz uzunlukları yıl bo</w:t>
      </w:r>
      <w:r w:rsidRPr="00025D99">
        <w:rPr>
          <w:spacing w:val="-1"/>
        </w:rPr>
        <w:softHyphen/>
        <w:t>yunca K ve L noktalarından daha kısadır</w:t>
      </w:r>
    </w:p>
    <w:p w:rsidR="00432419" w:rsidRPr="00025D99" w:rsidRDefault="00432419" w:rsidP="00025D99">
      <w:pPr>
        <w:rPr>
          <w:spacing w:val="-1"/>
        </w:rPr>
      </w:pPr>
    </w:p>
    <w:p w:rsidR="00432419" w:rsidRPr="00025D99" w:rsidRDefault="00432419" w:rsidP="00025D99">
      <w:pPr>
        <w:jc w:val="both"/>
        <w:rPr>
          <w:spacing w:val="-1"/>
        </w:rPr>
      </w:pPr>
      <w:r>
        <w:rPr>
          <w:spacing w:val="-1"/>
        </w:rPr>
        <w:t>5</w:t>
      </w:r>
      <w:r w:rsidRPr="00025D99">
        <w:rPr>
          <w:spacing w:val="-1"/>
        </w:rPr>
        <w:t>. Aşağıda, dört farklı iklim tipinin özellikleri verilmiştir.</w:t>
      </w:r>
    </w:p>
    <w:p w:rsidR="00432419" w:rsidRPr="00025D99" w:rsidRDefault="00432419" w:rsidP="0015200F">
      <w:pPr>
        <w:numPr>
          <w:ilvl w:val="1"/>
          <w:numId w:val="112"/>
        </w:numPr>
        <w:tabs>
          <w:tab w:val="clear" w:pos="1440"/>
          <w:tab w:val="num" w:pos="360"/>
        </w:tabs>
        <w:ind w:left="360"/>
        <w:jc w:val="both"/>
        <w:rPr>
          <w:spacing w:val="-1"/>
        </w:rPr>
      </w:pPr>
      <w:r w:rsidRPr="00025D99">
        <w:rPr>
          <w:spacing w:val="-1"/>
        </w:rPr>
        <w:t>Bütün yıl yağışlı ve sıcaklık daima 20°C’nin üzerinde</w:t>
      </w:r>
    </w:p>
    <w:p w:rsidR="00432419" w:rsidRPr="00025D99" w:rsidRDefault="00432419" w:rsidP="0015200F">
      <w:pPr>
        <w:numPr>
          <w:ilvl w:val="1"/>
          <w:numId w:val="112"/>
        </w:numPr>
        <w:tabs>
          <w:tab w:val="clear" w:pos="1440"/>
          <w:tab w:val="num" w:pos="360"/>
        </w:tabs>
        <w:ind w:left="360"/>
        <w:jc w:val="both"/>
        <w:rPr>
          <w:spacing w:val="-1"/>
        </w:rPr>
      </w:pPr>
      <w:r w:rsidRPr="00025D99">
        <w:rPr>
          <w:spacing w:val="-1"/>
        </w:rPr>
        <w:t>Her mevsim yağışlı, kışlar ılık, yazlar serin</w:t>
      </w:r>
    </w:p>
    <w:p w:rsidR="00432419" w:rsidRPr="00025D99" w:rsidRDefault="00432419" w:rsidP="0015200F">
      <w:pPr>
        <w:numPr>
          <w:ilvl w:val="1"/>
          <w:numId w:val="112"/>
        </w:numPr>
        <w:tabs>
          <w:tab w:val="clear" w:pos="1440"/>
          <w:tab w:val="num" w:pos="360"/>
        </w:tabs>
        <w:ind w:left="360"/>
        <w:jc w:val="both"/>
        <w:rPr>
          <w:spacing w:val="-1"/>
        </w:rPr>
      </w:pPr>
      <w:r w:rsidRPr="00025D99">
        <w:rPr>
          <w:spacing w:val="-1"/>
        </w:rPr>
        <w:t>Yıllık yağış miktarı 250 mm’nin altında, sıcak ve kurak</w:t>
      </w:r>
    </w:p>
    <w:p w:rsidR="00432419" w:rsidRPr="00025D99" w:rsidRDefault="00432419" w:rsidP="0015200F">
      <w:pPr>
        <w:numPr>
          <w:ilvl w:val="1"/>
          <w:numId w:val="112"/>
        </w:numPr>
        <w:tabs>
          <w:tab w:val="clear" w:pos="1440"/>
          <w:tab w:val="num" w:pos="360"/>
        </w:tabs>
        <w:ind w:left="360"/>
        <w:jc w:val="both"/>
        <w:rPr>
          <w:spacing w:val="-1"/>
        </w:rPr>
      </w:pPr>
      <w:r w:rsidRPr="00025D99">
        <w:rPr>
          <w:spacing w:val="-1"/>
        </w:rPr>
        <w:t>Sıcaklık daima 0°C’nin altında, çok soğuk ve kurak</w:t>
      </w:r>
    </w:p>
    <w:p w:rsidR="00432419" w:rsidRPr="00025D99" w:rsidRDefault="00432419" w:rsidP="00025D99">
      <w:pPr>
        <w:jc w:val="both"/>
        <w:rPr>
          <w:spacing w:val="-1"/>
        </w:rPr>
      </w:pPr>
      <w:r w:rsidRPr="00025D99">
        <w:rPr>
          <w:spacing w:val="-1"/>
        </w:rPr>
        <w:t>Aşağıdakilerden hangisi bu iklim tiplerinden biri değildir?</w:t>
      </w:r>
    </w:p>
    <w:p w:rsidR="00432419" w:rsidRDefault="00432419" w:rsidP="00025D99">
      <w:pPr>
        <w:rPr>
          <w:spacing w:val="-1"/>
        </w:rPr>
      </w:pPr>
      <w:r w:rsidRPr="00025D99">
        <w:rPr>
          <w:spacing w:val="-1"/>
        </w:rPr>
        <w:t>A) Okyanusal iklim</w:t>
      </w:r>
      <w:r w:rsidRPr="00025D99">
        <w:rPr>
          <w:spacing w:val="-1"/>
        </w:rPr>
        <w:tab/>
      </w:r>
      <w:r w:rsidRPr="00025D99">
        <w:rPr>
          <w:spacing w:val="-1"/>
        </w:rPr>
        <w:tab/>
      </w:r>
    </w:p>
    <w:p w:rsidR="00432419" w:rsidRPr="00025D99" w:rsidRDefault="00432419" w:rsidP="00025D99">
      <w:pPr>
        <w:rPr>
          <w:spacing w:val="-1"/>
        </w:rPr>
      </w:pPr>
      <w:r w:rsidRPr="00025D99">
        <w:rPr>
          <w:spacing w:val="-1"/>
        </w:rPr>
        <w:t>B) Ekvatoral iklim</w:t>
      </w:r>
    </w:p>
    <w:p w:rsidR="00432419" w:rsidRDefault="00432419" w:rsidP="00025D99">
      <w:pPr>
        <w:rPr>
          <w:spacing w:val="-1"/>
        </w:rPr>
      </w:pPr>
      <w:r w:rsidRPr="00025D99">
        <w:rPr>
          <w:spacing w:val="-1"/>
        </w:rPr>
        <w:t>C) Muson iklimi</w:t>
      </w:r>
      <w:r w:rsidRPr="00025D99">
        <w:rPr>
          <w:spacing w:val="-1"/>
        </w:rPr>
        <w:tab/>
      </w:r>
      <w:r w:rsidRPr="00025D99">
        <w:rPr>
          <w:spacing w:val="-1"/>
        </w:rPr>
        <w:tab/>
      </w:r>
    </w:p>
    <w:p w:rsidR="00432419" w:rsidRPr="00025D99" w:rsidRDefault="00432419" w:rsidP="00025D99">
      <w:pPr>
        <w:rPr>
          <w:spacing w:val="-1"/>
        </w:rPr>
      </w:pPr>
      <w:r w:rsidRPr="00025D99">
        <w:rPr>
          <w:spacing w:val="-1"/>
        </w:rPr>
        <w:t>D) Çöl iklimi</w:t>
      </w:r>
    </w:p>
    <w:p w:rsidR="00432419" w:rsidRPr="00025D99" w:rsidRDefault="00432419" w:rsidP="00025D99">
      <w:pPr>
        <w:rPr>
          <w:spacing w:val="-1"/>
        </w:rPr>
      </w:pPr>
      <w:r w:rsidRPr="00025D99">
        <w:rPr>
          <w:spacing w:val="-1"/>
        </w:rPr>
        <w:t>E) Kutup iklimi</w:t>
      </w:r>
    </w:p>
    <w:p w:rsidR="00432419" w:rsidRPr="00025D99" w:rsidRDefault="00432419" w:rsidP="00025D99">
      <w:pPr>
        <w:rPr>
          <w:spacing w:val="-1"/>
        </w:rPr>
      </w:pPr>
    </w:p>
    <w:p w:rsidR="00432419" w:rsidRDefault="00432419" w:rsidP="00025D99">
      <w:pPr>
        <w:rPr>
          <w:spacing w:val="-1"/>
        </w:rPr>
      </w:pPr>
    </w:p>
    <w:p w:rsidR="00432419" w:rsidRDefault="00432419" w:rsidP="00025D99">
      <w:pPr>
        <w:rPr>
          <w:spacing w:val="-1"/>
        </w:rPr>
      </w:pPr>
    </w:p>
    <w:p w:rsidR="00432419" w:rsidRDefault="00432419" w:rsidP="00025D99">
      <w:pPr>
        <w:rPr>
          <w:spacing w:val="-1"/>
        </w:rPr>
      </w:pPr>
    </w:p>
    <w:p w:rsidR="00432419" w:rsidRDefault="00432419" w:rsidP="00025D99">
      <w:pPr>
        <w:rPr>
          <w:spacing w:val="-1"/>
        </w:rPr>
      </w:pPr>
    </w:p>
    <w:p w:rsidR="00432419" w:rsidRPr="00025D99" w:rsidRDefault="00432419" w:rsidP="00025D99">
      <w:pPr>
        <w:rPr>
          <w:spacing w:val="-1"/>
        </w:rPr>
      </w:pPr>
      <w:r>
        <w:rPr>
          <w:spacing w:val="-1"/>
        </w:rPr>
        <w:t>6</w:t>
      </w:r>
      <w:r w:rsidRPr="00025D99">
        <w:rPr>
          <w:spacing w:val="-1"/>
        </w:rPr>
        <w:t>. Aşağıdakilerden hangisi Doğu Karadeniz Bölümü’nde yükseltinin fazla olmasının sonuçlarından biri değildir?</w:t>
      </w:r>
    </w:p>
    <w:p w:rsidR="00432419" w:rsidRPr="00025D99" w:rsidRDefault="00432419" w:rsidP="0015200F">
      <w:pPr>
        <w:numPr>
          <w:ilvl w:val="0"/>
          <w:numId w:val="113"/>
        </w:numPr>
        <w:tabs>
          <w:tab w:val="clear" w:pos="720"/>
          <w:tab w:val="num" w:pos="360"/>
        </w:tabs>
        <w:ind w:left="360"/>
        <w:rPr>
          <w:spacing w:val="-1"/>
        </w:rPr>
      </w:pPr>
      <w:r w:rsidRPr="00025D99">
        <w:rPr>
          <w:spacing w:val="-1"/>
        </w:rPr>
        <w:t>Kıyı kesiminde nüfus yoğunluğunun fazla olması</w:t>
      </w:r>
    </w:p>
    <w:p w:rsidR="00432419" w:rsidRPr="00025D99" w:rsidRDefault="00432419" w:rsidP="0015200F">
      <w:pPr>
        <w:numPr>
          <w:ilvl w:val="0"/>
          <w:numId w:val="113"/>
        </w:numPr>
        <w:tabs>
          <w:tab w:val="clear" w:pos="720"/>
          <w:tab w:val="num" w:pos="360"/>
        </w:tabs>
        <w:ind w:left="360"/>
        <w:rPr>
          <w:spacing w:val="-1"/>
        </w:rPr>
      </w:pPr>
      <w:r w:rsidRPr="00025D99">
        <w:rPr>
          <w:spacing w:val="-1"/>
        </w:rPr>
        <w:t>Akarsu yatak eğimlerinin fazla olması</w:t>
      </w:r>
    </w:p>
    <w:p w:rsidR="00432419" w:rsidRPr="00025D99" w:rsidRDefault="00432419" w:rsidP="0015200F">
      <w:pPr>
        <w:numPr>
          <w:ilvl w:val="0"/>
          <w:numId w:val="113"/>
        </w:numPr>
        <w:tabs>
          <w:tab w:val="clear" w:pos="720"/>
          <w:tab w:val="num" w:pos="360"/>
        </w:tabs>
        <w:ind w:left="360"/>
        <w:rPr>
          <w:spacing w:val="-1"/>
        </w:rPr>
      </w:pPr>
      <w:r w:rsidRPr="00025D99">
        <w:rPr>
          <w:spacing w:val="-1"/>
        </w:rPr>
        <w:t>Yaylacılığın gelişmiş olması</w:t>
      </w:r>
    </w:p>
    <w:p w:rsidR="00432419" w:rsidRPr="00025D99" w:rsidRDefault="00432419" w:rsidP="0015200F">
      <w:pPr>
        <w:numPr>
          <w:ilvl w:val="0"/>
          <w:numId w:val="113"/>
        </w:numPr>
        <w:tabs>
          <w:tab w:val="clear" w:pos="720"/>
          <w:tab w:val="num" w:pos="360"/>
        </w:tabs>
        <w:ind w:left="360"/>
        <w:rPr>
          <w:spacing w:val="-1"/>
        </w:rPr>
      </w:pPr>
      <w:r w:rsidRPr="00025D99">
        <w:rPr>
          <w:spacing w:val="-1"/>
        </w:rPr>
        <w:t>Buzul göllerinin bulunması</w:t>
      </w:r>
    </w:p>
    <w:p w:rsidR="00432419" w:rsidRPr="00025D99" w:rsidRDefault="00432419" w:rsidP="0015200F">
      <w:pPr>
        <w:numPr>
          <w:ilvl w:val="0"/>
          <w:numId w:val="113"/>
        </w:numPr>
        <w:tabs>
          <w:tab w:val="clear" w:pos="720"/>
          <w:tab w:val="num" w:pos="360"/>
        </w:tabs>
        <w:ind w:left="360"/>
        <w:rPr>
          <w:spacing w:val="-1"/>
        </w:rPr>
      </w:pPr>
      <w:r w:rsidRPr="00025D99">
        <w:rPr>
          <w:spacing w:val="-1"/>
        </w:rPr>
        <w:t>Fındık tarımının yaygın olarak yapılması</w:t>
      </w:r>
    </w:p>
    <w:p w:rsidR="00432419" w:rsidRPr="00025D99" w:rsidRDefault="00432419" w:rsidP="00025D99">
      <w:pPr>
        <w:rPr>
          <w:spacing w:val="-1"/>
        </w:rPr>
      </w:pPr>
    </w:p>
    <w:p w:rsidR="00432419" w:rsidRPr="00025D99" w:rsidRDefault="00432419" w:rsidP="00025D99">
      <w:pPr>
        <w:jc w:val="both"/>
        <w:rPr>
          <w:spacing w:val="-1"/>
        </w:rPr>
      </w:pPr>
      <w:r>
        <w:rPr>
          <w:spacing w:val="-1"/>
        </w:rPr>
        <w:t>7</w:t>
      </w:r>
      <w:r w:rsidRPr="00025D99">
        <w:rPr>
          <w:spacing w:val="-1"/>
        </w:rPr>
        <w:t>. İnsanların etkinliklerinden kaynaklanan ve sera etkisi yapan gazların atmosferdeki oranının artmasıyla or</w:t>
      </w:r>
      <w:r w:rsidRPr="00025D99">
        <w:rPr>
          <w:spacing w:val="-1"/>
        </w:rPr>
        <w:softHyphen/>
        <w:t>taya çıkan küresel ısınmanın iklimi etkileyeceği düşü</w:t>
      </w:r>
      <w:r w:rsidRPr="00025D99">
        <w:rPr>
          <w:spacing w:val="-1"/>
        </w:rPr>
        <w:softHyphen/>
        <w:t>nülmektedir. Son yıllarda, kutuplardaki buzullarda gözlenen erimeler, çatlamalar ve kopmalar küresel ısınmanın birer sonucu olarak görülmektedir.</w:t>
      </w:r>
    </w:p>
    <w:p w:rsidR="00432419" w:rsidRPr="00025D99" w:rsidRDefault="00432419" w:rsidP="00025D99">
      <w:pPr>
        <w:jc w:val="both"/>
        <w:rPr>
          <w:spacing w:val="-1"/>
        </w:rPr>
      </w:pPr>
      <w:r w:rsidRPr="00025D99">
        <w:rPr>
          <w:spacing w:val="-1"/>
        </w:rPr>
        <w:t>Bu durumun aşağıdakilerden hangisine neden olması beklenmez?</w:t>
      </w:r>
    </w:p>
    <w:p w:rsidR="00432419" w:rsidRPr="00025D99" w:rsidRDefault="00432419" w:rsidP="0015200F">
      <w:pPr>
        <w:numPr>
          <w:ilvl w:val="0"/>
          <w:numId w:val="116"/>
        </w:numPr>
        <w:tabs>
          <w:tab w:val="clear" w:pos="720"/>
          <w:tab w:val="num" w:pos="0"/>
        </w:tabs>
        <w:ind w:left="360"/>
        <w:jc w:val="both"/>
        <w:rPr>
          <w:spacing w:val="-1"/>
        </w:rPr>
      </w:pPr>
      <w:r w:rsidRPr="00025D99">
        <w:rPr>
          <w:spacing w:val="-1"/>
        </w:rPr>
        <w:t>Kurak bölgelerin genişlemesi</w:t>
      </w:r>
    </w:p>
    <w:p w:rsidR="00432419" w:rsidRPr="00025D99" w:rsidRDefault="00432419" w:rsidP="0015200F">
      <w:pPr>
        <w:numPr>
          <w:ilvl w:val="0"/>
          <w:numId w:val="116"/>
        </w:numPr>
        <w:tabs>
          <w:tab w:val="clear" w:pos="720"/>
          <w:tab w:val="num" w:pos="0"/>
        </w:tabs>
        <w:ind w:left="360"/>
        <w:jc w:val="both"/>
        <w:rPr>
          <w:spacing w:val="-1"/>
        </w:rPr>
      </w:pPr>
      <w:r w:rsidRPr="00025D99">
        <w:rPr>
          <w:spacing w:val="-1"/>
        </w:rPr>
        <w:t>Deniz ve okyanuslarda su seviyesinin yüksel</w:t>
      </w:r>
      <w:r w:rsidRPr="00025D99">
        <w:rPr>
          <w:spacing w:val="-1"/>
        </w:rPr>
        <w:softHyphen/>
        <w:t>mesi</w:t>
      </w:r>
    </w:p>
    <w:p w:rsidR="00432419" w:rsidRPr="00025D99" w:rsidRDefault="00432419" w:rsidP="0015200F">
      <w:pPr>
        <w:numPr>
          <w:ilvl w:val="0"/>
          <w:numId w:val="116"/>
        </w:numPr>
        <w:tabs>
          <w:tab w:val="clear" w:pos="720"/>
          <w:tab w:val="num" w:pos="0"/>
        </w:tabs>
        <w:ind w:left="360"/>
        <w:jc w:val="both"/>
        <w:rPr>
          <w:spacing w:val="-1"/>
        </w:rPr>
      </w:pPr>
      <w:r w:rsidRPr="00025D99">
        <w:rPr>
          <w:spacing w:val="-1"/>
        </w:rPr>
        <w:t>Yeraltı sularının azalması</w:t>
      </w:r>
    </w:p>
    <w:p w:rsidR="00432419" w:rsidRPr="00025D99" w:rsidRDefault="00432419" w:rsidP="0015200F">
      <w:pPr>
        <w:numPr>
          <w:ilvl w:val="0"/>
          <w:numId w:val="116"/>
        </w:numPr>
        <w:tabs>
          <w:tab w:val="clear" w:pos="720"/>
          <w:tab w:val="num" w:pos="0"/>
        </w:tabs>
        <w:ind w:left="360"/>
        <w:jc w:val="both"/>
        <w:rPr>
          <w:spacing w:val="-1"/>
        </w:rPr>
      </w:pPr>
      <w:r w:rsidRPr="00025D99">
        <w:rPr>
          <w:spacing w:val="-1"/>
        </w:rPr>
        <w:t>Volkanik etkinliklerin artması</w:t>
      </w:r>
    </w:p>
    <w:p w:rsidR="00432419" w:rsidRPr="00025D99" w:rsidRDefault="00432419" w:rsidP="0015200F">
      <w:pPr>
        <w:numPr>
          <w:ilvl w:val="0"/>
          <w:numId w:val="116"/>
        </w:numPr>
        <w:tabs>
          <w:tab w:val="clear" w:pos="720"/>
          <w:tab w:val="num" w:pos="0"/>
        </w:tabs>
        <w:ind w:left="360"/>
        <w:jc w:val="both"/>
        <w:rPr>
          <w:spacing w:val="-1"/>
        </w:rPr>
      </w:pPr>
      <w:r w:rsidRPr="00025D99">
        <w:rPr>
          <w:spacing w:val="-1"/>
        </w:rPr>
        <w:t>Bitki örtüsünün değişmesi</w:t>
      </w:r>
    </w:p>
    <w:p w:rsidR="00432419" w:rsidRPr="00025D99" w:rsidRDefault="00432419" w:rsidP="00025D99">
      <w:pPr>
        <w:jc w:val="both"/>
        <w:rPr>
          <w:spacing w:val="-1"/>
        </w:rPr>
      </w:pPr>
    </w:p>
    <w:p w:rsidR="00432419" w:rsidRPr="00025D99" w:rsidRDefault="00432419" w:rsidP="00025D99">
      <w:pPr>
        <w:jc w:val="both"/>
        <w:rPr>
          <w:spacing w:val="-1"/>
        </w:rPr>
      </w:pPr>
      <w:r>
        <w:rPr>
          <w:spacing w:val="-1"/>
        </w:rPr>
        <w:t>8</w:t>
      </w:r>
      <w:r w:rsidRPr="00025D99">
        <w:rPr>
          <w:spacing w:val="-1"/>
        </w:rPr>
        <w:t>. Aşağıdaki grafik 2003 yılında Türkiye’nin beş ülkeyle yaptığı ticaretle ilgili dış satım gelirleri ve dış alım gi</w:t>
      </w:r>
      <w:r w:rsidRPr="00025D99">
        <w:rPr>
          <w:spacing w:val="-1"/>
        </w:rPr>
        <w:softHyphen/>
        <w:t>derlerini göstermektedir.</w:t>
      </w:r>
    </w:p>
    <w:p w:rsidR="00432419" w:rsidRPr="00025D99" w:rsidRDefault="00432419" w:rsidP="00025D99">
      <w:pPr>
        <w:rPr>
          <w:spacing w:val="-1"/>
        </w:rPr>
      </w:pPr>
    </w:p>
    <w:p w:rsidR="00432419" w:rsidRPr="00025D99" w:rsidRDefault="00432419" w:rsidP="00025D99">
      <w:pPr>
        <w:rPr>
          <w:spacing w:val="-1"/>
        </w:rPr>
      </w:pPr>
      <w:r w:rsidRPr="00745499">
        <w:rPr>
          <w:noProof/>
          <w:spacing w:val="-1"/>
        </w:rPr>
        <w:pict>
          <v:shape id="Resim 52" o:spid="_x0000_i1093" type="#_x0000_t75" style="width:213.75pt;height:261.75pt;visibility:visible">
            <v:imagedata r:id="rId78" o:title=""/>
          </v:shape>
        </w:pict>
      </w:r>
    </w:p>
    <w:p w:rsidR="00432419" w:rsidRPr="00025D99" w:rsidRDefault="00432419" w:rsidP="00025D99">
      <w:pPr>
        <w:jc w:val="both"/>
        <w:rPr>
          <w:spacing w:val="-1"/>
        </w:rPr>
      </w:pPr>
      <w:r w:rsidRPr="00025D99">
        <w:rPr>
          <w:spacing w:val="-1"/>
        </w:rPr>
        <w:t>Grafikteki bilgilere dayanarak aşağıdakilerden hangisine ulaşılamaz?</w:t>
      </w:r>
    </w:p>
    <w:p w:rsidR="00432419" w:rsidRPr="00025D99" w:rsidRDefault="00432419" w:rsidP="0015200F">
      <w:pPr>
        <w:numPr>
          <w:ilvl w:val="0"/>
          <w:numId w:val="114"/>
        </w:numPr>
        <w:tabs>
          <w:tab w:val="clear" w:pos="720"/>
          <w:tab w:val="num" w:pos="360"/>
        </w:tabs>
        <w:ind w:left="360"/>
        <w:jc w:val="both"/>
        <w:rPr>
          <w:spacing w:val="-1"/>
        </w:rPr>
      </w:pPr>
      <w:r w:rsidRPr="00025D99">
        <w:rPr>
          <w:spacing w:val="-1"/>
        </w:rPr>
        <w:t>ABD ve İngiltere’ye yapılan dış satım bu ülke</w:t>
      </w:r>
      <w:r w:rsidRPr="00025D99">
        <w:rPr>
          <w:spacing w:val="-1"/>
        </w:rPr>
        <w:softHyphen/>
        <w:t>lerden yapılan dış alımdan fazladır.</w:t>
      </w:r>
    </w:p>
    <w:p w:rsidR="00432419" w:rsidRPr="00025D99" w:rsidRDefault="00432419" w:rsidP="0015200F">
      <w:pPr>
        <w:numPr>
          <w:ilvl w:val="0"/>
          <w:numId w:val="114"/>
        </w:numPr>
        <w:tabs>
          <w:tab w:val="clear" w:pos="720"/>
          <w:tab w:val="num" w:pos="360"/>
        </w:tabs>
        <w:ind w:left="360"/>
        <w:jc w:val="both"/>
        <w:rPr>
          <w:spacing w:val="-1"/>
        </w:rPr>
      </w:pPr>
      <w:r w:rsidRPr="00025D99">
        <w:rPr>
          <w:spacing w:val="-1"/>
        </w:rPr>
        <w:t>Beş ülke içinde en fazla dış ticaret Almanya’yla yapılmaktadır.</w:t>
      </w:r>
    </w:p>
    <w:p w:rsidR="00432419" w:rsidRPr="00025D99" w:rsidRDefault="00432419" w:rsidP="0015200F">
      <w:pPr>
        <w:numPr>
          <w:ilvl w:val="0"/>
          <w:numId w:val="114"/>
        </w:numPr>
        <w:tabs>
          <w:tab w:val="clear" w:pos="720"/>
          <w:tab w:val="num" w:pos="360"/>
        </w:tabs>
        <w:ind w:left="360"/>
        <w:jc w:val="both"/>
        <w:rPr>
          <w:spacing w:val="-1"/>
        </w:rPr>
      </w:pPr>
      <w:r w:rsidRPr="00025D99">
        <w:rPr>
          <w:spacing w:val="-1"/>
        </w:rPr>
        <w:t>İngiltere ve İtalya’ya yapılan dış satım toplamı Almanya’ya yapılan dış satımdan azdır.</w:t>
      </w:r>
    </w:p>
    <w:p w:rsidR="00432419" w:rsidRPr="00025D99" w:rsidRDefault="00432419" w:rsidP="0015200F">
      <w:pPr>
        <w:numPr>
          <w:ilvl w:val="0"/>
          <w:numId w:val="114"/>
        </w:numPr>
        <w:tabs>
          <w:tab w:val="clear" w:pos="720"/>
          <w:tab w:val="num" w:pos="360"/>
        </w:tabs>
        <w:ind w:left="360"/>
        <w:jc w:val="both"/>
        <w:rPr>
          <w:spacing w:val="-1"/>
        </w:rPr>
      </w:pPr>
      <w:r w:rsidRPr="00025D99">
        <w:rPr>
          <w:spacing w:val="-1"/>
        </w:rPr>
        <w:t>En az dış satım yapılan ülke Fransa’dır.</w:t>
      </w:r>
    </w:p>
    <w:p w:rsidR="00432419" w:rsidRPr="00025D99" w:rsidRDefault="00432419" w:rsidP="0015200F">
      <w:pPr>
        <w:numPr>
          <w:ilvl w:val="0"/>
          <w:numId w:val="114"/>
        </w:numPr>
        <w:tabs>
          <w:tab w:val="clear" w:pos="720"/>
          <w:tab w:val="num" w:pos="360"/>
        </w:tabs>
        <w:ind w:left="360"/>
        <w:jc w:val="both"/>
        <w:rPr>
          <w:spacing w:val="-1"/>
        </w:rPr>
      </w:pPr>
      <w:r w:rsidRPr="00025D99">
        <w:rPr>
          <w:spacing w:val="-1"/>
        </w:rPr>
        <w:t>Almanya’ya yapılan dış satım ile bu ülkeden</w:t>
      </w:r>
      <w:r>
        <w:rPr>
          <w:spacing w:val="-1"/>
        </w:rPr>
        <w:t xml:space="preserve"> </w:t>
      </w:r>
      <w:r w:rsidRPr="00025D99">
        <w:rPr>
          <w:spacing w:val="-1"/>
        </w:rPr>
        <w:t xml:space="preserve">yapılan dış alım </w:t>
      </w:r>
      <w:r>
        <w:rPr>
          <w:spacing w:val="-1"/>
        </w:rPr>
        <w:t>arasındaki fark diğer ülkelerin</w:t>
      </w:r>
      <w:r w:rsidRPr="00025D99">
        <w:rPr>
          <w:spacing w:val="-1"/>
        </w:rPr>
        <w:t>kinden fazladır</w:t>
      </w:r>
    </w:p>
    <w:p w:rsidR="00432419" w:rsidRPr="00025D99" w:rsidRDefault="00432419" w:rsidP="00025D99">
      <w:pPr>
        <w:jc w:val="both"/>
        <w:rPr>
          <w:spacing w:val="-1"/>
        </w:rPr>
      </w:pPr>
    </w:p>
    <w:p w:rsidR="00432419" w:rsidRPr="00025D99" w:rsidRDefault="00432419" w:rsidP="00025D99">
      <w:pPr>
        <w:jc w:val="both"/>
        <w:rPr>
          <w:spacing w:val="-1"/>
        </w:rPr>
      </w:pPr>
      <w:r>
        <w:rPr>
          <w:spacing w:val="-1"/>
        </w:rPr>
        <w:t>9</w:t>
      </w:r>
      <w:r w:rsidRPr="00025D99">
        <w:rPr>
          <w:spacing w:val="-1"/>
        </w:rPr>
        <w:t>. X ve Y bölgelerinin yüz ölçümleri ve tarımda çalışan</w:t>
      </w:r>
      <w:r w:rsidRPr="00025D99">
        <w:rPr>
          <w:spacing w:val="-1"/>
        </w:rPr>
        <w:softHyphen/>
        <w:t>ların sayısı birbirine yakındır. Ancak, Y bölgesinin ta-rımsal nüfus yoğunluğu X bölgesinden fazladır.</w:t>
      </w:r>
    </w:p>
    <w:p w:rsidR="00432419" w:rsidRPr="00025D99" w:rsidRDefault="00432419" w:rsidP="00025D99">
      <w:pPr>
        <w:jc w:val="both"/>
        <w:rPr>
          <w:spacing w:val="-1"/>
        </w:rPr>
      </w:pPr>
      <w:r w:rsidRPr="00025D99">
        <w:rPr>
          <w:spacing w:val="-1"/>
        </w:rPr>
        <w:t>Bu bilgiler, Y bölgesiyle ilgili aşağıdaki yargılardan hangisine varmak için yeterlidir?</w:t>
      </w:r>
    </w:p>
    <w:p w:rsidR="00432419" w:rsidRPr="00025D99" w:rsidRDefault="00432419" w:rsidP="0015200F">
      <w:pPr>
        <w:numPr>
          <w:ilvl w:val="0"/>
          <w:numId w:val="115"/>
        </w:numPr>
        <w:tabs>
          <w:tab w:val="clear" w:pos="720"/>
          <w:tab w:val="num" w:pos="360"/>
        </w:tabs>
        <w:ind w:hanging="720"/>
        <w:rPr>
          <w:spacing w:val="-1"/>
        </w:rPr>
      </w:pPr>
      <w:r w:rsidRPr="00025D99">
        <w:rPr>
          <w:spacing w:val="-1"/>
        </w:rPr>
        <w:t>Ekili dikili alanlar daha azdır.</w:t>
      </w:r>
    </w:p>
    <w:p w:rsidR="00432419" w:rsidRPr="00025D99" w:rsidRDefault="00432419" w:rsidP="0015200F">
      <w:pPr>
        <w:numPr>
          <w:ilvl w:val="0"/>
          <w:numId w:val="115"/>
        </w:numPr>
        <w:tabs>
          <w:tab w:val="clear" w:pos="720"/>
          <w:tab w:val="num" w:pos="360"/>
        </w:tabs>
        <w:ind w:hanging="720"/>
        <w:rPr>
          <w:spacing w:val="-1"/>
        </w:rPr>
      </w:pPr>
      <w:r w:rsidRPr="00025D99">
        <w:rPr>
          <w:spacing w:val="-1"/>
        </w:rPr>
        <w:t>Birim alandan alınan ürün daha fazladır.</w:t>
      </w:r>
    </w:p>
    <w:p w:rsidR="00432419" w:rsidRPr="00025D99" w:rsidRDefault="00432419" w:rsidP="0015200F">
      <w:pPr>
        <w:numPr>
          <w:ilvl w:val="0"/>
          <w:numId w:val="115"/>
        </w:numPr>
        <w:tabs>
          <w:tab w:val="clear" w:pos="720"/>
          <w:tab w:val="num" w:pos="360"/>
        </w:tabs>
        <w:ind w:hanging="720"/>
        <w:rPr>
          <w:spacing w:val="-1"/>
        </w:rPr>
      </w:pPr>
      <w:r w:rsidRPr="00025D99">
        <w:rPr>
          <w:spacing w:val="-1"/>
        </w:rPr>
        <w:t>Tarımdan elde edilen gelir daha yüksektir.</w:t>
      </w:r>
    </w:p>
    <w:p w:rsidR="00432419" w:rsidRPr="00025D99" w:rsidRDefault="00432419" w:rsidP="0015200F">
      <w:pPr>
        <w:numPr>
          <w:ilvl w:val="0"/>
          <w:numId w:val="115"/>
        </w:numPr>
        <w:tabs>
          <w:tab w:val="clear" w:pos="720"/>
          <w:tab w:val="num" w:pos="360"/>
        </w:tabs>
        <w:ind w:hanging="720"/>
        <w:rPr>
          <w:spacing w:val="-1"/>
        </w:rPr>
      </w:pPr>
      <w:r w:rsidRPr="00025D99">
        <w:rPr>
          <w:spacing w:val="-1"/>
        </w:rPr>
        <w:t>Tarımsal ürün çeşidi daha fazladır.</w:t>
      </w:r>
    </w:p>
    <w:p w:rsidR="00432419" w:rsidRPr="00025D99" w:rsidRDefault="00432419" w:rsidP="0015200F">
      <w:pPr>
        <w:numPr>
          <w:ilvl w:val="0"/>
          <w:numId w:val="115"/>
        </w:numPr>
        <w:tabs>
          <w:tab w:val="clear" w:pos="720"/>
          <w:tab w:val="num" w:pos="360"/>
        </w:tabs>
        <w:ind w:hanging="720"/>
        <w:rPr>
          <w:spacing w:val="-1"/>
        </w:rPr>
      </w:pPr>
      <w:r w:rsidRPr="00025D99">
        <w:rPr>
          <w:spacing w:val="-1"/>
        </w:rPr>
        <w:t>Tarıma dayalı endüstri gelişmiştir</w:t>
      </w:r>
    </w:p>
    <w:p w:rsidR="00432419" w:rsidRPr="00025D99" w:rsidRDefault="00432419" w:rsidP="00025D99">
      <w:pPr>
        <w:rPr>
          <w:spacing w:val="-1"/>
        </w:rPr>
      </w:pPr>
    </w:p>
    <w:p w:rsidR="00432419" w:rsidRPr="00025D99" w:rsidRDefault="00432419" w:rsidP="00025D99">
      <w:pPr>
        <w:jc w:val="both"/>
        <w:rPr>
          <w:spacing w:val="-1"/>
        </w:rPr>
      </w:pPr>
    </w:p>
    <w:p w:rsidR="00432419" w:rsidRPr="00025D99" w:rsidRDefault="00432419" w:rsidP="00025D99">
      <w:pPr>
        <w:jc w:val="both"/>
        <w:rPr>
          <w:spacing w:val="-1"/>
        </w:rPr>
      </w:pPr>
    </w:p>
    <w:p w:rsidR="00432419" w:rsidRPr="00025D99" w:rsidRDefault="00432419" w:rsidP="00025D99">
      <w:pPr>
        <w:jc w:val="both"/>
        <w:rPr>
          <w:spacing w:val="-1"/>
        </w:rPr>
      </w:pPr>
      <w:r>
        <w:rPr>
          <w:spacing w:val="-1"/>
        </w:rPr>
        <w:t>10</w:t>
      </w:r>
      <w:r w:rsidRPr="00025D99">
        <w:rPr>
          <w:spacing w:val="-1"/>
        </w:rPr>
        <w:t>. Aşağıda, gelişme düzeyleri farklı olan iki ülkenin yaş gruplarını gösteren bir tablo verilmiştir.</w:t>
      </w:r>
    </w:p>
    <w:p w:rsidR="00432419" w:rsidRPr="00025D99" w:rsidRDefault="00432419" w:rsidP="00025D99">
      <w:pPr>
        <w:rPr>
          <w:spacing w:val="-1"/>
        </w:rPr>
      </w:pPr>
    </w:p>
    <w:p w:rsidR="00432419" w:rsidRPr="00025D99" w:rsidRDefault="00432419" w:rsidP="00025D99">
      <w:pPr>
        <w:rPr>
          <w:spacing w:val="-1"/>
        </w:rPr>
      </w:pPr>
      <w:r w:rsidRPr="00745499">
        <w:rPr>
          <w:noProof/>
          <w:spacing w:val="-1"/>
        </w:rPr>
        <w:pict>
          <v:shape id="Resim 53" o:spid="_x0000_i1094" type="#_x0000_t75" style="width:241.5pt;height:133.5pt;visibility:visible">
            <v:imagedata r:id="rId79" o:title=""/>
          </v:shape>
        </w:pict>
      </w:r>
    </w:p>
    <w:p w:rsidR="00432419" w:rsidRPr="00025D99" w:rsidRDefault="00432419" w:rsidP="00025D99">
      <w:pPr>
        <w:jc w:val="both"/>
        <w:rPr>
          <w:spacing w:val="-1"/>
        </w:rPr>
      </w:pPr>
      <w:r w:rsidRPr="00025D99">
        <w:rPr>
          <w:spacing w:val="-1"/>
        </w:rPr>
        <w:t>Yalnızca tablodaki bilgilerden yararlanarak aşağı</w:t>
      </w:r>
      <w:r w:rsidRPr="00025D99">
        <w:rPr>
          <w:spacing w:val="-1"/>
        </w:rPr>
        <w:softHyphen/>
        <w:t>daki sonuçlardan hangisine ulaşılabilir?</w:t>
      </w:r>
    </w:p>
    <w:p w:rsidR="00432419" w:rsidRPr="00025D99" w:rsidRDefault="00432419" w:rsidP="00025D99">
      <w:pPr>
        <w:jc w:val="both"/>
        <w:rPr>
          <w:spacing w:val="-1"/>
        </w:rPr>
      </w:pPr>
      <w:r w:rsidRPr="00025D99">
        <w:rPr>
          <w:spacing w:val="-1"/>
        </w:rPr>
        <w:t>A) İki ülkede de kadın nüfusu erkek nüfusundan azdır.</w:t>
      </w:r>
    </w:p>
    <w:p w:rsidR="00432419" w:rsidRPr="00025D99" w:rsidRDefault="00432419" w:rsidP="00025D99">
      <w:pPr>
        <w:jc w:val="both"/>
        <w:rPr>
          <w:spacing w:val="-1"/>
        </w:rPr>
      </w:pPr>
      <w:r w:rsidRPr="00025D99">
        <w:rPr>
          <w:spacing w:val="-1"/>
        </w:rPr>
        <w:t>B) İki ülkede de 15-64 yaş grubundaki erkeklerin sayısı kadınlardan fazladır.</w:t>
      </w:r>
    </w:p>
    <w:p w:rsidR="00432419" w:rsidRPr="00025D99" w:rsidRDefault="00432419" w:rsidP="00025D99">
      <w:pPr>
        <w:jc w:val="both"/>
        <w:rPr>
          <w:spacing w:val="-1"/>
        </w:rPr>
      </w:pPr>
      <w:r w:rsidRPr="00025D99">
        <w:rPr>
          <w:spacing w:val="-1"/>
        </w:rPr>
        <w:t>C) I. ülkede 15 yaşın altındaki kişi sayısı II. ülkede-kinden azdır.</w:t>
      </w:r>
    </w:p>
    <w:p w:rsidR="00432419" w:rsidRPr="00025D99" w:rsidRDefault="00432419" w:rsidP="00025D99">
      <w:pPr>
        <w:jc w:val="both"/>
        <w:rPr>
          <w:spacing w:val="-1"/>
        </w:rPr>
      </w:pPr>
      <w:r w:rsidRPr="00025D99">
        <w:rPr>
          <w:spacing w:val="-1"/>
        </w:rPr>
        <w:t>D) II. ülkede 65 yaş üzerindeki kişilerin ülke nüfusu içindeki payı I. ülkedekinden azdır.</w:t>
      </w:r>
    </w:p>
    <w:p w:rsidR="00432419" w:rsidRPr="00025D99" w:rsidRDefault="00432419" w:rsidP="00025D99">
      <w:pPr>
        <w:jc w:val="both"/>
        <w:rPr>
          <w:spacing w:val="-1"/>
        </w:rPr>
      </w:pPr>
      <w:r>
        <w:rPr>
          <w:spacing w:val="-1"/>
        </w:rPr>
        <w:t xml:space="preserve">E) </w:t>
      </w:r>
      <w:r w:rsidRPr="00025D99">
        <w:rPr>
          <w:spacing w:val="-1"/>
        </w:rPr>
        <w:t>I. ülkede 0-14 yaş grubundakilerin ülke nüfusu</w:t>
      </w:r>
      <w:r>
        <w:rPr>
          <w:spacing w:val="-1"/>
        </w:rPr>
        <w:t xml:space="preserve"> </w:t>
      </w:r>
      <w:r w:rsidRPr="00025D99">
        <w:rPr>
          <w:spacing w:val="-1"/>
        </w:rPr>
        <w:t>içindeki payı II. ülkedekinden azdır.</w:t>
      </w:r>
    </w:p>
    <w:p w:rsidR="00432419" w:rsidRPr="00025D99" w:rsidRDefault="00432419" w:rsidP="00025D99">
      <w:pPr>
        <w:rPr>
          <w:spacing w:val="-1"/>
        </w:rPr>
      </w:pPr>
    </w:p>
    <w:p w:rsidR="00432419" w:rsidRDefault="00432419" w:rsidP="00C75326">
      <w:pPr>
        <w:shd w:val="clear" w:color="auto" w:fill="FFFFFF"/>
        <w:tabs>
          <w:tab w:val="left" w:pos="615"/>
        </w:tabs>
        <w:spacing w:line="80" w:lineRule="atLeast"/>
        <w:rPr>
          <w:spacing w:val="-17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48"/>
        <w:gridCol w:w="549"/>
        <w:gridCol w:w="550"/>
        <w:gridCol w:w="550"/>
        <w:gridCol w:w="550"/>
        <w:gridCol w:w="550"/>
        <w:gridCol w:w="550"/>
        <w:gridCol w:w="550"/>
        <w:gridCol w:w="550"/>
        <w:gridCol w:w="550"/>
      </w:tblGrid>
      <w:tr w:rsidR="00432419" w:rsidRPr="00745499" w:rsidTr="00745499">
        <w:tc>
          <w:tcPr>
            <w:tcW w:w="548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</w:t>
            </w:r>
          </w:p>
        </w:tc>
        <w:tc>
          <w:tcPr>
            <w:tcW w:w="549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2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3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4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5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6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7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8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9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10</w:t>
            </w:r>
          </w:p>
        </w:tc>
      </w:tr>
      <w:tr w:rsidR="00432419" w:rsidRPr="00745499" w:rsidTr="00745499">
        <w:tc>
          <w:tcPr>
            <w:tcW w:w="548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C</w:t>
            </w:r>
          </w:p>
        </w:tc>
        <w:tc>
          <w:tcPr>
            <w:tcW w:w="549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D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A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B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C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E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D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E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A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B</w:t>
            </w:r>
          </w:p>
        </w:tc>
      </w:tr>
    </w:tbl>
    <w:p w:rsidR="00432419" w:rsidRDefault="00432419" w:rsidP="00C75326">
      <w:pPr>
        <w:shd w:val="clear" w:color="auto" w:fill="FFFFFF"/>
        <w:tabs>
          <w:tab w:val="left" w:pos="615"/>
        </w:tabs>
        <w:spacing w:line="80" w:lineRule="atLeast"/>
        <w:rPr>
          <w:spacing w:val="-17"/>
        </w:rPr>
      </w:pPr>
    </w:p>
    <w:p w:rsidR="00432419" w:rsidRDefault="00432419" w:rsidP="00C75326">
      <w:pPr>
        <w:shd w:val="clear" w:color="auto" w:fill="FFFFFF"/>
        <w:tabs>
          <w:tab w:val="left" w:pos="615"/>
        </w:tabs>
        <w:spacing w:line="80" w:lineRule="atLeast"/>
        <w:rPr>
          <w:spacing w:val="-17"/>
        </w:rPr>
      </w:pPr>
    </w:p>
    <w:p w:rsidR="00432419" w:rsidRDefault="00432419" w:rsidP="00C75326">
      <w:pPr>
        <w:shd w:val="clear" w:color="auto" w:fill="FFFFFF"/>
        <w:tabs>
          <w:tab w:val="left" w:pos="615"/>
        </w:tabs>
        <w:spacing w:line="80" w:lineRule="atLeast"/>
        <w:rPr>
          <w:spacing w:val="-17"/>
        </w:rPr>
      </w:pPr>
    </w:p>
    <w:p w:rsidR="00432419" w:rsidRDefault="00432419" w:rsidP="00C75326">
      <w:pPr>
        <w:shd w:val="clear" w:color="auto" w:fill="FFFFFF"/>
        <w:tabs>
          <w:tab w:val="left" w:pos="615"/>
        </w:tabs>
        <w:spacing w:line="80" w:lineRule="atLeast"/>
        <w:rPr>
          <w:spacing w:val="-17"/>
        </w:rPr>
      </w:pPr>
    </w:p>
    <w:p w:rsidR="00432419" w:rsidRDefault="00432419" w:rsidP="00C75326">
      <w:pPr>
        <w:shd w:val="clear" w:color="auto" w:fill="FFFFFF"/>
        <w:tabs>
          <w:tab w:val="left" w:pos="615"/>
        </w:tabs>
        <w:spacing w:line="80" w:lineRule="atLeast"/>
        <w:rPr>
          <w:spacing w:val="-17"/>
        </w:rPr>
      </w:pPr>
    </w:p>
    <w:p w:rsidR="00432419" w:rsidRPr="003D1D12" w:rsidRDefault="00432419" w:rsidP="00C75326">
      <w:pPr>
        <w:shd w:val="clear" w:color="auto" w:fill="FFFFFF"/>
        <w:tabs>
          <w:tab w:val="left" w:pos="615"/>
        </w:tabs>
        <w:spacing w:line="80" w:lineRule="atLeast"/>
        <w:rPr>
          <w:spacing w:val="-17"/>
        </w:rPr>
        <w:sectPr w:rsidR="00432419" w:rsidRPr="003D1D12" w:rsidSect="00F12C8E">
          <w:pgSz w:w="11909" w:h="16834"/>
          <w:pgMar w:top="1440" w:right="1419" w:bottom="720" w:left="1701" w:header="708" w:footer="708" w:gutter="0"/>
          <w:cols w:space="60"/>
          <w:noEndnote/>
          <w:rtlGutter/>
        </w:sectPr>
      </w:pPr>
    </w:p>
    <w:p w:rsidR="00432419" w:rsidRDefault="00432419" w:rsidP="00DB13CE">
      <w:pPr>
        <w:widowControl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A6A6A6"/>
        <w:autoSpaceDE/>
        <w:autoSpaceDN/>
        <w:adjustRightInd/>
        <w:spacing w:after="200" w:line="276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2007 ÖSS TÜRKİYE COĞRAFYASI</w:t>
      </w:r>
    </w:p>
    <w:p w:rsidR="00432419" w:rsidRPr="00DB13CE" w:rsidRDefault="00432419" w:rsidP="00A37C2A">
      <w:pPr>
        <w:shd w:val="clear" w:color="auto" w:fill="FFFFFF"/>
        <w:spacing w:line="202" w:lineRule="exact"/>
        <w:ind w:left="384" w:hanging="384"/>
      </w:pPr>
      <w:r w:rsidRPr="00DB13CE">
        <w:rPr>
          <w:b/>
          <w:bCs/>
        </w:rPr>
        <w:t xml:space="preserve">1. Türkiye’de iç ticaret hacminin artmasında aşağıdakilerden hangisinin etkisi </w:t>
      </w:r>
      <w:r w:rsidRPr="00DB13CE">
        <w:rPr>
          <w:b/>
          <w:bCs/>
          <w:u w:val="single"/>
        </w:rPr>
        <w:t>en azdır</w:t>
      </w:r>
      <w:r w:rsidRPr="00DB13CE">
        <w:rPr>
          <w:b/>
          <w:bCs/>
        </w:rPr>
        <w:t>?</w:t>
      </w:r>
    </w:p>
    <w:p w:rsidR="00432419" w:rsidRPr="00DB13CE" w:rsidRDefault="00432419" w:rsidP="0015200F">
      <w:pPr>
        <w:numPr>
          <w:ilvl w:val="0"/>
          <w:numId w:val="118"/>
        </w:numPr>
      </w:pPr>
      <w:r w:rsidRPr="00DB13CE">
        <w:t>Endüstriyel üretimin bölgeler arasında farklılık göstermesi</w:t>
      </w:r>
    </w:p>
    <w:p w:rsidR="00432419" w:rsidRPr="00DB13CE" w:rsidRDefault="00432419" w:rsidP="0015200F">
      <w:pPr>
        <w:numPr>
          <w:ilvl w:val="0"/>
          <w:numId w:val="118"/>
        </w:numPr>
      </w:pPr>
      <w:r w:rsidRPr="00DB13CE">
        <w:t>Küçük boyutlu yerel pazarların bulunması</w:t>
      </w:r>
    </w:p>
    <w:p w:rsidR="00432419" w:rsidRPr="00DB13CE" w:rsidRDefault="00432419" w:rsidP="0015200F">
      <w:pPr>
        <w:numPr>
          <w:ilvl w:val="0"/>
          <w:numId w:val="118"/>
        </w:numPr>
      </w:pPr>
      <w:r w:rsidRPr="00DB13CE">
        <w:t>Ulaşımın ve ulaştırma sektörünün gelişmesi</w:t>
      </w:r>
    </w:p>
    <w:p w:rsidR="00432419" w:rsidRPr="00DB13CE" w:rsidRDefault="00432419" w:rsidP="0015200F">
      <w:pPr>
        <w:numPr>
          <w:ilvl w:val="0"/>
          <w:numId w:val="118"/>
        </w:numPr>
      </w:pPr>
      <w:r w:rsidRPr="00DB13CE">
        <w:t>İklimin bölgeler arasında farklılık göstermesi</w:t>
      </w:r>
    </w:p>
    <w:p w:rsidR="00432419" w:rsidRPr="00DB13CE" w:rsidRDefault="00432419" w:rsidP="0015200F">
      <w:pPr>
        <w:numPr>
          <w:ilvl w:val="0"/>
          <w:numId w:val="118"/>
        </w:numPr>
      </w:pPr>
      <w:r w:rsidRPr="00DB13CE">
        <w:t>Ülke nüfusunun artması</w:t>
      </w:r>
    </w:p>
    <w:p w:rsidR="00432419" w:rsidRPr="00DB13CE" w:rsidRDefault="00432419" w:rsidP="00A37C2A"/>
    <w:p w:rsidR="00432419" w:rsidRPr="00DB13CE" w:rsidRDefault="00432419" w:rsidP="00A37C2A">
      <w:pPr>
        <w:jc w:val="both"/>
        <w:rPr>
          <w:b/>
        </w:rPr>
      </w:pPr>
      <w:r w:rsidRPr="00DB13CE">
        <w:rPr>
          <w:b/>
        </w:rPr>
        <w:t>2. Aşağıdakilerin hangisinde verilen endüstri kuru</w:t>
      </w:r>
      <w:r w:rsidRPr="00DB13CE">
        <w:rPr>
          <w:b/>
        </w:rPr>
        <w:softHyphen/>
        <w:t>luşunun işlediği ham madde, kuruluşun bulundu</w:t>
      </w:r>
      <w:r w:rsidRPr="00DB13CE">
        <w:rPr>
          <w:b/>
        </w:rPr>
        <w:softHyphen/>
        <w:t>ğu yörenin dışından getirilmektedir?</w:t>
      </w:r>
    </w:p>
    <w:p w:rsidR="00432419" w:rsidRPr="00DB13CE" w:rsidRDefault="00432419" w:rsidP="0015200F">
      <w:pPr>
        <w:pStyle w:val="ListParagraph"/>
        <w:numPr>
          <w:ilvl w:val="0"/>
          <w:numId w:val="119"/>
        </w:numPr>
        <w:ind w:left="426"/>
      </w:pPr>
      <w:r w:rsidRPr="00DB13CE">
        <w:t>Uşak’taki şeker fabrikası</w:t>
      </w:r>
    </w:p>
    <w:p w:rsidR="00432419" w:rsidRPr="00DB13CE" w:rsidRDefault="00432419" w:rsidP="0015200F">
      <w:pPr>
        <w:pStyle w:val="ListParagraph"/>
        <w:numPr>
          <w:ilvl w:val="0"/>
          <w:numId w:val="119"/>
        </w:numPr>
        <w:ind w:left="426"/>
      </w:pPr>
      <w:r w:rsidRPr="00DB13CE">
        <w:t>Seydişehir’deki alüminyum tesisleri</w:t>
      </w:r>
    </w:p>
    <w:p w:rsidR="00432419" w:rsidRPr="00DB13CE" w:rsidRDefault="00432419" w:rsidP="0015200F">
      <w:pPr>
        <w:pStyle w:val="ListParagraph"/>
        <w:numPr>
          <w:ilvl w:val="0"/>
          <w:numId w:val="119"/>
        </w:numPr>
        <w:ind w:left="426"/>
      </w:pPr>
      <w:r w:rsidRPr="00DB13CE">
        <w:t>Soma’daki termik santral</w:t>
      </w:r>
    </w:p>
    <w:p w:rsidR="00432419" w:rsidRPr="00DB13CE" w:rsidRDefault="00432419" w:rsidP="0015200F">
      <w:pPr>
        <w:pStyle w:val="ListParagraph"/>
        <w:numPr>
          <w:ilvl w:val="0"/>
          <w:numId w:val="119"/>
        </w:numPr>
        <w:ind w:left="426"/>
      </w:pPr>
      <w:r w:rsidRPr="00DB13CE">
        <w:t>İskenderun’daki demir-çelik fabrikası</w:t>
      </w:r>
    </w:p>
    <w:p w:rsidR="00432419" w:rsidRPr="00DB13CE" w:rsidRDefault="00432419" w:rsidP="0015200F">
      <w:pPr>
        <w:pStyle w:val="ListParagraph"/>
        <w:numPr>
          <w:ilvl w:val="0"/>
          <w:numId w:val="119"/>
        </w:numPr>
        <w:ind w:left="426"/>
      </w:pPr>
      <w:r w:rsidRPr="00DB13CE">
        <w:t>Elazığ’daki ferrokrom fabrikası</w:t>
      </w:r>
    </w:p>
    <w:p w:rsidR="00432419" w:rsidRPr="00DB13CE" w:rsidRDefault="00432419" w:rsidP="00A37C2A"/>
    <w:p w:rsidR="00432419" w:rsidRPr="00DB13CE" w:rsidRDefault="00432419" w:rsidP="00A37C2A">
      <w:r w:rsidRPr="00DB13CE">
        <w:t xml:space="preserve">3. </w:t>
      </w:r>
    </w:p>
    <w:p w:rsidR="00432419" w:rsidRPr="00DB13CE" w:rsidRDefault="00432419" w:rsidP="00A37C2A">
      <w:pPr>
        <w:ind w:firstLine="360"/>
      </w:pPr>
      <w:r w:rsidRPr="00DB13CE">
        <w:t>I.  Koylarda çok sayıda balık çiftliğinin olması</w:t>
      </w:r>
    </w:p>
    <w:p w:rsidR="00432419" w:rsidRPr="00DB13CE" w:rsidRDefault="00432419" w:rsidP="00A37C2A">
      <w:pPr>
        <w:ind w:firstLine="360"/>
      </w:pPr>
      <w:r w:rsidRPr="00DB13CE">
        <w:t>II. Tarım alanlarının geniş olması</w:t>
      </w:r>
    </w:p>
    <w:p w:rsidR="00432419" w:rsidRPr="00DB13CE" w:rsidRDefault="00432419" w:rsidP="00A37C2A">
      <w:pPr>
        <w:ind w:firstLine="360"/>
      </w:pPr>
      <w:r w:rsidRPr="00DB13CE">
        <w:t>III. Zengin tarihî kaynaklara sahip olması</w:t>
      </w:r>
    </w:p>
    <w:p w:rsidR="00432419" w:rsidRPr="00DB13CE" w:rsidRDefault="00432419" w:rsidP="00A37C2A">
      <w:pPr>
        <w:ind w:firstLine="360"/>
      </w:pPr>
      <w:r w:rsidRPr="00DB13CE">
        <w:t>IV. Doğal güzelliklerinin fazla olması</w:t>
      </w:r>
    </w:p>
    <w:p w:rsidR="00432419" w:rsidRPr="00DB13CE" w:rsidRDefault="00432419" w:rsidP="00A37C2A">
      <w:pPr>
        <w:jc w:val="both"/>
        <w:rPr>
          <w:b/>
        </w:rPr>
      </w:pPr>
      <w:r w:rsidRPr="00DB13CE">
        <w:rPr>
          <w:b/>
        </w:rPr>
        <w:t>Yukarıdakilerden hangilerinin, Ege Bölgesi’nde turizmin gelişmesinde etkili olduğu söylenebilir?</w:t>
      </w:r>
    </w:p>
    <w:p w:rsidR="00432419" w:rsidRPr="00DB13CE" w:rsidRDefault="00432419" w:rsidP="001A2CB6">
      <w:r w:rsidRPr="00DB13CE">
        <w:t xml:space="preserve">A) I ve II             </w:t>
      </w:r>
      <w:r w:rsidRPr="00DB13CE">
        <w:tab/>
      </w:r>
    </w:p>
    <w:p w:rsidR="00432419" w:rsidRPr="00DB13CE" w:rsidRDefault="00432419" w:rsidP="001A2CB6">
      <w:r w:rsidRPr="00DB13CE">
        <w:t>B) I ve III</w:t>
      </w:r>
      <w:r w:rsidRPr="00DB13CE">
        <w:tab/>
        <w:t xml:space="preserve">           </w:t>
      </w:r>
    </w:p>
    <w:p w:rsidR="00432419" w:rsidRPr="00DB13CE" w:rsidRDefault="00432419" w:rsidP="001A2CB6">
      <w:r w:rsidRPr="00DB13CE">
        <w:t>C) II ve III</w:t>
      </w:r>
    </w:p>
    <w:p w:rsidR="00432419" w:rsidRPr="00DB13CE" w:rsidRDefault="00432419" w:rsidP="001A2CB6">
      <w:r w:rsidRPr="00DB13CE">
        <w:t xml:space="preserve">D) II ve IVI                   </w:t>
      </w:r>
    </w:p>
    <w:p w:rsidR="00432419" w:rsidRPr="00DB13CE" w:rsidRDefault="00432419" w:rsidP="001A2CB6">
      <w:r w:rsidRPr="00DB13CE">
        <w:t>E) III ve IV</w:t>
      </w:r>
    </w:p>
    <w:p w:rsidR="00432419" w:rsidRPr="00DB13CE" w:rsidRDefault="00432419" w:rsidP="00A37C2A"/>
    <w:p w:rsidR="00432419" w:rsidRPr="00DB13CE" w:rsidRDefault="00432419" w:rsidP="00A37C2A"/>
    <w:p w:rsidR="00432419" w:rsidRPr="00DB13CE" w:rsidRDefault="00432419" w:rsidP="00A37C2A">
      <w:pPr>
        <w:jc w:val="both"/>
      </w:pPr>
      <w:r w:rsidRPr="00DB13CE">
        <w:rPr>
          <w:b/>
        </w:rPr>
        <w:t>4. Karadeniz Bölgesi’nin aşağıdaki özelliklerinden hangisi, diğer dördünün nedeni olarak gösterile</w:t>
      </w:r>
      <w:r w:rsidRPr="00DB13CE">
        <w:rPr>
          <w:b/>
        </w:rPr>
        <w:softHyphen/>
        <w:t>bilir</w:t>
      </w:r>
      <w:r w:rsidRPr="00DB13CE">
        <w:t>?</w:t>
      </w:r>
    </w:p>
    <w:p w:rsidR="00432419" w:rsidRPr="00DB13CE" w:rsidRDefault="00432419" w:rsidP="0015200F">
      <w:pPr>
        <w:numPr>
          <w:ilvl w:val="0"/>
          <w:numId w:val="120"/>
        </w:numPr>
        <w:tabs>
          <w:tab w:val="clear" w:pos="720"/>
          <w:tab w:val="num" w:pos="426"/>
        </w:tabs>
        <w:ind w:left="426"/>
      </w:pPr>
      <w:r w:rsidRPr="00DB13CE">
        <w:t>Kıyı kesimlerinde yağışın iç kesimlere göre fazla olması</w:t>
      </w:r>
    </w:p>
    <w:p w:rsidR="00432419" w:rsidRPr="00DB13CE" w:rsidRDefault="00432419" w:rsidP="0015200F">
      <w:pPr>
        <w:numPr>
          <w:ilvl w:val="0"/>
          <w:numId w:val="120"/>
        </w:numPr>
        <w:tabs>
          <w:tab w:val="clear" w:pos="720"/>
          <w:tab w:val="num" w:pos="426"/>
        </w:tabs>
        <w:ind w:left="426"/>
      </w:pPr>
      <w:r w:rsidRPr="00DB13CE">
        <w:t>Doğal liman sayısının az olması</w:t>
      </w:r>
    </w:p>
    <w:p w:rsidR="00432419" w:rsidRPr="00DB13CE" w:rsidRDefault="00432419" w:rsidP="0015200F">
      <w:pPr>
        <w:numPr>
          <w:ilvl w:val="0"/>
          <w:numId w:val="120"/>
        </w:numPr>
        <w:tabs>
          <w:tab w:val="clear" w:pos="720"/>
          <w:tab w:val="num" w:pos="426"/>
        </w:tabs>
        <w:ind w:left="426"/>
      </w:pPr>
      <w:r w:rsidRPr="00DB13CE">
        <w:t>Dağların kıyıya paralel ve yakın uzanması</w:t>
      </w:r>
    </w:p>
    <w:p w:rsidR="00432419" w:rsidRPr="00DB13CE" w:rsidRDefault="00432419" w:rsidP="0015200F">
      <w:pPr>
        <w:numPr>
          <w:ilvl w:val="0"/>
          <w:numId w:val="120"/>
        </w:numPr>
        <w:tabs>
          <w:tab w:val="clear" w:pos="720"/>
          <w:tab w:val="num" w:pos="426"/>
        </w:tabs>
        <w:ind w:left="426"/>
      </w:pPr>
      <w:r w:rsidRPr="00DB13CE">
        <w:t>Kıyıyla iç kesimler arasında kara ulaşımının zor olması</w:t>
      </w:r>
    </w:p>
    <w:p w:rsidR="00432419" w:rsidRPr="00DB13CE" w:rsidRDefault="00432419" w:rsidP="0015200F">
      <w:pPr>
        <w:numPr>
          <w:ilvl w:val="0"/>
          <w:numId w:val="120"/>
        </w:numPr>
        <w:tabs>
          <w:tab w:val="clear" w:pos="720"/>
          <w:tab w:val="num" w:pos="426"/>
        </w:tabs>
        <w:ind w:left="426"/>
      </w:pPr>
      <w:r w:rsidRPr="00DB13CE">
        <w:t>Bazı kesimlerde tarım alanlarının çok dar olması</w:t>
      </w:r>
    </w:p>
    <w:p w:rsidR="00432419" w:rsidRPr="00DB13CE" w:rsidRDefault="00432419" w:rsidP="00A37C2A"/>
    <w:p w:rsidR="00432419" w:rsidRPr="00DB13CE" w:rsidRDefault="00432419" w:rsidP="00A37C2A"/>
    <w:p w:rsidR="00432419" w:rsidRPr="00DB13CE" w:rsidRDefault="00432419" w:rsidP="00A37C2A">
      <w:pPr>
        <w:jc w:val="both"/>
      </w:pPr>
      <w:r w:rsidRPr="00DB13CE">
        <w:t>5. Türkiye’deki herhangi bir yerde, mart ve eylül aylarında güneş ışınlarının düşme açısı ve ay boyunca gü</w:t>
      </w:r>
      <w:r w:rsidRPr="00DB13CE">
        <w:softHyphen/>
        <w:t>neşten alınan ısı enerjisi tutarı birbirine çok yakındır. Buna karşın, eylül ayı ortalama sıcaklıkları mart ayı ortalama sıcaklıklarından daha yüksektir.</w:t>
      </w:r>
    </w:p>
    <w:p w:rsidR="00432419" w:rsidRPr="00DB13CE" w:rsidRDefault="00432419" w:rsidP="00A37C2A">
      <w:pPr>
        <w:rPr>
          <w:b/>
        </w:rPr>
      </w:pPr>
      <w:r w:rsidRPr="00DB13CE">
        <w:rPr>
          <w:b/>
        </w:rPr>
        <w:t>Bu durum aşağıdakilerden hangisiyle açıklanabilir?</w:t>
      </w:r>
    </w:p>
    <w:p w:rsidR="00432419" w:rsidRPr="00DB13CE" w:rsidRDefault="00432419" w:rsidP="0015200F">
      <w:pPr>
        <w:pStyle w:val="ListParagraph"/>
        <w:numPr>
          <w:ilvl w:val="0"/>
          <w:numId w:val="121"/>
        </w:numPr>
        <w:ind w:left="426"/>
      </w:pPr>
      <w:r w:rsidRPr="00DB13CE">
        <w:t>Denize olan uzaklıkla</w:t>
      </w:r>
    </w:p>
    <w:p w:rsidR="00432419" w:rsidRPr="00DB13CE" w:rsidRDefault="00432419" w:rsidP="0015200F">
      <w:pPr>
        <w:pStyle w:val="ListParagraph"/>
        <w:numPr>
          <w:ilvl w:val="0"/>
          <w:numId w:val="121"/>
        </w:numPr>
        <w:ind w:left="426"/>
      </w:pPr>
      <w:r w:rsidRPr="00DB13CE">
        <w:t>Önceki mevsimin sıcaklık ortalamasıyla</w:t>
      </w:r>
    </w:p>
    <w:p w:rsidR="00432419" w:rsidRPr="00DB13CE" w:rsidRDefault="00432419" w:rsidP="0015200F">
      <w:pPr>
        <w:pStyle w:val="ListParagraph"/>
        <w:numPr>
          <w:ilvl w:val="0"/>
          <w:numId w:val="121"/>
        </w:numPr>
        <w:ind w:left="426"/>
      </w:pPr>
      <w:r w:rsidRPr="00DB13CE">
        <w:t>Egemen rüzgâr yönüyle</w:t>
      </w:r>
    </w:p>
    <w:p w:rsidR="00432419" w:rsidRPr="00DB13CE" w:rsidRDefault="00432419" w:rsidP="0015200F">
      <w:pPr>
        <w:pStyle w:val="ListParagraph"/>
        <w:numPr>
          <w:ilvl w:val="0"/>
          <w:numId w:val="121"/>
        </w:numPr>
        <w:ind w:left="426"/>
      </w:pPr>
      <w:r w:rsidRPr="00DB13CE">
        <w:t>Ekvatora ve başlangıç meridyenine olan uzaklıkla</w:t>
      </w:r>
    </w:p>
    <w:p w:rsidR="00432419" w:rsidRPr="00DB13CE" w:rsidRDefault="00432419" w:rsidP="0015200F">
      <w:pPr>
        <w:pStyle w:val="ListParagraph"/>
        <w:numPr>
          <w:ilvl w:val="0"/>
          <w:numId w:val="121"/>
        </w:numPr>
        <w:ind w:left="426"/>
      </w:pPr>
      <w:r w:rsidRPr="00DB13CE">
        <w:t>Dünya’nın dönüş hızıyla</w:t>
      </w:r>
    </w:p>
    <w:p w:rsidR="00432419" w:rsidRPr="00DB13CE" w:rsidRDefault="00432419" w:rsidP="00A37C2A"/>
    <w:p w:rsidR="00432419" w:rsidRPr="00DB13CE" w:rsidRDefault="00432419" w:rsidP="00A37C2A">
      <w:r w:rsidRPr="00DB13CE">
        <w:t>6. Ekvatordan kuzeye doğru gidildiğinde enleme bağlı olarak sıcaklığın düştüğü görülür.</w:t>
      </w:r>
    </w:p>
    <w:p w:rsidR="00432419" w:rsidRPr="00DB13CE" w:rsidRDefault="00432419" w:rsidP="00A37C2A">
      <w:pPr>
        <w:rPr>
          <w:b/>
        </w:rPr>
      </w:pPr>
      <w:r w:rsidRPr="00DB13CE">
        <w:rPr>
          <w:b/>
        </w:rPr>
        <w:t>Kış mevsiminde,</w:t>
      </w:r>
    </w:p>
    <w:p w:rsidR="00432419" w:rsidRPr="00DB13CE" w:rsidRDefault="00432419" w:rsidP="00A37C2A">
      <w:pPr>
        <w:ind w:firstLine="708"/>
      </w:pPr>
      <w:r w:rsidRPr="00DB13CE">
        <w:t>I.   İ İzmir’de sıcaklığın Edirne’den daha yüksek ol</w:t>
      </w:r>
      <w:r w:rsidRPr="00DB13CE">
        <w:softHyphen/>
        <w:t xml:space="preserve">ması,   </w:t>
      </w:r>
    </w:p>
    <w:p w:rsidR="00432419" w:rsidRPr="00DB13CE" w:rsidRDefault="00432419" w:rsidP="00A37C2A">
      <w:pPr>
        <w:ind w:firstLine="708"/>
      </w:pPr>
      <w:r w:rsidRPr="00DB13CE">
        <w:t>II.   Samsun’da sıcaklığın Erzurum’dan daha yük</w:t>
      </w:r>
      <w:r w:rsidRPr="00DB13CE">
        <w:softHyphen/>
        <w:t>sek olması,</w:t>
      </w:r>
    </w:p>
    <w:p w:rsidR="00432419" w:rsidRPr="00DB13CE" w:rsidRDefault="00432419" w:rsidP="00A37C2A">
      <w:pPr>
        <w:ind w:firstLine="708"/>
      </w:pPr>
      <w:r w:rsidRPr="00DB13CE">
        <w:t>III. İstanbul’da sıcaklığın Afyonkarahisar’dan daha yüksek olması,</w:t>
      </w:r>
    </w:p>
    <w:p w:rsidR="00432419" w:rsidRPr="00DB13CE" w:rsidRDefault="00432419" w:rsidP="00A37C2A">
      <w:pPr>
        <w:ind w:firstLine="708"/>
      </w:pPr>
      <w:r w:rsidRPr="00DB13CE">
        <w:t>IV. Adana’da sıcaklığın Konya’dan daha yüksek olması</w:t>
      </w:r>
    </w:p>
    <w:p w:rsidR="00432419" w:rsidRPr="00DB13CE" w:rsidRDefault="00432419" w:rsidP="00A37C2A">
      <w:r w:rsidRPr="00DB13CE">
        <w:rPr>
          <w:b/>
        </w:rPr>
        <w:t>durumlarından hangileri, yukarıda belirtilen en</w:t>
      </w:r>
      <w:r w:rsidRPr="00DB13CE">
        <w:rPr>
          <w:b/>
        </w:rPr>
        <w:softHyphen/>
        <w:t>lem ile sıcaklık arasındaki ilişkiye ters düşer</w:t>
      </w:r>
      <w:r w:rsidRPr="00DB13CE">
        <w:t>?</w:t>
      </w:r>
    </w:p>
    <w:p w:rsidR="00432419" w:rsidRPr="00DB13CE" w:rsidRDefault="00432419" w:rsidP="001A2CB6">
      <w:pPr>
        <w:ind w:left="426" w:hanging="426"/>
      </w:pPr>
      <w:r w:rsidRPr="00DB13CE">
        <w:t>A) I ve II</w:t>
      </w:r>
      <w:r w:rsidRPr="00DB13CE">
        <w:tab/>
        <w:t xml:space="preserve">            </w:t>
      </w:r>
    </w:p>
    <w:p w:rsidR="00432419" w:rsidRPr="00DB13CE" w:rsidRDefault="00432419" w:rsidP="001A2CB6">
      <w:pPr>
        <w:ind w:left="426" w:hanging="426"/>
      </w:pPr>
      <w:r w:rsidRPr="00DB13CE">
        <w:t xml:space="preserve">B) I ve III             </w:t>
      </w:r>
    </w:p>
    <w:p w:rsidR="00432419" w:rsidRPr="00DB13CE" w:rsidRDefault="00432419" w:rsidP="001A2CB6">
      <w:pPr>
        <w:ind w:left="426" w:hanging="426"/>
      </w:pPr>
      <w:r w:rsidRPr="00DB13CE">
        <w:t>C) II ve III</w:t>
      </w:r>
    </w:p>
    <w:p w:rsidR="00432419" w:rsidRPr="00DB13CE" w:rsidRDefault="00432419" w:rsidP="001A2CB6">
      <w:pPr>
        <w:ind w:left="426" w:hanging="426"/>
      </w:pPr>
      <w:r w:rsidRPr="00DB13CE">
        <w:t>D) II ve IV</w:t>
      </w:r>
      <w:r w:rsidRPr="00DB13CE">
        <w:tab/>
        <w:t xml:space="preserve">              </w:t>
      </w:r>
    </w:p>
    <w:p w:rsidR="00432419" w:rsidRPr="00DB13CE" w:rsidRDefault="00432419" w:rsidP="001A2CB6">
      <w:pPr>
        <w:ind w:left="426" w:hanging="426"/>
      </w:pPr>
      <w:r w:rsidRPr="00DB13CE">
        <w:t>E) III ve IV</w:t>
      </w:r>
    </w:p>
    <w:p w:rsidR="00432419" w:rsidRPr="00DB13CE" w:rsidRDefault="00432419" w:rsidP="00A37C2A">
      <w:pPr>
        <w:jc w:val="center"/>
      </w:pPr>
    </w:p>
    <w:p w:rsidR="00432419" w:rsidRPr="00DB13CE" w:rsidRDefault="00432419" w:rsidP="00A37C2A">
      <w:r w:rsidRPr="00DB13CE">
        <w:t xml:space="preserve">7. </w:t>
      </w:r>
    </w:p>
    <w:p w:rsidR="00432419" w:rsidRPr="00DB13CE" w:rsidRDefault="00432419" w:rsidP="001A2CB6">
      <w:r w:rsidRPr="00DB13CE">
        <w:t>I. Falez</w:t>
      </w:r>
    </w:p>
    <w:p w:rsidR="00432419" w:rsidRPr="00DB13CE" w:rsidRDefault="00432419" w:rsidP="001A2CB6">
      <w:r w:rsidRPr="00DB13CE">
        <w:t>II. Delta</w:t>
      </w:r>
    </w:p>
    <w:p w:rsidR="00432419" w:rsidRPr="00DB13CE" w:rsidRDefault="00432419" w:rsidP="001A2CB6">
      <w:r w:rsidRPr="00DB13CE">
        <w:t>III.Lagün</w:t>
      </w:r>
    </w:p>
    <w:p w:rsidR="00432419" w:rsidRPr="00DB13CE" w:rsidRDefault="00432419" w:rsidP="001A2CB6">
      <w:r w:rsidRPr="00DB13CE">
        <w:t>IV.Kıyı kordonu</w:t>
      </w:r>
    </w:p>
    <w:p w:rsidR="00432419" w:rsidRPr="00DB13CE" w:rsidRDefault="00432419" w:rsidP="00A37C2A">
      <w:pPr>
        <w:jc w:val="both"/>
        <w:rPr>
          <w:b/>
        </w:rPr>
      </w:pPr>
      <w:r w:rsidRPr="00DB13CE">
        <w:rPr>
          <w:b/>
        </w:rPr>
        <w:t>Türkiye’de görülen yukarıdaki kıyı şekillerinden hangileri dalga aşındırması sonucu oluşur?</w:t>
      </w:r>
    </w:p>
    <w:p w:rsidR="00432419" w:rsidRPr="00DB13CE" w:rsidRDefault="00432419" w:rsidP="00A37C2A">
      <w:r w:rsidRPr="00DB13CE">
        <w:t>A) Yalnız I</w:t>
      </w:r>
      <w:r w:rsidRPr="00DB13CE">
        <w:tab/>
      </w:r>
      <w:r w:rsidRPr="00DB13CE">
        <w:tab/>
      </w:r>
    </w:p>
    <w:p w:rsidR="00432419" w:rsidRPr="00DB13CE" w:rsidRDefault="00432419" w:rsidP="00A37C2A">
      <w:r w:rsidRPr="00DB13CE">
        <w:t>B) Yalnız II</w:t>
      </w:r>
      <w:r w:rsidRPr="00DB13CE">
        <w:tab/>
        <w:t xml:space="preserve">        </w:t>
      </w:r>
    </w:p>
    <w:p w:rsidR="00432419" w:rsidRPr="00DB13CE" w:rsidRDefault="00432419" w:rsidP="00A37C2A">
      <w:r w:rsidRPr="00DB13CE">
        <w:t>C) I ve III</w:t>
      </w:r>
    </w:p>
    <w:p w:rsidR="00432419" w:rsidRPr="00DB13CE" w:rsidRDefault="00432419" w:rsidP="00A37C2A">
      <w:r w:rsidRPr="00DB13CE">
        <w:t>D) II ve III</w:t>
      </w:r>
      <w:r w:rsidRPr="00DB13CE">
        <w:tab/>
        <w:t xml:space="preserve">             </w:t>
      </w:r>
    </w:p>
    <w:p w:rsidR="00432419" w:rsidRPr="00DB13CE" w:rsidRDefault="00432419" w:rsidP="00A37C2A">
      <w:r w:rsidRPr="00DB13CE">
        <w:t>E) III ve IV</w:t>
      </w:r>
    </w:p>
    <w:p w:rsidR="00432419" w:rsidRPr="00DB13CE" w:rsidRDefault="00432419" w:rsidP="00A37C2A">
      <w:pPr>
        <w:jc w:val="both"/>
      </w:pPr>
    </w:p>
    <w:p w:rsidR="00432419" w:rsidRPr="00DB13CE" w:rsidRDefault="00432419" w:rsidP="00A37C2A">
      <w:pPr>
        <w:jc w:val="both"/>
        <w:rPr>
          <w:b/>
        </w:rPr>
      </w:pPr>
      <w:r w:rsidRPr="00DB13CE">
        <w:rPr>
          <w:b/>
        </w:rPr>
        <w:t>8. Aşağıdakilerden hangisinin Türkiye’de benzeri yoktur?</w:t>
      </w:r>
    </w:p>
    <w:p w:rsidR="00432419" w:rsidRPr="00DB13CE" w:rsidRDefault="00432419" w:rsidP="0015200F">
      <w:pPr>
        <w:numPr>
          <w:ilvl w:val="0"/>
          <w:numId w:val="122"/>
        </w:numPr>
        <w:tabs>
          <w:tab w:val="clear" w:pos="720"/>
          <w:tab w:val="num" w:pos="284"/>
        </w:tabs>
        <w:ind w:left="426"/>
      </w:pPr>
      <w:r w:rsidRPr="00DB13CE">
        <w:t>Alp Dağları üzerindeki buzullar</w:t>
      </w:r>
    </w:p>
    <w:p w:rsidR="00432419" w:rsidRPr="00DB13CE" w:rsidRDefault="00432419" w:rsidP="0015200F">
      <w:pPr>
        <w:numPr>
          <w:ilvl w:val="0"/>
          <w:numId w:val="122"/>
        </w:numPr>
        <w:tabs>
          <w:tab w:val="clear" w:pos="720"/>
          <w:tab w:val="num" w:pos="284"/>
        </w:tabs>
        <w:ind w:left="426"/>
      </w:pPr>
      <w:r w:rsidRPr="00DB13CE">
        <w:t>İspanya’daki denize ve tarihî eserlere dayalı turizm</w:t>
      </w:r>
    </w:p>
    <w:p w:rsidR="00432419" w:rsidRPr="00DB13CE" w:rsidRDefault="00432419" w:rsidP="0015200F">
      <w:pPr>
        <w:numPr>
          <w:ilvl w:val="0"/>
          <w:numId w:val="122"/>
        </w:numPr>
        <w:tabs>
          <w:tab w:val="clear" w:pos="720"/>
          <w:tab w:val="num" w:pos="284"/>
        </w:tabs>
        <w:ind w:left="426"/>
      </w:pPr>
      <w:r w:rsidRPr="00DB13CE">
        <w:t>Adriya Denizi’ndeki Dalmaçya tipi kıyılar</w:t>
      </w:r>
    </w:p>
    <w:p w:rsidR="00432419" w:rsidRPr="00DB13CE" w:rsidRDefault="00432419" w:rsidP="0015200F">
      <w:pPr>
        <w:numPr>
          <w:ilvl w:val="0"/>
          <w:numId w:val="122"/>
        </w:numPr>
        <w:tabs>
          <w:tab w:val="clear" w:pos="720"/>
          <w:tab w:val="num" w:pos="284"/>
        </w:tabs>
        <w:ind w:left="426"/>
      </w:pPr>
      <w:r w:rsidRPr="00DB13CE">
        <w:t>Tropikal bölgeye ait muz, kivi gibi tarım ürünleri</w:t>
      </w:r>
    </w:p>
    <w:p w:rsidR="00432419" w:rsidRDefault="00432419" w:rsidP="0015200F">
      <w:pPr>
        <w:numPr>
          <w:ilvl w:val="0"/>
          <w:numId w:val="122"/>
        </w:numPr>
        <w:tabs>
          <w:tab w:val="clear" w:pos="720"/>
          <w:tab w:val="num" w:pos="284"/>
        </w:tabs>
        <w:ind w:left="426"/>
      </w:pPr>
      <w:r w:rsidRPr="00DB13CE">
        <w:t>Tuna üzerindeki uluslararası nehir ulaşımı</w:t>
      </w:r>
    </w:p>
    <w:p w:rsidR="00432419" w:rsidRPr="00DB13CE" w:rsidRDefault="00432419" w:rsidP="00DB13CE">
      <w:pPr>
        <w:ind w:left="426"/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48"/>
        <w:gridCol w:w="549"/>
        <w:gridCol w:w="550"/>
        <w:gridCol w:w="550"/>
        <w:gridCol w:w="550"/>
        <w:gridCol w:w="550"/>
        <w:gridCol w:w="550"/>
        <w:gridCol w:w="550"/>
      </w:tblGrid>
      <w:tr w:rsidR="00432419" w:rsidRPr="00745499" w:rsidTr="00745499">
        <w:tc>
          <w:tcPr>
            <w:tcW w:w="548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</w:t>
            </w:r>
          </w:p>
        </w:tc>
        <w:tc>
          <w:tcPr>
            <w:tcW w:w="549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2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3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4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5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6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7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8</w:t>
            </w:r>
          </w:p>
        </w:tc>
      </w:tr>
      <w:tr w:rsidR="00432419" w:rsidRPr="00745499" w:rsidTr="00745499">
        <w:tc>
          <w:tcPr>
            <w:tcW w:w="548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B</w:t>
            </w:r>
          </w:p>
        </w:tc>
        <w:tc>
          <w:tcPr>
            <w:tcW w:w="549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D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E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C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B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C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A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E</w:t>
            </w:r>
          </w:p>
        </w:tc>
      </w:tr>
    </w:tbl>
    <w:p w:rsidR="00432419" w:rsidRPr="00F67B17" w:rsidRDefault="00432419" w:rsidP="00A37C2A">
      <w:pPr>
        <w:shd w:val="clear" w:color="auto" w:fill="FFFFFF"/>
        <w:tabs>
          <w:tab w:val="left" w:pos="2674"/>
        </w:tabs>
        <w:spacing w:before="168" w:after="2472"/>
        <w:ind w:left="1253"/>
        <w:rPr>
          <w:rFonts w:ascii="Times New Roman" w:hAnsi="Times New Roman" w:cs="Times New Roman"/>
          <w:sz w:val="22"/>
          <w:szCs w:val="22"/>
        </w:rPr>
      </w:pPr>
    </w:p>
    <w:p w:rsidR="00432419" w:rsidRPr="00F67B17" w:rsidRDefault="00432419" w:rsidP="00A37C2A">
      <w:pPr>
        <w:rPr>
          <w:rFonts w:ascii="Times New Roman" w:hAnsi="Times New Roman" w:cs="Times New Roman"/>
          <w:sz w:val="22"/>
          <w:szCs w:val="22"/>
        </w:rPr>
      </w:pPr>
    </w:p>
    <w:p w:rsidR="00432419" w:rsidRPr="00F67B17" w:rsidRDefault="00432419" w:rsidP="00A37C2A">
      <w:pPr>
        <w:ind w:firstLine="708"/>
        <w:rPr>
          <w:rFonts w:ascii="Times New Roman" w:hAnsi="Times New Roman" w:cs="Times New Roman"/>
          <w:sz w:val="22"/>
          <w:szCs w:val="22"/>
        </w:rPr>
      </w:pPr>
    </w:p>
    <w:p w:rsidR="00432419" w:rsidRDefault="00432419">
      <w:pPr>
        <w:widowControl/>
        <w:autoSpaceDE/>
        <w:autoSpaceDN/>
        <w:adjustRightInd/>
        <w:spacing w:after="200" w:line="276" w:lineRule="auto"/>
        <w:rPr>
          <w:b/>
          <w:sz w:val="32"/>
          <w:szCs w:val="32"/>
        </w:rPr>
      </w:pPr>
      <w:r>
        <w:rPr>
          <w:b/>
          <w:sz w:val="32"/>
          <w:szCs w:val="32"/>
        </w:rPr>
        <w:br w:type="page"/>
      </w:r>
    </w:p>
    <w:p w:rsidR="00432419" w:rsidRPr="00025D99" w:rsidRDefault="00432419" w:rsidP="002C08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A6A6A6"/>
        <w:tabs>
          <w:tab w:val="left" w:pos="1080"/>
        </w:tabs>
        <w:spacing w:line="80" w:lineRule="atLeast"/>
        <w:jc w:val="center"/>
        <w:rPr>
          <w:b/>
          <w:sz w:val="32"/>
          <w:szCs w:val="32"/>
        </w:rPr>
      </w:pPr>
      <w:r w:rsidRPr="00025D99">
        <w:rPr>
          <w:b/>
          <w:sz w:val="32"/>
          <w:szCs w:val="32"/>
        </w:rPr>
        <w:t>2007 ÖSS SORULARI II. BÖLÜM</w:t>
      </w:r>
    </w:p>
    <w:p w:rsidR="00432419" w:rsidRPr="002C0865" w:rsidRDefault="00432419" w:rsidP="001A1C9F">
      <w:pPr>
        <w:jc w:val="both"/>
      </w:pPr>
      <w:r w:rsidRPr="002C0865">
        <w:rPr>
          <w:b/>
        </w:rPr>
        <w:t>1</w:t>
      </w:r>
      <w:r w:rsidRPr="002C0865">
        <w:t xml:space="preserve">.  </w:t>
      </w:r>
      <w:r w:rsidRPr="002C0865">
        <w:rPr>
          <w:b/>
        </w:rPr>
        <w:t>Aşağıdakilerden hangisinin iki yakası arasında bir günlük tarih farkı vardır?</w:t>
      </w:r>
    </w:p>
    <w:p w:rsidR="00432419" w:rsidRPr="002C0865" w:rsidRDefault="00432419" w:rsidP="001A1C9F">
      <w:r w:rsidRPr="002C0865">
        <w:t>A) Panama Kanalı</w:t>
      </w:r>
      <w:r w:rsidRPr="002C0865">
        <w:tab/>
      </w:r>
    </w:p>
    <w:p w:rsidR="00432419" w:rsidRPr="002C0865" w:rsidRDefault="00432419" w:rsidP="001A1C9F">
      <w:r w:rsidRPr="002C0865">
        <w:t>B) Bering Boğazı</w:t>
      </w:r>
    </w:p>
    <w:p w:rsidR="00432419" w:rsidRPr="002C0865" w:rsidRDefault="00432419" w:rsidP="001A1C9F">
      <w:r w:rsidRPr="002C0865">
        <w:t>C) Cebelitarık Boğazı</w:t>
      </w:r>
      <w:r w:rsidRPr="002C0865">
        <w:tab/>
      </w:r>
    </w:p>
    <w:p w:rsidR="00432419" w:rsidRPr="002C0865" w:rsidRDefault="00432419" w:rsidP="001A1C9F">
      <w:r w:rsidRPr="002C0865">
        <w:t>D) Süveyş Kanalı</w:t>
      </w:r>
    </w:p>
    <w:p w:rsidR="00432419" w:rsidRPr="002C0865" w:rsidRDefault="00432419" w:rsidP="001A1C9F">
      <w:r w:rsidRPr="002C0865">
        <w:t>E) İstanbul Boğazı</w:t>
      </w:r>
    </w:p>
    <w:p w:rsidR="00432419" w:rsidRPr="002C0865" w:rsidRDefault="00432419" w:rsidP="001A1C9F">
      <w:pPr>
        <w:ind w:firstLine="708"/>
      </w:pPr>
    </w:p>
    <w:p w:rsidR="00432419" w:rsidRPr="002C0865" w:rsidRDefault="00432419" w:rsidP="001A1C9F">
      <w:pPr>
        <w:jc w:val="both"/>
      </w:pPr>
      <w:r w:rsidRPr="002C0865">
        <w:rPr>
          <w:b/>
        </w:rPr>
        <w:t>2</w:t>
      </w:r>
      <w:r w:rsidRPr="002C0865">
        <w:t xml:space="preserve">.   </w:t>
      </w:r>
      <w:r w:rsidRPr="002C0865">
        <w:rPr>
          <w:b/>
        </w:rPr>
        <w:t>Coğrafi konumları göz önüne alındığında, doğal nedenlerle oluşabilecek orman yangınlarının aşa</w:t>
      </w:r>
      <w:r w:rsidRPr="002C0865">
        <w:rPr>
          <w:b/>
        </w:rPr>
        <w:softHyphen/>
        <w:t>ğıdaki yarımadaların hangisinde en az görülmesi beklenir?</w:t>
      </w:r>
    </w:p>
    <w:p w:rsidR="00432419" w:rsidRPr="002C0865" w:rsidRDefault="00432419" w:rsidP="001A1C9F">
      <w:r w:rsidRPr="002C0865">
        <w:t>A) İber Yarımadası</w:t>
      </w:r>
      <w:r w:rsidRPr="002C0865">
        <w:tab/>
        <w:t xml:space="preserve">         </w:t>
      </w:r>
    </w:p>
    <w:p w:rsidR="00432419" w:rsidRPr="002C0865" w:rsidRDefault="00432419" w:rsidP="001A1C9F">
      <w:r w:rsidRPr="002C0865">
        <w:t>B) Apenin Yarımadası</w:t>
      </w:r>
    </w:p>
    <w:p w:rsidR="00432419" w:rsidRPr="002C0865" w:rsidRDefault="00432419" w:rsidP="001A1C9F">
      <w:r w:rsidRPr="002C0865">
        <w:t xml:space="preserve">C) İskandinav Yarımadası      </w:t>
      </w:r>
    </w:p>
    <w:p w:rsidR="00432419" w:rsidRPr="002C0865" w:rsidRDefault="00432419" w:rsidP="001A1C9F">
      <w:r w:rsidRPr="002C0865">
        <w:t>D) Balkan Yarımadası</w:t>
      </w:r>
    </w:p>
    <w:p w:rsidR="00432419" w:rsidRPr="002C0865" w:rsidRDefault="00432419" w:rsidP="001A1C9F">
      <w:r w:rsidRPr="002C0865">
        <w:t>E) Anadolu Yarımadası</w:t>
      </w:r>
    </w:p>
    <w:p w:rsidR="00432419" w:rsidRPr="002C0865" w:rsidRDefault="00432419" w:rsidP="001A1C9F"/>
    <w:p w:rsidR="00432419" w:rsidRPr="002C0865" w:rsidRDefault="00432419" w:rsidP="001A1C9F">
      <w:pPr>
        <w:jc w:val="both"/>
        <w:rPr>
          <w:b/>
          <w:bCs/>
          <w:spacing w:val="-1"/>
        </w:rPr>
      </w:pPr>
      <w:r w:rsidRPr="002C0865">
        <w:rPr>
          <w:b/>
          <w:bCs/>
        </w:rPr>
        <w:t xml:space="preserve">3. Kuzey Kutup Noktası’nı merkez alan bir düzlem </w:t>
      </w:r>
      <w:r w:rsidRPr="002C0865">
        <w:rPr>
          <w:b/>
          <w:bCs/>
          <w:spacing w:val="-2"/>
        </w:rPr>
        <w:t xml:space="preserve">projeksiyonuna göre çizilmiş haritada aşağıdaki </w:t>
      </w:r>
      <w:r w:rsidRPr="002C0865">
        <w:rPr>
          <w:b/>
          <w:bCs/>
          <w:spacing w:val="-1"/>
        </w:rPr>
        <w:t xml:space="preserve">ülkelerin hangisinde bozulma </w:t>
      </w:r>
      <w:r w:rsidRPr="002C0865">
        <w:rPr>
          <w:b/>
          <w:bCs/>
          <w:spacing w:val="-1"/>
          <w:u w:val="single"/>
        </w:rPr>
        <w:t>en fazla</w:t>
      </w:r>
      <w:r w:rsidRPr="002C0865">
        <w:rPr>
          <w:b/>
          <w:bCs/>
          <w:spacing w:val="-1"/>
        </w:rPr>
        <w:t xml:space="preserve"> olur?</w:t>
      </w:r>
    </w:p>
    <w:p w:rsidR="00432419" w:rsidRPr="002C0865" w:rsidRDefault="00432419" w:rsidP="001A1C9F">
      <w:pPr>
        <w:pStyle w:val="Default"/>
        <w:rPr>
          <w:sz w:val="20"/>
          <w:szCs w:val="20"/>
        </w:rPr>
      </w:pPr>
      <w:r w:rsidRPr="002C0865">
        <w:rPr>
          <w:sz w:val="20"/>
          <w:szCs w:val="20"/>
        </w:rPr>
        <w:t xml:space="preserve">A) Finlandiya </w:t>
      </w:r>
      <w:r w:rsidRPr="002C0865">
        <w:rPr>
          <w:sz w:val="20"/>
          <w:szCs w:val="20"/>
        </w:rPr>
        <w:tab/>
      </w:r>
      <w:r w:rsidRPr="002C0865">
        <w:rPr>
          <w:sz w:val="20"/>
          <w:szCs w:val="20"/>
        </w:rPr>
        <w:tab/>
      </w:r>
    </w:p>
    <w:p w:rsidR="00432419" w:rsidRPr="002C0865" w:rsidRDefault="00432419" w:rsidP="001A1C9F">
      <w:pPr>
        <w:pStyle w:val="Default"/>
        <w:rPr>
          <w:sz w:val="20"/>
          <w:szCs w:val="20"/>
        </w:rPr>
      </w:pPr>
      <w:r w:rsidRPr="002C0865">
        <w:rPr>
          <w:sz w:val="20"/>
          <w:szCs w:val="20"/>
        </w:rPr>
        <w:t xml:space="preserve">B) Danimarka </w:t>
      </w:r>
    </w:p>
    <w:p w:rsidR="00432419" w:rsidRPr="002C0865" w:rsidRDefault="00432419" w:rsidP="001A1C9F">
      <w:pPr>
        <w:pStyle w:val="Default"/>
        <w:rPr>
          <w:sz w:val="20"/>
          <w:szCs w:val="20"/>
        </w:rPr>
      </w:pPr>
      <w:r w:rsidRPr="002C0865">
        <w:rPr>
          <w:sz w:val="20"/>
          <w:szCs w:val="20"/>
        </w:rPr>
        <w:t xml:space="preserve">C) Kanada </w:t>
      </w:r>
      <w:r w:rsidRPr="002C0865">
        <w:rPr>
          <w:sz w:val="20"/>
          <w:szCs w:val="20"/>
        </w:rPr>
        <w:tab/>
      </w:r>
      <w:r w:rsidRPr="002C0865">
        <w:rPr>
          <w:sz w:val="20"/>
          <w:szCs w:val="20"/>
        </w:rPr>
        <w:tab/>
      </w:r>
    </w:p>
    <w:p w:rsidR="00432419" w:rsidRPr="002C0865" w:rsidRDefault="00432419" w:rsidP="001A1C9F">
      <w:pPr>
        <w:pStyle w:val="Default"/>
        <w:rPr>
          <w:sz w:val="20"/>
          <w:szCs w:val="20"/>
        </w:rPr>
      </w:pPr>
      <w:r w:rsidRPr="002C0865">
        <w:rPr>
          <w:sz w:val="20"/>
          <w:szCs w:val="20"/>
        </w:rPr>
        <w:t xml:space="preserve">D) Hindistan </w:t>
      </w:r>
    </w:p>
    <w:p w:rsidR="00432419" w:rsidRPr="002C0865" w:rsidRDefault="00432419" w:rsidP="001A1C9F">
      <w:pPr>
        <w:pStyle w:val="Default"/>
        <w:rPr>
          <w:sz w:val="20"/>
          <w:szCs w:val="20"/>
        </w:rPr>
      </w:pPr>
      <w:r w:rsidRPr="002C0865">
        <w:rPr>
          <w:sz w:val="20"/>
          <w:szCs w:val="20"/>
        </w:rPr>
        <w:t xml:space="preserve">E) Kazakistan </w:t>
      </w:r>
    </w:p>
    <w:p w:rsidR="00432419" w:rsidRPr="002C0865" w:rsidRDefault="00432419" w:rsidP="001A1C9F">
      <w:pPr>
        <w:jc w:val="both"/>
      </w:pPr>
    </w:p>
    <w:p w:rsidR="00432419" w:rsidRPr="002C0865" w:rsidRDefault="00432419" w:rsidP="001A1C9F">
      <w:pPr>
        <w:jc w:val="both"/>
      </w:pPr>
      <w:r w:rsidRPr="002C0865">
        <w:rPr>
          <w:b/>
        </w:rPr>
        <w:t>4</w:t>
      </w:r>
      <w:r w:rsidRPr="002C0865">
        <w:t>. Bir ülkenin bazı özellikleri aşağıda verilmiştir.</w:t>
      </w:r>
    </w:p>
    <w:p w:rsidR="00432419" w:rsidRPr="002C0865" w:rsidRDefault="00432419" w:rsidP="002C0865">
      <w:pPr>
        <w:jc w:val="both"/>
      </w:pPr>
      <w:r>
        <w:t>-</w:t>
      </w:r>
      <w:r w:rsidRPr="002C0865">
        <w:t>Balıkçılıktan elde edilen gelir yüksektir.,</w:t>
      </w:r>
      <w:r>
        <w:t>-</w:t>
      </w:r>
      <w:r w:rsidRPr="002C0865">
        <w:t>Tarım alanında çalışanların sayısı azdır.</w:t>
      </w:r>
    </w:p>
    <w:p w:rsidR="00432419" w:rsidRPr="002C0865" w:rsidRDefault="00432419" w:rsidP="002C0865">
      <w:pPr>
        <w:jc w:val="both"/>
        <w:rPr>
          <w:b/>
        </w:rPr>
      </w:pPr>
      <w:r>
        <w:t>-</w:t>
      </w:r>
      <w:r w:rsidRPr="002C0865">
        <w:t>Dış satımda endüstri ürünlerinin payı çok yüksektir.</w:t>
      </w:r>
      <w:r>
        <w:t xml:space="preserve"> -</w:t>
      </w:r>
      <w:r w:rsidRPr="002C0865">
        <w:t xml:space="preserve">Tarıma ayrılan topraklar dardır. </w:t>
      </w:r>
    </w:p>
    <w:p w:rsidR="00432419" w:rsidRPr="002C0865" w:rsidRDefault="00432419" w:rsidP="002C0865">
      <w:pPr>
        <w:ind w:left="720"/>
        <w:jc w:val="both"/>
        <w:rPr>
          <w:b/>
        </w:rPr>
      </w:pPr>
      <w:r w:rsidRPr="002C0865">
        <w:rPr>
          <w:b/>
        </w:rPr>
        <w:t>Bu ülke aşağıdakilerden hangisi olabilir?</w:t>
      </w:r>
    </w:p>
    <w:p w:rsidR="00432419" w:rsidRPr="002C0865" w:rsidRDefault="00432419" w:rsidP="001A1C9F">
      <w:r w:rsidRPr="002C0865">
        <w:t>A) Japonya</w:t>
      </w:r>
      <w:r w:rsidRPr="002C0865">
        <w:tab/>
      </w:r>
      <w:r w:rsidRPr="002C0865">
        <w:tab/>
      </w:r>
    </w:p>
    <w:p w:rsidR="00432419" w:rsidRPr="002C0865" w:rsidRDefault="00432419" w:rsidP="001A1C9F">
      <w:r w:rsidRPr="002C0865">
        <w:t>B) Hindistan</w:t>
      </w:r>
      <w:r w:rsidRPr="002C0865">
        <w:tab/>
        <w:t xml:space="preserve">        </w:t>
      </w:r>
    </w:p>
    <w:p w:rsidR="00432419" w:rsidRPr="002C0865" w:rsidRDefault="00432419" w:rsidP="001A1C9F">
      <w:r w:rsidRPr="002C0865">
        <w:t>C) Ukrayna</w:t>
      </w:r>
    </w:p>
    <w:p w:rsidR="00432419" w:rsidRPr="002C0865" w:rsidRDefault="00432419" w:rsidP="001A1C9F">
      <w:pPr>
        <w:jc w:val="both"/>
      </w:pPr>
      <w:r w:rsidRPr="002C0865">
        <w:t>D) İran</w:t>
      </w:r>
      <w:r w:rsidRPr="002C0865">
        <w:tab/>
      </w:r>
      <w:r w:rsidRPr="002C0865">
        <w:tab/>
      </w:r>
      <w:r w:rsidRPr="002C0865">
        <w:tab/>
      </w:r>
    </w:p>
    <w:p w:rsidR="00432419" w:rsidRPr="002C0865" w:rsidRDefault="00432419" w:rsidP="001A1C9F">
      <w:pPr>
        <w:jc w:val="both"/>
      </w:pPr>
      <w:r w:rsidRPr="002C0865">
        <w:t>E) Çin</w:t>
      </w:r>
    </w:p>
    <w:p w:rsidR="00432419" w:rsidRPr="002C0865" w:rsidRDefault="00432419" w:rsidP="001A1C9F">
      <w:pPr>
        <w:jc w:val="both"/>
      </w:pPr>
    </w:p>
    <w:p w:rsidR="00432419" w:rsidRDefault="00432419" w:rsidP="001A1C9F">
      <w:pPr>
        <w:jc w:val="both"/>
      </w:pPr>
      <w:r w:rsidRPr="002C0865">
        <w:rPr>
          <w:b/>
        </w:rPr>
        <w:t>5</w:t>
      </w:r>
      <w:r w:rsidRPr="002C0865">
        <w:t>. Deniz turizmi genellikle, yaz mevsiminin sıcak geç</w:t>
      </w:r>
      <w:r w:rsidRPr="002C0865">
        <w:softHyphen/>
        <w:t>mesine ve güneşli gün sayısının fazla olmasına bağlı olarak artar.</w:t>
      </w:r>
    </w:p>
    <w:p w:rsidR="00432419" w:rsidRPr="002C0865" w:rsidRDefault="00432419" w:rsidP="001A1C9F">
      <w:pPr>
        <w:jc w:val="both"/>
        <w:rPr>
          <w:b/>
        </w:rPr>
      </w:pPr>
      <w:r w:rsidRPr="002C0865">
        <w:rPr>
          <w:b/>
        </w:rPr>
        <w:t>Buna göre, Atlas Okyanusu’na kıyısı olan aşağıdaki ülkelerin hangisinde deniz turizmi olanakla</w:t>
      </w:r>
      <w:r w:rsidRPr="002C0865">
        <w:rPr>
          <w:b/>
        </w:rPr>
        <w:softHyphen/>
        <w:t>rının diğerlerine göre daha az olduğu söylene</w:t>
      </w:r>
      <w:r w:rsidRPr="002C0865">
        <w:rPr>
          <w:b/>
        </w:rPr>
        <w:softHyphen/>
        <w:t>bilir?</w:t>
      </w:r>
    </w:p>
    <w:p w:rsidR="00432419" w:rsidRPr="002C0865" w:rsidRDefault="00432419" w:rsidP="001A1C9F">
      <w:r w:rsidRPr="002C0865">
        <w:t>A) Fas</w:t>
      </w:r>
      <w:r w:rsidRPr="002C0865">
        <w:tab/>
        <w:t xml:space="preserve">   </w:t>
      </w:r>
      <w:r w:rsidRPr="002C0865">
        <w:tab/>
      </w:r>
      <w:r w:rsidRPr="002C0865">
        <w:tab/>
      </w:r>
    </w:p>
    <w:p w:rsidR="00432419" w:rsidRPr="002C0865" w:rsidRDefault="00432419" w:rsidP="001A1C9F">
      <w:r w:rsidRPr="002C0865">
        <w:t>B) Portekiz</w:t>
      </w:r>
      <w:r w:rsidRPr="002C0865">
        <w:tab/>
      </w:r>
    </w:p>
    <w:p w:rsidR="00432419" w:rsidRPr="002C0865" w:rsidRDefault="00432419" w:rsidP="001A1C9F">
      <w:r w:rsidRPr="002C0865">
        <w:t>C) Meksika</w:t>
      </w:r>
    </w:p>
    <w:p w:rsidR="00432419" w:rsidRPr="002C0865" w:rsidRDefault="00432419" w:rsidP="001A1C9F">
      <w:r w:rsidRPr="002C0865">
        <w:t>D) Fransa</w:t>
      </w:r>
      <w:r w:rsidRPr="002C0865">
        <w:tab/>
      </w:r>
      <w:r w:rsidRPr="002C0865">
        <w:tab/>
      </w:r>
    </w:p>
    <w:p w:rsidR="00432419" w:rsidRPr="002C0865" w:rsidRDefault="00432419" w:rsidP="001A1C9F">
      <w:r w:rsidRPr="002C0865">
        <w:t>E) Norveç</w:t>
      </w:r>
    </w:p>
    <w:p w:rsidR="00432419" w:rsidRPr="002C0865" w:rsidRDefault="00432419" w:rsidP="001A1C9F"/>
    <w:p w:rsidR="00432419" w:rsidRPr="002C0865" w:rsidRDefault="00432419" w:rsidP="001A1C9F">
      <w:pPr>
        <w:jc w:val="both"/>
      </w:pPr>
      <w:r w:rsidRPr="002C0865">
        <w:rPr>
          <w:b/>
        </w:rPr>
        <w:t>6</w:t>
      </w:r>
      <w:r w:rsidRPr="002C0865">
        <w:t xml:space="preserve">. </w:t>
      </w:r>
      <w:r w:rsidRPr="002C0865">
        <w:rPr>
          <w:b/>
        </w:rPr>
        <w:t>Etkili olan iklim tipleri göz önüne alındığında, aşa</w:t>
      </w:r>
      <w:r w:rsidRPr="002C0865">
        <w:rPr>
          <w:b/>
        </w:rPr>
        <w:softHyphen/>
        <w:t>ğıdaki ülkelerin hangisinde turunçgil yetişmesi zordur?</w:t>
      </w:r>
    </w:p>
    <w:p w:rsidR="00432419" w:rsidRPr="002C0865" w:rsidRDefault="00432419" w:rsidP="001A1C9F">
      <w:pPr>
        <w:jc w:val="both"/>
      </w:pPr>
      <w:r w:rsidRPr="002C0865">
        <w:t>A)İspanya</w:t>
      </w:r>
      <w:r w:rsidRPr="002C0865">
        <w:tab/>
      </w:r>
      <w:r w:rsidRPr="002C0865">
        <w:tab/>
      </w:r>
    </w:p>
    <w:p w:rsidR="00432419" w:rsidRPr="002C0865" w:rsidRDefault="00432419" w:rsidP="001A1C9F">
      <w:pPr>
        <w:jc w:val="both"/>
      </w:pPr>
      <w:r w:rsidRPr="002C0865">
        <w:t xml:space="preserve">B) Yunanistan        </w:t>
      </w:r>
      <w:r w:rsidRPr="002C0865">
        <w:tab/>
      </w:r>
    </w:p>
    <w:p w:rsidR="00432419" w:rsidRPr="002C0865" w:rsidRDefault="00432419" w:rsidP="001A1C9F">
      <w:pPr>
        <w:jc w:val="both"/>
      </w:pPr>
      <w:r w:rsidRPr="002C0865">
        <w:t>C) İsrail</w:t>
      </w:r>
    </w:p>
    <w:p w:rsidR="00432419" w:rsidRPr="002C0865" w:rsidRDefault="00432419" w:rsidP="001A1C9F">
      <w:pPr>
        <w:jc w:val="both"/>
      </w:pPr>
      <w:r w:rsidRPr="002C0865">
        <w:t xml:space="preserve">D) Avusturya     </w:t>
      </w:r>
      <w:r w:rsidRPr="002C0865">
        <w:tab/>
      </w:r>
    </w:p>
    <w:p w:rsidR="00432419" w:rsidRPr="002C0865" w:rsidRDefault="00432419" w:rsidP="001A1C9F">
      <w:pPr>
        <w:jc w:val="both"/>
      </w:pPr>
      <w:r w:rsidRPr="002C0865">
        <w:t>E) Türkiye</w:t>
      </w:r>
    </w:p>
    <w:p w:rsidR="00432419" w:rsidRPr="002C0865" w:rsidRDefault="00432419" w:rsidP="001A1C9F">
      <w:pPr>
        <w:jc w:val="both"/>
      </w:pPr>
    </w:p>
    <w:p w:rsidR="00432419" w:rsidRPr="002C0865" w:rsidRDefault="00432419" w:rsidP="001A1C9F">
      <w:pPr>
        <w:jc w:val="both"/>
      </w:pPr>
      <w:r w:rsidRPr="002C0865">
        <w:rPr>
          <w:b/>
        </w:rPr>
        <w:t>7</w:t>
      </w:r>
      <w:r w:rsidRPr="002C0865">
        <w:t xml:space="preserve">. </w:t>
      </w:r>
      <w:r w:rsidRPr="002C0865">
        <w:rPr>
          <w:b/>
        </w:rPr>
        <w:t>Aşağıdaki Orta Doğu ülkelerinden hangisinin dış satımında petrolün rolü yoktur?</w:t>
      </w:r>
    </w:p>
    <w:p w:rsidR="00432419" w:rsidRPr="002C0865" w:rsidRDefault="00432419" w:rsidP="001A1C9F">
      <w:r w:rsidRPr="002C0865">
        <w:t>A) Mısır</w:t>
      </w:r>
      <w:r w:rsidRPr="002C0865">
        <w:tab/>
      </w:r>
      <w:r w:rsidRPr="002C0865">
        <w:tab/>
      </w:r>
      <w:r w:rsidRPr="002C0865">
        <w:tab/>
      </w:r>
      <w:r w:rsidRPr="002C0865">
        <w:tab/>
      </w:r>
    </w:p>
    <w:p w:rsidR="00432419" w:rsidRPr="002C0865" w:rsidRDefault="00432419" w:rsidP="001A1C9F">
      <w:r w:rsidRPr="002C0865">
        <w:t>B) Ürdün</w:t>
      </w:r>
    </w:p>
    <w:p w:rsidR="00432419" w:rsidRPr="002C0865" w:rsidRDefault="00432419" w:rsidP="001A1C9F">
      <w:r w:rsidRPr="002C0865">
        <w:t>C) Birleşik Arap Emirlikleri</w:t>
      </w:r>
      <w:r w:rsidRPr="002C0865">
        <w:tab/>
      </w:r>
    </w:p>
    <w:p w:rsidR="00432419" w:rsidRPr="002C0865" w:rsidRDefault="00432419" w:rsidP="001A1C9F">
      <w:r w:rsidRPr="002C0865">
        <w:t>D) Kuveyt</w:t>
      </w:r>
    </w:p>
    <w:p w:rsidR="00432419" w:rsidRPr="002C0865" w:rsidRDefault="00432419" w:rsidP="001A1C9F">
      <w:r w:rsidRPr="002C0865">
        <w:t>E) Suudi Arabistan</w:t>
      </w:r>
    </w:p>
    <w:p w:rsidR="00432419" w:rsidRPr="001A1C9F" w:rsidRDefault="00432419" w:rsidP="001A1C9F">
      <w:pPr>
        <w:jc w:val="both"/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48"/>
        <w:gridCol w:w="549"/>
        <w:gridCol w:w="550"/>
        <w:gridCol w:w="550"/>
        <w:gridCol w:w="550"/>
        <w:gridCol w:w="550"/>
        <w:gridCol w:w="550"/>
      </w:tblGrid>
      <w:tr w:rsidR="00432419" w:rsidRPr="00745499" w:rsidTr="00745499">
        <w:tc>
          <w:tcPr>
            <w:tcW w:w="548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1</w:t>
            </w:r>
          </w:p>
        </w:tc>
        <w:tc>
          <w:tcPr>
            <w:tcW w:w="549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2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3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4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5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6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7</w:t>
            </w:r>
          </w:p>
        </w:tc>
      </w:tr>
      <w:tr w:rsidR="00432419" w:rsidRPr="00745499" w:rsidTr="00745499">
        <w:tc>
          <w:tcPr>
            <w:tcW w:w="548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B</w:t>
            </w:r>
          </w:p>
        </w:tc>
        <w:tc>
          <w:tcPr>
            <w:tcW w:w="549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C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D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A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E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D</w:t>
            </w:r>
          </w:p>
        </w:tc>
        <w:tc>
          <w:tcPr>
            <w:tcW w:w="550" w:type="dxa"/>
            <w:shd w:val="clear" w:color="auto" w:fill="A6A6A6"/>
          </w:tcPr>
          <w:p w:rsidR="00432419" w:rsidRPr="00745499" w:rsidRDefault="00432419" w:rsidP="00745499">
            <w:pPr>
              <w:tabs>
                <w:tab w:val="left" w:pos="495"/>
              </w:tabs>
              <w:spacing w:line="80" w:lineRule="atLeast"/>
              <w:jc w:val="center"/>
              <w:rPr>
                <w:b/>
                <w:bCs/>
                <w:spacing w:val="-25"/>
              </w:rPr>
            </w:pPr>
            <w:r w:rsidRPr="00745499">
              <w:rPr>
                <w:b/>
                <w:bCs/>
                <w:spacing w:val="-25"/>
              </w:rPr>
              <w:t>B</w:t>
            </w:r>
          </w:p>
        </w:tc>
      </w:tr>
    </w:tbl>
    <w:p w:rsidR="00432419" w:rsidRDefault="00432419" w:rsidP="003951BE">
      <w:pPr>
        <w:rPr>
          <w:sz w:val="16"/>
          <w:szCs w:val="16"/>
        </w:rPr>
      </w:pPr>
      <w:hyperlink r:id="rId80" w:history="1">
        <w:r>
          <w:rPr>
            <w:rStyle w:val="Hyperlink"/>
            <w:rFonts w:cs="Arial"/>
            <w:sz w:val="16"/>
            <w:szCs w:val="16"/>
          </w:rPr>
          <w:t>www.sorubak.com</w:t>
        </w:r>
      </w:hyperlink>
      <w:r>
        <w:rPr>
          <w:sz w:val="16"/>
          <w:szCs w:val="16"/>
        </w:rPr>
        <w:t xml:space="preserve"> </w:t>
      </w:r>
    </w:p>
    <w:p w:rsidR="00432419" w:rsidRPr="001A1C9F" w:rsidRDefault="00432419" w:rsidP="002C0865"/>
    <w:sectPr w:rsidR="00432419" w:rsidRPr="001A1C9F" w:rsidSect="00F12C8E">
      <w:pgSz w:w="11909" w:h="16834"/>
      <w:pgMar w:top="1440" w:right="1419" w:bottom="720" w:left="1701" w:header="708" w:footer="708" w:gutter="0"/>
      <w:cols w:space="60"/>
      <w:noEndnote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32419" w:rsidRDefault="00432419" w:rsidP="002C37D2">
      <w:r>
        <w:separator/>
      </w:r>
    </w:p>
  </w:endnote>
  <w:endnote w:type="continuationSeparator" w:id="0">
    <w:p w:rsidR="00432419" w:rsidRDefault="00432419" w:rsidP="002C37D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32419" w:rsidRDefault="00432419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32419" w:rsidRDefault="00432419">
    <w:pPr>
      <w:pStyle w:val="Foo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32419" w:rsidRDefault="00432419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32419" w:rsidRDefault="00432419" w:rsidP="002C37D2">
      <w:r>
        <w:separator/>
      </w:r>
    </w:p>
  </w:footnote>
  <w:footnote w:type="continuationSeparator" w:id="0">
    <w:p w:rsidR="00432419" w:rsidRDefault="00432419" w:rsidP="002C37D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32419" w:rsidRDefault="00432419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32419" w:rsidRDefault="00432419">
    <w:pPr>
      <w:pStyle w:val="Header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0;margin-top:14.55pt;width:489.05pt;height:13.45pt;z-index:251658240;mso-position-horizontal:left;mso-position-horizontal-relative:margin;mso-position-vertical-relative:page;v-text-anchor:middle" o:allowincell="f" filled="f" stroked="f">
          <v:textbox style="mso-fit-shape-to-text:t" inset=",0,,0">
            <w:txbxContent>
              <w:p w:rsidR="00432419" w:rsidRPr="002C37D2" w:rsidRDefault="00432419">
                <w:pPr>
                  <w:rPr>
                    <w:sz w:val="18"/>
                    <w:szCs w:val="18"/>
                  </w:rPr>
                </w:pPr>
                <w:r w:rsidRPr="002C37D2">
                  <w:rPr>
                    <w:sz w:val="18"/>
                    <w:szCs w:val="18"/>
                  </w:rPr>
                  <w:t>Geoid_23_27</w:t>
                </w:r>
              </w:p>
            </w:txbxContent>
          </v:textbox>
          <w10:wrap anchorx="margin" anchory="margin"/>
        </v:shape>
      </w:pict>
    </w:r>
    <w:r>
      <w:rPr>
        <w:noProof/>
      </w:rPr>
      <w:pict>
        <v:shape id="_x0000_s2050" type="#_x0000_t202" style="position:absolute;margin-left:0;margin-top:14.55pt;width:63.8pt;height:13.45pt;z-index:251657216;mso-position-horizontal:left;mso-position-horizontal-relative:page;mso-position-vertical-relative:page;v-text-anchor:middle" o:allowincell="f" fillcolor="#4f81bd" stroked="f">
          <v:textbox style="mso-fit-shape-to-text:t" inset=",0,,0">
            <w:txbxContent>
              <w:p w:rsidR="00432419" w:rsidRPr="00745499" w:rsidRDefault="00432419">
                <w:pPr>
                  <w:jc w:val="right"/>
                  <w:rPr>
                    <w:color w:val="FFFFFF"/>
                  </w:rPr>
                </w:pPr>
                <w:fldSimple w:instr=" PAGE   \* MERGEFORMAT ">
                  <w:r w:rsidRPr="003951BE">
                    <w:rPr>
                      <w:noProof/>
                      <w:color w:val="FFFFFF"/>
                    </w:rPr>
                    <w:t>55</w:t>
                  </w:r>
                </w:fldSimple>
              </w:p>
            </w:txbxContent>
          </v:textbox>
          <w10:wrap anchorx="page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32419" w:rsidRDefault="00432419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90009B"/>
    <w:multiLevelType w:val="singleLevel"/>
    <w:tmpl w:val="E1447D8C"/>
    <w:lvl w:ilvl="0">
      <w:start w:val="64"/>
      <w:numFmt w:val="decimal"/>
      <w:lvlText w:val="%1."/>
      <w:legacy w:legacy="1" w:legacySpace="0" w:legacyIndent="495"/>
      <w:lvlJc w:val="left"/>
      <w:rPr>
        <w:rFonts w:ascii="Arial" w:hAnsi="Arial" w:cs="Arial" w:hint="default"/>
      </w:rPr>
    </w:lvl>
  </w:abstractNum>
  <w:abstractNum w:abstractNumId="1">
    <w:nsid w:val="02B226C4"/>
    <w:multiLevelType w:val="singleLevel"/>
    <w:tmpl w:val="3D820206"/>
    <w:lvl w:ilvl="0">
      <w:start w:val="1"/>
      <w:numFmt w:val="upperLetter"/>
      <w:lvlText w:val="%1)"/>
      <w:legacy w:legacy="1" w:legacySpace="0" w:legacyIndent="540"/>
      <w:lvlJc w:val="left"/>
      <w:rPr>
        <w:rFonts w:ascii="Arial" w:hAnsi="Arial" w:cs="Arial" w:hint="default"/>
      </w:rPr>
    </w:lvl>
  </w:abstractNum>
  <w:abstractNum w:abstractNumId="2">
    <w:nsid w:val="02CE5653"/>
    <w:multiLevelType w:val="singleLevel"/>
    <w:tmpl w:val="0CC67DA4"/>
    <w:lvl w:ilvl="0">
      <w:start w:val="3"/>
      <w:numFmt w:val="upperLetter"/>
      <w:lvlText w:val="%1)"/>
      <w:legacy w:legacy="1" w:legacySpace="0" w:legacyIndent="270"/>
      <w:lvlJc w:val="left"/>
      <w:rPr>
        <w:rFonts w:ascii="Arial" w:hAnsi="Arial" w:cs="Arial" w:hint="default"/>
      </w:rPr>
    </w:lvl>
  </w:abstractNum>
  <w:abstractNum w:abstractNumId="3">
    <w:nsid w:val="02D85843"/>
    <w:multiLevelType w:val="singleLevel"/>
    <w:tmpl w:val="2F86B38C"/>
    <w:lvl w:ilvl="0">
      <w:start w:val="1"/>
      <w:numFmt w:val="upperLetter"/>
      <w:lvlText w:val="%1)"/>
      <w:legacy w:legacy="1" w:legacySpace="0" w:legacyIndent="450"/>
      <w:lvlJc w:val="left"/>
      <w:rPr>
        <w:rFonts w:ascii="Arial" w:hAnsi="Arial" w:cs="Arial" w:hint="default"/>
      </w:rPr>
    </w:lvl>
  </w:abstractNum>
  <w:abstractNum w:abstractNumId="4">
    <w:nsid w:val="0323779B"/>
    <w:multiLevelType w:val="singleLevel"/>
    <w:tmpl w:val="3D820206"/>
    <w:lvl w:ilvl="0">
      <w:start w:val="1"/>
      <w:numFmt w:val="upperLetter"/>
      <w:lvlText w:val="%1)"/>
      <w:legacy w:legacy="1" w:legacySpace="0" w:legacyIndent="540"/>
      <w:lvlJc w:val="left"/>
      <w:rPr>
        <w:rFonts w:ascii="Arial" w:hAnsi="Arial" w:cs="Arial" w:hint="default"/>
      </w:rPr>
    </w:lvl>
  </w:abstractNum>
  <w:abstractNum w:abstractNumId="5">
    <w:nsid w:val="05AD6662"/>
    <w:multiLevelType w:val="singleLevel"/>
    <w:tmpl w:val="2F86B38C"/>
    <w:lvl w:ilvl="0">
      <w:start w:val="1"/>
      <w:numFmt w:val="upperLetter"/>
      <w:lvlText w:val="%1)"/>
      <w:legacy w:legacy="1" w:legacySpace="0" w:legacyIndent="450"/>
      <w:lvlJc w:val="left"/>
      <w:rPr>
        <w:rFonts w:ascii="Arial" w:hAnsi="Arial" w:cs="Arial" w:hint="default"/>
      </w:rPr>
    </w:lvl>
  </w:abstractNum>
  <w:abstractNum w:abstractNumId="6">
    <w:nsid w:val="06730EF2"/>
    <w:multiLevelType w:val="hybridMultilevel"/>
    <w:tmpl w:val="36467D12"/>
    <w:lvl w:ilvl="0" w:tplc="DAEC5030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ascii="Arial" w:hAnsi="Arial" w:cs="Arial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>
    <w:nsid w:val="06A93AA9"/>
    <w:multiLevelType w:val="singleLevel"/>
    <w:tmpl w:val="343EA86E"/>
    <w:lvl w:ilvl="0">
      <w:start w:val="2"/>
      <w:numFmt w:val="upperRoman"/>
      <w:lvlText w:val="%1."/>
      <w:legacy w:legacy="1" w:legacySpace="0" w:legacyIndent="435"/>
      <w:lvlJc w:val="left"/>
      <w:rPr>
        <w:rFonts w:ascii="Arial" w:hAnsi="Arial" w:cs="Arial" w:hint="default"/>
      </w:rPr>
    </w:lvl>
  </w:abstractNum>
  <w:abstractNum w:abstractNumId="8">
    <w:nsid w:val="0702017C"/>
    <w:multiLevelType w:val="singleLevel"/>
    <w:tmpl w:val="F6C217F0"/>
    <w:lvl w:ilvl="0">
      <w:start w:val="1"/>
      <w:numFmt w:val="upperLetter"/>
      <w:lvlText w:val="%1)"/>
      <w:legacy w:legacy="1" w:legacySpace="0" w:legacyIndent="360"/>
      <w:lvlJc w:val="left"/>
      <w:rPr>
        <w:rFonts w:ascii="Arial" w:hAnsi="Arial" w:cs="Arial" w:hint="default"/>
      </w:rPr>
    </w:lvl>
  </w:abstractNum>
  <w:abstractNum w:abstractNumId="9">
    <w:nsid w:val="072F580D"/>
    <w:multiLevelType w:val="hybridMultilevel"/>
    <w:tmpl w:val="5D7E0EF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076A0D25"/>
    <w:multiLevelType w:val="hybridMultilevel"/>
    <w:tmpl w:val="F29E5DF0"/>
    <w:lvl w:ilvl="0" w:tplc="887C9758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>
    <w:nsid w:val="07950251"/>
    <w:multiLevelType w:val="singleLevel"/>
    <w:tmpl w:val="3D820206"/>
    <w:lvl w:ilvl="0">
      <w:start w:val="1"/>
      <w:numFmt w:val="upperLetter"/>
      <w:lvlText w:val="%1)"/>
      <w:legacy w:legacy="1" w:legacySpace="0" w:legacyIndent="540"/>
      <w:lvlJc w:val="left"/>
      <w:rPr>
        <w:rFonts w:ascii="Arial" w:hAnsi="Arial" w:cs="Arial" w:hint="default"/>
      </w:rPr>
    </w:lvl>
  </w:abstractNum>
  <w:abstractNum w:abstractNumId="12">
    <w:nsid w:val="096508D4"/>
    <w:multiLevelType w:val="singleLevel"/>
    <w:tmpl w:val="E19A7E4A"/>
    <w:lvl w:ilvl="0">
      <w:start w:val="1"/>
      <w:numFmt w:val="upperLetter"/>
      <w:lvlText w:val="%1)"/>
      <w:legacy w:legacy="1" w:legacySpace="0" w:legacyIndent="405"/>
      <w:lvlJc w:val="left"/>
      <w:rPr>
        <w:rFonts w:ascii="Arial" w:hAnsi="Arial" w:cs="Arial" w:hint="default"/>
      </w:rPr>
    </w:lvl>
  </w:abstractNum>
  <w:abstractNum w:abstractNumId="13">
    <w:nsid w:val="0A742ED8"/>
    <w:multiLevelType w:val="singleLevel"/>
    <w:tmpl w:val="DAEC5030"/>
    <w:lvl w:ilvl="0">
      <w:start w:val="1"/>
      <w:numFmt w:val="upperLetter"/>
      <w:lvlText w:val="%1)"/>
      <w:legacy w:legacy="1" w:legacySpace="0" w:legacyIndent="435"/>
      <w:lvlJc w:val="left"/>
      <w:rPr>
        <w:rFonts w:ascii="Arial" w:hAnsi="Arial" w:cs="Arial" w:hint="default"/>
      </w:rPr>
    </w:lvl>
  </w:abstractNum>
  <w:abstractNum w:abstractNumId="14">
    <w:nsid w:val="0C3F0699"/>
    <w:multiLevelType w:val="singleLevel"/>
    <w:tmpl w:val="3184E34A"/>
    <w:lvl w:ilvl="0">
      <w:start w:val="1"/>
      <w:numFmt w:val="upperLetter"/>
      <w:lvlText w:val="%1)"/>
      <w:legacy w:legacy="1" w:legacySpace="0" w:legacyIndent="525"/>
      <w:lvlJc w:val="left"/>
      <w:rPr>
        <w:rFonts w:ascii="Arial" w:hAnsi="Arial" w:cs="Arial" w:hint="default"/>
      </w:rPr>
    </w:lvl>
  </w:abstractNum>
  <w:abstractNum w:abstractNumId="15">
    <w:nsid w:val="0CBF207B"/>
    <w:multiLevelType w:val="singleLevel"/>
    <w:tmpl w:val="2F86B38C"/>
    <w:lvl w:ilvl="0">
      <w:start w:val="1"/>
      <w:numFmt w:val="upperLetter"/>
      <w:lvlText w:val="%1)"/>
      <w:legacy w:legacy="1" w:legacySpace="0" w:legacyIndent="450"/>
      <w:lvlJc w:val="left"/>
      <w:rPr>
        <w:rFonts w:ascii="Arial" w:hAnsi="Arial" w:cs="Arial" w:hint="default"/>
      </w:rPr>
    </w:lvl>
  </w:abstractNum>
  <w:abstractNum w:abstractNumId="16">
    <w:nsid w:val="0DDF5A28"/>
    <w:multiLevelType w:val="singleLevel"/>
    <w:tmpl w:val="F6C217F0"/>
    <w:lvl w:ilvl="0">
      <w:start w:val="1"/>
      <w:numFmt w:val="upperLetter"/>
      <w:lvlText w:val="%1)"/>
      <w:legacy w:legacy="1" w:legacySpace="0" w:legacyIndent="360"/>
      <w:lvlJc w:val="left"/>
      <w:rPr>
        <w:rFonts w:ascii="Arial" w:hAnsi="Arial" w:cs="Arial" w:hint="default"/>
      </w:rPr>
    </w:lvl>
  </w:abstractNum>
  <w:abstractNum w:abstractNumId="17">
    <w:nsid w:val="0E520CC0"/>
    <w:multiLevelType w:val="singleLevel"/>
    <w:tmpl w:val="DAEC5030"/>
    <w:lvl w:ilvl="0">
      <w:start w:val="1"/>
      <w:numFmt w:val="upperLetter"/>
      <w:lvlText w:val="%1)"/>
      <w:legacy w:legacy="1" w:legacySpace="0" w:legacyIndent="435"/>
      <w:lvlJc w:val="left"/>
      <w:rPr>
        <w:rFonts w:ascii="Arial" w:hAnsi="Arial" w:cs="Arial" w:hint="default"/>
      </w:rPr>
    </w:lvl>
  </w:abstractNum>
  <w:abstractNum w:abstractNumId="18">
    <w:nsid w:val="101B110A"/>
    <w:multiLevelType w:val="singleLevel"/>
    <w:tmpl w:val="DAEC5030"/>
    <w:lvl w:ilvl="0">
      <w:start w:val="1"/>
      <w:numFmt w:val="upperLetter"/>
      <w:lvlText w:val="%1)"/>
      <w:legacy w:legacy="1" w:legacySpace="0" w:legacyIndent="435"/>
      <w:lvlJc w:val="left"/>
      <w:rPr>
        <w:rFonts w:ascii="Arial" w:hAnsi="Arial" w:cs="Arial" w:hint="default"/>
      </w:rPr>
    </w:lvl>
  </w:abstractNum>
  <w:abstractNum w:abstractNumId="19">
    <w:nsid w:val="103E4B4D"/>
    <w:multiLevelType w:val="singleLevel"/>
    <w:tmpl w:val="3D820206"/>
    <w:lvl w:ilvl="0">
      <w:start w:val="1"/>
      <w:numFmt w:val="upperLetter"/>
      <w:lvlText w:val="%1)"/>
      <w:legacy w:legacy="1" w:legacySpace="0" w:legacyIndent="540"/>
      <w:lvlJc w:val="left"/>
      <w:rPr>
        <w:rFonts w:ascii="Arial" w:hAnsi="Arial" w:cs="Arial" w:hint="default"/>
      </w:rPr>
    </w:lvl>
  </w:abstractNum>
  <w:abstractNum w:abstractNumId="20">
    <w:nsid w:val="105C3A19"/>
    <w:multiLevelType w:val="singleLevel"/>
    <w:tmpl w:val="DAEC5030"/>
    <w:lvl w:ilvl="0">
      <w:start w:val="1"/>
      <w:numFmt w:val="upperLetter"/>
      <w:lvlText w:val="%1)"/>
      <w:legacy w:legacy="1" w:legacySpace="0" w:legacyIndent="435"/>
      <w:lvlJc w:val="left"/>
      <w:rPr>
        <w:rFonts w:ascii="Arial" w:hAnsi="Arial" w:cs="Arial" w:hint="default"/>
      </w:rPr>
    </w:lvl>
  </w:abstractNum>
  <w:abstractNum w:abstractNumId="21">
    <w:nsid w:val="11256C77"/>
    <w:multiLevelType w:val="hybridMultilevel"/>
    <w:tmpl w:val="C0E215A4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11755E74"/>
    <w:multiLevelType w:val="singleLevel"/>
    <w:tmpl w:val="4E848C84"/>
    <w:lvl w:ilvl="0">
      <w:start w:val="1"/>
      <w:numFmt w:val="upperRoman"/>
      <w:lvlText w:val="%1."/>
      <w:legacy w:legacy="1" w:legacySpace="0" w:legacyIndent="405"/>
      <w:lvlJc w:val="left"/>
      <w:rPr>
        <w:rFonts w:ascii="Arial" w:hAnsi="Arial" w:cs="Arial" w:hint="default"/>
      </w:rPr>
    </w:lvl>
  </w:abstractNum>
  <w:abstractNum w:abstractNumId="23">
    <w:nsid w:val="1224103A"/>
    <w:multiLevelType w:val="singleLevel"/>
    <w:tmpl w:val="DAEC5030"/>
    <w:lvl w:ilvl="0">
      <w:start w:val="1"/>
      <w:numFmt w:val="upperLetter"/>
      <w:lvlText w:val="%1)"/>
      <w:legacy w:legacy="1" w:legacySpace="0" w:legacyIndent="435"/>
      <w:lvlJc w:val="left"/>
      <w:rPr>
        <w:rFonts w:ascii="Arial" w:hAnsi="Arial" w:cs="Arial" w:hint="default"/>
      </w:rPr>
    </w:lvl>
  </w:abstractNum>
  <w:abstractNum w:abstractNumId="24">
    <w:nsid w:val="130F4E18"/>
    <w:multiLevelType w:val="singleLevel"/>
    <w:tmpl w:val="F6C217F0"/>
    <w:lvl w:ilvl="0">
      <w:start w:val="1"/>
      <w:numFmt w:val="upperLetter"/>
      <w:lvlText w:val="%1)"/>
      <w:legacy w:legacy="1" w:legacySpace="0" w:legacyIndent="360"/>
      <w:lvlJc w:val="left"/>
      <w:rPr>
        <w:rFonts w:ascii="Arial" w:hAnsi="Arial" w:cs="Arial" w:hint="default"/>
      </w:rPr>
    </w:lvl>
  </w:abstractNum>
  <w:abstractNum w:abstractNumId="25">
    <w:nsid w:val="135B2EDD"/>
    <w:multiLevelType w:val="singleLevel"/>
    <w:tmpl w:val="3184E34A"/>
    <w:lvl w:ilvl="0">
      <w:start w:val="1"/>
      <w:numFmt w:val="upperLetter"/>
      <w:lvlText w:val="%1)"/>
      <w:legacy w:legacy="1" w:legacySpace="0" w:legacyIndent="525"/>
      <w:lvlJc w:val="left"/>
      <w:rPr>
        <w:rFonts w:ascii="Arial" w:hAnsi="Arial" w:cs="Arial" w:hint="default"/>
      </w:rPr>
    </w:lvl>
  </w:abstractNum>
  <w:abstractNum w:abstractNumId="26">
    <w:nsid w:val="138635FC"/>
    <w:multiLevelType w:val="hybridMultilevel"/>
    <w:tmpl w:val="A09C1EF2"/>
    <w:lvl w:ilvl="0" w:tplc="887C9758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7">
    <w:nsid w:val="149268B9"/>
    <w:multiLevelType w:val="singleLevel"/>
    <w:tmpl w:val="2F86B38C"/>
    <w:lvl w:ilvl="0">
      <w:start w:val="1"/>
      <w:numFmt w:val="upperLetter"/>
      <w:lvlText w:val="%1)"/>
      <w:legacy w:legacy="1" w:legacySpace="0" w:legacyIndent="450"/>
      <w:lvlJc w:val="left"/>
      <w:rPr>
        <w:rFonts w:ascii="Arial" w:hAnsi="Arial" w:cs="Arial" w:hint="default"/>
      </w:rPr>
    </w:lvl>
  </w:abstractNum>
  <w:abstractNum w:abstractNumId="28">
    <w:nsid w:val="167A0916"/>
    <w:multiLevelType w:val="hybridMultilevel"/>
    <w:tmpl w:val="84063F46"/>
    <w:lvl w:ilvl="0" w:tplc="887C9758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9">
    <w:nsid w:val="189A75F8"/>
    <w:multiLevelType w:val="singleLevel"/>
    <w:tmpl w:val="F6C217F0"/>
    <w:lvl w:ilvl="0">
      <w:start w:val="1"/>
      <w:numFmt w:val="upperLetter"/>
      <w:lvlText w:val="%1)"/>
      <w:legacy w:legacy="1" w:legacySpace="0" w:legacyIndent="360"/>
      <w:lvlJc w:val="left"/>
      <w:rPr>
        <w:rFonts w:ascii="Arial" w:hAnsi="Arial" w:cs="Arial" w:hint="default"/>
      </w:rPr>
    </w:lvl>
  </w:abstractNum>
  <w:abstractNum w:abstractNumId="30">
    <w:nsid w:val="1981215F"/>
    <w:multiLevelType w:val="singleLevel"/>
    <w:tmpl w:val="3D820206"/>
    <w:lvl w:ilvl="0">
      <w:start w:val="1"/>
      <w:numFmt w:val="upperLetter"/>
      <w:lvlText w:val="%1)"/>
      <w:legacy w:legacy="1" w:legacySpace="0" w:legacyIndent="540"/>
      <w:lvlJc w:val="left"/>
      <w:rPr>
        <w:rFonts w:ascii="Arial" w:hAnsi="Arial" w:cs="Arial" w:hint="default"/>
      </w:rPr>
    </w:lvl>
  </w:abstractNum>
  <w:abstractNum w:abstractNumId="31">
    <w:nsid w:val="19AE5E85"/>
    <w:multiLevelType w:val="singleLevel"/>
    <w:tmpl w:val="3184E34A"/>
    <w:lvl w:ilvl="0">
      <w:start w:val="1"/>
      <w:numFmt w:val="upperLetter"/>
      <w:lvlText w:val="%1)"/>
      <w:legacy w:legacy="1" w:legacySpace="0" w:legacyIndent="525"/>
      <w:lvlJc w:val="left"/>
      <w:rPr>
        <w:rFonts w:ascii="Arial" w:hAnsi="Arial" w:cs="Arial" w:hint="default"/>
      </w:rPr>
    </w:lvl>
  </w:abstractNum>
  <w:abstractNum w:abstractNumId="32">
    <w:nsid w:val="1A061DB4"/>
    <w:multiLevelType w:val="singleLevel"/>
    <w:tmpl w:val="DAEC5030"/>
    <w:lvl w:ilvl="0">
      <w:start w:val="1"/>
      <w:numFmt w:val="upperLetter"/>
      <w:lvlText w:val="%1)"/>
      <w:legacy w:legacy="1" w:legacySpace="0" w:legacyIndent="435"/>
      <w:lvlJc w:val="left"/>
      <w:rPr>
        <w:rFonts w:ascii="Arial" w:hAnsi="Arial" w:cs="Arial" w:hint="default"/>
      </w:rPr>
    </w:lvl>
  </w:abstractNum>
  <w:abstractNum w:abstractNumId="33">
    <w:nsid w:val="1A2D600E"/>
    <w:multiLevelType w:val="singleLevel"/>
    <w:tmpl w:val="7E6A0D8C"/>
    <w:lvl w:ilvl="0">
      <w:start w:val="65"/>
      <w:numFmt w:val="decimal"/>
      <w:lvlText w:val="%1."/>
      <w:legacy w:legacy="1" w:legacySpace="0" w:legacyIndent="405"/>
      <w:lvlJc w:val="left"/>
      <w:rPr>
        <w:rFonts w:ascii="Times New Roman" w:hAnsi="Times New Roman" w:cs="Times New Roman" w:hint="default"/>
      </w:rPr>
    </w:lvl>
  </w:abstractNum>
  <w:abstractNum w:abstractNumId="34">
    <w:nsid w:val="1B1E73BE"/>
    <w:multiLevelType w:val="singleLevel"/>
    <w:tmpl w:val="147077DA"/>
    <w:lvl w:ilvl="0">
      <w:start w:val="1"/>
      <w:numFmt w:val="upperLetter"/>
      <w:lvlText w:val="%1)"/>
      <w:legacy w:legacy="1" w:legacySpace="0" w:legacyIndent="615"/>
      <w:lvlJc w:val="left"/>
      <w:rPr>
        <w:rFonts w:ascii="Arial" w:hAnsi="Arial" w:cs="Arial" w:hint="default"/>
      </w:rPr>
    </w:lvl>
  </w:abstractNum>
  <w:abstractNum w:abstractNumId="35">
    <w:nsid w:val="1D3776F0"/>
    <w:multiLevelType w:val="hybridMultilevel"/>
    <w:tmpl w:val="6E6E12E4"/>
    <w:lvl w:ilvl="0" w:tplc="DAEC5030">
      <w:start w:val="1"/>
      <w:numFmt w:val="upperLetter"/>
      <w:lvlText w:val="%1)"/>
      <w:lvlJc w:val="left"/>
      <w:pPr>
        <w:ind w:left="720" w:hanging="360"/>
      </w:pPr>
      <w:rPr>
        <w:rFonts w:ascii="Arial" w:hAnsi="Arial" w:cs="Arial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6">
    <w:nsid w:val="1DDD65B2"/>
    <w:multiLevelType w:val="singleLevel"/>
    <w:tmpl w:val="3184E34A"/>
    <w:lvl w:ilvl="0">
      <w:start w:val="1"/>
      <w:numFmt w:val="upperLetter"/>
      <w:lvlText w:val="%1)"/>
      <w:legacy w:legacy="1" w:legacySpace="0" w:legacyIndent="525"/>
      <w:lvlJc w:val="left"/>
      <w:rPr>
        <w:rFonts w:ascii="Arial" w:hAnsi="Arial" w:cs="Arial" w:hint="default"/>
      </w:rPr>
    </w:lvl>
  </w:abstractNum>
  <w:abstractNum w:abstractNumId="37">
    <w:nsid w:val="1DE223F5"/>
    <w:multiLevelType w:val="singleLevel"/>
    <w:tmpl w:val="2F86B38C"/>
    <w:lvl w:ilvl="0">
      <w:start w:val="1"/>
      <w:numFmt w:val="upperLetter"/>
      <w:lvlText w:val="%1)"/>
      <w:legacy w:legacy="1" w:legacySpace="0" w:legacyIndent="450"/>
      <w:lvlJc w:val="left"/>
      <w:rPr>
        <w:rFonts w:ascii="Arial" w:hAnsi="Arial" w:cs="Arial" w:hint="default"/>
      </w:rPr>
    </w:lvl>
  </w:abstractNum>
  <w:abstractNum w:abstractNumId="38">
    <w:nsid w:val="1F1D43CB"/>
    <w:multiLevelType w:val="singleLevel"/>
    <w:tmpl w:val="12128BC0"/>
    <w:lvl w:ilvl="0">
      <w:start w:val="1"/>
      <w:numFmt w:val="upperLetter"/>
      <w:lvlText w:val="%1)"/>
      <w:legacy w:legacy="1" w:legacySpace="0" w:legacyIndent="555"/>
      <w:lvlJc w:val="left"/>
      <w:rPr>
        <w:rFonts w:ascii="Arial" w:hAnsi="Arial" w:cs="Arial" w:hint="default"/>
      </w:rPr>
    </w:lvl>
  </w:abstractNum>
  <w:abstractNum w:abstractNumId="39">
    <w:nsid w:val="20102F1F"/>
    <w:multiLevelType w:val="singleLevel"/>
    <w:tmpl w:val="DAEC5030"/>
    <w:lvl w:ilvl="0">
      <w:start w:val="1"/>
      <w:numFmt w:val="upperLetter"/>
      <w:lvlText w:val="%1)"/>
      <w:legacy w:legacy="1" w:legacySpace="0" w:legacyIndent="435"/>
      <w:lvlJc w:val="left"/>
      <w:rPr>
        <w:rFonts w:ascii="Arial" w:hAnsi="Arial" w:cs="Arial" w:hint="default"/>
      </w:rPr>
    </w:lvl>
  </w:abstractNum>
  <w:abstractNum w:abstractNumId="40">
    <w:nsid w:val="20190CE6"/>
    <w:multiLevelType w:val="singleLevel"/>
    <w:tmpl w:val="3D820206"/>
    <w:lvl w:ilvl="0">
      <w:start w:val="1"/>
      <w:numFmt w:val="upperLetter"/>
      <w:lvlText w:val="%1)"/>
      <w:legacy w:legacy="1" w:legacySpace="0" w:legacyIndent="540"/>
      <w:lvlJc w:val="left"/>
      <w:rPr>
        <w:rFonts w:ascii="Arial" w:hAnsi="Arial" w:cs="Arial" w:hint="default"/>
      </w:rPr>
    </w:lvl>
  </w:abstractNum>
  <w:abstractNum w:abstractNumId="41">
    <w:nsid w:val="213F1563"/>
    <w:multiLevelType w:val="singleLevel"/>
    <w:tmpl w:val="DAEC5030"/>
    <w:lvl w:ilvl="0">
      <w:start w:val="1"/>
      <w:numFmt w:val="upperLetter"/>
      <w:lvlText w:val="%1)"/>
      <w:legacy w:legacy="1" w:legacySpace="0" w:legacyIndent="435"/>
      <w:lvlJc w:val="left"/>
      <w:rPr>
        <w:rFonts w:ascii="Arial" w:hAnsi="Arial" w:cs="Arial" w:hint="default"/>
      </w:rPr>
    </w:lvl>
  </w:abstractNum>
  <w:abstractNum w:abstractNumId="42">
    <w:nsid w:val="247B4147"/>
    <w:multiLevelType w:val="singleLevel"/>
    <w:tmpl w:val="DAEC5030"/>
    <w:lvl w:ilvl="0">
      <w:start w:val="1"/>
      <w:numFmt w:val="upperLetter"/>
      <w:lvlText w:val="%1)"/>
      <w:legacy w:legacy="1" w:legacySpace="0" w:legacyIndent="435"/>
      <w:lvlJc w:val="left"/>
      <w:rPr>
        <w:rFonts w:ascii="Arial" w:hAnsi="Arial" w:cs="Arial" w:hint="default"/>
      </w:rPr>
    </w:lvl>
  </w:abstractNum>
  <w:abstractNum w:abstractNumId="43">
    <w:nsid w:val="26647158"/>
    <w:multiLevelType w:val="singleLevel"/>
    <w:tmpl w:val="DAEC5030"/>
    <w:lvl w:ilvl="0">
      <w:start w:val="1"/>
      <w:numFmt w:val="upperLetter"/>
      <w:lvlText w:val="%1)"/>
      <w:legacy w:legacy="1" w:legacySpace="0" w:legacyIndent="435"/>
      <w:lvlJc w:val="left"/>
      <w:rPr>
        <w:rFonts w:ascii="Arial" w:hAnsi="Arial" w:cs="Arial" w:hint="default"/>
      </w:rPr>
    </w:lvl>
  </w:abstractNum>
  <w:abstractNum w:abstractNumId="44">
    <w:nsid w:val="268272A2"/>
    <w:multiLevelType w:val="singleLevel"/>
    <w:tmpl w:val="2F86B38C"/>
    <w:lvl w:ilvl="0">
      <w:start w:val="1"/>
      <w:numFmt w:val="upperLetter"/>
      <w:lvlText w:val="%1)"/>
      <w:legacy w:legacy="1" w:legacySpace="0" w:legacyIndent="450"/>
      <w:lvlJc w:val="left"/>
      <w:rPr>
        <w:rFonts w:ascii="Arial" w:hAnsi="Arial" w:cs="Arial" w:hint="default"/>
      </w:rPr>
    </w:lvl>
  </w:abstractNum>
  <w:abstractNum w:abstractNumId="45">
    <w:nsid w:val="27145AE4"/>
    <w:multiLevelType w:val="singleLevel"/>
    <w:tmpl w:val="DAEC5030"/>
    <w:lvl w:ilvl="0">
      <w:start w:val="1"/>
      <w:numFmt w:val="upperLetter"/>
      <w:lvlText w:val="%1)"/>
      <w:legacy w:legacy="1" w:legacySpace="0" w:legacyIndent="435"/>
      <w:lvlJc w:val="left"/>
      <w:rPr>
        <w:rFonts w:ascii="Arial" w:hAnsi="Arial" w:cs="Arial" w:hint="default"/>
      </w:rPr>
    </w:lvl>
  </w:abstractNum>
  <w:abstractNum w:abstractNumId="46">
    <w:nsid w:val="27DE2C28"/>
    <w:multiLevelType w:val="singleLevel"/>
    <w:tmpl w:val="3184E34A"/>
    <w:lvl w:ilvl="0">
      <w:start w:val="1"/>
      <w:numFmt w:val="upperLetter"/>
      <w:lvlText w:val="%1)"/>
      <w:legacy w:legacy="1" w:legacySpace="0" w:legacyIndent="525"/>
      <w:lvlJc w:val="left"/>
      <w:rPr>
        <w:rFonts w:ascii="Arial" w:hAnsi="Arial" w:cs="Arial" w:hint="default"/>
      </w:rPr>
    </w:lvl>
  </w:abstractNum>
  <w:abstractNum w:abstractNumId="47">
    <w:nsid w:val="28D81230"/>
    <w:multiLevelType w:val="singleLevel"/>
    <w:tmpl w:val="DAEC5030"/>
    <w:lvl w:ilvl="0">
      <w:start w:val="1"/>
      <w:numFmt w:val="upperLetter"/>
      <w:lvlText w:val="%1)"/>
      <w:legacy w:legacy="1" w:legacySpace="0" w:legacyIndent="435"/>
      <w:lvlJc w:val="left"/>
      <w:rPr>
        <w:rFonts w:ascii="Arial" w:hAnsi="Arial" w:cs="Arial" w:hint="default"/>
      </w:rPr>
    </w:lvl>
  </w:abstractNum>
  <w:abstractNum w:abstractNumId="48">
    <w:nsid w:val="294D37AE"/>
    <w:multiLevelType w:val="singleLevel"/>
    <w:tmpl w:val="DAEC5030"/>
    <w:lvl w:ilvl="0">
      <w:start w:val="1"/>
      <w:numFmt w:val="upperLetter"/>
      <w:lvlText w:val="%1)"/>
      <w:legacy w:legacy="1" w:legacySpace="0" w:legacyIndent="435"/>
      <w:lvlJc w:val="left"/>
      <w:rPr>
        <w:rFonts w:ascii="Arial" w:hAnsi="Arial" w:cs="Arial" w:hint="default"/>
      </w:rPr>
    </w:lvl>
  </w:abstractNum>
  <w:abstractNum w:abstractNumId="49">
    <w:nsid w:val="29EC7A93"/>
    <w:multiLevelType w:val="singleLevel"/>
    <w:tmpl w:val="F6C217F0"/>
    <w:lvl w:ilvl="0">
      <w:start w:val="1"/>
      <w:numFmt w:val="upperLetter"/>
      <w:lvlText w:val="%1)"/>
      <w:legacy w:legacy="1" w:legacySpace="0" w:legacyIndent="360"/>
      <w:lvlJc w:val="left"/>
      <w:rPr>
        <w:rFonts w:ascii="Arial" w:hAnsi="Arial" w:cs="Arial" w:hint="default"/>
      </w:rPr>
    </w:lvl>
  </w:abstractNum>
  <w:abstractNum w:abstractNumId="50">
    <w:nsid w:val="2A6B0815"/>
    <w:multiLevelType w:val="singleLevel"/>
    <w:tmpl w:val="2F86B38C"/>
    <w:lvl w:ilvl="0">
      <w:start w:val="1"/>
      <w:numFmt w:val="upperLetter"/>
      <w:lvlText w:val="%1)"/>
      <w:legacy w:legacy="1" w:legacySpace="0" w:legacyIndent="450"/>
      <w:lvlJc w:val="left"/>
      <w:rPr>
        <w:rFonts w:ascii="Arial" w:hAnsi="Arial" w:cs="Arial" w:hint="default"/>
      </w:rPr>
    </w:lvl>
  </w:abstractNum>
  <w:abstractNum w:abstractNumId="51">
    <w:nsid w:val="2B4A018D"/>
    <w:multiLevelType w:val="singleLevel"/>
    <w:tmpl w:val="51EE8A7C"/>
    <w:lvl w:ilvl="0">
      <w:start w:val="2"/>
      <w:numFmt w:val="upperRoman"/>
      <w:lvlText w:val="%1."/>
      <w:legacy w:legacy="1" w:legacySpace="0" w:legacyIndent="420"/>
      <w:lvlJc w:val="left"/>
      <w:rPr>
        <w:rFonts w:ascii="Arial" w:hAnsi="Arial" w:cs="Arial" w:hint="default"/>
      </w:rPr>
    </w:lvl>
  </w:abstractNum>
  <w:abstractNum w:abstractNumId="52">
    <w:nsid w:val="30027D8D"/>
    <w:multiLevelType w:val="singleLevel"/>
    <w:tmpl w:val="DAEC5030"/>
    <w:lvl w:ilvl="0">
      <w:start w:val="1"/>
      <w:numFmt w:val="upperLetter"/>
      <w:lvlText w:val="%1)"/>
      <w:legacy w:legacy="1" w:legacySpace="0" w:legacyIndent="435"/>
      <w:lvlJc w:val="left"/>
      <w:rPr>
        <w:rFonts w:ascii="Arial" w:hAnsi="Arial" w:cs="Arial" w:hint="default"/>
      </w:rPr>
    </w:lvl>
  </w:abstractNum>
  <w:abstractNum w:abstractNumId="53">
    <w:nsid w:val="30626B73"/>
    <w:multiLevelType w:val="singleLevel"/>
    <w:tmpl w:val="DAEC5030"/>
    <w:lvl w:ilvl="0">
      <w:start w:val="1"/>
      <w:numFmt w:val="upperLetter"/>
      <w:lvlText w:val="%1)"/>
      <w:legacy w:legacy="1" w:legacySpace="0" w:legacyIndent="435"/>
      <w:lvlJc w:val="left"/>
      <w:rPr>
        <w:rFonts w:ascii="Arial" w:hAnsi="Arial" w:cs="Arial" w:hint="default"/>
      </w:rPr>
    </w:lvl>
  </w:abstractNum>
  <w:abstractNum w:abstractNumId="54">
    <w:nsid w:val="315E18D3"/>
    <w:multiLevelType w:val="singleLevel"/>
    <w:tmpl w:val="4E848C84"/>
    <w:lvl w:ilvl="0">
      <w:start w:val="1"/>
      <w:numFmt w:val="upperRoman"/>
      <w:lvlText w:val="%1."/>
      <w:legacy w:legacy="1" w:legacySpace="0" w:legacyIndent="405"/>
      <w:lvlJc w:val="left"/>
      <w:rPr>
        <w:rFonts w:ascii="Arial" w:hAnsi="Arial" w:cs="Arial" w:hint="default"/>
      </w:rPr>
    </w:lvl>
  </w:abstractNum>
  <w:abstractNum w:abstractNumId="55">
    <w:nsid w:val="31831B23"/>
    <w:multiLevelType w:val="singleLevel"/>
    <w:tmpl w:val="E19A7E4A"/>
    <w:lvl w:ilvl="0">
      <w:start w:val="1"/>
      <w:numFmt w:val="upperLetter"/>
      <w:lvlText w:val="%1)"/>
      <w:legacy w:legacy="1" w:legacySpace="0" w:legacyIndent="405"/>
      <w:lvlJc w:val="left"/>
      <w:rPr>
        <w:rFonts w:ascii="Arial" w:hAnsi="Arial" w:cs="Arial" w:hint="default"/>
      </w:rPr>
    </w:lvl>
  </w:abstractNum>
  <w:abstractNum w:abstractNumId="56">
    <w:nsid w:val="32A635B3"/>
    <w:multiLevelType w:val="singleLevel"/>
    <w:tmpl w:val="3D820206"/>
    <w:lvl w:ilvl="0">
      <w:start w:val="1"/>
      <w:numFmt w:val="upperLetter"/>
      <w:lvlText w:val="%1)"/>
      <w:legacy w:legacy="1" w:legacySpace="0" w:legacyIndent="540"/>
      <w:lvlJc w:val="left"/>
      <w:rPr>
        <w:rFonts w:ascii="Arial" w:hAnsi="Arial" w:cs="Arial" w:hint="default"/>
      </w:rPr>
    </w:lvl>
  </w:abstractNum>
  <w:abstractNum w:abstractNumId="57">
    <w:nsid w:val="32A700B8"/>
    <w:multiLevelType w:val="hybridMultilevel"/>
    <w:tmpl w:val="7B225BAE"/>
    <w:lvl w:ilvl="0" w:tplc="3D820206">
      <w:start w:val="1"/>
      <w:numFmt w:val="upperLetter"/>
      <w:lvlText w:val="%1)"/>
      <w:legacy w:legacy="1" w:legacySpace="0" w:legacyIndent="540"/>
      <w:lvlJc w:val="left"/>
      <w:rPr>
        <w:rFonts w:ascii="Arial" w:hAnsi="Arial" w:cs="Arial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8">
    <w:nsid w:val="35CD25C8"/>
    <w:multiLevelType w:val="singleLevel"/>
    <w:tmpl w:val="4E848C84"/>
    <w:lvl w:ilvl="0">
      <w:start w:val="1"/>
      <w:numFmt w:val="upperRoman"/>
      <w:lvlText w:val="%1."/>
      <w:legacy w:legacy="1" w:legacySpace="0" w:legacyIndent="405"/>
      <w:lvlJc w:val="left"/>
      <w:rPr>
        <w:rFonts w:ascii="Arial" w:hAnsi="Arial" w:cs="Arial" w:hint="default"/>
      </w:rPr>
    </w:lvl>
  </w:abstractNum>
  <w:abstractNum w:abstractNumId="59">
    <w:nsid w:val="3751620A"/>
    <w:multiLevelType w:val="singleLevel"/>
    <w:tmpl w:val="2F86B38C"/>
    <w:lvl w:ilvl="0">
      <w:start w:val="1"/>
      <w:numFmt w:val="upperLetter"/>
      <w:lvlText w:val="%1)"/>
      <w:legacy w:legacy="1" w:legacySpace="0" w:legacyIndent="450"/>
      <w:lvlJc w:val="left"/>
      <w:rPr>
        <w:rFonts w:ascii="Arial" w:hAnsi="Arial" w:cs="Arial" w:hint="default"/>
      </w:rPr>
    </w:lvl>
  </w:abstractNum>
  <w:abstractNum w:abstractNumId="60">
    <w:nsid w:val="397C139D"/>
    <w:multiLevelType w:val="singleLevel"/>
    <w:tmpl w:val="E19A7E4A"/>
    <w:lvl w:ilvl="0">
      <w:start w:val="1"/>
      <w:numFmt w:val="upperLetter"/>
      <w:lvlText w:val="%1)"/>
      <w:legacy w:legacy="1" w:legacySpace="0" w:legacyIndent="405"/>
      <w:lvlJc w:val="left"/>
      <w:rPr>
        <w:rFonts w:ascii="Arial" w:hAnsi="Arial" w:cs="Arial" w:hint="default"/>
      </w:rPr>
    </w:lvl>
  </w:abstractNum>
  <w:abstractNum w:abstractNumId="61">
    <w:nsid w:val="3AA21B14"/>
    <w:multiLevelType w:val="hybridMultilevel"/>
    <w:tmpl w:val="13F4C1CA"/>
    <w:lvl w:ilvl="0" w:tplc="887C9758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2">
    <w:nsid w:val="3C7E60DF"/>
    <w:multiLevelType w:val="hybridMultilevel"/>
    <w:tmpl w:val="2626E4BC"/>
    <w:lvl w:ilvl="0" w:tplc="DAEC5030">
      <w:start w:val="1"/>
      <w:numFmt w:val="upperLetter"/>
      <w:lvlText w:val="%1)"/>
      <w:lvlJc w:val="left"/>
      <w:pPr>
        <w:ind w:left="720" w:hanging="360"/>
      </w:pPr>
      <w:rPr>
        <w:rFonts w:ascii="Arial" w:hAnsi="Arial" w:cs="Arial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3">
    <w:nsid w:val="3C885FD9"/>
    <w:multiLevelType w:val="hybridMultilevel"/>
    <w:tmpl w:val="A46EA3E8"/>
    <w:lvl w:ilvl="0" w:tplc="DAEC5030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ascii="Arial" w:hAnsi="Arial" w:cs="Arial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4">
    <w:nsid w:val="3EA03AE6"/>
    <w:multiLevelType w:val="singleLevel"/>
    <w:tmpl w:val="DAEC5030"/>
    <w:lvl w:ilvl="0">
      <w:start w:val="1"/>
      <w:numFmt w:val="upperLetter"/>
      <w:lvlText w:val="%1)"/>
      <w:legacy w:legacy="1" w:legacySpace="0" w:legacyIndent="435"/>
      <w:lvlJc w:val="left"/>
      <w:rPr>
        <w:rFonts w:ascii="Arial" w:hAnsi="Arial" w:cs="Arial" w:hint="default"/>
      </w:rPr>
    </w:lvl>
  </w:abstractNum>
  <w:abstractNum w:abstractNumId="65">
    <w:nsid w:val="3EDC4EF4"/>
    <w:multiLevelType w:val="singleLevel"/>
    <w:tmpl w:val="DAEC5030"/>
    <w:lvl w:ilvl="0">
      <w:start w:val="1"/>
      <w:numFmt w:val="upperLetter"/>
      <w:lvlText w:val="%1)"/>
      <w:legacy w:legacy="1" w:legacySpace="0" w:legacyIndent="435"/>
      <w:lvlJc w:val="left"/>
      <w:rPr>
        <w:rFonts w:ascii="Arial" w:hAnsi="Arial" w:cs="Arial" w:hint="default"/>
      </w:rPr>
    </w:lvl>
  </w:abstractNum>
  <w:abstractNum w:abstractNumId="66">
    <w:nsid w:val="3F475A78"/>
    <w:multiLevelType w:val="hybridMultilevel"/>
    <w:tmpl w:val="E8A830F2"/>
    <w:lvl w:ilvl="0" w:tplc="887C9758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7">
    <w:nsid w:val="43FC6C46"/>
    <w:multiLevelType w:val="singleLevel"/>
    <w:tmpl w:val="DAEC5030"/>
    <w:lvl w:ilvl="0">
      <w:start w:val="1"/>
      <w:numFmt w:val="upperLetter"/>
      <w:lvlText w:val="%1)"/>
      <w:legacy w:legacy="1" w:legacySpace="0" w:legacyIndent="435"/>
      <w:lvlJc w:val="left"/>
      <w:rPr>
        <w:rFonts w:ascii="Arial" w:hAnsi="Arial" w:cs="Arial" w:hint="default"/>
      </w:rPr>
    </w:lvl>
  </w:abstractNum>
  <w:abstractNum w:abstractNumId="68">
    <w:nsid w:val="44C61ED9"/>
    <w:multiLevelType w:val="hybridMultilevel"/>
    <w:tmpl w:val="545E1E2A"/>
    <w:lvl w:ilvl="0" w:tplc="3D820206">
      <w:start w:val="1"/>
      <w:numFmt w:val="upperLetter"/>
      <w:lvlText w:val="%1)"/>
      <w:lvlJc w:val="left"/>
      <w:pPr>
        <w:ind w:left="720" w:hanging="360"/>
      </w:pPr>
      <w:rPr>
        <w:rFonts w:ascii="Arial" w:hAnsi="Arial" w:cs="Arial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9">
    <w:nsid w:val="462370F7"/>
    <w:multiLevelType w:val="singleLevel"/>
    <w:tmpl w:val="2F86B38C"/>
    <w:lvl w:ilvl="0">
      <w:start w:val="1"/>
      <w:numFmt w:val="upperLetter"/>
      <w:lvlText w:val="%1)"/>
      <w:legacy w:legacy="1" w:legacySpace="0" w:legacyIndent="450"/>
      <w:lvlJc w:val="left"/>
      <w:rPr>
        <w:rFonts w:ascii="Arial" w:hAnsi="Arial" w:cs="Arial" w:hint="default"/>
      </w:rPr>
    </w:lvl>
  </w:abstractNum>
  <w:abstractNum w:abstractNumId="70">
    <w:nsid w:val="46670DE6"/>
    <w:multiLevelType w:val="hybridMultilevel"/>
    <w:tmpl w:val="F490F408"/>
    <w:lvl w:ilvl="0" w:tplc="887C9758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1">
    <w:nsid w:val="4716663F"/>
    <w:multiLevelType w:val="singleLevel"/>
    <w:tmpl w:val="B2BE9712"/>
    <w:lvl w:ilvl="0">
      <w:start w:val="3"/>
      <w:numFmt w:val="upperRoman"/>
      <w:lvlText w:val="%1."/>
      <w:legacy w:legacy="1" w:legacySpace="0" w:legacyIndent="390"/>
      <w:lvlJc w:val="left"/>
      <w:rPr>
        <w:rFonts w:ascii="Arial" w:hAnsi="Arial" w:cs="Arial" w:hint="default"/>
      </w:rPr>
    </w:lvl>
  </w:abstractNum>
  <w:abstractNum w:abstractNumId="72">
    <w:nsid w:val="47CF245B"/>
    <w:multiLevelType w:val="singleLevel"/>
    <w:tmpl w:val="2F86B38C"/>
    <w:lvl w:ilvl="0">
      <w:start w:val="1"/>
      <w:numFmt w:val="upperLetter"/>
      <w:lvlText w:val="%1)"/>
      <w:legacy w:legacy="1" w:legacySpace="0" w:legacyIndent="450"/>
      <w:lvlJc w:val="left"/>
      <w:rPr>
        <w:rFonts w:ascii="Arial" w:hAnsi="Arial" w:cs="Arial" w:hint="default"/>
      </w:rPr>
    </w:lvl>
  </w:abstractNum>
  <w:abstractNum w:abstractNumId="73">
    <w:nsid w:val="48CD29EB"/>
    <w:multiLevelType w:val="singleLevel"/>
    <w:tmpl w:val="CB4CB97E"/>
    <w:lvl w:ilvl="0">
      <w:start w:val="1"/>
      <w:numFmt w:val="upperRoman"/>
      <w:lvlText w:val="%1."/>
      <w:legacy w:legacy="1" w:legacySpace="0" w:legacyIndent="390"/>
      <w:lvlJc w:val="left"/>
      <w:rPr>
        <w:rFonts w:ascii="Arial" w:hAnsi="Arial" w:cs="Arial" w:hint="default"/>
      </w:rPr>
    </w:lvl>
  </w:abstractNum>
  <w:abstractNum w:abstractNumId="74">
    <w:nsid w:val="49C70E20"/>
    <w:multiLevelType w:val="singleLevel"/>
    <w:tmpl w:val="DAEC5030"/>
    <w:lvl w:ilvl="0">
      <w:start w:val="1"/>
      <w:numFmt w:val="upperLetter"/>
      <w:lvlText w:val="%1)"/>
      <w:legacy w:legacy="1" w:legacySpace="0" w:legacyIndent="435"/>
      <w:lvlJc w:val="left"/>
      <w:rPr>
        <w:rFonts w:ascii="Arial" w:hAnsi="Arial" w:cs="Arial" w:hint="default"/>
      </w:rPr>
    </w:lvl>
  </w:abstractNum>
  <w:abstractNum w:abstractNumId="75">
    <w:nsid w:val="4D10276B"/>
    <w:multiLevelType w:val="singleLevel"/>
    <w:tmpl w:val="E19A7E4A"/>
    <w:lvl w:ilvl="0">
      <w:start w:val="1"/>
      <w:numFmt w:val="upperLetter"/>
      <w:lvlText w:val="%1)"/>
      <w:legacy w:legacy="1" w:legacySpace="0" w:legacyIndent="405"/>
      <w:lvlJc w:val="left"/>
      <w:rPr>
        <w:rFonts w:ascii="Arial" w:hAnsi="Arial" w:cs="Arial" w:hint="default"/>
      </w:rPr>
    </w:lvl>
  </w:abstractNum>
  <w:abstractNum w:abstractNumId="76">
    <w:nsid w:val="4FA07953"/>
    <w:multiLevelType w:val="singleLevel"/>
    <w:tmpl w:val="3D820206"/>
    <w:lvl w:ilvl="0">
      <w:start w:val="1"/>
      <w:numFmt w:val="upperLetter"/>
      <w:lvlText w:val="%1)"/>
      <w:legacy w:legacy="1" w:legacySpace="0" w:legacyIndent="540"/>
      <w:lvlJc w:val="left"/>
      <w:rPr>
        <w:rFonts w:ascii="Arial" w:hAnsi="Arial" w:cs="Arial" w:hint="default"/>
      </w:rPr>
    </w:lvl>
  </w:abstractNum>
  <w:abstractNum w:abstractNumId="77">
    <w:nsid w:val="51027B38"/>
    <w:multiLevelType w:val="singleLevel"/>
    <w:tmpl w:val="51EE8A7C"/>
    <w:lvl w:ilvl="0">
      <w:start w:val="2"/>
      <w:numFmt w:val="upperRoman"/>
      <w:lvlText w:val="%1."/>
      <w:legacy w:legacy="1" w:legacySpace="0" w:legacyIndent="420"/>
      <w:lvlJc w:val="left"/>
      <w:rPr>
        <w:rFonts w:ascii="Arial" w:hAnsi="Arial" w:cs="Arial" w:hint="default"/>
      </w:rPr>
    </w:lvl>
  </w:abstractNum>
  <w:abstractNum w:abstractNumId="78">
    <w:nsid w:val="51311346"/>
    <w:multiLevelType w:val="singleLevel"/>
    <w:tmpl w:val="76B097E4"/>
    <w:lvl w:ilvl="0">
      <w:start w:val="1"/>
      <w:numFmt w:val="upperLetter"/>
      <w:lvlText w:val="%1)"/>
      <w:legacy w:legacy="1" w:legacySpace="0" w:legacyIndent="435"/>
      <w:lvlJc w:val="left"/>
      <w:rPr>
        <w:rFonts w:ascii="Arial" w:hAnsi="Arial" w:cs="Arial" w:hint="default"/>
      </w:rPr>
    </w:lvl>
  </w:abstractNum>
  <w:abstractNum w:abstractNumId="79">
    <w:nsid w:val="515C7778"/>
    <w:multiLevelType w:val="singleLevel"/>
    <w:tmpl w:val="DAEC5030"/>
    <w:lvl w:ilvl="0">
      <w:start w:val="1"/>
      <w:numFmt w:val="upperLetter"/>
      <w:lvlText w:val="%1)"/>
      <w:legacy w:legacy="1" w:legacySpace="0" w:legacyIndent="435"/>
      <w:lvlJc w:val="left"/>
      <w:rPr>
        <w:rFonts w:ascii="Arial" w:hAnsi="Arial" w:cs="Arial" w:hint="default"/>
      </w:rPr>
    </w:lvl>
  </w:abstractNum>
  <w:abstractNum w:abstractNumId="80">
    <w:nsid w:val="570947E3"/>
    <w:multiLevelType w:val="singleLevel"/>
    <w:tmpl w:val="DAEC5030"/>
    <w:lvl w:ilvl="0">
      <w:start w:val="1"/>
      <w:numFmt w:val="upperLetter"/>
      <w:lvlText w:val="%1)"/>
      <w:legacy w:legacy="1" w:legacySpace="0" w:legacyIndent="435"/>
      <w:lvlJc w:val="left"/>
      <w:rPr>
        <w:rFonts w:ascii="Arial" w:hAnsi="Arial" w:cs="Arial" w:hint="default"/>
      </w:rPr>
    </w:lvl>
  </w:abstractNum>
  <w:abstractNum w:abstractNumId="81">
    <w:nsid w:val="585F78D9"/>
    <w:multiLevelType w:val="singleLevel"/>
    <w:tmpl w:val="2F86B38C"/>
    <w:lvl w:ilvl="0">
      <w:start w:val="1"/>
      <w:numFmt w:val="upperLetter"/>
      <w:lvlText w:val="%1)"/>
      <w:legacy w:legacy="1" w:legacySpace="0" w:legacyIndent="450"/>
      <w:lvlJc w:val="left"/>
      <w:rPr>
        <w:rFonts w:ascii="Arial" w:hAnsi="Arial" w:cs="Arial" w:hint="default"/>
      </w:rPr>
    </w:lvl>
  </w:abstractNum>
  <w:abstractNum w:abstractNumId="82">
    <w:nsid w:val="58B26597"/>
    <w:multiLevelType w:val="singleLevel"/>
    <w:tmpl w:val="2F86B38C"/>
    <w:lvl w:ilvl="0">
      <w:start w:val="1"/>
      <w:numFmt w:val="upperLetter"/>
      <w:lvlText w:val="%1)"/>
      <w:legacy w:legacy="1" w:legacySpace="0" w:legacyIndent="450"/>
      <w:lvlJc w:val="left"/>
      <w:rPr>
        <w:rFonts w:ascii="Arial" w:hAnsi="Arial" w:cs="Arial" w:hint="default"/>
      </w:rPr>
    </w:lvl>
  </w:abstractNum>
  <w:abstractNum w:abstractNumId="83">
    <w:nsid w:val="591134D2"/>
    <w:multiLevelType w:val="singleLevel"/>
    <w:tmpl w:val="DAEC5030"/>
    <w:lvl w:ilvl="0">
      <w:start w:val="1"/>
      <w:numFmt w:val="upperLetter"/>
      <w:lvlText w:val="%1)"/>
      <w:legacy w:legacy="1" w:legacySpace="0" w:legacyIndent="435"/>
      <w:lvlJc w:val="left"/>
      <w:rPr>
        <w:rFonts w:ascii="Arial" w:hAnsi="Arial" w:cs="Arial" w:hint="default"/>
      </w:rPr>
    </w:lvl>
  </w:abstractNum>
  <w:abstractNum w:abstractNumId="84">
    <w:nsid w:val="59BC3C16"/>
    <w:multiLevelType w:val="singleLevel"/>
    <w:tmpl w:val="DAEC5030"/>
    <w:lvl w:ilvl="0">
      <w:start w:val="1"/>
      <w:numFmt w:val="upperLetter"/>
      <w:lvlText w:val="%1)"/>
      <w:legacy w:legacy="1" w:legacySpace="0" w:legacyIndent="435"/>
      <w:lvlJc w:val="left"/>
      <w:rPr>
        <w:rFonts w:ascii="Arial" w:hAnsi="Arial" w:cs="Arial" w:hint="default"/>
      </w:rPr>
    </w:lvl>
  </w:abstractNum>
  <w:abstractNum w:abstractNumId="85">
    <w:nsid w:val="5AB634E1"/>
    <w:multiLevelType w:val="singleLevel"/>
    <w:tmpl w:val="DAEC5030"/>
    <w:lvl w:ilvl="0">
      <w:start w:val="1"/>
      <w:numFmt w:val="upperLetter"/>
      <w:lvlText w:val="%1)"/>
      <w:legacy w:legacy="1" w:legacySpace="0" w:legacyIndent="435"/>
      <w:lvlJc w:val="left"/>
      <w:rPr>
        <w:rFonts w:ascii="Arial" w:hAnsi="Arial" w:cs="Arial" w:hint="default"/>
      </w:rPr>
    </w:lvl>
  </w:abstractNum>
  <w:abstractNum w:abstractNumId="86">
    <w:nsid w:val="5BD25A5E"/>
    <w:multiLevelType w:val="singleLevel"/>
    <w:tmpl w:val="20FCB65A"/>
    <w:lvl w:ilvl="0">
      <w:start w:val="1"/>
      <w:numFmt w:val="upperRoman"/>
      <w:lvlText w:val="%1."/>
      <w:legacy w:legacy="1" w:legacySpace="0" w:legacyIndent="420"/>
      <w:lvlJc w:val="left"/>
      <w:rPr>
        <w:rFonts w:ascii="Arial" w:hAnsi="Arial" w:cs="Arial" w:hint="default"/>
      </w:rPr>
    </w:lvl>
  </w:abstractNum>
  <w:abstractNum w:abstractNumId="87">
    <w:nsid w:val="5C090B66"/>
    <w:multiLevelType w:val="singleLevel"/>
    <w:tmpl w:val="F35CC89C"/>
    <w:lvl w:ilvl="0">
      <w:start w:val="1"/>
      <w:numFmt w:val="upperLetter"/>
      <w:lvlText w:val="%1)"/>
      <w:legacy w:legacy="1" w:legacySpace="0" w:legacyIndent="1260"/>
      <w:lvlJc w:val="left"/>
      <w:rPr>
        <w:rFonts w:ascii="Arial" w:hAnsi="Arial" w:cs="Arial" w:hint="default"/>
      </w:rPr>
    </w:lvl>
  </w:abstractNum>
  <w:abstractNum w:abstractNumId="88">
    <w:nsid w:val="5EF1039E"/>
    <w:multiLevelType w:val="singleLevel"/>
    <w:tmpl w:val="E19A7E4A"/>
    <w:lvl w:ilvl="0">
      <w:start w:val="1"/>
      <w:numFmt w:val="upperLetter"/>
      <w:lvlText w:val="%1)"/>
      <w:legacy w:legacy="1" w:legacySpace="0" w:legacyIndent="405"/>
      <w:lvlJc w:val="left"/>
      <w:rPr>
        <w:rFonts w:ascii="Arial" w:hAnsi="Arial" w:cs="Arial" w:hint="default"/>
      </w:rPr>
    </w:lvl>
  </w:abstractNum>
  <w:abstractNum w:abstractNumId="89">
    <w:nsid w:val="5F0A5091"/>
    <w:multiLevelType w:val="singleLevel"/>
    <w:tmpl w:val="2F86B38C"/>
    <w:lvl w:ilvl="0">
      <w:start w:val="1"/>
      <w:numFmt w:val="upperLetter"/>
      <w:lvlText w:val="%1)"/>
      <w:legacy w:legacy="1" w:legacySpace="0" w:legacyIndent="450"/>
      <w:lvlJc w:val="left"/>
      <w:rPr>
        <w:rFonts w:ascii="Arial" w:hAnsi="Arial" w:cs="Arial" w:hint="default"/>
      </w:rPr>
    </w:lvl>
  </w:abstractNum>
  <w:abstractNum w:abstractNumId="90">
    <w:nsid w:val="5F355233"/>
    <w:multiLevelType w:val="singleLevel"/>
    <w:tmpl w:val="521C943A"/>
    <w:lvl w:ilvl="0">
      <w:start w:val="1"/>
      <w:numFmt w:val="upperLetter"/>
      <w:lvlText w:val="%1)"/>
      <w:legacy w:legacy="1" w:legacySpace="0" w:legacyIndent="420"/>
      <w:lvlJc w:val="left"/>
      <w:rPr>
        <w:rFonts w:ascii="Arial" w:hAnsi="Arial" w:cs="Arial" w:hint="default"/>
      </w:rPr>
    </w:lvl>
  </w:abstractNum>
  <w:abstractNum w:abstractNumId="91">
    <w:nsid w:val="5F5F095B"/>
    <w:multiLevelType w:val="singleLevel"/>
    <w:tmpl w:val="3184E34A"/>
    <w:lvl w:ilvl="0">
      <w:start w:val="1"/>
      <w:numFmt w:val="upperLetter"/>
      <w:lvlText w:val="%1)"/>
      <w:legacy w:legacy="1" w:legacySpace="0" w:legacyIndent="525"/>
      <w:lvlJc w:val="left"/>
      <w:rPr>
        <w:rFonts w:ascii="Arial" w:hAnsi="Arial" w:cs="Arial" w:hint="default"/>
      </w:rPr>
    </w:lvl>
  </w:abstractNum>
  <w:abstractNum w:abstractNumId="92">
    <w:nsid w:val="609C78D1"/>
    <w:multiLevelType w:val="hybridMultilevel"/>
    <w:tmpl w:val="948E9A6E"/>
    <w:lvl w:ilvl="0" w:tplc="3D820206">
      <w:start w:val="1"/>
      <w:numFmt w:val="upperLetter"/>
      <w:lvlText w:val="%1)"/>
      <w:lvlJc w:val="left"/>
      <w:pPr>
        <w:ind w:left="720" w:hanging="360"/>
      </w:pPr>
      <w:rPr>
        <w:rFonts w:ascii="Arial" w:hAnsi="Arial" w:cs="Arial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3">
    <w:nsid w:val="60D22B5B"/>
    <w:multiLevelType w:val="singleLevel"/>
    <w:tmpl w:val="4E848C84"/>
    <w:lvl w:ilvl="0">
      <w:start w:val="1"/>
      <w:numFmt w:val="upperRoman"/>
      <w:lvlText w:val="%1."/>
      <w:legacy w:legacy="1" w:legacySpace="0" w:legacyIndent="405"/>
      <w:lvlJc w:val="left"/>
      <w:rPr>
        <w:rFonts w:ascii="Arial" w:hAnsi="Arial" w:cs="Arial" w:hint="default"/>
      </w:rPr>
    </w:lvl>
  </w:abstractNum>
  <w:abstractNum w:abstractNumId="94">
    <w:nsid w:val="62B45DDF"/>
    <w:multiLevelType w:val="singleLevel"/>
    <w:tmpl w:val="DAEC5030"/>
    <w:lvl w:ilvl="0">
      <w:start w:val="1"/>
      <w:numFmt w:val="upperLetter"/>
      <w:lvlText w:val="%1)"/>
      <w:legacy w:legacy="1" w:legacySpace="0" w:legacyIndent="435"/>
      <w:lvlJc w:val="left"/>
      <w:rPr>
        <w:rFonts w:ascii="Arial" w:hAnsi="Arial" w:cs="Arial" w:hint="default"/>
      </w:rPr>
    </w:lvl>
  </w:abstractNum>
  <w:abstractNum w:abstractNumId="95">
    <w:nsid w:val="635A5122"/>
    <w:multiLevelType w:val="singleLevel"/>
    <w:tmpl w:val="4E848C84"/>
    <w:lvl w:ilvl="0">
      <w:start w:val="1"/>
      <w:numFmt w:val="upperRoman"/>
      <w:lvlText w:val="%1."/>
      <w:legacy w:legacy="1" w:legacySpace="0" w:legacyIndent="405"/>
      <w:lvlJc w:val="left"/>
      <w:rPr>
        <w:rFonts w:ascii="Arial" w:hAnsi="Arial" w:cs="Arial" w:hint="default"/>
      </w:rPr>
    </w:lvl>
  </w:abstractNum>
  <w:abstractNum w:abstractNumId="96">
    <w:nsid w:val="63BA1FC4"/>
    <w:multiLevelType w:val="singleLevel"/>
    <w:tmpl w:val="DAEC5030"/>
    <w:lvl w:ilvl="0">
      <w:start w:val="1"/>
      <w:numFmt w:val="upperLetter"/>
      <w:lvlText w:val="%1)"/>
      <w:legacy w:legacy="1" w:legacySpace="0" w:legacyIndent="435"/>
      <w:lvlJc w:val="left"/>
      <w:rPr>
        <w:rFonts w:ascii="Arial" w:hAnsi="Arial" w:cs="Arial" w:hint="default"/>
      </w:rPr>
    </w:lvl>
  </w:abstractNum>
  <w:abstractNum w:abstractNumId="97">
    <w:nsid w:val="63C137A8"/>
    <w:multiLevelType w:val="singleLevel"/>
    <w:tmpl w:val="F6C217F0"/>
    <w:lvl w:ilvl="0">
      <w:start w:val="1"/>
      <w:numFmt w:val="upperLetter"/>
      <w:lvlText w:val="%1)"/>
      <w:legacy w:legacy="1" w:legacySpace="0" w:legacyIndent="360"/>
      <w:lvlJc w:val="left"/>
      <w:rPr>
        <w:rFonts w:ascii="Arial" w:hAnsi="Arial" w:cs="Arial" w:hint="default"/>
      </w:rPr>
    </w:lvl>
  </w:abstractNum>
  <w:abstractNum w:abstractNumId="98">
    <w:nsid w:val="646420C8"/>
    <w:multiLevelType w:val="singleLevel"/>
    <w:tmpl w:val="3D820206"/>
    <w:lvl w:ilvl="0">
      <w:start w:val="1"/>
      <w:numFmt w:val="upperLetter"/>
      <w:lvlText w:val="%1)"/>
      <w:legacy w:legacy="1" w:legacySpace="0" w:legacyIndent="540"/>
      <w:lvlJc w:val="left"/>
      <w:rPr>
        <w:rFonts w:ascii="Arial" w:hAnsi="Arial" w:cs="Arial" w:hint="default"/>
      </w:rPr>
    </w:lvl>
  </w:abstractNum>
  <w:abstractNum w:abstractNumId="99">
    <w:nsid w:val="64C819B5"/>
    <w:multiLevelType w:val="singleLevel"/>
    <w:tmpl w:val="DAEC5030"/>
    <w:lvl w:ilvl="0">
      <w:start w:val="1"/>
      <w:numFmt w:val="upperLetter"/>
      <w:lvlText w:val="%1)"/>
      <w:legacy w:legacy="1" w:legacySpace="0" w:legacyIndent="435"/>
      <w:lvlJc w:val="left"/>
      <w:rPr>
        <w:rFonts w:ascii="Arial" w:hAnsi="Arial" w:cs="Arial" w:hint="default"/>
      </w:rPr>
    </w:lvl>
  </w:abstractNum>
  <w:abstractNum w:abstractNumId="100">
    <w:nsid w:val="64D501DD"/>
    <w:multiLevelType w:val="singleLevel"/>
    <w:tmpl w:val="521C943A"/>
    <w:lvl w:ilvl="0">
      <w:start w:val="1"/>
      <w:numFmt w:val="upperLetter"/>
      <w:lvlText w:val="%1)"/>
      <w:legacy w:legacy="1" w:legacySpace="0" w:legacyIndent="420"/>
      <w:lvlJc w:val="left"/>
      <w:rPr>
        <w:rFonts w:ascii="Arial" w:hAnsi="Arial" w:cs="Arial" w:hint="default"/>
      </w:rPr>
    </w:lvl>
  </w:abstractNum>
  <w:abstractNum w:abstractNumId="101">
    <w:nsid w:val="67240DB2"/>
    <w:multiLevelType w:val="singleLevel"/>
    <w:tmpl w:val="DAEC5030"/>
    <w:lvl w:ilvl="0">
      <w:start w:val="1"/>
      <w:numFmt w:val="upperLetter"/>
      <w:lvlText w:val="%1)"/>
      <w:legacy w:legacy="1" w:legacySpace="0" w:legacyIndent="435"/>
      <w:lvlJc w:val="left"/>
      <w:rPr>
        <w:rFonts w:ascii="Arial" w:hAnsi="Arial" w:cs="Arial" w:hint="default"/>
      </w:rPr>
    </w:lvl>
  </w:abstractNum>
  <w:abstractNum w:abstractNumId="102">
    <w:nsid w:val="67810115"/>
    <w:multiLevelType w:val="hybridMultilevel"/>
    <w:tmpl w:val="455C620A"/>
    <w:lvl w:ilvl="0" w:tplc="887C9758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3">
    <w:nsid w:val="6A0A580A"/>
    <w:multiLevelType w:val="singleLevel"/>
    <w:tmpl w:val="DAEC5030"/>
    <w:lvl w:ilvl="0">
      <w:start w:val="1"/>
      <w:numFmt w:val="upperLetter"/>
      <w:lvlText w:val="%1)"/>
      <w:legacy w:legacy="1" w:legacySpace="0" w:legacyIndent="435"/>
      <w:lvlJc w:val="left"/>
      <w:rPr>
        <w:rFonts w:ascii="Arial" w:hAnsi="Arial" w:cs="Arial" w:hint="default"/>
      </w:rPr>
    </w:lvl>
  </w:abstractNum>
  <w:abstractNum w:abstractNumId="104">
    <w:nsid w:val="6BF7301C"/>
    <w:multiLevelType w:val="singleLevel"/>
    <w:tmpl w:val="DAEC5030"/>
    <w:lvl w:ilvl="0">
      <w:start w:val="1"/>
      <w:numFmt w:val="upperLetter"/>
      <w:lvlText w:val="%1)"/>
      <w:legacy w:legacy="1" w:legacySpace="0" w:legacyIndent="435"/>
      <w:lvlJc w:val="left"/>
      <w:rPr>
        <w:rFonts w:ascii="Arial" w:hAnsi="Arial" w:cs="Arial" w:hint="default"/>
      </w:rPr>
    </w:lvl>
  </w:abstractNum>
  <w:abstractNum w:abstractNumId="105">
    <w:nsid w:val="6DE8268E"/>
    <w:multiLevelType w:val="singleLevel"/>
    <w:tmpl w:val="3184E34A"/>
    <w:lvl w:ilvl="0">
      <w:start w:val="1"/>
      <w:numFmt w:val="upperLetter"/>
      <w:lvlText w:val="%1)"/>
      <w:legacy w:legacy="1" w:legacySpace="0" w:legacyIndent="525"/>
      <w:lvlJc w:val="left"/>
      <w:rPr>
        <w:rFonts w:ascii="Arial" w:hAnsi="Arial" w:cs="Arial" w:hint="default"/>
      </w:rPr>
    </w:lvl>
  </w:abstractNum>
  <w:abstractNum w:abstractNumId="106">
    <w:nsid w:val="6E3413B2"/>
    <w:multiLevelType w:val="singleLevel"/>
    <w:tmpl w:val="DAEC5030"/>
    <w:lvl w:ilvl="0">
      <w:start w:val="1"/>
      <w:numFmt w:val="upperLetter"/>
      <w:lvlText w:val="%1)"/>
      <w:legacy w:legacy="1" w:legacySpace="0" w:legacyIndent="435"/>
      <w:lvlJc w:val="left"/>
      <w:rPr>
        <w:rFonts w:ascii="Arial" w:hAnsi="Arial" w:cs="Arial" w:hint="default"/>
      </w:rPr>
    </w:lvl>
  </w:abstractNum>
  <w:abstractNum w:abstractNumId="107">
    <w:nsid w:val="6E783F9E"/>
    <w:multiLevelType w:val="hybridMultilevel"/>
    <w:tmpl w:val="B99415F0"/>
    <w:lvl w:ilvl="0" w:tplc="DAEC5030">
      <w:start w:val="1"/>
      <w:numFmt w:val="upperLetter"/>
      <w:lvlText w:val="%1)"/>
      <w:lvlJc w:val="left"/>
      <w:pPr>
        <w:ind w:left="720" w:hanging="360"/>
      </w:pPr>
      <w:rPr>
        <w:rFonts w:ascii="Arial" w:hAnsi="Arial" w:cs="Arial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8">
    <w:nsid w:val="6F3D4438"/>
    <w:multiLevelType w:val="singleLevel"/>
    <w:tmpl w:val="2F86B38C"/>
    <w:lvl w:ilvl="0">
      <w:start w:val="1"/>
      <w:numFmt w:val="upperLetter"/>
      <w:lvlText w:val="%1)"/>
      <w:legacy w:legacy="1" w:legacySpace="0" w:legacyIndent="450"/>
      <w:lvlJc w:val="left"/>
      <w:rPr>
        <w:rFonts w:ascii="Arial" w:hAnsi="Arial" w:cs="Arial" w:hint="default"/>
      </w:rPr>
    </w:lvl>
  </w:abstractNum>
  <w:abstractNum w:abstractNumId="109">
    <w:nsid w:val="70F94F57"/>
    <w:multiLevelType w:val="singleLevel"/>
    <w:tmpl w:val="DAEC5030"/>
    <w:lvl w:ilvl="0">
      <w:start w:val="1"/>
      <w:numFmt w:val="upperLetter"/>
      <w:lvlText w:val="%1)"/>
      <w:legacy w:legacy="1" w:legacySpace="0" w:legacyIndent="435"/>
      <w:lvlJc w:val="left"/>
      <w:rPr>
        <w:rFonts w:ascii="Arial" w:hAnsi="Arial" w:cs="Arial" w:hint="default"/>
      </w:rPr>
    </w:lvl>
  </w:abstractNum>
  <w:abstractNum w:abstractNumId="110">
    <w:nsid w:val="71230DF4"/>
    <w:multiLevelType w:val="hybridMultilevel"/>
    <w:tmpl w:val="1BA4A840"/>
    <w:lvl w:ilvl="0" w:tplc="3D820206">
      <w:start w:val="1"/>
      <w:numFmt w:val="upperLetter"/>
      <w:lvlText w:val="%1)"/>
      <w:legacy w:legacy="1" w:legacySpace="0" w:legacyIndent="540"/>
      <w:lvlJc w:val="left"/>
      <w:rPr>
        <w:rFonts w:ascii="Arial" w:hAnsi="Arial" w:cs="Arial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1">
    <w:nsid w:val="73780E78"/>
    <w:multiLevelType w:val="hybridMultilevel"/>
    <w:tmpl w:val="7CB23010"/>
    <w:lvl w:ilvl="0" w:tplc="3D820206">
      <w:start w:val="1"/>
      <w:numFmt w:val="upperLetter"/>
      <w:lvlText w:val="%1)"/>
      <w:legacy w:legacy="1" w:legacySpace="0" w:legacyIndent="540"/>
      <w:lvlJc w:val="left"/>
      <w:rPr>
        <w:rFonts w:ascii="Arial" w:hAnsi="Arial" w:cs="Arial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2">
    <w:nsid w:val="73C87F31"/>
    <w:multiLevelType w:val="singleLevel"/>
    <w:tmpl w:val="DAEC5030"/>
    <w:lvl w:ilvl="0">
      <w:start w:val="1"/>
      <w:numFmt w:val="upperLetter"/>
      <w:lvlText w:val="%1)"/>
      <w:legacy w:legacy="1" w:legacySpace="0" w:legacyIndent="435"/>
      <w:lvlJc w:val="left"/>
      <w:rPr>
        <w:rFonts w:ascii="Arial" w:hAnsi="Arial" w:cs="Arial" w:hint="default"/>
      </w:rPr>
    </w:lvl>
  </w:abstractNum>
  <w:abstractNum w:abstractNumId="113">
    <w:nsid w:val="73D15BBB"/>
    <w:multiLevelType w:val="singleLevel"/>
    <w:tmpl w:val="4E848C84"/>
    <w:lvl w:ilvl="0">
      <w:start w:val="1"/>
      <w:numFmt w:val="upperRoman"/>
      <w:lvlText w:val="%1."/>
      <w:legacy w:legacy="1" w:legacySpace="0" w:legacyIndent="405"/>
      <w:lvlJc w:val="left"/>
      <w:rPr>
        <w:rFonts w:ascii="Arial" w:hAnsi="Arial" w:cs="Arial" w:hint="default"/>
      </w:rPr>
    </w:lvl>
  </w:abstractNum>
  <w:abstractNum w:abstractNumId="114">
    <w:nsid w:val="75B323AE"/>
    <w:multiLevelType w:val="singleLevel"/>
    <w:tmpl w:val="3184E34A"/>
    <w:lvl w:ilvl="0">
      <w:start w:val="1"/>
      <w:numFmt w:val="upperLetter"/>
      <w:lvlText w:val="%1)"/>
      <w:legacy w:legacy="1" w:legacySpace="0" w:legacyIndent="525"/>
      <w:lvlJc w:val="left"/>
      <w:rPr>
        <w:rFonts w:ascii="Arial" w:hAnsi="Arial" w:cs="Arial" w:hint="default"/>
      </w:rPr>
    </w:lvl>
  </w:abstractNum>
  <w:abstractNum w:abstractNumId="115">
    <w:nsid w:val="77942B43"/>
    <w:multiLevelType w:val="singleLevel"/>
    <w:tmpl w:val="D264F7AA"/>
    <w:lvl w:ilvl="0">
      <w:start w:val="1"/>
      <w:numFmt w:val="upperLetter"/>
      <w:lvlText w:val="%1)"/>
      <w:legacy w:legacy="1" w:legacySpace="0" w:legacyIndent="450"/>
      <w:lvlJc w:val="left"/>
      <w:rPr>
        <w:rFonts w:ascii="Arial" w:hAnsi="Arial" w:cs="Arial" w:hint="default"/>
      </w:rPr>
    </w:lvl>
  </w:abstractNum>
  <w:abstractNum w:abstractNumId="116">
    <w:nsid w:val="790A4CE5"/>
    <w:multiLevelType w:val="singleLevel"/>
    <w:tmpl w:val="76B097E4"/>
    <w:lvl w:ilvl="0">
      <w:start w:val="1"/>
      <w:numFmt w:val="upperLetter"/>
      <w:lvlText w:val="%1)"/>
      <w:legacy w:legacy="1" w:legacySpace="0" w:legacyIndent="435"/>
      <w:lvlJc w:val="left"/>
      <w:rPr>
        <w:rFonts w:ascii="Arial" w:hAnsi="Arial" w:cs="Arial" w:hint="default"/>
      </w:rPr>
    </w:lvl>
  </w:abstractNum>
  <w:abstractNum w:abstractNumId="117">
    <w:nsid w:val="799E6A12"/>
    <w:multiLevelType w:val="singleLevel"/>
    <w:tmpl w:val="F6C217F0"/>
    <w:lvl w:ilvl="0">
      <w:start w:val="1"/>
      <w:numFmt w:val="upperLetter"/>
      <w:lvlText w:val="%1)"/>
      <w:legacy w:legacy="1" w:legacySpace="0" w:legacyIndent="360"/>
      <w:lvlJc w:val="left"/>
      <w:rPr>
        <w:rFonts w:ascii="Arial" w:hAnsi="Arial" w:cs="Arial" w:hint="default"/>
      </w:rPr>
    </w:lvl>
  </w:abstractNum>
  <w:abstractNum w:abstractNumId="118">
    <w:nsid w:val="79A91E8B"/>
    <w:multiLevelType w:val="hybridMultilevel"/>
    <w:tmpl w:val="F0907E26"/>
    <w:lvl w:ilvl="0" w:tplc="DAEC5030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ascii="Arial" w:hAnsi="Arial" w:cs="Arial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9">
    <w:nsid w:val="7AF43B46"/>
    <w:multiLevelType w:val="hybridMultilevel"/>
    <w:tmpl w:val="36920DD2"/>
    <w:lvl w:ilvl="0" w:tplc="887C9758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0">
    <w:nsid w:val="7AFF4C78"/>
    <w:multiLevelType w:val="singleLevel"/>
    <w:tmpl w:val="CDDC2346"/>
    <w:lvl w:ilvl="0">
      <w:start w:val="1"/>
      <w:numFmt w:val="upperLetter"/>
      <w:lvlText w:val="%1)"/>
      <w:legacy w:legacy="1" w:legacySpace="0" w:legacyIndent="345"/>
      <w:lvlJc w:val="left"/>
      <w:rPr>
        <w:rFonts w:ascii="Arial" w:hAnsi="Arial" w:cs="Arial" w:hint="default"/>
      </w:rPr>
    </w:lvl>
  </w:abstractNum>
  <w:abstractNum w:abstractNumId="121">
    <w:nsid w:val="7CA0677A"/>
    <w:multiLevelType w:val="singleLevel"/>
    <w:tmpl w:val="3D820206"/>
    <w:lvl w:ilvl="0">
      <w:start w:val="1"/>
      <w:numFmt w:val="upperLetter"/>
      <w:lvlText w:val="%1)"/>
      <w:legacy w:legacy="1" w:legacySpace="0" w:legacyIndent="540"/>
      <w:lvlJc w:val="left"/>
      <w:rPr>
        <w:rFonts w:ascii="Arial" w:hAnsi="Arial" w:cs="Arial" w:hint="default"/>
      </w:rPr>
    </w:lvl>
  </w:abstractNum>
  <w:abstractNum w:abstractNumId="122">
    <w:nsid w:val="7DA61C6E"/>
    <w:multiLevelType w:val="singleLevel"/>
    <w:tmpl w:val="DAEC5030"/>
    <w:lvl w:ilvl="0">
      <w:start w:val="1"/>
      <w:numFmt w:val="upperLetter"/>
      <w:lvlText w:val="%1)"/>
      <w:legacy w:legacy="1" w:legacySpace="0" w:legacyIndent="435"/>
      <w:lvlJc w:val="left"/>
      <w:rPr>
        <w:rFonts w:ascii="Arial" w:hAnsi="Arial" w:cs="Arial" w:hint="default"/>
      </w:rPr>
    </w:lvl>
  </w:abstractNum>
  <w:abstractNum w:abstractNumId="123">
    <w:nsid w:val="7DC96D55"/>
    <w:multiLevelType w:val="singleLevel"/>
    <w:tmpl w:val="F6C217F0"/>
    <w:lvl w:ilvl="0">
      <w:start w:val="1"/>
      <w:numFmt w:val="upperLetter"/>
      <w:lvlText w:val="%1)"/>
      <w:legacy w:legacy="1" w:legacySpace="0" w:legacyIndent="360"/>
      <w:lvlJc w:val="left"/>
      <w:rPr>
        <w:rFonts w:ascii="Arial" w:hAnsi="Arial" w:cs="Arial" w:hint="default"/>
      </w:rPr>
    </w:lvl>
  </w:abstractNum>
  <w:abstractNum w:abstractNumId="124">
    <w:nsid w:val="7F605985"/>
    <w:multiLevelType w:val="singleLevel"/>
    <w:tmpl w:val="76B097E4"/>
    <w:lvl w:ilvl="0">
      <w:start w:val="1"/>
      <w:numFmt w:val="upperLetter"/>
      <w:lvlText w:val="%1)"/>
      <w:legacy w:legacy="1" w:legacySpace="0" w:legacyIndent="435"/>
      <w:lvlJc w:val="left"/>
      <w:rPr>
        <w:rFonts w:ascii="Arial" w:hAnsi="Arial" w:cs="Arial" w:hint="default"/>
      </w:rPr>
    </w:lvl>
  </w:abstractNum>
  <w:abstractNum w:abstractNumId="125">
    <w:nsid w:val="7FC92404"/>
    <w:multiLevelType w:val="singleLevel"/>
    <w:tmpl w:val="DAEC5030"/>
    <w:lvl w:ilvl="0">
      <w:start w:val="1"/>
      <w:numFmt w:val="upperLetter"/>
      <w:lvlText w:val="%1)"/>
      <w:legacy w:legacy="1" w:legacySpace="0" w:legacyIndent="435"/>
      <w:lvlJc w:val="left"/>
      <w:rPr>
        <w:rFonts w:ascii="Arial" w:hAnsi="Arial" w:cs="Arial" w:hint="default"/>
      </w:rPr>
    </w:lvl>
  </w:abstractNum>
  <w:num w:numId="1">
    <w:abstractNumId w:val="73"/>
  </w:num>
  <w:num w:numId="2">
    <w:abstractNumId w:val="39"/>
  </w:num>
  <w:num w:numId="3">
    <w:abstractNumId w:val="79"/>
  </w:num>
  <w:num w:numId="4">
    <w:abstractNumId w:val="72"/>
  </w:num>
  <w:num w:numId="5">
    <w:abstractNumId w:val="29"/>
  </w:num>
  <w:num w:numId="6">
    <w:abstractNumId w:val="97"/>
  </w:num>
  <w:num w:numId="7">
    <w:abstractNumId w:val="16"/>
  </w:num>
  <w:num w:numId="8">
    <w:abstractNumId w:val="80"/>
  </w:num>
  <w:num w:numId="9">
    <w:abstractNumId w:val="103"/>
  </w:num>
  <w:num w:numId="10">
    <w:abstractNumId w:val="45"/>
  </w:num>
  <w:num w:numId="11">
    <w:abstractNumId w:val="65"/>
  </w:num>
  <w:num w:numId="12">
    <w:abstractNumId w:val="87"/>
  </w:num>
  <w:num w:numId="13">
    <w:abstractNumId w:val="89"/>
  </w:num>
  <w:num w:numId="14">
    <w:abstractNumId w:val="99"/>
  </w:num>
  <w:num w:numId="15">
    <w:abstractNumId w:val="123"/>
  </w:num>
  <w:num w:numId="16">
    <w:abstractNumId w:val="0"/>
  </w:num>
  <w:num w:numId="17">
    <w:abstractNumId w:val="108"/>
  </w:num>
  <w:num w:numId="18">
    <w:abstractNumId w:val="11"/>
  </w:num>
  <w:num w:numId="19">
    <w:abstractNumId w:val="5"/>
  </w:num>
  <w:num w:numId="20">
    <w:abstractNumId w:val="76"/>
  </w:num>
  <w:num w:numId="21">
    <w:abstractNumId w:val="86"/>
  </w:num>
  <w:num w:numId="22">
    <w:abstractNumId w:val="38"/>
  </w:num>
  <w:num w:numId="23">
    <w:abstractNumId w:val="90"/>
  </w:num>
  <w:num w:numId="24">
    <w:abstractNumId w:val="109"/>
  </w:num>
  <w:num w:numId="25">
    <w:abstractNumId w:val="125"/>
  </w:num>
  <w:num w:numId="26">
    <w:abstractNumId w:val="30"/>
  </w:num>
  <w:num w:numId="27">
    <w:abstractNumId w:val="69"/>
  </w:num>
  <w:num w:numId="28">
    <w:abstractNumId w:val="91"/>
  </w:num>
  <w:num w:numId="29">
    <w:abstractNumId w:val="14"/>
  </w:num>
  <w:num w:numId="30">
    <w:abstractNumId w:val="33"/>
    <w:lvlOverride w:ilvl="0">
      <w:lvl w:ilvl="0">
        <w:start w:val="65"/>
        <w:numFmt w:val="decimal"/>
        <w:lvlText w:val="%1."/>
        <w:legacy w:legacy="1" w:legacySpace="0" w:legacyIndent="405"/>
        <w:lvlJc w:val="left"/>
        <w:rPr>
          <w:rFonts w:ascii="Arial" w:hAnsi="Arial" w:cs="Arial" w:hint="default"/>
        </w:rPr>
      </w:lvl>
    </w:lvlOverride>
  </w:num>
  <w:num w:numId="31">
    <w:abstractNumId w:val="1"/>
  </w:num>
  <w:num w:numId="32">
    <w:abstractNumId w:val="51"/>
  </w:num>
  <w:num w:numId="33">
    <w:abstractNumId w:val="19"/>
  </w:num>
  <w:num w:numId="34">
    <w:abstractNumId w:val="114"/>
  </w:num>
  <w:num w:numId="35">
    <w:abstractNumId w:val="105"/>
  </w:num>
  <w:num w:numId="36">
    <w:abstractNumId w:val="4"/>
  </w:num>
  <w:num w:numId="37">
    <w:abstractNumId w:val="56"/>
  </w:num>
  <w:num w:numId="38">
    <w:abstractNumId w:val="25"/>
  </w:num>
  <w:num w:numId="39">
    <w:abstractNumId w:val="49"/>
  </w:num>
  <w:num w:numId="40">
    <w:abstractNumId w:val="46"/>
  </w:num>
  <w:num w:numId="41">
    <w:abstractNumId w:val="40"/>
  </w:num>
  <w:num w:numId="42">
    <w:abstractNumId w:val="58"/>
  </w:num>
  <w:num w:numId="43">
    <w:abstractNumId w:val="31"/>
  </w:num>
  <w:num w:numId="44">
    <w:abstractNumId w:val="98"/>
  </w:num>
  <w:num w:numId="45">
    <w:abstractNumId w:val="37"/>
  </w:num>
  <w:num w:numId="46">
    <w:abstractNumId w:val="59"/>
  </w:num>
  <w:num w:numId="47">
    <w:abstractNumId w:val="3"/>
  </w:num>
  <w:num w:numId="48">
    <w:abstractNumId w:val="121"/>
  </w:num>
  <w:num w:numId="49">
    <w:abstractNumId w:val="18"/>
  </w:num>
  <w:num w:numId="50">
    <w:abstractNumId w:val="36"/>
  </w:num>
  <w:num w:numId="51">
    <w:abstractNumId w:val="95"/>
  </w:num>
  <w:num w:numId="52">
    <w:abstractNumId w:val="106"/>
  </w:num>
  <w:num w:numId="53">
    <w:abstractNumId w:val="12"/>
  </w:num>
  <w:num w:numId="54">
    <w:abstractNumId w:val="60"/>
  </w:num>
  <w:num w:numId="55">
    <w:abstractNumId w:val="55"/>
  </w:num>
  <w:num w:numId="56">
    <w:abstractNumId w:val="74"/>
  </w:num>
  <w:num w:numId="57">
    <w:abstractNumId w:val="94"/>
  </w:num>
  <w:num w:numId="58">
    <w:abstractNumId w:val="48"/>
  </w:num>
  <w:num w:numId="59">
    <w:abstractNumId w:val="47"/>
  </w:num>
  <w:num w:numId="60">
    <w:abstractNumId w:val="71"/>
  </w:num>
  <w:num w:numId="61">
    <w:abstractNumId w:val="120"/>
  </w:num>
  <w:num w:numId="62">
    <w:abstractNumId w:val="75"/>
  </w:num>
  <w:num w:numId="63">
    <w:abstractNumId w:val="88"/>
  </w:num>
  <w:num w:numId="64">
    <w:abstractNumId w:val="54"/>
  </w:num>
  <w:num w:numId="65">
    <w:abstractNumId w:val="85"/>
  </w:num>
  <w:num w:numId="66">
    <w:abstractNumId w:val="44"/>
  </w:num>
  <w:num w:numId="67">
    <w:abstractNumId w:val="42"/>
  </w:num>
  <w:num w:numId="68">
    <w:abstractNumId w:val="67"/>
  </w:num>
  <w:num w:numId="69">
    <w:abstractNumId w:val="52"/>
  </w:num>
  <w:num w:numId="70">
    <w:abstractNumId w:val="84"/>
  </w:num>
  <w:num w:numId="71">
    <w:abstractNumId w:val="104"/>
  </w:num>
  <w:num w:numId="72">
    <w:abstractNumId w:val="82"/>
  </w:num>
  <w:num w:numId="73">
    <w:abstractNumId w:val="77"/>
  </w:num>
  <w:num w:numId="74">
    <w:abstractNumId w:val="101"/>
  </w:num>
  <w:num w:numId="75">
    <w:abstractNumId w:val="83"/>
  </w:num>
  <w:num w:numId="76">
    <w:abstractNumId w:val="24"/>
  </w:num>
  <w:num w:numId="77">
    <w:abstractNumId w:val="64"/>
  </w:num>
  <w:num w:numId="78">
    <w:abstractNumId w:val="20"/>
  </w:num>
  <w:num w:numId="79">
    <w:abstractNumId w:val="113"/>
  </w:num>
  <w:num w:numId="80">
    <w:abstractNumId w:val="100"/>
  </w:num>
  <w:num w:numId="81">
    <w:abstractNumId w:val="17"/>
  </w:num>
  <w:num w:numId="82">
    <w:abstractNumId w:val="112"/>
  </w:num>
  <w:num w:numId="83">
    <w:abstractNumId w:val="41"/>
  </w:num>
  <w:num w:numId="84">
    <w:abstractNumId w:val="13"/>
  </w:num>
  <w:num w:numId="85">
    <w:abstractNumId w:val="7"/>
  </w:num>
  <w:num w:numId="86">
    <w:abstractNumId w:val="117"/>
  </w:num>
  <w:num w:numId="87">
    <w:abstractNumId w:val="22"/>
  </w:num>
  <w:num w:numId="88">
    <w:abstractNumId w:val="93"/>
  </w:num>
  <w:num w:numId="89">
    <w:abstractNumId w:val="34"/>
  </w:num>
  <w:num w:numId="90">
    <w:abstractNumId w:val="43"/>
  </w:num>
  <w:num w:numId="91">
    <w:abstractNumId w:val="15"/>
  </w:num>
  <w:num w:numId="92">
    <w:abstractNumId w:val="32"/>
  </w:num>
  <w:num w:numId="93">
    <w:abstractNumId w:val="96"/>
  </w:num>
  <w:num w:numId="94">
    <w:abstractNumId w:val="122"/>
  </w:num>
  <w:num w:numId="95">
    <w:abstractNumId w:val="50"/>
  </w:num>
  <w:num w:numId="96">
    <w:abstractNumId w:val="23"/>
  </w:num>
  <w:num w:numId="97">
    <w:abstractNumId w:val="8"/>
  </w:num>
  <w:num w:numId="98">
    <w:abstractNumId w:val="2"/>
  </w:num>
  <w:num w:numId="99">
    <w:abstractNumId w:val="53"/>
  </w:num>
  <w:num w:numId="100">
    <w:abstractNumId w:val="27"/>
  </w:num>
  <w:num w:numId="101">
    <w:abstractNumId w:val="81"/>
  </w:num>
  <w:num w:numId="102">
    <w:abstractNumId w:val="111"/>
  </w:num>
  <w:num w:numId="103">
    <w:abstractNumId w:val="110"/>
  </w:num>
  <w:num w:numId="104">
    <w:abstractNumId w:val="57"/>
  </w:num>
  <w:num w:numId="105">
    <w:abstractNumId w:val="68"/>
  </w:num>
  <w:num w:numId="106">
    <w:abstractNumId w:val="92"/>
  </w:num>
  <w:num w:numId="107">
    <w:abstractNumId w:val="62"/>
  </w:num>
  <w:num w:numId="108">
    <w:abstractNumId w:val="9"/>
  </w:num>
  <w:num w:numId="109">
    <w:abstractNumId w:val="10"/>
  </w:num>
  <w:num w:numId="110">
    <w:abstractNumId w:val="26"/>
  </w:num>
  <w:num w:numId="111">
    <w:abstractNumId w:val="70"/>
  </w:num>
  <w:num w:numId="112">
    <w:abstractNumId w:val="28"/>
  </w:num>
  <w:num w:numId="113">
    <w:abstractNumId w:val="119"/>
  </w:num>
  <w:num w:numId="114">
    <w:abstractNumId w:val="66"/>
  </w:num>
  <w:num w:numId="115">
    <w:abstractNumId w:val="61"/>
  </w:num>
  <w:num w:numId="116">
    <w:abstractNumId w:val="102"/>
  </w:num>
  <w:num w:numId="117">
    <w:abstractNumId w:val="21"/>
  </w:num>
  <w:num w:numId="118">
    <w:abstractNumId w:val="6"/>
  </w:num>
  <w:num w:numId="119">
    <w:abstractNumId w:val="35"/>
  </w:num>
  <w:num w:numId="120">
    <w:abstractNumId w:val="63"/>
  </w:num>
  <w:num w:numId="121">
    <w:abstractNumId w:val="107"/>
  </w:num>
  <w:num w:numId="122">
    <w:abstractNumId w:val="118"/>
  </w:num>
  <w:num w:numId="123">
    <w:abstractNumId w:val="115"/>
  </w:num>
  <w:num w:numId="124">
    <w:abstractNumId w:val="116"/>
  </w:num>
  <w:num w:numId="125">
    <w:abstractNumId w:val="78"/>
  </w:num>
  <w:num w:numId="126">
    <w:abstractNumId w:val="124"/>
  </w:num>
  <w:numIdMacAtCleanup w:val="12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731631"/>
    <w:rsid w:val="00025D99"/>
    <w:rsid w:val="000276B0"/>
    <w:rsid w:val="00093A5F"/>
    <w:rsid w:val="000B1E0C"/>
    <w:rsid w:val="000B33AA"/>
    <w:rsid w:val="00123A94"/>
    <w:rsid w:val="0015200F"/>
    <w:rsid w:val="00173B64"/>
    <w:rsid w:val="0018137C"/>
    <w:rsid w:val="00186D18"/>
    <w:rsid w:val="001A1C9F"/>
    <w:rsid w:val="001A2CB6"/>
    <w:rsid w:val="00201941"/>
    <w:rsid w:val="00205F2B"/>
    <w:rsid w:val="00275749"/>
    <w:rsid w:val="002C0865"/>
    <w:rsid w:val="002C37D2"/>
    <w:rsid w:val="002C671A"/>
    <w:rsid w:val="003366BD"/>
    <w:rsid w:val="0034759A"/>
    <w:rsid w:val="003951BE"/>
    <w:rsid w:val="003B6AA2"/>
    <w:rsid w:val="003D1D12"/>
    <w:rsid w:val="00416828"/>
    <w:rsid w:val="00432419"/>
    <w:rsid w:val="00457C1B"/>
    <w:rsid w:val="00457F11"/>
    <w:rsid w:val="004676BB"/>
    <w:rsid w:val="004A44FB"/>
    <w:rsid w:val="00523625"/>
    <w:rsid w:val="0053446B"/>
    <w:rsid w:val="00561280"/>
    <w:rsid w:val="00566ABA"/>
    <w:rsid w:val="0059460E"/>
    <w:rsid w:val="00600343"/>
    <w:rsid w:val="00635A22"/>
    <w:rsid w:val="00722E6D"/>
    <w:rsid w:val="00731631"/>
    <w:rsid w:val="00745499"/>
    <w:rsid w:val="007A653F"/>
    <w:rsid w:val="007A7B9D"/>
    <w:rsid w:val="007B45E5"/>
    <w:rsid w:val="008462A7"/>
    <w:rsid w:val="0089225E"/>
    <w:rsid w:val="008959C0"/>
    <w:rsid w:val="00895C36"/>
    <w:rsid w:val="008C5144"/>
    <w:rsid w:val="009D08D4"/>
    <w:rsid w:val="00A26289"/>
    <w:rsid w:val="00A37C2A"/>
    <w:rsid w:val="00A525AB"/>
    <w:rsid w:val="00A626C6"/>
    <w:rsid w:val="00AC7289"/>
    <w:rsid w:val="00B168C5"/>
    <w:rsid w:val="00B404F0"/>
    <w:rsid w:val="00C419DC"/>
    <w:rsid w:val="00C66F4D"/>
    <w:rsid w:val="00C75326"/>
    <w:rsid w:val="00C75616"/>
    <w:rsid w:val="00C84BF5"/>
    <w:rsid w:val="00CA07DB"/>
    <w:rsid w:val="00D036D0"/>
    <w:rsid w:val="00D910B6"/>
    <w:rsid w:val="00DA346C"/>
    <w:rsid w:val="00DB13CE"/>
    <w:rsid w:val="00E03DEE"/>
    <w:rsid w:val="00E15264"/>
    <w:rsid w:val="00E238E6"/>
    <w:rsid w:val="00E6538D"/>
    <w:rsid w:val="00E8611E"/>
    <w:rsid w:val="00E90ECA"/>
    <w:rsid w:val="00EC5E5D"/>
    <w:rsid w:val="00F0036E"/>
    <w:rsid w:val="00F12C8E"/>
    <w:rsid w:val="00F176EE"/>
    <w:rsid w:val="00F47DCB"/>
    <w:rsid w:val="00F50732"/>
    <w:rsid w:val="00F525EF"/>
    <w:rsid w:val="00F602DC"/>
    <w:rsid w:val="00F67B17"/>
    <w:rsid w:val="00FF01A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205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9460E"/>
    <w:pPr>
      <w:widowControl w:val="0"/>
      <w:autoSpaceDE w:val="0"/>
      <w:autoSpaceDN w:val="0"/>
      <w:adjustRightInd w:val="0"/>
    </w:pPr>
    <w:rPr>
      <w:rFonts w:ascii="Arial" w:hAnsi="Arial" w:cs="Arial"/>
      <w:sz w:val="20"/>
      <w:szCs w:val="20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7B45E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7B45E5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3D1D12"/>
    <w:pPr>
      <w:ind w:left="720"/>
      <w:contextualSpacing/>
    </w:pPr>
  </w:style>
  <w:style w:type="table" w:styleId="TableGrid">
    <w:name w:val="Table Grid"/>
    <w:basedOn w:val="TableNormal"/>
    <w:uiPriority w:val="99"/>
    <w:rsid w:val="00F47DCB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uiPriority w:val="99"/>
    <w:rsid w:val="001A1C9F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Header">
    <w:name w:val="header"/>
    <w:basedOn w:val="Normal"/>
    <w:link w:val="HeaderChar"/>
    <w:uiPriority w:val="99"/>
    <w:semiHidden/>
    <w:rsid w:val="002C37D2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2C37D2"/>
    <w:rPr>
      <w:rFonts w:ascii="Arial" w:hAnsi="Arial" w:cs="Arial"/>
      <w:sz w:val="20"/>
      <w:szCs w:val="20"/>
    </w:rPr>
  </w:style>
  <w:style w:type="paragraph" w:styleId="Footer">
    <w:name w:val="footer"/>
    <w:basedOn w:val="Normal"/>
    <w:link w:val="FooterChar"/>
    <w:uiPriority w:val="99"/>
    <w:semiHidden/>
    <w:rsid w:val="002C37D2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2C37D2"/>
    <w:rPr>
      <w:rFonts w:ascii="Arial" w:hAnsi="Arial" w:cs="Arial"/>
      <w:sz w:val="20"/>
      <w:szCs w:val="20"/>
    </w:rPr>
  </w:style>
  <w:style w:type="character" w:styleId="Hyperlink">
    <w:name w:val="Hyperlink"/>
    <w:basedOn w:val="DefaultParagraphFont"/>
    <w:uiPriority w:val="99"/>
    <w:rsid w:val="003951BE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833865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footer" Target="footer1.xml"/><Relationship Id="rId26" Type="http://schemas.openxmlformats.org/officeDocument/2006/relationships/image" Target="media/image14.jpeg"/><Relationship Id="rId39" Type="http://schemas.openxmlformats.org/officeDocument/2006/relationships/image" Target="media/image27.jpeg"/><Relationship Id="rId21" Type="http://schemas.openxmlformats.org/officeDocument/2006/relationships/footer" Target="footer3.xml"/><Relationship Id="rId34" Type="http://schemas.openxmlformats.org/officeDocument/2006/relationships/image" Target="media/image22.jpeg"/><Relationship Id="rId42" Type="http://schemas.openxmlformats.org/officeDocument/2006/relationships/image" Target="media/image30.jpeg"/><Relationship Id="rId47" Type="http://schemas.openxmlformats.org/officeDocument/2006/relationships/image" Target="media/image35.jpeg"/><Relationship Id="rId50" Type="http://schemas.openxmlformats.org/officeDocument/2006/relationships/image" Target="media/image38.jpeg"/><Relationship Id="rId55" Type="http://schemas.openxmlformats.org/officeDocument/2006/relationships/image" Target="media/image43.jpeg"/><Relationship Id="rId63" Type="http://schemas.openxmlformats.org/officeDocument/2006/relationships/image" Target="media/image51.jpeg"/><Relationship Id="rId68" Type="http://schemas.openxmlformats.org/officeDocument/2006/relationships/image" Target="media/image56.jpeg"/><Relationship Id="rId76" Type="http://schemas.openxmlformats.org/officeDocument/2006/relationships/image" Target="media/image64.jpeg"/><Relationship Id="rId7" Type="http://schemas.openxmlformats.org/officeDocument/2006/relationships/image" Target="media/image1.jpeg"/><Relationship Id="rId71" Type="http://schemas.openxmlformats.org/officeDocument/2006/relationships/image" Target="media/image59.jpeg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9" Type="http://schemas.openxmlformats.org/officeDocument/2006/relationships/image" Target="media/image17.jpeg"/><Relationship Id="rId11" Type="http://schemas.openxmlformats.org/officeDocument/2006/relationships/image" Target="media/image5.jpeg"/><Relationship Id="rId24" Type="http://schemas.openxmlformats.org/officeDocument/2006/relationships/image" Target="media/image12.jpeg"/><Relationship Id="rId32" Type="http://schemas.openxmlformats.org/officeDocument/2006/relationships/image" Target="media/image20.jpeg"/><Relationship Id="rId37" Type="http://schemas.openxmlformats.org/officeDocument/2006/relationships/image" Target="media/image25.jpeg"/><Relationship Id="rId40" Type="http://schemas.openxmlformats.org/officeDocument/2006/relationships/image" Target="media/image28.jpeg"/><Relationship Id="rId45" Type="http://schemas.openxmlformats.org/officeDocument/2006/relationships/image" Target="media/image33.png"/><Relationship Id="rId53" Type="http://schemas.openxmlformats.org/officeDocument/2006/relationships/image" Target="media/image41.jpeg"/><Relationship Id="rId58" Type="http://schemas.openxmlformats.org/officeDocument/2006/relationships/image" Target="media/image46.jpeg"/><Relationship Id="rId66" Type="http://schemas.openxmlformats.org/officeDocument/2006/relationships/image" Target="media/image54.jpeg"/><Relationship Id="rId74" Type="http://schemas.openxmlformats.org/officeDocument/2006/relationships/image" Target="media/image62.jpeg"/><Relationship Id="rId79" Type="http://schemas.openxmlformats.org/officeDocument/2006/relationships/image" Target="media/image67.png"/><Relationship Id="rId5" Type="http://schemas.openxmlformats.org/officeDocument/2006/relationships/footnotes" Target="footnotes.xml"/><Relationship Id="rId61" Type="http://schemas.openxmlformats.org/officeDocument/2006/relationships/image" Target="media/image49.jpeg"/><Relationship Id="rId82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footer" Target="footer2.xml"/><Relationship Id="rId31" Type="http://schemas.openxmlformats.org/officeDocument/2006/relationships/image" Target="media/image19.jpeg"/><Relationship Id="rId44" Type="http://schemas.openxmlformats.org/officeDocument/2006/relationships/image" Target="media/image32.jpeg"/><Relationship Id="rId52" Type="http://schemas.openxmlformats.org/officeDocument/2006/relationships/image" Target="media/image40.jpeg"/><Relationship Id="rId60" Type="http://schemas.openxmlformats.org/officeDocument/2006/relationships/image" Target="media/image48.jpeg"/><Relationship Id="rId65" Type="http://schemas.openxmlformats.org/officeDocument/2006/relationships/image" Target="media/image53.jpeg"/><Relationship Id="rId73" Type="http://schemas.openxmlformats.org/officeDocument/2006/relationships/image" Target="media/image61.jpeg"/><Relationship Id="rId78" Type="http://schemas.openxmlformats.org/officeDocument/2006/relationships/image" Target="media/image66.png"/><Relationship Id="rId8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image" Target="media/image18.jpeg"/><Relationship Id="rId35" Type="http://schemas.openxmlformats.org/officeDocument/2006/relationships/image" Target="media/image23.jpeg"/><Relationship Id="rId43" Type="http://schemas.openxmlformats.org/officeDocument/2006/relationships/image" Target="media/image31.jpeg"/><Relationship Id="rId48" Type="http://schemas.openxmlformats.org/officeDocument/2006/relationships/image" Target="media/image36.jpeg"/><Relationship Id="rId56" Type="http://schemas.openxmlformats.org/officeDocument/2006/relationships/image" Target="media/image44.jpeg"/><Relationship Id="rId64" Type="http://schemas.openxmlformats.org/officeDocument/2006/relationships/image" Target="media/image52.jpeg"/><Relationship Id="rId69" Type="http://schemas.openxmlformats.org/officeDocument/2006/relationships/image" Target="media/image57.jpeg"/><Relationship Id="rId77" Type="http://schemas.openxmlformats.org/officeDocument/2006/relationships/image" Target="media/image65.png"/><Relationship Id="rId8" Type="http://schemas.openxmlformats.org/officeDocument/2006/relationships/image" Target="media/image2.jpeg"/><Relationship Id="rId51" Type="http://schemas.openxmlformats.org/officeDocument/2006/relationships/image" Target="media/image39.jpeg"/><Relationship Id="rId72" Type="http://schemas.openxmlformats.org/officeDocument/2006/relationships/image" Target="media/image60.jpeg"/><Relationship Id="rId80" Type="http://schemas.openxmlformats.org/officeDocument/2006/relationships/hyperlink" Target="http://www.sorubak.com/" TargetMode="External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header" Target="header2.xml"/><Relationship Id="rId25" Type="http://schemas.openxmlformats.org/officeDocument/2006/relationships/image" Target="media/image13.jpeg"/><Relationship Id="rId33" Type="http://schemas.openxmlformats.org/officeDocument/2006/relationships/image" Target="media/image21.jpeg"/><Relationship Id="rId38" Type="http://schemas.openxmlformats.org/officeDocument/2006/relationships/image" Target="media/image26.jpeg"/><Relationship Id="rId46" Type="http://schemas.openxmlformats.org/officeDocument/2006/relationships/image" Target="media/image34.jpeg"/><Relationship Id="rId59" Type="http://schemas.openxmlformats.org/officeDocument/2006/relationships/image" Target="media/image47.png"/><Relationship Id="rId67" Type="http://schemas.openxmlformats.org/officeDocument/2006/relationships/image" Target="media/image55.jpeg"/><Relationship Id="rId20" Type="http://schemas.openxmlformats.org/officeDocument/2006/relationships/header" Target="header3.xml"/><Relationship Id="rId41" Type="http://schemas.openxmlformats.org/officeDocument/2006/relationships/image" Target="media/image29.jpeg"/><Relationship Id="rId54" Type="http://schemas.openxmlformats.org/officeDocument/2006/relationships/image" Target="media/image42.jpeg"/><Relationship Id="rId62" Type="http://schemas.openxmlformats.org/officeDocument/2006/relationships/image" Target="media/image50.jpeg"/><Relationship Id="rId70" Type="http://schemas.openxmlformats.org/officeDocument/2006/relationships/image" Target="media/image58.jpeg"/><Relationship Id="rId75" Type="http://schemas.openxmlformats.org/officeDocument/2006/relationships/image" Target="media/image6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36" Type="http://schemas.openxmlformats.org/officeDocument/2006/relationships/image" Target="media/image24.jpeg"/><Relationship Id="rId49" Type="http://schemas.openxmlformats.org/officeDocument/2006/relationships/image" Target="media/image37.jpeg"/><Relationship Id="rId57" Type="http://schemas.openxmlformats.org/officeDocument/2006/relationships/image" Target="media/image4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437</TotalTime>
  <Pages>55</Pages>
  <Words>10482</Words>
  <Characters>-32766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Geoid_23_27</dc:title>
  <dc:subject/>
  <dc:creator>geoid</dc:creator>
  <cp:keywords/>
  <dc:description/>
  <cp:lastModifiedBy>edanur</cp:lastModifiedBy>
  <cp:revision>54</cp:revision>
  <dcterms:created xsi:type="dcterms:W3CDTF">2007-06-18T06:34:00Z</dcterms:created>
  <dcterms:modified xsi:type="dcterms:W3CDTF">2010-12-05T10:08:00Z</dcterms:modified>
</cp:coreProperties>
</file>