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B9" w:rsidRDefault="00D067B9"/>
    <w:p w:rsidR="00D067B9" w:rsidRPr="009742BD" w:rsidRDefault="00D067B9" w:rsidP="009742BD">
      <w:pPr>
        <w:pStyle w:val="Heading3"/>
        <w:rPr>
          <w:bCs/>
          <w:i w:val="0"/>
          <w:sz w:val="24"/>
          <w:szCs w:val="24"/>
        </w:rPr>
      </w:pPr>
      <w:r w:rsidRPr="009742BD">
        <w:rPr>
          <w:i w:val="0"/>
          <w:sz w:val="24"/>
          <w:szCs w:val="24"/>
        </w:rPr>
        <w:t xml:space="preserve">SOSYAL BİLGİLER </w:t>
      </w:r>
      <w:r w:rsidRPr="009742BD">
        <w:rPr>
          <w:bCs/>
          <w:i w:val="0"/>
          <w:sz w:val="24"/>
          <w:szCs w:val="24"/>
        </w:rPr>
        <w:t xml:space="preserve"> KULÜBÜNÜN  2010– 2011 ÖĞRETİM YILI</w:t>
      </w:r>
    </w:p>
    <w:p w:rsidR="00D067B9" w:rsidRPr="009742BD" w:rsidRDefault="00D067B9" w:rsidP="009742BD">
      <w:pPr>
        <w:pStyle w:val="Heading3"/>
        <w:rPr>
          <w:bCs/>
          <w:i w:val="0"/>
          <w:sz w:val="24"/>
          <w:szCs w:val="24"/>
        </w:rPr>
      </w:pPr>
      <w:r w:rsidRPr="009742BD">
        <w:rPr>
          <w:bCs/>
          <w:i w:val="0"/>
          <w:sz w:val="24"/>
          <w:szCs w:val="24"/>
        </w:rPr>
        <w:t>ÇALIŞMA TAKVİMİ</w:t>
      </w: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/>
          <w:bCs/>
        </w:rPr>
      </w:pPr>
    </w:p>
    <w:p w:rsidR="00D067B9" w:rsidRDefault="00D067B9" w:rsidP="009742BD">
      <w:pPr>
        <w:rPr>
          <w:b/>
          <w:bCs/>
        </w:rPr>
      </w:pPr>
      <w:r>
        <w:rPr>
          <w:b/>
          <w:bCs/>
        </w:rPr>
        <w:t>EYLÜL - EKİM – KASIM</w:t>
      </w:r>
    </w:p>
    <w:p w:rsidR="00D067B9" w:rsidRDefault="00D067B9" w:rsidP="009742BD">
      <w:pPr>
        <w:rPr>
          <w:b/>
          <w:bCs/>
        </w:rPr>
      </w:pPr>
    </w:p>
    <w:p w:rsidR="00D067B9" w:rsidRDefault="00D067B9" w:rsidP="009742BD">
      <w:pPr>
        <w:ind w:left="360"/>
        <w:rPr>
          <w:bCs/>
        </w:rPr>
      </w:pP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“Atatürk veSosyal Bilimler” konulu yazı ve resimlerin kulüp panosunda sergilenmesi.</w:t>
      </w:r>
    </w:p>
    <w:p w:rsidR="00D067B9" w:rsidRDefault="00D067B9" w:rsidP="009742BD">
      <w:pPr>
        <w:ind w:left="720"/>
        <w:rPr>
          <w:bCs/>
        </w:rPr>
      </w:pPr>
      <w:r>
        <w:rPr>
          <w:bCs/>
        </w:rPr>
        <w:t>SosyalBilgiler Bildirisinin kulüp panosunda sergilenmesi.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“Türk büyüklerimiz” konulu yazı ve görsellerin  kulüp panosunda sergilenmesi.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Sosyal Bilimlerle ilgili masalları, öyküleri, şiirleri olan internet site isimlerinin panoda duyurulması. 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D067B9" w:rsidRDefault="00D067B9" w:rsidP="009742BD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D067B9" w:rsidRDefault="00D067B9" w:rsidP="009742BD"/>
    <w:p w:rsidR="00D067B9" w:rsidRDefault="00D067B9" w:rsidP="009742BD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D067B9" w:rsidRDefault="00D067B9" w:rsidP="009742BD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D067B9" w:rsidRDefault="00D067B9" w:rsidP="009742BD">
      <w:pPr>
        <w:ind w:left="360" w:firstLine="348"/>
        <w:rPr>
          <w:bCs/>
        </w:rPr>
      </w:pPr>
      <w:r>
        <w:rPr>
          <w:bCs/>
        </w:rPr>
        <w:t>Türkiye’mizin haritalarla ve diğer görsellerle  kulüp panosunda tanıtılması</w:t>
      </w:r>
    </w:p>
    <w:p w:rsidR="00D067B9" w:rsidRDefault="00D067B9" w:rsidP="009742BD">
      <w:pPr>
        <w:numPr>
          <w:ilvl w:val="0"/>
          <w:numId w:val="2"/>
        </w:numPr>
        <w:rPr>
          <w:bCs/>
        </w:rPr>
      </w:pPr>
      <w:r>
        <w:rPr>
          <w:bCs/>
        </w:rPr>
        <w:t>“Türkiye’de ve dünyada olan önemli olayların her ay düzenli olarak takibinin yapılarak kulüp panosunda yayınlanması.</w:t>
      </w:r>
    </w:p>
    <w:p w:rsidR="00D067B9" w:rsidRDefault="00D067B9" w:rsidP="009742BD">
      <w:pPr>
        <w:numPr>
          <w:ilvl w:val="0"/>
          <w:numId w:val="2"/>
        </w:numPr>
        <w:rPr>
          <w:bCs/>
        </w:rPr>
      </w:pPr>
      <w:r>
        <w:rPr>
          <w:bCs/>
        </w:rPr>
        <w:t>Türkiye’de Turizm konulu çalışmaların kulüp panosunda sergilenmesi.</w:t>
      </w:r>
    </w:p>
    <w:p w:rsidR="00D067B9" w:rsidRDefault="00D067B9" w:rsidP="009742BD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D067B9" w:rsidRDefault="00D067B9" w:rsidP="009742BD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D067B9" w:rsidRDefault="00D067B9" w:rsidP="009742BD"/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Türkiye’nin yönetim yapısı,cumhurbaşkanlarımız,başbakanlarımız ve ilimiz yöneticileri konulu  çalışmaların kulüp panosunda sergilenmesi.</w:t>
      </w:r>
    </w:p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Unutulmayan eserler konulu araştırma verilerinin kulüp panosunda sergilenmesi.</w:t>
      </w:r>
    </w:p>
    <w:p w:rsidR="00D067B9" w:rsidRPr="00791BA7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 xml:space="preserve"> İpek yolunda Türkler ve günümüzde var olan Türk devletlerinin kulüp panosunda tanıtılması</w:t>
      </w:r>
    </w:p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D067B9" w:rsidRDefault="00D067B9" w:rsidP="009742BD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D067B9" w:rsidRDefault="00D067B9" w:rsidP="009742BD"/>
    <w:p w:rsidR="00D067B9" w:rsidRDefault="00D067B9" w:rsidP="009742BD">
      <w:pPr>
        <w:numPr>
          <w:ilvl w:val="0"/>
          <w:numId w:val="4"/>
        </w:numPr>
        <w:rPr>
          <w:bCs/>
        </w:rPr>
      </w:pPr>
      <w:r>
        <w:rPr>
          <w:bCs/>
        </w:rPr>
        <w:t>“Okulumuz Sosyal Bilgiler Dersliğinin Durumu” ile ilgili çalışmaların yapılması. Eksikliklerin bulunup giderilmesi yönünde neler yapılacağının tespit edilmesi.</w:t>
      </w:r>
    </w:p>
    <w:p w:rsidR="00D067B9" w:rsidRPr="000C6A42" w:rsidRDefault="00D067B9" w:rsidP="009742BD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bilim, sosyal silgilere yönelik ödüllü bilmece ve bulmaca ile proje yarışmalarının yapılması, örneklerinin kulüp panosunda sergilenmesi.</w:t>
      </w:r>
    </w:p>
    <w:p w:rsidR="00D067B9" w:rsidRPr="006B7929" w:rsidRDefault="00D067B9" w:rsidP="009742BD">
      <w:pPr>
        <w:numPr>
          <w:ilvl w:val="0"/>
          <w:numId w:val="4"/>
        </w:numPr>
        <w:rPr>
          <w:bCs/>
        </w:rPr>
      </w:pPr>
      <w:r w:rsidRPr="006B7929">
        <w:rPr>
          <w:bCs/>
        </w:rPr>
        <w:t>Sosyal Bilgiler Kulübü olarak 23 Nisan etkinliklerine resim ve afişler hazırlanarak katılınması.</w:t>
      </w:r>
    </w:p>
    <w:p w:rsidR="00D067B9" w:rsidRDefault="00D067B9" w:rsidP="009742BD">
      <w:pPr>
        <w:numPr>
          <w:ilvl w:val="0"/>
          <w:numId w:val="4"/>
        </w:numPr>
        <w:rPr>
          <w:bCs/>
        </w:rPr>
      </w:pPr>
      <w:r>
        <w:rPr>
          <w:bCs/>
        </w:rPr>
        <w:t>Demokrasi ve insan hakları ile ilgili pano kulüp panosu hazırlanması</w:t>
      </w:r>
    </w:p>
    <w:p w:rsidR="00D067B9" w:rsidRDefault="00D067B9" w:rsidP="009742BD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D067B9" w:rsidRDefault="00D067B9" w:rsidP="009742BD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</w:p>
    <w:p w:rsidR="00D067B9" w:rsidRDefault="00D067B9" w:rsidP="009742BD">
      <w:pPr>
        <w:pStyle w:val="Heading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D067B9" w:rsidRDefault="00D067B9" w:rsidP="009742BD"/>
    <w:p w:rsidR="00D067B9" w:rsidRDefault="00D067B9" w:rsidP="009742BD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 “ Uluslar arası kuruluşlar ve işlevlerinin, Tükiye’nin üyesi olduğu kuruluşların kulüp panosunda tanıtımının yapılması .</w:t>
      </w:r>
    </w:p>
    <w:p w:rsidR="00D067B9" w:rsidRDefault="00D067B9" w:rsidP="009742BD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:rsidR="00D067B9" w:rsidRDefault="00D067B9" w:rsidP="009742BD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  <w:r>
        <w:rPr>
          <w:bCs/>
        </w:rPr>
        <w:t xml:space="preserve"> Danışman Öğretmen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</w:t>
      </w:r>
    </w:p>
    <w:p w:rsidR="00D067B9" w:rsidRDefault="00D067B9" w:rsidP="009742BD">
      <w:pPr>
        <w:rPr>
          <w:bCs/>
        </w:rPr>
      </w:pPr>
      <w:r>
        <w:rPr>
          <w:bCs/>
        </w:rPr>
        <w:t xml:space="preserve">   Hülya HAZIR</w:t>
      </w: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</w:p>
    <w:p w:rsidR="00D067B9" w:rsidRDefault="00D067B9" w:rsidP="009742BD">
      <w:pPr>
        <w:rPr>
          <w:bCs/>
        </w:rPr>
      </w:pPr>
      <w:r>
        <w:rPr>
          <w:bCs/>
        </w:rPr>
        <w:t xml:space="preserve">  </w:t>
      </w:r>
    </w:p>
    <w:p w:rsidR="00D067B9" w:rsidRDefault="00D067B9" w:rsidP="009742BD">
      <w:pPr>
        <w:jc w:val="center"/>
        <w:rPr>
          <w:bCs/>
        </w:rPr>
      </w:pPr>
      <w:r>
        <w:rPr>
          <w:bCs/>
        </w:rPr>
        <w:t xml:space="preserve">                                                                Okul Müdürü</w:t>
      </w:r>
    </w:p>
    <w:p w:rsidR="00D067B9" w:rsidRDefault="00D067B9" w:rsidP="009742BD"/>
    <w:p w:rsidR="00D067B9" w:rsidRDefault="00D067B9" w:rsidP="009742BD"/>
    <w:p w:rsidR="00D067B9" w:rsidRDefault="00D067B9" w:rsidP="009742BD"/>
    <w:p w:rsidR="00D067B9" w:rsidRDefault="00D067B9" w:rsidP="001D5A86">
      <w:pPr>
        <w:rPr>
          <w:rFonts w:ascii="Monotype Corsiva" w:hAnsi="Monotype Corsiva"/>
          <w:i/>
        </w:rPr>
      </w:pPr>
      <w:hyperlink r:id="rId5" w:history="1">
        <w:r>
          <w:rPr>
            <w:rStyle w:val="Hyperlink"/>
            <w:rFonts w:ascii="Monotype Corsiva" w:hAnsi="Monotype Corsiva"/>
            <w:i/>
          </w:rPr>
          <w:t>www.ssorubak.com</w:t>
        </w:r>
      </w:hyperlink>
      <w:r>
        <w:rPr>
          <w:rFonts w:ascii="Monotype Corsiva" w:hAnsi="Monotype Corsiva"/>
          <w:i/>
        </w:rPr>
        <w:t xml:space="preserve"> </w:t>
      </w:r>
    </w:p>
    <w:p w:rsidR="00D067B9" w:rsidRDefault="00D067B9"/>
    <w:sectPr w:rsidR="00D067B9" w:rsidSect="00CD4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2BD"/>
    <w:rsid w:val="000C6A42"/>
    <w:rsid w:val="001D5A86"/>
    <w:rsid w:val="005D4C7D"/>
    <w:rsid w:val="006B7929"/>
    <w:rsid w:val="00791BA7"/>
    <w:rsid w:val="009742BD"/>
    <w:rsid w:val="00A00F40"/>
    <w:rsid w:val="00CD4722"/>
    <w:rsid w:val="00D06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2BD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742BD"/>
    <w:pPr>
      <w:keepNext/>
      <w:jc w:val="center"/>
      <w:outlineLvl w:val="2"/>
    </w:pPr>
    <w:rPr>
      <w:b/>
      <w:i/>
      <w:sz w:val="22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42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742BD"/>
    <w:rPr>
      <w:rFonts w:ascii="Times New Roman" w:hAnsi="Times New Roman" w:cs="Times New Roman"/>
      <w:b/>
      <w:i/>
      <w:sz w:val="20"/>
      <w:szCs w:val="20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742BD"/>
    <w:rPr>
      <w:rFonts w:ascii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Hyperlink">
    <w:name w:val="Hyperlink"/>
    <w:basedOn w:val="DefaultParagraphFont"/>
    <w:uiPriority w:val="99"/>
    <w:rsid w:val="001D5A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6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425</Words>
  <Characters>2428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köksal</dc:creator>
  <cp:keywords/>
  <dc:description/>
  <cp:lastModifiedBy>edanur</cp:lastModifiedBy>
  <cp:revision>2</cp:revision>
  <dcterms:created xsi:type="dcterms:W3CDTF">2010-09-24T20:36:00Z</dcterms:created>
  <dcterms:modified xsi:type="dcterms:W3CDTF">2010-09-26T18:41:00Z</dcterms:modified>
</cp:coreProperties>
</file>