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D9" w:rsidRDefault="006F50D9">
      <w:r>
        <w:t>Sayın veli  çemberlere göz ağız çizerek istedikleri gibi tamamlasınlar.</w:t>
      </w:r>
    </w:p>
    <w:p w:rsidR="006F50D9" w:rsidRPr="000621CF" w:rsidRDefault="006F50D9">
      <w:r>
        <w:rPr>
          <w:noProof/>
          <w:lang w:eastAsia="tr-TR"/>
        </w:rPr>
        <w:pict>
          <v:rect id="_x0000_s1026" style="position:absolute;margin-left:-11.4pt;margin-top:37.9pt;width:202.35pt;height:341.75pt;z-index:-251666432"/>
        </w:pict>
      </w:r>
      <w:r>
        <w:t>Aşağıdaki metinleri bol bol okutunuz.Öğrencinin takıldığı yerlerde yardımcı olunuz. El,ele,elle,el ele hece ve kelimelerini boş bir deftere bakmadan yazma alıştırması yaptırınız.Boşluklara metindeki kelimeyi yazınız.</w:t>
      </w:r>
    </w:p>
    <w:p w:rsidR="006F50D9" w:rsidRPr="00287343" w:rsidRDefault="006F50D9">
      <w:pPr>
        <w:rPr>
          <w:rFonts w:ascii="Hand writing Mutlu" w:hAnsi="Hand writing Mutlu"/>
          <w:sz w:val="48"/>
          <w:szCs w:val="48"/>
        </w:rPr>
      </w:pPr>
      <w:r w:rsidRPr="00287343">
        <w:rPr>
          <w:rFonts w:ascii="Hand writing Mutlu" w:hAnsi="Hand writing Mutlu"/>
          <w:sz w:val="48"/>
          <w:szCs w:val="48"/>
        </w:rPr>
        <w:t xml:space="preserve">     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287343">
        <w:rPr>
          <w:rFonts w:ascii="Hand writing Mutlu" w:hAnsi="Hand writing Mutlu"/>
          <w:sz w:val="48"/>
          <w:szCs w:val="48"/>
        </w:rPr>
        <w:t>Ele</w:t>
      </w:r>
    </w:p>
    <w:p w:rsidR="006F50D9" w:rsidRPr="00287343" w:rsidRDefault="006F50D9" w:rsidP="004F5613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4.7pt;margin-top:155.4pt;width:267.05pt;height:0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244.7pt;margin-top:88.85pt;width:267.05pt;height:0;z-index:251658240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44.7pt;margin-top:-11.4pt;width:267.05pt;height:0;z-index:25165721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244.7pt;margin-top:11.4pt;width:267.05pt;height:0;z-index:25165619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44.7pt;margin-top:34.15pt;width:267.05pt;height:0;z-index:25165516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244.7pt;margin-top:52.8pt;width:267.05pt;height:0;z-index:251654144" o:connectortype="straight"/>
        </w:pict>
      </w:r>
      <w:r>
        <w:rPr>
          <w:noProof/>
          <w:lang w:eastAsia="tr-TR"/>
        </w:rPr>
        <w:pict>
          <v:oval id="_x0000_s1033" style="position:absolute;margin-left:17.75pt;margin-top:4.5pt;width:43.5pt;height:48.3pt;z-index:251637760"/>
        </w:pict>
      </w:r>
      <w:r w:rsidRPr="00287343">
        <w:rPr>
          <w:rFonts w:ascii="Arial" w:hAnsi="Arial" w:cs="Arial"/>
          <w:noProof/>
          <w:color w:val="0000FF"/>
          <w:sz w:val="48"/>
          <w:szCs w:val="48"/>
          <w:lang w:eastAsia="tr-TR"/>
        </w:rPr>
        <w:t xml:space="preserve">           </w:t>
      </w:r>
      <w:r w:rsidRPr="00287343">
        <w:rPr>
          <w:rFonts w:ascii="Hand writing Mutlu" w:hAnsi="Hand writing Mutlu"/>
          <w:sz w:val="48"/>
          <w:szCs w:val="48"/>
        </w:rPr>
        <w:t xml:space="preserve"> </w:t>
      </w:r>
      <w:hyperlink r:id="rId4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t3.gstatic.com/images?q=tbn:7_0DhuB2PJQxmM:http://www.okyaygida.com.tr/images/upload/image/foto/5kg%2520Tip1%2520Un%2520070015.jpg" href="http://www.google.com.tr/imgres?imgurl=http://www.okyaygida.com.tr/images/upload/image/foto/5kg Tip1 Un 070015.jpg&amp;imgrefurl=http://www.okyaygida.com.tr/tr/genel/default3.aspx?mid3=43&amp;mid2=8&amp;mid1=2&amp;usg=__qd-pzUlLJJ0kIHJH6fVeH3xTecU=&amp;h=622&amp;w=350&amp;sz=42&amp;hl=tr&amp;start=14&amp;zoom=1&amp;itbs=1&amp;tbnid=7_0DhuB2PJQxmM:&amp;tbnh=136&amp;tbnw=77&amp;prev=/images?q=un+paketi&amp;hl=tr&amp;sa=G&amp;gbv=2&amp;tbs=isch" style="width:31.5pt;height:42.75pt;visibility:visible" o:button="t">
              <v:fill o:detectmouseclick="t"/>
              <v:imagedata r:id="rId5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 ele.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34" type="#_x0000_t32" style="position:absolute;margin-left:272.95pt;margin-top:321.95pt;width:267.05pt;height:0;z-index:251664384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72.95pt;margin-top:277.3pt;width:267.05pt;height:0;z-index:251662336" o:connectortype="straight"/>
        </w:pict>
      </w:r>
      <w:r>
        <w:rPr>
          <w:noProof/>
          <w:lang w:eastAsia="tr-TR"/>
        </w:rPr>
        <w:pict>
          <v:shape id="_x0000_s1036" type="#_x0000_t32" style="position:absolute;margin-left:249.25pt;margin-top:38.5pt;width:267.05pt;height:0;z-index:25165926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49.25pt;margin-top:63.5pt;width:267.05pt;height:0;z-index:251660288" o:connectortype="straight"/>
        </w:pict>
      </w:r>
      <w:r>
        <w:rPr>
          <w:noProof/>
          <w:lang w:eastAsia="tr-TR"/>
        </w:rPr>
        <w:pict>
          <v:oval id="_x0000_s1038" style="position:absolute;margin-left:12.05pt;margin-top:4.75pt;width:44.6pt;height:49.6pt;z-index:251638784"/>
        </w:pict>
      </w:r>
      <w:r>
        <w:rPr>
          <w:noProof/>
          <w:lang w:eastAsia="tr-TR"/>
        </w:rPr>
        <w:pict>
          <v:oval id="_x0000_s1039" style="position:absolute;margin-left:66.1pt;margin-top:63.5pt;width:44.35pt;height:45.5pt;z-index:251639808"/>
        </w:pict>
      </w:r>
      <w:r w:rsidRPr="00287343">
        <w:rPr>
          <w:rFonts w:ascii="Hand writing Mutlu" w:hAnsi="Hand writing Mutlu"/>
          <w:sz w:val="48"/>
          <w:szCs w:val="48"/>
        </w:rPr>
        <w:tab/>
        <w:t xml:space="preserve"> </w:t>
      </w:r>
      <w:hyperlink r:id="rId6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_x0000_i1026" type="#_x0000_t75" alt="http://t3.gstatic.com/images?q=tbn:7_0DhuB2PJQxmM:http://www.okyaygida.com.tr/images/upload/image/foto/5kg%2520Tip1%2520Un%2520070015.jpg" href="http://www.google.com.tr/imgres?imgurl=http://www.okyaygida.com.tr/images/upload/image/foto/5kg Tip1 Un 070015.jpg&amp;imgrefurl=http://www.okyaygida.com.tr/tr/genel/default3.aspx?mid3=43&amp;mid2=8&amp;mid1=2&amp;usg=__qd-pzUlLJJ0kIHJH6fVeH3xTecU=&amp;h=622&amp;w=350&amp;sz=42&amp;hl=tr&amp;start=14&amp;zoom=1&amp;itbs=1&amp;tbnid=7_0DhuB2PJQxmM:&amp;tbnh=136&amp;tbnw=77&amp;prev=/images?q=un+paketi&amp;hl=tr&amp;sa=G&amp;gbv=2&amp;tbs=isch" style="width:30.75pt;height:45pt;visibility:visible" o:button="t">
              <v:fill o:detectmouseclick="t"/>
              <v:imagedata r:id="rId5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 ele.</w:t>
      </w:r>
    </w:p>
    <w:p w:rsidR="006F50D9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Ele  </w:t>
      </w:r>
      <w:r w:rsidRPr="00287343">
        <w:rPr>
          <w:rFonts w:ascii="Hand writing Mutlu" w:hAnsi="Hand writing Mutlu"/>
          <w:sz w:val="48"/>
          <w:szCs w:val="48"/>
        </w:rPr>
        <w:t xml:space="preserve">        ele.</w:t>
      </w:r>
    </w:p>
    <w:p w:rsidR="006F50D9" w:rsidRPr="00FB34FE" w:rsidRDefault="006F50D9" w:rsidP="004F5613">
      <w:pPr>
        <w:tabs>
          <w:tab w:val="left" w:pos="1385"/>
        </w:tabs>
        <w:rPr>
          <w:rFonts w:ascii="Hand writing Mutlu" w:hAnsi="Hand writing Mutlu"/>
          <w:sz w:val="16"/>
          <w:szCs w:val="16"/>
        </w:rPr>
      </w:pPr>
      <w:r>
        <w:rPr>
          <w:noProof/>
          <w:lang w:eastAsia="tr-TR"/>
        </w:rPr>
        <w:pict>
          <v:oval id="_x0000_s1040" style="position:absolute;margin-left:66.1pt;margin-top:13.95pt;width:44.35pt;height:45.2pt;z-index:251640832"/>
        </w:pic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 w:rsidRPr="00287343">
        <w:rPr>
          <w:rFonts w:ascii="Hand writing Mutlu" w:hAnsi="Hand writing Mutlu"/>
          <w:sz w:val="48"/>
          <w:szCs w:val="48"/>
        </w:rPr>
        <w:t xml:space="preserve">Ele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287343">
        <w:rPr>
          <w:rFonts w:ascii="Hand writing Mutlu" w:hAnsi="Hand writing Mutlu"/>
          <w:sz w:val="48"/>
          <w:szCs w:val="48"/>
        </w:rPr>
        <w:t xml:space="preserve">        ele.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ect id="_x0000_s1041" style="position:absolute;margin-left:-11.4pt;margin-top:52.2pt;width:260.65pt;height:212.35pt;z-index:-251665408"/>
        </w:pic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oval id="_x0000_s1042" style="position:absolute;margin-left:85.85pt;margin-top:35.55pt;width:42.85pt;height:44.45pt;z-index:251648000"/>
        </w:pict>
      </w:r>
      <w:r>
        <w:rPr>
          <w:noProof/>
          <w:lang w:eastAsia="tr-TR"/>
        </w:rPr>
        <w:pict>
          <v:oval id="_x0000_s1043" style="position:absolute;margin-left:17.75pt;margin-top:35.55pt;width:43.5pt;height:44.45pt;z-index:251646976"/>
        </w:pict>
      </w:r>
      <w:r>
        <w:rPr>
          <w:rFonts w:ascii="Hand writing Mutlu" w:hAnsi="Hand writing Mutlu"/>
          <w:sz w:val="48"/>
          <w:szCs w:val="48"/>
        </w:rPr>
        <w:t xml:space="preserve">         </w:t>
      </w:r>
      <w:r w:rsidRPr="00287343">
        <w:rPr>
          <w:rFonts w:ascii="Hand writing Mutlu" w:hAnsi="Hand writing Mutlu"/>
          <w:sz w:val="48"/>
          <w:szCs w:val="48"/>
        </w:rPr>
        <w:t>El Ele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44" type="#_x0000_t32" style="position:absolute;margin-left:272.95pt;margin-top:135.45pt;width:267.05pt;height:.05pt;z-index:251669504" o:connectortype="straight"/>
        </w:pict>
      </w:r>
      <w:r>
        <w:rPr>
          <w:noProof/>
          <w:lang w:eastAsia="tr-TR"/>
        </w:rPr>
        <w:pict>
          <v:shape id="_x0000_s1045" type="#_x0000_t32" style="position:absolute;margin-left:272.95pt;margin-top:113.7pt;width:267.05pt;height:.05pt;z-index:251668480" o:connectortype="straight"/>
        </w:pict>
      </w:r>
      <w:r>
        <w:rPr>
          <w:noProof/>
          <w:lang w:eastAsia="tr-TR"/>
        </w:rPr>
        <w:pict>
          <v:shape id="_x0000_s1046" type="#_x0000_t32" style="position:absolute;margin-left:272.95pt;margin-top:92.65pt;width:267.05pt;height:.05pt;z-index:25166745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272.95pt;margin-top:68.1pt;width:267.05pt;height:.05pt;z-index:251666432" o:connectortype="straight"/>
        </w:pict>
      </w:r>
      <w:r>
        <w:rPr>
          <w:noProof/>
          <w:lang w:eastAsia="tr-TR"/>
        </w:rPr>
        <w:pict>
          <v:shape id="_x0000_s1048" type="#_x0000_t32" style="position:absolute;margin-left:272.95pt;margin-top:-9.35pt;width:267.05pt;height:.05pt;z-index:251665408" o:connectortype="straight"/>
        </w:pict>
      </w:r>
      <w:r>
        <w:rPr>
          <w:noProof/>
          <w:lang w:eastAsia="tr-TR"/>
        </w:rPr>
        <w:pict>
          <v:shape id="_x0000_s1049" type="#_x0000_t32" style="position:absolute;margin-left:272.95pt;margin-top:31.65pt;width:267.05pt;height:.05pt;z-index:251663360" o:connectortype="straight"/>
        </w:pict>
      </w:r>
      <w:r>
        <w:rPr>
          <w:noProof/>
          <w:lang w:eastAsia="tr-TR"/>
        </w:rPr>
        <w:pict>
          <v:oval id="_x0000_s1050" style="position:absolute;margin-left:95.25pt;margin-top:37.1pt;width:42.55pt;height:44.35pt;z-index:251641856"/>
        </w:pict>
      </w:r>
      <w:r w:rsidRPr="00287343">
        <w:rPr>
          <w:rFonts w:ascii="Hand writing Mutlu" w:hAnsi="Hand writing Mutlu"/>
          <w:sz w:val="48"/>
          <w:szCs w:val="48"/>
        </w:rPr>
        <w:t xml:space="preserve">           </w:t>
      </w:r>
      <w:r>
        <w:rPr>
          <w:rFonts w:ascii="Hand writing Mutlu" w:hAnsi="Hand writing Mutlu"/>
          <w:sz w:val="48"/>
          <w:szCs w:val="48"/>
        </w:rPr>
        <w:t xml:space="preserve">   </w:t>
      </w:r>
      <w:r w:rsidRPr="00287343">
        <w:rPr>
          <w:rFonts w:ascii="Hand writing Mutlu" w:hAnsi="Hand writing Mutlu"/>
          <w:sz w:val="48"/>
          <w:szCs w:val="48"/>
        </w:rPr>
        <w:t xml:space="preserve"> el ele. 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oval id="_x0000_s1051" style="position:absolute;margin-left:95.25pt;margin-top:39.65pt;width:39.8pt;height:42.8pt;z-index:251645952"/>
        </w:pict>
      </w:r>
      <w:r w:rsidRPr="00287343">
        <w:rPr>
          <w:rFonts w:ascii="Hand writing Mutlu" w:hAnsi="Hand writing Mutlu"/>
          <w:sz w:val="48"/>
          <w:szCs w:val="48"/>
        </w:rPr>
        <w:t>El ele           el ele.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 w:rsidRPr="00287343">
        <w:rPr>
          <w:rFonts w:ascii="Hand writing Mutlu" w:hAnsi="Hand writing Mutlu"/>
          <w:sz w:val="48"/>
          <w:szCs w:val="48"/>
        </w:rPr>
        <w:t>El ele          el ele</w:t>
      </w:r>
      <w:r>
        <w:rPr>
          <w:rFonts w:ascii="Hand writing Mutlu" w:hAnsi="Hand writing Mutlu"/>
          <w:sz w:val="48"/>
          <w:szCs w:val="48"/>
        </w:rPr>
        <w:t>.</w:t>
      </w:r>
    </w:p>
    <w:p w:rsidR="006F50D9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 w:rsidRPr="00287343">
        <w:rPr>
          <w:rFonts w:ascii="Hand writing Mutlu" w:hAnsi="Hand writing Mutlu"/>
          <w:sz w:val="48"/>
          <w:szCs w:val="48"/>
        </w:rPr>
        <w:t xml:space="preserve">      </w:t>
      </w:r>
    </w:p>
    <w:p w:rsidR="006F50D9" w:rsidRPr="00FD29C4" w:rsidRDefault="006F50D9" w:rsidP="004F5613">
      <w:pPr>
        <w:tabs>
          <w:tab w:val="left" w:pos="1385"/>
        </w:tabs>
        <w:rPr>
          <w:rFonts w:ascii="Hand writing Mutlu" w:hAnsi="Hand writing Mutlu"/>
          <w:sz w:val="32"/>
          <w:szCs w:val="32"/>
          <w:u w:val="single"/>
        </w:rPr>
      </w:pPr>
      <w:r w:rsidRPr="00FD29C4">
        <w:rPr>
          <w:rFonts w:ascii="Hand writing Mutlu" w:hAnsi="Hand writing Mutlu"/>
          <w:sz w:val="32"/>
          <w:szCs w:val="32"/>
          <w:u w:val="single"/>
        </w:rPr>
        <w:t>Kesinlikle harfin adını söylemeyiniz.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52" type="#_x0000_t32" style="position:absolute;margin-left:342.25pt;margin-top:45.1pt;width:179.55pt;height:0;z-index:251670528" o:connectortype="straight"/>
        </w:pict>
      </w:r>
      <w:r>
        <w:rPr>
          <w:noProof/>
          <w:lang w:eastAsia="tr-TR"/>
        </w:rPr>
        <w:pict>
          <v:shape id="_x0000_s1053" type="#_x0000_t32" style="position:absolute;margin-left:342.25pt;margin-top:146.3pt;width:179.55pt;height:0;z-index:251674624" o:connectortype="straight"/>
        </w:pict>
      </w:r>
      <w:r>
        <w:rPr>
          <w:noProof/>
          <w:lang w:eastAsia="tr-TR"/>
        </w:rPr>
        <w:pict>
          <v:shape id="_x0000_s1054" type="#_x0000_t32" style="position:absolute;margin-left:342.25pt;margin-top:84.3pt;width:179.55pt;height:0;z-index:251672576" o:connectortype="straight"/>
        </w:pict>
      </w:r>
      <w:r>
        <w:rPr>
          <w:noProof/>
          <w:lang w:eastAsia="tr-TR"/>
        </w:rPr>
        <w:pict>
          <v:shape id="_x0000_s1055" type="#_x0000_t32" style="position:absolute;margin-left:342.25pt;margin-top:63.35pt;width:179.55pt;height:0;z-index:251671552" o:connectortype="straight"/>
        </w:pict>
      </w:r>
      <w:r>
        <w:rPr>
          <w:noProof/>
          <w:lang w:eastAsia="tr-TR"/>
        </w:rPr>
        <w:pict>
          <v:rect id="_x0000_s1056" style="position:absolute;margin-left:-11.6pt;margin-top:-2.3pt;width:342.9pt;height:393.75pt;z-index:-251664384"/>
        </w:pict>
      </w:r>
      <w:r>
        <w:rPr>
          <w:rFonts w:ascii="Hand writing Mutlu" w:hAnsi="Hand writing Mutlu"/>
          <w:sz w:val="48"/>
          <w:szCs w:val="48"/>
        </w:rPr>
        <w:t xml:space="preserve">     </w:t>
      </w:r>
      <w:r w:rsidRPr="00287343">
        <w:rPr>
          <w:rFonts w:ascii="Hand writing Mutlu" w:hAnsi="Hand writing Mutlu"/>
          <w:sz w:val="48"/>
          <w:szCs w:val="48"/>
        </w:rPr>
        <w:t xml:space="preserve"> ELLE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57" type="#_x0000_t32" style="position:absolute;margin-left:342.25pt;margin-top:50.35pt;width:179.55pt;height:0;z-index:251673600" o:connectortype="straight"/>
        </w:pict>
      </w:r>
      <w:r>
        <w:rPr>
          <w:noProof/>
          <w:lang w:eastAsia="tr-TR"/>
        </w:rPr>
        <w:pict>
          <v:oval id="_x0000_s1058" style="position:absolute;margin-left:10.5pt;margin-top:10.25pt;width:43.45pt;height:45.45pt;z-index:251642880"/>
        </w:pict>
      </w:r>
      <w:r w:rsidRPr="00287343">
        <w:rPr>
          <w:rFonts w:ascii="Hand writing Mutlu" w:hAnsi="Hand writing Mutlu"/>
          <w:sz w:val="48"/>
          <w:szCs w:val="48"/>
        </w:rPr>
        <w:t xml:space="preserve">        </w:t>
      </w:r>
      <w:hyperlink r:id="rId7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ipf-clraFk1uJVyAM:" o:spid="_x0000_i1027" type="#_x0000_t75" alt="http://t3.gstatic.com/images?q=tbn:-clraFk1uJVyAM:http://img03.blogcu.com/images/b/i/t/bitkihaber/elma_1251976202.jpg" href="http://www.google.com.tr/imgres?imgurl=http://img03.blogcu.com/images/b/i/t/bitkihaber/elma_1251976202.jpg&amp;imgrefurl=http://bitkihaber.blogcu.com/elmanin-anayurdu-bulundu/6034057&amp;usg=__2zHefGhRBgVa_QHqHn-UAnd4fnE=&amp;h=440&amp;w=394&amp;sz=34&amp;hl=tr&amp;start=1&amp;zoom=1&amp;itbs=1&amp;tbnid=-clraFk1uJVyAM:&amp;tbnh=127&amp;tbnw=114&amp;prev=/images?q=elma&amp;hl=tr&amp;sa=G&amp;gbv=2&amp;tbs=isch" style="width:43.5pt;height:48.75pt;visibility:visible" o:button="t">
              <v:fill o:detectmouseclick="t"/>
              <v:imagedata r:id="rId8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   elle.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59" type="#_x0000_t32" style="position:absolute;margin-left:346.8pt;margin-top:60.95pt;width:179.55pt;height:0;z-index:251676672" o:connectortype="straight"/>
        </w:pict>
      </w:r>
      <w:r>
        <w:rPr>
          <w:noProof/>
          <w:lang w:eastAsia="tr-TR"/>
        </w:rPr>
        <w:pict>
          <v:shape id="_x0000_s1060" type="#_x0000_t32" style="position:absolute;margin-left:346.8pt;margin-top:39.1pt;width:179.55pt;height:0;z-index:251675648" o:connectortype="straight"/>
        </w:pict>
      </w:r>
      <w:r>
        <w:rPr>
          <w:noProof/>
          <w:lang w:eastAsia="tr-TR"/>
        </w:rPr>
        <w:pict>
          <v:oval id="_x0000_s1061" style="position:absolute;margin-left:10.5pt;margin-top:-.1pt;width:43.45pt;height:45.45pt;z-index:251643904"/>
        </w:pict>
      </w:r>
      <w:r w:rsidRPr="00287343">
        <w:rPr>
          <w:rFonts w:ascii="Hand writing Mutlu" w:hAnsi="Hand writing Mutlu"/>
          <w:sz w:val="48"/>
          <w:szCs w:val="48"/>
        </w:rPr>
        <w:t xml:space="preserve">        </w:t>
      </w:r>
      <w:hyperlink r:id="rId9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ipf76hgYt-vDp5f-M:" o:spid="_x0000_i1028" type="#_x0000_t75" alt="http://t0.gstatic.com/images?q=tbn:76hgYt-vDp5f-M:http://img03.blogcu.com/images/t/u/h/tuhafbilgiler/top_1239651277.jpg" href="http://www.google.com.tr/imgres?imgurl=http://img03.blogcu.com/images/t/u/h/tuhafbilgiler/top_1239651277.jpg&amp;imgrefurl=http://tuhafbilgiler.blogcu.com/top-nasil-ziplar/5333777&amp;usg=__NS48-jBxctAOs3Lx68eU20s9E2M=&amp;h=312&amp;w=312&amp;sz=8&amp;hl=tr&amp;start=9&amp;zoom=1&amp;itbs=1&amp;tbnid=76hgYt-vDp5f-M:&amp;tbnh=117&amp;tbnw=117&amp;prev=/images?q=top&amp;hl=tr&amp;sa=G&amp;gbv=2&amp;tbs=isch" style="width:48pt;height:48pt;visibility:visible" o:button="t">
              <v:fill o:detectmouseclick="t"/>
              <v:imagedata r:id="rId10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  elle.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62" type="#_x0000_t32" style="position:absolute;margin-left:342.25pt;margin-top:4.45pt;width:179.55pt;height:0;z-index:251677696" o:connectortype="straight"/>
        </w:pict>
      </w:r>
      <w:r>
        <w:rPr>
          <w:noProof/>
          <w:lang w:eastAsia="tr-TR"/>
        </w:rPr>
        <w:pict>
          <v:oval id="_x0000_s1063" style="position:absolute;margin-left:10.5pt;margin-top:-.1pt;width:43.45pt;height:47.25pt;z-index:251644928"/>
        </w:pict>
      </w:r>
      <w:r>
        <w:rPr>
          <w:noProof/>
          <w:lang w:eastAsia="tr-TR"/>
        </w:rPr>
        <w:pict>
          <v:oval id="_x0000_s1064" style="position:absolute;margin-left:83.4pt;margin-top:61.85pt;width:44.4pt;height:44.5pt;z-index:251653120"/>
        </w:pict>
      </w:r>
      <w:r w:rsidRPr="00287343">
        <w:rPr>
          <w:rFonts w:ascii="Hand writing Mutlu" w:hAnsi="Hand writing Mutlu"/>
          <w:sz w:val="48"/>
          <w:szCs w:val="48"/>
        </w:rPr>
        <w:tab/>
      </w:r>
      <w:hyperlink r:id="rId11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Resim 7" o:spid="_x0000_i1029" type="#_x0000_t75" alt="http://t0.gstatic.com/images?q=tbn:sx-sv4T97AF2XM:http://okulweb.meb.gov.tr/31/09/380174/index_dosyalar/kitap.jpg" href="http://www.google.com.tr/imgres?imgurl=http://okulweb.meb.gov.tr/31/09/380174/index_dosyalar/kitap.jpg&amp;imgrefurl=http://okulweb.meb.gov.tr/31/09/380174/kutuphanecilik.html&amp;usg=__WDKUH0P6c2XF4wLpbsl2Og3bWqw=&amp;h=262&amp;w=300&amp;sz=46&amp;hl=tr&amp;start=18&amp;zoom=1&amp;itbs=1&amp;tbnid=sx-sv4T97AF2XM:&amp;tbnh=101&amp;tbnw=116&amp;prev=/images?q=kitap&amp;hl=tr&amp;sa=G&amp;gbv=2&amp;tbs=isch" style="width:56.25pt;height:49.5pt;visibility:visible" o:button="t">
              <v:fill o:detectmouseclick="t"/>
              <v:imagedata r:id="rId12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 elle.</w:t>
      </w:r>
    </w:p>
    <w:p w:rsidR="006F50D9" w:rsidRPr="00287343" w:rsidRDefault="006F50D9" w:rsidP="004F5613">
      <w:pPr>
        <w:tabs>
          <w:tab w:val="left" w:pos="1385"/>
        </w:tabs>
        <w:rPr>
          <w:rFonts w:ascii="Hand writing Mutlu" w:hAnsi="Hand writing Mutlu"/>
          <w:sz w:val="48"/>
          <w:szCs w:val="48"/>
        </w:rPr>
      </w:pPr>
      <w:r w:rsidRPr="00287343">
        <w:rPr>
          <w:rFonts w:ascii="Hand writing Mutlu" w:hAnsi="Hand writing Mutlu"/>
          <w:sz w:val="48"/>
          <w:szCs w:val="48"/>
        </w:rPr>
        <w:t>Elle            elle.</w:t>
      </w:r>
    </w:p>
    <w:p w:rsidR="006F50D9" w:rsidRDefault="006F50D9" w:rsidP="00287343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ect id="_x0000_s1065" style="position:absolute;margin-left:-11.6pt;margin-top:70.1pt;width:480.3pt;height:263.4pt;z-index:-251667456"/>
        </w:pict>
      </w:r>
      <w:hyperlink r:id="rId13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_x0000_i1030" type="#_x0000_t75" alt="http://t3.gstatic.com/images?q=tbn:-clraFk1uJVyAM:http://img03.blogcu.com/images/b/i/t/bitkihaber/elma_1251976202.jpg" href="http://www.google.com.tr/imgres?imgurl=http://img03.blogcu.com/images/b/i/t/bitkihaber/elma_1251976202.jpg&amp;imgrefurl=http://bitkihaber.blogcu.com/elmanin-anayurdu-bulundu/6034057&amp;usg=__2zHefGhRBgVa_QHqHn-UAnd4fnE=&amp;h=440&amp;w=394&amp;sz=34&amp;hl=tr&amp;start=1&amp;zoom=1&amp;itbs=1&amp;tbnid=-clraFk1uJVyAM:&amp;tbnh=127&amp;tbnw=114&amp;prev=/images?q=elma&amp;hl=tr&amp;sa=G&amp;gbv=2&amp;tbs=isch" style="width:43.5pt;height:48.75pt;visibility:visible" o:button="t">
              <v:fill o:detectmouseclick="t"/>
              <v:imagedata r:id="rId8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elle, </w:t>
      </w:r>
      <w:hyperlink r:id="rId14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_x0000_i1031" type="#_x0000_t75" alt="http://t0.gstatic.com/images?q=tbn:76hgYt-vDp5f-M:http://img03.blogcu.com/images/t/u/h/tuhafbilgiler/top_1239651277.jpg" href="http://www.google.com.tr/imgres?imgurl=http://img03.blogcu.com/images/t/u/h/tuhafbilgiler/top_1239651277.jpg&amp;imgrefurl=http://tuhafbilgiler.blogcu.com/top-nasil-ziplar/5333777&amp;usg=__NS48-jBxctAOs3Lx68eU20s9E2M=&amp;h=312&amp;w=312&amp;sz=8&amp;hl=tr&amp;start=9&amp;zoom=1&amp;itbs=1&amp;tbnid=76hgYt-vDp5f-M:&amp;tbnh=117&amp;tbnw=117&amp;prev=/images?q=top&amp;hl=tr&amp;sa=G&amp;gbv=2&amp;tbs=isch" style="width:48pt;height:48pt;visibility:visible" o:button="t">
              <v:fill o:detectmouseclick="t"/>
              <v:imagedata r:id="rId10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elle, </w:t>
      </w:r>
      <w:hyperlink r:id="rId15" w:history="1">
        <w:r w:rsidRPr="004F7CC5">
          <w:rPr>
            <w:rFonts w:ascii="Hand writing Mutlu" w:hAnsi="Hand writing Mutlu"/>
            <w:noProof/>
            <w:sz w:val="48"/>
            <w:szCs w:val="48"/>
            <w:lang w:eastAsia="tr-TR"/>
          </w:rPr>
          <w:pict>
            <v:shape id="_x0000_i1032" type="#_x0000_t75" alt="http://t0.gstatic.com/images?q=tbn:sx-sv4T97AF2XM:http://okulweb.meb.gov.tr/31/09/380174/index_dosyalar/kitap.jpg" href="http://www.google.com.tr/imgres?imgurl=http://okulweb.meb.gov.tr/31/09/380174/index_dosyalar/kitap.jpg&amp;imgrefurl=http://okulweb.meb.gov.tr/31/09/380174/kutuphanecilik.html&amp;usg=__WDKUH0P6c2XF4wLpbsl2Og3bWqw=&amp;h=262&amp;w=300&amp;sz=46&amp;hl=tr&amp;start=18&amp;zoom=1&amp;itbs=1&amp;tbnid=sx-sv4T97AF2XM:&amp;tbnh=101&amp;tbnw=116&amp;prev=/images?q=kitap&amp;hl=tr&amp;sa=G&amp;gbv=2&amp;tbs=isch" style="width:56.25pt;height:49.5pt;visibility:visible" o:button="t">
              <v:fill o:detectmouseclick="t"/>
              <v:imagedata r:id="rId12" o:title=""/>
            </v:shape>
          </w:pict>
        </w:r>
      </w:hyperlink>
      <w:r w:rsidRPr="00287343">
        <w:rPr>
          <w:rFonts w:ascii="Hand writing Mutlu" w:hAnsi="Hand writing Mutlu"/>
          <w:sz w:val="48"/>
          <w:szCs w:val="48"/>
        </w:rPr>
        <w:t xml:space="preserve"> elle.</w:t>
      </w:r>
    </w:p>
    <w:p w:rsidR="006F50D9" w:rsidRDefault="006F50D9" w:rsidP="00FB34FE">
      <w:pPr>
        <w:tabs>
          <w:tab w:val="left" w:pos="3135"/>
          <w:tab w:val="left" w:pos="5213"/>
          <w:tab w:val="right" w:pos="9072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    elle</w:t>
      </w:r>
      <w:r>
        <w:rPr>
          <w:rFonts w:ascii="Hand writing Mutlu" w:hAnsi="Hand writing Mutlu"/>
          <w:sz w:val="48"/>
          <w:szCs w:val="48"/>
        </w:rPr>
        <w:tab/>
        <w:t>ele</w:t>
      </w:r>
      <w:r>
        <w:rPr>
          <w:rFonts w:ascii="Hand writing Mutlu" w:hAnsi="Hand writing Mutlu"/>
          <w:sz w:val="48"/>
          <w:szCs w:val="48"/>
        </w:rPr>
        <w:tab/>
        <w:t>elle     el</w:t>
      </w:r>
      <w:r>
        <w:rPr>
          <w:rFonts w:ascii="Hand writing Mutlu" w:hAnsi="Hand writing Mutlu"/>
          <w:sz w:val="48"/>
          <w:szCs w:val="48"/>
        </w:rPr>
        <w:tab/>
        <w:t>ele</w:t>
      </w:r>
    </w:p>
    <w:p w:rsidR="006F50D9" w:rsidRDefault="006F50D9" w:rsidP="00FB34FE">
      <w:pPr>
        <w:tabs>
          <w:tab w:val="left" w:pos="6179"/>
          <w:tab w:val="left" w:pos="8057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Ele    elle       El    elle</w:t>
      </w:r>
      <w:r>
        <w:rPr>
          <w:rFonts w:ascii="Hand writing Mutlu" w:hAnsi="Hand writing Mutlu"/>
          <w:sz w:val="48"/>
          <w:szCs w:val="48"/>
        </w:rPr>
        <w:tab/>
        <w:t xml:space="preserve"> el</w:t>
      </w:r>
      <w:r>
        <w:rPr>
          <w:rFonts w:ascii="Hand writing Mutlu" w:hAnsi="Hand writing Mutlu"/>
          <w:sz w:val="48"/>
          <w:szCs w:val="48"/>
        </w:rPr>
        <w:tab/>
        <w:t xml:space="preserve">Ele </w:t>
      </w:r>
    </w:p>
    <w:p w:rsidR="006F50D9" w:rsidRDefault="006F50D9" w:rsidP="00FB34FE">
      <w:pPr>
        <w:tabs>
          <w:tab w:val="left" w:pos="6179"/>
          <w:tab w:val="left" w:pos="8057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      el      ele     elle    ele     Elle</w:t>
      </w:r>
    </w:p>
    <w:p w:rsidR="006F50D9" w:rsidRPr="00FB34FE" w:rsidRDefault="006F50D9" w:rsidP="00FB34FE">
      <w:pPr>
        <w:tabs>
          <w:tab w:val="left" w:pos="7273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elle      ele       el       El</w:t>
      </w:r>
      <w:r>
        <w:rPr>
          <w:rFonts w:ascii="Hand writing Mutlu" w:hAnsi="Hand writing Mutlu"/>
          <w:sz w:val="48"/>
          <w:szCs w:val="48"/>
        </w:rPr>
        <w:tab/>
      </w:r>
      <w:r w:rsidRPr="00FB34FE">
        <w:rPr>
          <w:rFonts w:ascii="Hand writing Mutlu" w:hAnsi="Hand writing Mutlu"/>
          <w:sz w:val="48"/>
          <w:szCs w:val="48"/>
        </w:rPr>
        <w:t xml:space="preserve"> elle</w:t>
      </w:r>
    </w:p>
    <w:p w:rsidR="006F50D9" w:rsidRDefault="006F50D9" w:rsidP="00FB34FE">
      <w:pPr>
        <w:tabs>
          <w:tab w:val="left" w:pos="7346"/>
          <w:tab w:val="right" w:pos="9072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      ele     Ele       el</w:t>
      </w:r>
      <w:r>
        <w:rPr>
          <w:rFonts w:ascii="Hand writing Mutlu" w:hAnsi="Hand writing Mutlu"/>
          <w:sz w:val="48"/>
          <w:szCs w:val="48"/>
        </w:rPr>
        <w:tab/>
        <w:t>ele</w:t>
      </w:r>
      <w:r>
        <w:rPr>
          <w:rFonts w:ascii="Hand writing Mutlu" w:hAnsi="Hand writing Mutlu"/>
          <w:sz w:val="48"/>
          <w:szCs w:val="48"/>
        </w:rPr>
        <w:tab/>
        <w:t>elle</w:t>
      </w:r>
    </w:p>
    <w:p w:rsidR="006F50D9" w:rsidRDefault="006F50D9" w:rsidP="000621CF">
      <w:pPr>
        <w:rPr>
          <w:rFonts w:ascii="Hand writing Mutlu" w:hAnsi="Hand writing Mutlu"/>
          <w:sz w:val="28"/>
          <w:szCs w:val="28"/>
          <w:u w:val="single"/>
        </w:rPr>
      </w:pPr>
      <w:r w:rsidRPr="000621CF">
        <w:rPr>
          <w:rFonts w:ascii="Hand writing Mutlu" w:hAnsi="Hand writing Mutlu"/>
          <w:sz w:val="28"/>
          <w:szCs w:val="28"/>
        </w:rPr>
        <w:t>Yukarıdaki kutudaki yazıları okuyunuz,istenilen renkte yuvarlak içine alıp boyayınız.</w:t>
      </w:r>
      <w:r>
        <w:rPr>
          <w:rFonts w:ascii="Hand writing Mutlu" w:hAnsi="Hand writing Mutlu"/>
          <w:sz w:val="28"/>
          <w:szCs w:val="28"/>
        </w:rPr>
        <w:t xml:space="preserve">       </w:t>
      </w:r>
      <w:r w:rsidRPr="000621CF">
        <w:rPr>
          <w:rFonts w:ascii="Hand writing Mutlu" w:hAnsi="Hand writing Mutlu"/>
          <w:sz w:val="28"/>
          <w:szCs w:val="28"/>
        </w:rPr>
        <w:t xml:space="preserve"> </w:t>
      </w:r>
      <w:r w:rsidRPr="000621CF">
        <w:rPr>
          <w:rFonts w:ascii="Hand writing Mutlu" w:hAnsi="Hand writing Mutlu"/>
          <w:sz w:val="28"/>
          <w:szCs w:val="28"/>
          <w:u w:val="single"/>
        </w:rPr>
        <w:t>el:kırmızı   ele:yeşil   elle:turuncu</w:t>
      </w:r>
    </w:p>
    <w:p w:rsidR="006F50D9" w:rsidRDefault="006F50D9" w:rsidP="004F352D">
      <w:hyperlink r:id="rId1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F50D9" w:rsidRPr="000621CF" w:rsidRDefault="006F50D9" w:rsidP="000621CF">
      <w:pPr>
        <w:rPr>
          <w:rFonts w:ascii="Hand writing Mutlu" w:hAnsi="Hand writing Mutlu"/>
          <w:sz w:val="28"/>
          <w:szCs w:val="28"/>
          <w:u w:val="single"/>
        </w:rPr>
      </w:pPr>
    </w:p>
    <w:sectPr w:rsidR="006F50D9" w:rsidRPr="000621CF" w:rsidSect="000621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2A8"/>
    <w:rsid w:val="000621CF"/>
    <w:rsid w:val="001067F2"/>
    <w:rsid w:val="00287343"/>
    <w:rsid w:val="002A6240"/>
    <w:rsid w:val="004F352D"/>
    <w:rsid w:val="004F5613"/>
    <w:rsid w:val="004F7CC5"/>
    <w:rsid w:val="006F50D9"/>
    <w:rsid w:val="008262A8"/>
    <w:rsid w:val="00874848"/>
    <w:rsid w:val="008F2E75"/>
    <w:rsid w:val="00B774B1"/>
    <w:rsid w:val="00BA585F"/>
    <w:rsid w:val="00FA6E62"/>
    <w:rsid w:val="00FB34FE"/>
    <w:rsid w:val="00FD29C4"/>
    <w:rsid w:val="00FE1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E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6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62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F35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85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img03.blogcu.com/images/b/i/t/bitkihaber/elma_1251976202.jpg&amp;imgrefurl=http://bitkihaber.blogcu.com/elmanin-anayurdu-bulundu/6034057&amp;usg=__2zHefGhRBgVa_QHqHn-UAnd4fnE=&amp;h=440&amp;w=394&amp;sz=34&amp;hl=tr&amp;start=1&amp;zoom=1&amp;itbs=1&amp;tbnid=-clraFk1uJVyAM:&amp;tbnh=127&amp;tbnw=114&amp;prev=/images?q=elma&amp;hl=tr&amp;sa=G&amp;gbv=2&amp;tbs=isch: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imgurl=http://img03.blogcu.com/images/b/i/t/bitkihaber/elma_1251976202.jpg&amp;imgrefurl=http://bitkihaber.blogcu.com/elmanin-anayurdu-bulundu/6034057&amp;usg=__2zHefGhRBgVa_QHqHn-UAnd4fnE=&amp;h=440&amp;w=394&amp;sz=34&amp;hl=tr&amp;start=1&amp;zoom=1&amp;itbs=1&amp;tbnid=-clraFk1uJVyAM:&amp;tbnh=127&amp;tbnw=114&amp;prev=/images?q=elma&amp;hl=tr&amp;sa=G&amp;gbv=2&amp;tbs=isch:1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www.okyaygida.com.tr/images/upload/image/foto/5kg%20Tip1%20Un%20070015.jpg&amp;imgrefurl=http://www.okyaygida.com.tr/tr/genel/default3.aspx?mid3=43&amp;mid2=8&amp;mid1=2&amp;usg=__qd-pzUlLJJ0kIHJH6fVeH3xTecU=&amp;h=622&amp;w=350&amp;sz=42&amp;hl=tr&amp;start=14&amp;zoom=1&amp;itbs=1&amp;tbnid=7_0DhuB2PJQxmM:&amp;tbnh=136&amp;tbnw=77&amp;prev=/images?q=un+paketi&amp;hl=tr&amp;sa=G&amp;gbv=2&amp;tbs=isch:1" TargetMode="External"/><Relationship Id="rId11" Type="http://schemas.openxmlformats.org/officeDocument/2006/relationships/hyperlink" Target="http://www.google.com.tr/imgres?imgurl=http://okulweb.meb.gov.tr/31/09/380174/index_dosyalar/kitap.jpg&amp;imgrefurl=http://okulweb.meb.gov.tr/31/09/380174/kutuphanecilik.html&amp;usg=__WDKUH0P6c2XF4wLpbsl2Og3bWqw=&amp;h=262&amp;w=300&amp;sz=46&amp;hl=tr&amp;start=18&amp;zoom=1&amp;itbs=1&amp;tbnid=sx-sv4T97AF2XM:&amp;tbnh=101&amp;tbnw=116&amp;prev=/images?q=kitap&amp;hl=tr&amp;sa=G&amp;gbv=2&amp;tbs=isch: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imgurl=http://okulweb.meb.gov.tr/31/09/380174/index_dosyalar/kitap.jpg&amp;imgrefurl=http://okulweb.meb.gov.tr/31/09/380174/kutuphanecilik.html&amp;usg=__WDKUH0P6c2XF4wLpbsl2Og3bWqw=&amp;h=262&amp;w=300&amp;sz=46&amp;hl=tr&amp;start=18&amp;zoom=1&amp;itbs=1&amp;tbnid=sx-sv4T97AF2XM:&amp;tbnh=101&amp;tbnw=116&amp;prev=/images?q=kitap&amp;hl=tr&amp;sa=G&amp;gbv=2&amp;tbs=isch:1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google.com.tr/imgres?imgurl=http://www.okyaygida.com.tr/images/upload/image/foto/5kg%20Tip1%20Un%20070015.jpg&amp;imgrefurl=http://www.okyaygida.com.tr/tr/genel/default3.aspx?mid3=43&amp;mid2=8&amp;mid1=2&amp;usg=__qd-pzUlLJJ0kIHJH6fVeH3xTecU=&amp;h=622&amp;w=350&amp;sz=42&amp;hl=tr&amp;start=14&amp;zoom=1&amp;itbs=1&amp;tbnid=7_0DhuB2PJQxmM:&amp;tbnh=136&amp;tbnw=77&amp;prev=/images?q=un+paketi&amp;hl=tr&amp;sa=G&amp;gbv=2&amp;tbs=isch:1" TargetMode="External"/><Relationship Id="rId9" Type="http://schemas.openxmlformats.org/officeDocument/2006/relationships/hyperlink" Target="http://www.google.com.tr/imgres?imgurl=http://img03.blogcu.com/images/t/u/h/tuhafbilgiler/top_1239651277.jpg&amp;imgrefurl=http://tuhafbilgiler.blogcu.com/top-nasil-ziplar/5333777&amp;usg=__NS48-jBxctAOs3Lx68eU20s9E2M=&amp;h=312&amp;w=312&amp;sz=8&amp;hl=tr&amp;start=9&amp;zoom=1&amp;itbs=1&amp;tbnid=76hgYt-vDp5f-M:&amp;tbnh=117&amp;tbnw=117&amp;prev=/images?q=top&amp;hl=tr&amp;sa=G&amp;gbv=2&amp;tbs=isch:1" TargetMode="External"/><Relationship Id="rId14" Type="http://schemas.openxmlformats.org/officeDocument/2006/relationships/hyperlink" Target="http://www.google.com.tr/imgres?imgurl=http://img03.blogcu.com/images/t/u/h/tuhafbilgiler/top_1239651277.jpg&amp;imgrefurl=http://tuhafbilgiler.blogcu.com/top-nasil-ziplar/5333777&amp;usg=__NS48-jBxctAOs3Lx68eU20s9E2M=&amp;h=312&amp;w=312&amp;sz=8&amp;hl=tr&amp;start=9&amp;zoom=1&amp;itbs=1&amp;tbnid=76hgYt-vDp5f-M:&amp;tbnh=117&amp;tbnw=117&amp;prev=/images?q=top&amp;hl=tr&amp;sa=G&amp;gbv=2&amp;tbs=isch: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592</Words>
  <Characters>3381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WINXPSP3 PC</dc:creator>
  <cp:keywords/>
  <dc:description/>
  <cp:lastModifiedBy>edanur</cp:lastModifiedBy>
  <cp:revision>7</cp:revision>
  <cp:lastPrinted>2010-10-06T16:18:00Z</cp:lastPrinted>
  <dcterms:created xsi:type="dcterms:W3CDTF">2010-10-06T16:16:00Z</dcterms:created>
  <dcterms:modified xsi:type="dcterms:W3CDTF">2010-10-21T17:48:00Z</dcterms:modified>
</cp:coreProperties>
</file>