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18" w:type="dxa"/>
        <w:tblInd w:w="-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E0"/>
      </w:tblPr>
      <w:tblGrid>
        <w:gridCol w:w="403"/>
        <w:gridCol w:w="2410"/>
        <w:gridCol w:w="425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36"/>
        <w:gridCol w:w="236"/>
        <w:gridCol w:w="237"/>
      </w:tblGrid>
      <w:tr w:rsidR="00BF39A2" w:rsidRPr="004D7AD9" w:rsidTr="004D7AD9">
        <w:tc>
          <w:tcPr>
            <w:tcW w:w="403" w:type="dxa"/>
            <w:vMerge w:val="restart"/>
            <w:textDirection w:val="btLr"/>
          </w:tcPr>
          <w:p w:rsidR="00BF39A2" w:rsidRPr="004D7AD9" w:rsidRDefault="00BF39A2" w:rsidP="004D7AD9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D7AD9">
              <w:t xml:space="preserve">                  </w:t>
            </w:r>
            <w:r w:rsidRPr="004D7AD9">
              <w:rPr>
                <w:b/>
                <w:sz w:val="18"/>
                <w:szCs w:val="18"/>
              </w:rPr>
              <w:t>SIRA NO</w:t>
            </w:r>
          </w:p>
        </w:tc>
        <w:tc>
          <w:tcPr>
            <w:tcW w:w="2410" w:type="dxa"/>
            <w:vMerge w:val="restart"/>
          </w:tcPr>
          <w:p w:rsidR="00BF39A2" w:rsidRPr="004D7AD9" w:rsidRDefault="00BF39A2" w:rsidP="004D7AD9">
            <w:pPr>
              <w:spacing w:after="0" w:line="240" w:lineRule="auto"/>
            </w:pPr>
          </w:p>
          <w:p w:rsidR="00BF39A2" w:rsidRPr="004D7AD9" w:rsidRDefault="00BF39A2" w:rsidP="004D7AD9">
            <w:pPr>
              <w:spacing w:after="0" w:line="240" w:lineRule="auto"/>
            </w:pPr>
          </w:p>
          <w:p w:rsidR="00BF39A2" w:rsidRPr="004D7AD9" w:rsidRDefault="00BF39A2" w:rsidP="004D7AD9">
            <w:pPr>
              <w:spacing w:after="0" w:line="240" w:lineRule="auto"/>
            </w:pPr>
          </w:p>
          <w:p w:rsidR="00BF39A2" w:rsidRPr="004D7AD9" w:rsidRDefault="00BF39A2" w:rsidP="004D7AD9">
            <w:pPr>
              <w:spacing w:after="0" w:line="240" w:lineRule="auto"/>
            </w:pPr>
          </w:p>
          <w:p w:rsidR="00BF39A2" w:rsidRPr="004D7AD9" w:rsidRDefault="00BF39A2" w:rsidP="004D7AD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D7AD9">
              <w:rPr>
                <w:b/>
                <w:sz w:val="24"/>
                <w:szCs w:val="24"/>
              </w:rPr>
              <w:t xml:space="preserve">         KİTABIN ADI</w:t>
            </w:r>
          </w:p>
        </w:tc>
        <w:tc>
          <w:tcPr>
            <w:tcW w:w="425" w:type="dxa"/>
            <w:vMerge w:val="restart"/>
            <w:textDirection w:val="btLr"/>
          </w:tcPr>
          <w:p w:rsidR="00BF39A2" w:rsidRPr="004D7AD9" w:rsidRDefault="00BF39A2" w:rsidP="004D7AD9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 xml:space="preserve">                </w:t>
            </w:r>
            <w:r w:rsidRPr="004D7AD9">
              <w:rPr>
                <w:b/>
                <w:sz w:val="18"/>
                <w:szCs w:val="18"/>
              </w:rPr>
              <w:t>SAYFA SAYISI</w:t>
            </w:r>
          </w:p>
        </w:tc>
        <w:tc>
          <w:tcPr>
            <w:tcW w:w="8080" w:type="dxa"/>
            <w:gridSpan w:val="29"/>
          </w:tcPr>
          <w:p w:rsidR="00BF39A2" w:rsidRPr="004D7AD9" w:rsidRDefault="00BF39A2" w:rsidP="004D7AD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D7AD9">
              <w:rPr>
                <w:b/>
                <w:sz w:val="24"/>
                <w:szCs w:val="24"/>
              </w:rPr>
              <w:t xml:space="preserve">                                           ÖĞRENCİ ADI, SOYADI</w:t>
            </w:r>
          </w:p>
        </w:tc>
      </w:tr>
      <w:tr w:rsidR="00BF39A2" w:rsidRPr="004D7AD9" w:rsidTr="004D7AD9">
        <w:trPr>
          <w:cantSplit/>
          <w:trHeight w:val="2256"/>
        </w:trPr>
        <w:tc>
          <w:tcPr>
            <w:tcW w:w="403" w:type="dxa"/>
            <w:vMerge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410" w:type="dxa"/>
            <w:vMerge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425" w:type="dxa"/>
            <w:vMerge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  <w:textDirection w:val="btLr"/>
          </w:tcPr>
          <w:p w:rsidR="00BF39A2" w:rsidRPr="004D7AD9" w:rsidRDefault="00BF39A2" w:rsidP="004D7AD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  <w:textDirection w:val="btLr"/>
          </w:tcPr>
          <w:p w:rsidR="00BF39A2" w:rsidRPr="004D7AD9" w:rsidRDefault="00BF39A2" w:rsidP="004D7AD9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textDirection w:val="btLr"/>
          </w:tcPr>
          <w:p w:rsidR="00BF39A2" w:rsidRPr="004D7AD9" w:rsidRDefault="00BF39A2" w:rsidP="004D7AD9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3</w:t>
            </w:r>
          </w:p>
        </w:tc>
        <w:tc>
          <w:tcPr>
            <w:tcW w:w="2410" w:type="dxa"/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  <w:tcBorders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  <w:tcBorders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  <w:tcBorders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  <w:tcBorders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  <w:tr w:rsidR="00BF39A2" w:rsidRPr="004D7AD9" w:rsidTr="004D7AD9">
        <w:tc>
          <w:tcPr>
            <w:tcW w:w="403" w:type="dxa"/>
          </w:tcPr>
          <w:p w:rsidR="00BF39A2" w:rsidRPr="004D7AD9" w:rsidRDefault="00BF39A2" w:rsidP="004D7AD9">
            <w:pPr>
              <w:spacing w:after="0" w:line="240" w:lineRule="auto"/>
              <w:rPr>
                <w:sz w:val="18"/>
                <w:szCs w:val="18"/>
              </w:rPr>
            </w:pPr>
            <w:r w:rsidRPr="004D7AD9">
              <w:rPr>
                <w:sz w:val="18"/>
                <w:szCs w:val="18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4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83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BF39A2" w:rsidRPr="004D7AD9" w:rsidRDefault="00BF39A2" w:rsidP="004D7AD9">
            <w:pPr>
              <w:spacing w:after="0" w:line="240" w:lineRule="auto"/>
            </w:pPr>
          </w:p>
        </w:tc>
      </w:tr>
    </w:tbl>
    <w:p w:rsidR="00BF39A2" w:rsidRDefault="00BF39A2">
      <w:hyperlink r:id="rId6" w:history="1">
        <w:r>
          <w:rPr>
            <w:rStyle w:val="Hyperlink"/>
          </w:rPr>
          <w:t>www.sorubak.com</w:t>
        </w:r>
      </w:hyperlink>
    </w:p>
    <w:sectPr w:rsidR="00BF39A2" w:rsidSect="00FA35EF">
      <w:head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9A2" w:rsidRDefault="00BF39A2" w:rsidP="00FA35EF">
      <w:pPr>
        <w:spacing w:after="0" w:line="240" w:lineRule="auto"/>
      </w:pPr>
      <w:r>
        <w:separator/>
      </w:r>
    </w:p>
  </w:endnote>
  <w:endnote w:type="continuationSeparator" w:id="0">
    <w:p w:rsidR="00BF39A2" w:rsidRDefault="00BF39A2" w:rsidP="00FA3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9A2" w:rsidRDefault="00BF39A2" w:rsidP="00FA35EF">
      <w:pPr>
        <w:spacing w:after="0" w:line="240" w:lineRule="auto"/>
      </w:pPr>
      <w:r>
        <w:separator/>
      </w:r>
    </w:p>
  </w:footnote>
  <w:footnote w:type="continuationSeparator" w:id="0">
    <w:p w:rsidR="00BF39A2" w:rsidRDefault="00BF39A2" w:rsidP="00FA3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9A2" w:rsidRPr="00FA35EF" w:rsidRDefault="00BF39A2">
    <w:pPr>
      <w:pStyle w:val="Header"/>
      <w:rPr>
        <w:b/>
        <w:sz w:val="24"/>
        <w:szCs w:val="24"/>
      </w:rPr>
    </w:pPr>
    <w:r>
      <w:t xml:space="preserve">     </w:t>
    </w:r>
    <w:r w:rsidRPr="00FA35EF">
      <w:rPr>
        <w:b/>
        <w:sz w:val="24"/>
        <w:szCs w:val="24"/>
      </w:rPr>
      <w:t>2010-2011ÖĞRETİM YILI SAMİ SİPAHİ İLKÖĞRETİM OKULU 4</w:t>
    </w:r>
    <w:r>
      <w:rPr>
        <w:b/>
        <w:sz w:val="24"/>
        <w:szCs w:val="24"/>
      </w:rPr>
      <w:t>/</w:t>
    </w:r>
    <w:r w:rsidRPr="00FA35EF">
      <w:rPr>
        <w:b/>
        <w:sz w:val="24"/>
        <w:szCs w:val="24"/>
      </w:rPr>
      <w:t>G SINIFI KİTAP OKUMA TAKİP ÇİZELGESİ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2DAD"/>
    <w:rsid w:val="001479AD"/>
    <w:rsid w:val="002E3F85"/>
    <w:rsid w:val="003655D4"/>
    <w:rsid w:val="00490A10"/>
    <w:rsid w:val="004D7AD9"/>
    <w:rsid w:val="00914D7C"/>
    <w:rsid w:val="00AF108F"/>
    <w:rsid w:val="00B37646"/>
    <w:rsid w:val="00BF39A2"/>
    <w:rsid w:val="00C10BB4"/>
    <w:rsid w:val="00C62DAD"/>
    <w:rsid w:val="00C72149"/>
    <w:rsid w:val="00C80DA1"/>
    <w:rsid w:val="00FA3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BB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62DA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376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FA3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A35E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A3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A35EF"/>
    <w:rPr>
      <w:rFonts w:cs="Times New Roman"/>
    </w:rPr>
  </w:style>
  <w:style w:type="character" w:styleId="Hyperlink">
    <w:name w:val="Hyperlink"/>
    <w:basedOn w:val="DefaultParagraphFont"/>
    <w:uiPriority w:val="99"/>
    <w:rsid w:val="00C7214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1</Pages>
  <Words>242</Words>
  <Characters>1382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edanur</cp:lastModifiedBy>
  <cp:revision>2</cp:revision>
  <cp:lastPrinted>2010-09-23T12:38:00Z</cp:lastPrinted>
  <dcterms:created xsi:type="dcterms:W3CDTF">2010-09-23T11:30:00Z</dcterms:created>
  <dcterms:modified xsi:type="dcterms:W3CDTF">2010-09-28T18:57:00Z</dcterms:modified>
</cp:coreProperties>
</file>