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D8F" w:rsidRPr="00433652" w:rsidRDefault="00110D8F">
      <w:pPr>
        <w:rPr>
          <w:sz w:val="24"/>
          <w:szCs w:val="24"/>
        </w:rPr>
      </w:pPr>
      <w:r w:rsidRPr="00433652">
        <w:rPr>
          <w:sz w:val="24"/>
          <w:szCs w:val="24"/>
        </w:rPr>
        <w:t>8. SINIF T.C. İNKILAP TARİHİ VE ATATÜRKÇÜLÜK (KURTULUŞ SAVAŞI)</w:t>
      </w:r>
    </w:p>
    <w:p w:rsidR="00110D8F" w:rsidRPr="00433652" w:rsidRDefault="00110D8F">
      <w:pPr>
        <w:rPr>
          <w:sz w:val="24"/>
          <w:szCs w:val="24"/>
        </w:rPr>
      </w:pPr>
      <w:r w:rsidRPr="00433652">
        <w:rPr>
          <w:sz w:val="24"/>
          <w:szCs w:val="24"/>
        </w:rPr>
        <w:t> </w:t>
      </w:r>
      <w:r w:rsidRPr="00433652">
        <w:rPr>
          <w:sz w:val="24"/>
          <w:szCs w:val="24"/>
        </w:rPr>
        <w:br/>
        <w:t>Soru 1.   Kurtuluş savaşında Kuva yi milliye hareketi ilk olarak hangi cephede ortaya çıkmıştır?</w:t>
      </w:r>
      <w:r w:rsidRPr="00433652">
        <w:rPr>
          <w:sz w:val="24"/>
          <w:szCs w:val="24"/>
        </w:rPr>
        <w:br/>
      </w:r>
      <w:r w:rsidRPr="00433652">
        <w:rPr>
          <w:sz w:val="24"/>
          <w:szCs w:val="24"/>
        </w:rPr>
        <w:br/>
        <w:t>   A)  Batı         B)  Güney</w:t>
      </w:r>
      <w:r w:rsidRPr="00433652">
        <w:rPr>
          <w:sz w:val="24"/>
          <w:szCs w:val="24"/>
        </w:rPr>
        <w:br/>
      </w:r>
      <w:r w:rsidRPr="00433652">
        <w:rPr>
          <w:sz w:val="24"/>
          <w:szCs w:val="24"/>
        </w:rPr>
        <w:br/>
        <w:t>   C)  Doğu         D)  İstanbul</w:t>
      </w:r>
    </w:p>
    <w:p w:rsidR="00110D8F" w:rsidRPr="00433652" w:rsidRDefault="00110D8F">
      <w:pPr>
        <w:rPr>
          <w:sz w:val="24"/>
          <w:szCs w:val="24"/>
        </w:rPr>
      </w:pPr>
      <w:r w:rsidRPr="00433652">
        <w:rPr>
          <w:sz w:val="24"/>
          <w:szCs w:val="24"/>
        </w:rPr>
        <w:br/>
        <w:t xml:space="preserve">Soru 2.   Kuva yi milliye güçleri hangi savaştan sonra düzenli orduya katılmıştır? </w:t>
      </w:r>
      <w:r w:rsidRPr="00433652">
        <w:rPr>
          <w:sz w:val="24"/>
          <w:szCs w:val="24"/>
        </w:rPr>
        <w:br/>
      </w:r>
      <w:r w:rsidRPr="00433652">
        <w:rPr>
          <w:sz w:val="24"/>
          <w:szCs w:val="24"/>
        </w:rPr>
        <w:br/>
        <w:t>   A)  I. İnönü         B)  İkinci İnönü</w:t>
      </w:r>
      <w:r w:rsidRPr="00433652">
        <w:rPr>
          <w:sz w:val="24"/>
          <w:szCs w:val="24"/>
        </w:rPr>
        <w:br/>
      </w:r>
      <w:r w:rsidRPr="00433652">
        <w:rPr>
          <w:sz w:val="24"/>
          <w:szCs w:val="24"/>
        </w:rPr>
        <w:br/>
        <w:t>   C)  Sakarya         D)  Başkomutanlık</w:t>
      </w:r>
    </w:p>
    <w:p w:rsidR="00110D8F" w:rsidRPr="00433652" w:rsidRDefault="00110D8F">
      <w:pPr>
        <w:rPr>
          <w:sz w:val="24"/>
          <w:szCs w:val="24"/>
        </w:rPr>
      </w:pPr>
      <w:r w:rsidRPr="00433652">
        <w:rPr>
          <w:sz w:val="24"/>
          <w:szCs w:val="24"/>
        </w:rPr>
        <w:br/>
        <w:t>Soru 3.   Hangisi Kuva yi milliye güçlerinin yararlarından değildir?</w:t>
      </w:r>
      <w:r w:rsidRPr="00433652">
        <w:rPr>
          <w:sz w:val="24"/>
          <w:szCs w:val="24"/>
        </w:rPr>
        <w:br/>
      </w:r>
      <w:r w:rsidRPr="00433652">
        <w:rPr>
          <w:sz w:val="24"/>
          <w:szCs w:val="24"/>
        </w:rPr>
        <w:br/>
        <w:t>A)   Yunan ilerleyişi yavaşlatma</w:t>
      </w:r>
      <w:r w:rsidRPr="00433652">
        <w:rPr>
          <w:sz w:val="24"/>
          <w:szCs w:val="24"/>
        </w:rPr>
        <w:br/>
        <w:t>B)   Türk köylerini baskınlardan koruma</w:t>
      </w:r>
      <w:r w:rsidRPr="00433652">
        <w:rPr>
          <w:sz w:val="24"/>
          <w:szCs w:val="24"/>
        </w:rPr>
        <w:br/>
        <w:t>C)    Düzenli ordunun kurulmasına zaman kazandırma</w:t>
      </w:r>
      <w:r w:rsidRPr="00433652">
        <w:rPr>
          <w:sz w:val="24"/>
          <w:szCs w:val="24"/>
        </w:rPr>
        <w:br/>
        <w:t>D)   Osmanlı Devletinin Anadolu’daki gücünü temsil etme.</w:t>
      </w:r>
      <w:r w:rsidRPr="00433652">
        <w:rPr>
          <w:sz w:val="24"/>
          <w:szCs w:val="24"/>
        </w:rPr>
        <w:br/>
      </w:r>
      <w:r w:rsidRPr="00433652">
        <w:rPr>
          <w:sz w:val="24"/>
          <w:szCs w:val="24"/>
        </w:rPr>
        <w:br/>
        <w:t>Soru 4.  Atatürk Samsun’a ayak bastıktan sonra ilk kez hangi şehre giderek milli bilincin uyanması için çalışmalarda bulunmuş ve miting düzenlemiştir ?</w:t>
      </w:r>
      <w:r w:rsidRPr="00433652">
        <w:rPr>
          <w:sz w:val="24"/>
          <w:szCs w:val="24"/>
        </w:rPr>
        <w:br/>
      </w:r>
      <w:r w:rsidRPr="00433652">
        <w:rPr>
          <w:sz w:val="24"/>
          <w:szCs w:val="24"/>
        </w:rPr>
        <w:br/>
        <w:t>   A)  Amasya         B)  Havza</w:t>
      </w:r>
      <w:r w:rsidRPr="00433652">
        <w:rPr>
          <w:sz w:val="24"/>
          <w:szCs w:val="24"/>
        </w:rPr>
        <w:br/>
      </w:r>
      <w:r w:rsidRPr="00433652">
        <w:rPr>
          <w:sz w:val="24"/>
          <w:szCs w:val="24"/>
        </w:rPr>
        <w:br/>
        <w:t>       C)  Erzurum                      D)  Sivas</w:t>
      </w:r>
      <w:r w:rsidRPr="00433652">
        <w:rPr>
          <w:sz w:val="24"/>
          <w:szCs w:val="24"/>
        </w:rPr>
        <w:br/>
        <w:t>Soru 5.   Sivas’ta milli kongre düzenleme kararı nerede ilan edilmiştir ?</w:t>
      </w:r>
      <w:r w:rsidRPr="00433652">
        <w:rPr>
          <w:sz w:val="24"/>
          <w:szCs w:val="24"/>
        </w:rPr>
        <w:br/>
      </w:r>
      <w:r w:rsidRPr="00433652">
        <w:rPr>
          <w:sz w:val="24"/>
          <w:szCs w:val="24"/>
        </w:rPr>
        <w:br/>
        <w:t>        A)  Sivas Kongresi      B)  Erzurum Kongresi</w:t>
      </w:r>
      <w:r w:rsidRPr="00433652">
        <w:rPr>
          <w:sz w:val="24"/>
          <w:szCs w:val="24"/>
        </w:rPr>
        <w:br/>
      </w:r>
      <w:r w:rsidRPr="00433652">
        <w:rPr>
          <w:sz w:val="24"/>
          <w:szCs w:val="24"/>
        </w:rPr>
        <w:br/>
        <w:t>       C)  Amasya Genelgesi      D)  Havza Tamimi</w:t>
      </w:r>
      <w:r w:rsidRPr="00433652">
        <w:rPr>
          <w:sz w:val="24"/>
          <w:szCs w:val="24"/>
        </w:rPr>
        <w:br/>
      </w:r>
      <w:r w:rsidRPr="00433652">
        <w:rPr>
          <w:sz w:val="24"/>
          <w:szCs w:val="24"/>
        </w:rPr>
        <w:br/>
        <w:t>Soru 6.   Hangi toplantı öncesi Atatürk Osmanlı Devletine ait tüm görevlerinden istifa etmiştir ?</w:t>
      </w:r>
      <w:r w:rsidRPr="00433652">
        <w:rPr>
          <w:sz w:val="24"/>
          <w:szCs w:val="24"/>
        </w:rPr>
        <w:br/>
      </w:r>
      <w:r w:rsidRPr="00433652">
        <w:rPr>
          <w:sz w:val="24"/>
          <w:szCs w:val="24"/>
        </w:rPr>
        <w:br/>
        <w:t>A)   Amasya görüşmesi</w:t>
      </w:r>
      <w:r w:rsidRPr="00433652">
        <w:rPr>
          <w:sz w:val="24"/>
          <w:szCs w:val="24"/>
        </w:rPr>
        <w:br/>
        <w:t>B)   Sivas kongresi</w:t>
      </w:r>
      <w:r w:rsidRPr="00433652">
        <w:rPr>
          <w:sz w:val="24"/>
          <w:szCs w:val="24"/>
        </w:rPr>
        <w:br/>
        <w:t>C)   Erzurum kongresi</w:t>
      </w:r>
      <w:r w:rsidRPr="00433652">
        <w:rPr>
          <w:sz w:val="24"/>
          <w:szCs w:val="24"/>
        </w:rPr>
        <w:br/>
        <w:t>D)   TBMM’nin açılışı</w:t>
      </w:r>
    </w:p>
    <w:p w:rsidR="00110D8F" w:rsidRPr="00433652" w:rsidRDefault="00110D8F">
      <w:pPr>
        <w:rPr>
          <w:sz w:val="24"/>
          <w:szCs w:val="24"/>
        </w:rPr>
      </w:pPr>
      <w:r w:rsidRPr="00433652">
        <w:rPr>
          <w:sz w:val="24"/>
          <w:szCs w:val="24"/>
        </w:rPr>
        <w:br/>
        <w:t>Soru 7.  Aşağıdakilerden hangisi kurtuluş savaşı merkezinin Ankara olmasının  nedenlerinden değildir ?</w:t>
      </w:r>
      <w:r w:rsidRPr="00433652">
        <w:rPr>
          <w:sz w:val="24"/>
          <w:szCs w:val="24"/>
        </w:rPr>
        <w:br/>
      </w:r>
      <w:r w:rsidRPr="00433652">
        <w:rPr>
          <w:sz w:val="24"/>
          <w:szCs w:val="24"/>
        </w:rPr>
        <w:br/>
        <w:t>A)   İstanbul ile ulaşımın kolay olması</w:t>
      </w:r>
      <w:r w:rsidRPr="00433652">
        <w:rPr>
          <w:sz w:val="24"/>
          <w:szCs w:val="24"/>
        </w:rPr>
        <w:br/>
        <w:t>B)   Güvenli bir yer olması</w:t>
      </w:r>
      <w:r w:rsidRPr="00433652">
        <w:rPr>
          <w:sz w:val="24"/>
          <w:szCs w:val="24"/>
        </w:rPr>
        <w:br/>
        <w:t>C)   Batı cephelerine yakınlığı</w:t>
      </w:r>
      <w:r w:rsidRPr="00433652">
        <w:rPr>
          <w:sz w:val="24"/>
          <w:szCs w:val="24"/>
        </w:rPr>
        <w:br/>
        <w:t>D)   Tarihi bir şehir olması</w:t>
      </w:r>
      <w:r w:rsidRPr="00433652">
        <w:rPr>
          <w:sz w:val="24"/>
          <w:szCs w:val="24"/>
        </w:rPr>
        <w:br/>
      </w:r>
      <w:r w:rsidRPr="00433652">
        <w:rPr>
          <w:sz w:val="24"/>
          <w:szCs w:val="24"/>
        </w:rPr>
        <w:br/>
        <w:t>Soru 8.  Türk yurdunun sınırlarını belirleyen Misak-ı Milli nerede kabul edilmiştir ?</w:t>
      </w:r>
      <w:r w:rsidRPr="00433652">
        <w:rPr>
          <w:sz w:val="24"/>
          <w:szCs w:val="24"/>
        </w:rPr>
        <w:br/>
      </w:r>
      <w:r w:rsidRPr="00433652">
        <w:rPr>
          <w:sz w:val="24"/>
          <w:szCs w:val="24"/>
        </w:rPr>
        <w:br/>
        <w:t>A)   Son Osmanlı Mebusan Meclisinde</w:t>
      </w:r>
      <w:r w:rsidRPr="00433652">
        <w:rPr>
          <w:sz w:val="24"/>
          <w:szCs w:val="24"/>
        </w:rPr>
        <w:br/>
        <w:t>B)   İlk TBMM’de</w:t>
      </w:r>
      <w:r w:rsidRPr="00433652">
        <w:rPr>
          <w:sz w:val="24"/>
          <w:szCs w:val="24"/>
        </w:rPr>
        <w:br/>
        <w:t>C)   I. Meşrutiyette</w:t>
      </w:r>
      <w:r w:rsidRPr="00433652">
        <w:rPr>
          <w:sz w:val="24"/>
          <w:szCs w:val="24"/>
        </w:rPr>
        <w:br/>
        <w:t>D)   II. Meşrutiyette</w:t>
      </w:r>
      <w:r w:rsidRPr="00433652">
        <w:rPr>
          <w:sz w:val="24"/>
          <w:szCs w:val="24"/>
        </w:rPr>
        <w:br/>
      </w:r>
      <w:r w:rsidRPr="00433652">
        <w:rPr>
          <w:sz w:val="24"/>
          <w:szCs w:val="24"/>
        </w:rPr>
        <w:br/>
        <w:t>Soru 9.  Atatürk ilk meclise hangi ilden milletvekili seçilmiştir ?</w:t>
      </w:r>
      <w:r w:rsidRPr="00433652">
        <w:rPr>
          <w:sz w:val="24"/>
          <w:szCs w:val="24"/>
        </w:rPr>
        <w:br/>
      </w:r>
      <w:r w:rsidRPr="00433652">
        <w:rPr>
          <w:sz w:val="24"/>
          <w:szCs w:val="24"/>
        </w:rPr>
        <w:br/>
        <w:t>A)   Ankara              B)  Konya</w:t>
      </w:r>
      <w:r w:rsidRPr="00433652">
        <w:rPr>
          <w:sz w:val="24"/>
          <w:szCs w:val="24"/>
        </w:rPr>
        <w:br/>
        <w:t>C)   İstanbul              D)  Samsun</w:t>
      </w:r>
      <w:r w:rsidRPr="00433652">
        <w:rPr>
          <w:sz w:val="24"/>
          <w:szCs w:val="24"/>
        </w:rPr>
        <w:br/>
      </w:r>
      <w:r w:rsidRPr="00433652">
        <w:rPr>
          <w:sz w:val="24"/>
          <w:szCs w:val="24"/>
        </w:rPr>
        <w:br/>
        <w:t>Soru 10.  TBMM hükümetine karşı olan ayaklanmaları önlemek için hıyanet-i vataniye kanunu çıkarılmıştır. Bu kanunun uygu-lanması için kurulan mahkemelere ne ad verilir ?</w:t>
      </w:r>
      <w:r w:rsidRPr="00433652">
        <w:rPr>
          <w:sz w:val="24"/>
          <w:szCs w:val="24"/>
        </w:rPr>
        <w:br/>
      </w:r>
      <w:r w:rsidRPr="00433652">
        <w:rPr>
          <w:sz w:val="24"/>
          <w:szCs w:val="24"/>
        </w:rPr>
        <w:br/>
        <w:t>A)   Devlet Güvenlik Mahkemesi</w:t>
      </w:r>
      <w:r w:rsidRPr="00433652">
        <w:rPr>
          <w:sz w:val="24"/>
          <w:szCs w:val="24"/>
        </w:rPr>
        <w:br/>
        <w:t>B)   İstiklal Mahkemesi</w:t>
      </w:r>
      <w:r w:rsidRPr="00433652">
        <w:rPr>
          <w:sz w:val="24"/>
          <w:szCs w:val="24"/>
        </w:rPr>
        <w:br/>
        <w:t>C)   Asliye Hukuk Mahkemesi</w:t>
      </w:r>
      <w:r w:rsidRPr="00433652">
        <w:rPr>
          <w:sz w:val="24"/>
          <w:szCs w:val="24"/>
        </w:rPr>
        <w:br/>
        <w:t>D)   Yargıtay</w:t>
      </w:r>
    </w:p>
    <w:p w:rsidR="00110D8F" w:rsidRPr="00433652" w:rsidRDefault="00110D8F">
      <w:pPr>
        <w:rPr>
          <w:sz w:val="24"/>
          <w:szCs w:val="24"/>
        </w:rPr>
      </w:pPr>
      <w:r w:rsidRPr="00433652">
        <w:rPr>
          <w:sz w:val="24"/>
          <w:szCs w:val="24"/>
        </w:rPr>
        <w:br/>
        <w:t>Soru 11.  Batı cephesinde Yunanlılarla olan savaşlarda başarılı olamayan Ali Fuat Paşa’nın yerine kim batı cephesi komutanlığı-na atanmıştır?</w:t>
      </w:r>
      <w:r w:rsidRPr="00433652">
        <w:rPr>
          <w:sz w:val="24"/>
          <w:szCs w:val="24"/>
        </w:rPr>
        <w:br/>
      </w:r>
      <w:r w:rsidRPr="00433652">
        <w:rPr>
          <w:sz w:val="24"/>
          <w:szCs w:val="24"/>
        </w:rPr>
        <w:br/>
        <w:t>       A)  Rafet Bele                      B)  İsmet İnönü</w:t>
      </w:r>
      <w:r w:rsidRPr="00433652">
        <w:rPr>
          <w:sz w:val="24"/>
          <w:szCs w:val="24"/>
        </w:rPr>
        <w:br/>
      </w:r>
      <w:r w:rsidRPr="00433652">
        <w:rPr>
          <w:sz w:val="24"/>
          <w:szCs w:val="24"/>
        </w:rPr>
        <w:br/>
        <w:t>       C)  Kazım Karabekir           D)  Fevzi Çakmak</w:t>
      </w:r>
      <w:r w:rsidRPr="00433652">
        <w:rPr>
          <w:sz w:val="24"/>
          <w:szCs w:val="24"/>
        </w:rPr>
        <w:br/>
      </w:r>
    </w:p>
    <w:p w:rsidR="00110D8F" w:rsidRPr="00433652" w:rsidRDefault="00110D8F">
      <w:pPr>
        <w:rPr>
          <w:sz w:val="24"/>
          <w:szCs w:val="24"/>
        </w:rPr>
      </w:pPr>
      <w:r w:rsidRPr="00433652">
        <w:rPr>
          <w:sz w:val="24"/>
          <w:szCs w:val="24"/>
        </w:rPr>
        <w:t>Soru 12.   Doğu cephesindeki savaşı sonlandıran ve TBMM’nin kazandığı ilk siyasi başarıyı simgeleyen antlaşma hangisidir?</w:t>
      </w:r>
      <w:r w:rsidRPr="00433652">
        <w:rPr>
          <w:sz w:val="24"/>
          <w:szCs w:val="24"/>
        </w:rPr>
        <w:br/>
      </w:r>
      <w:r w:rsidRPr="00433652">
        <w:rPr>
          <w:sz w:val="24"/>
          <w:szCs w:val="24"/>
        </w:rPr>
        <w:br/>
        <w:t>       A)  Moskova antlaşması</w:t>
      </w:r>
      <w:r w:rsidRPr="00433652">
        <w:rPr>
          <w:sz w:val="24"/>
          <w:szCs w:val="24"/>
        </w:rPr>
        <w:br/>
        <w:t>       B)  Ankara antlaşması</w:t>
      </w:r>
      <w:r w:rsidRPr="00433652">
        <w:rPr>
          <w:sz w:val="24"/>
          <w:szCs w:val="24"/>
        </w:rPr>
        <w:br/>
        <w:t>       C)  İstanbul antlaşması</w:t>
      </w:r>
      <w:r w:rsidRPr="00433652">
        <w:rPr>
          <w:sz w:val="24"/>
          <w:szCs w:val="24"/>
        </w:rPr>
        <w:br/>
        <w:t>       D)  Gümrü antlaşması</w:t>
      </w:r>
      <w:r w:rsidRPr="00433652">
        <w:rPr>
          <w:sz w:val="24"/>
          <w:szCs w:val="24"/>
        </w:rPr>
        <w:br/>
      </w:r>
      <w:r w:rsidRPr="00433652">
        <w:rPr>
          <w:sz w:val="24"/>
          <w:szCs w:val="24"/>
        </w:rPr>
        <w:br/>
        <w:t>Soru 13.   Aşağıdakilerden hangisi I. İnönü savaşının sonuçla-rından değildir?</w:t>
      </w:r>
      <w:r w:rsidRPr="00433652">
        <w:rPr>
          <w:sz w:val="24"/>
          <w:szCs w:val="24"/>
        </w:rPr>
        <w:br/>
      </w:r>
      <w:r w:rsidRPr="00433652">
        <w:rPr>
          <w:sz w:val="24"/>
          <w:szCs w:val="24"/>
        </w:rPr>
        <w:br/>
        <w:t>        A)  Londra konferansına TBMM hükümetinin çağrılması</w:t>
      </w:r>
      <w:r w:rsidRPr="00433652">
        <w:rPr>
          <w:sz w:val="24"/>
          <w:szCs w:val="24"/>
        </w:rPr>
        <w:br/>
        <w:t>        B)  Milli mücadeleye olan inancın artması</w:t>
      </w:r>
      <w:r w:rsidRPr="00433652">
        <w:rPr>
          <w:sz w:val="24"/>
          <w:szCs w:val="24"/>
        </w:rPr>
        <w:br/>
        <w:t>        C)  Yunanlıların Anadolu’dan atılması</w:t>
      </w:r>
      <w:r w:rsidRPr="00433652">
        <w:rPr>
          <w:sz w:val="24"/>
          <w:szCs w:val="24"/>
        </w:rPr>
        <w:br/>
        <w:t>        D)  İtilaf devletlerinin politikalarını gözden geçirmeleri</w:t>
      </w:r>
      <w:r w:rsidRPr="00433652">
        <w:rPr>
          <w:sz w:val="24"/>
          <w:szCs w:val="24"/>
        </w:rPr>
        <w:br/>
      </w:r>
      <w:r w:rsidRPr="00433652">
        <w:rPr>
          <w:sz w:val="24"/>
          <w:szCs w:val="24"/>
        </w:rPr>
        <w:br/>
        <w:t>Soru 14. Hangi savaştan sonra Atatürk gazilik ve mareşallik unvanını almıştır.</w:t>
      </w:r>
      <w:r w:rsidRPr="00433652">
        <w:rPr>
          <w:sz w:val="24"/>
          <w:szCs w:val="24"/>
        </w:rPr>
        <w:br/>
      </w:r>
      <w:r w:rsidRPr="00433652">
        <w:rPr>
          <w:sz w:val="24"/>
          <w:szCs w:val="24"/>
        </w:rPr>
        <w:br/>
        <w:t>       A)  I. İnönü         B)  II. İnönü</w:t>
      </w:r>
      <w:r w:rsidRPr="00433652">
        <w:rPr>
          <w:sz w:val="24"/>
          <w:szCs w:val="24"/>
        </w:rPr>
        <w:br/>
      </w:r>
      <w:r w:rsidRPr="00433652">
        <w:rPr>
          <w:sz w:val="24"/>
          <w:szCs w:val="24"/>
        </w:rPr>
        <w:br/>
        <w:t>      C)  Sakarya          D)  Büyük Taarruz</w:t>
      </w:r>
    </w:p>
    <w:p w:rsidR="00110D8F" w:rsidRPr="00433652" w:rsidRDefault="00110D8F">
      <w:pPr>
        <w:rPr>
          <w:sz w:val="24"/>
          <w:szCs w:val="24"/>
        </w:rPr>
      </w:pPr>
      <w:r w:rsidRPr="00433652">
        <w:rPr>
          <w:sz w:val="24"/>
          <w:szCs w:val="24"/>
        </w:rPr>
        <w:br/>
        <w:t>Soru 15.   Kurtuluş savaşından sonra Trakya toprakları hangi antlaşma ile yurda katılmıştır?</w:t>
      </w:r>
      <w:r w:rsidRPr="00433652">
        <w:rPr>
          <w:sz w:val="24"/>
          <w:szCs w:val="24"/>
        </w:rPr>
        <w:br/>
      </w:r>
      <w:r w:rsidRPr="00433652">
        <w:rPr>
          <w:sz w:val="24"/>
          <w:szCs w:val="24"/>
        </w:rPr>
        <w:br/>
        <w:t>     A)  Mudanya            B)  Mondros</w:t>
      </w:r>
      <w:r w:rsidRPr="00433652">
        <w:rPr>
          <w:sz w:val="24"/>
          <w:szCs w:val="24"/>
        </w:rPr>
        <w:br/>
      </w:r>
      <w:r w:rsidRPr="00433652">
        <w:rPr>
          <w:sz w:val="24"/>
          <w:szCs w:val="24"/>
        </w:rPr>
        <w:br/>
        <w:t>     C)  Moskova              D)  Sevr</w:t>
      </w:r>
      <w:r w:rsidRPr="00433652">
        <w:rPr>
          <w:sz w:val="24"/>
          <w:szCs w:val="24"/>
        </w:rPr>
        <w:br/>
      </w:r>
    </w:p>
    <w:p w:rsidR="00110D8F" w:rsidRPr="00433652" w:rsidRDefault="00110D8F">
      <w:pPr>
        <w:rPr>
          <w:sz w:val="24"/>
          <w:szCs w:val="24"/>
        </w:rPr>
      </w:pPr>
      <w:r w:rsidRPr="00433652">
        <w:rPr>
          <w:sz w:val="24"/>
          <w:szCs w:val="24"/>
        </w:rPr>
        <w:t>Soru 16.   Yunanlılar hangi savaş ile kesin yenilgiye uğrayıp Anadolu’yu terk etmişlerdir?</w:t>
      </w:r>
      <w:r w:rsidRPr="00433652">
        <w:rPr>
          <w:sz w:val="24"/>
          <w:szCs w:val="24"/>
        </w:rPr>
        <w:br/>
      </w:r>
      <w:r w:rsidRPr="00433652">
        <w:rPr>
          <w:sz w:val="24"/>
          <w:szCs w:val="24"/>
        </w:rPr>
        <w:br/>
        <w:t>    A)  Sakarya              B)   Başkomutanlık</w:t>
      </w:r>
      <w:r w:rsidRPr="00433652">
        <w:rPr>
          <w:sz w:val="24"/>
          <w:szCs w:val="24"/>
        </w:rPr>
        <w:br/>
      </w:r>
      <w:r w:rsidRPr="00433652">
        <w:rPr>
          <w:sz w:val="24"/>
          <w:szCs w:val="24"/>
        </w:rPr>
        <w:br/>
        <w:t>    C)  II. İnönü         D)   Kütahya</w:t>
      </w:r>
    </w:p>
    <w:p w:rsidR="00110D8F" w:rsidRPr="00433652" w:rsidRDefault="00110D8F">
      <w:pPr>
        <w:rPr>
          <w:sz w:val="24"/>
          <w:szCs w:val="24"/>
        </w:rPr>
      </w:pPr>
      <w:r w:rsidRPr="00433652">
        <w:rPr>
          <w:sz w:val="24"/>
          <w:szCs w:val="24"/>
        </w:rPr>
        <w:br/>
        <w:t>Soru 17.   Lozan barış antlaşması hangi tarihte imzalanmıştır?</w:t>
      </w:r>
      <w:r w:rsidRPr="00433652">
        <w:rPr>
          <w:sz w:val="24"/>
          <w:szCs w:val="24"/>
        </w:rPr>
        <w:br/>
      </w:r>
      <w:r w:rsidRPr="00433652">
        <w:rPr>
          <w:sz w:val="24"/>
          <w:szCs w:val="24"/>
        </w:rPr>
        <w:br/>
        <w:t xml:space="preserve">A)   24 Temmuz 1921   </w:t>
      </w:r>
      <w:r w:rsidRPr="00433652">
        <w:rPr>
          <w:sz w:val="24"/>
          <w:szCs w:val="24"/>
        </w:rPr>
        <w:br/>
        <w:t>B)   24 Temmuz 1922</w:t>
      </w:r>
      <w:r w:rsidRPr="00433652">
        <w:rPr>
          <w:sz w:val="24"/>
          <w:szCs w:val="24"/>
        </w:rPr>
        <w:br/>
        <w:t>C)   24 Temmuz 1923</w:t>
      </w:r>
      <w:r w:rsidRPr="00433652">
        <w:rPr>
          <w:sz w:val="24"/>
          <w:szCs w:val="24"/>
        </w:rPr>
        <w:br/>
        <w:t>D)   24 Temmuz 1924</w:t>
      </w:r>
      <w:r w:rsidRPr="00433652">
        <w:rPr>
          <w:sz w:val="24"/>
          <w:szCs w:val="24"/>
        </w:rPr>
        <w:br/>
      </w:r>
      <w:r w:rsidRPr="00433652">
        <w:rPr>
          <w:sz w:val="24"/>
          <w:szCs w:val="24"/>
        </w:rPr>
        <w:br/>
        <w:t>Soru 18.   Aşağıdakilerden hangisi Lozan barış antlaşması ile ilgili değildir?</w:t>
      </w:r>
      <w:r w:rsidRPr="00433652">
        <w:rPr>
          <w:sz w:val="24"/>
          <w:szCs w:val="24"/>
        </w:rPr>
        <w:br/>
      </w:r>
      <w:r w:rsidRPr="00433652">
        <w:rPr>
          <w:sz w:val="24"/>
          <w:szCs w:val="24"/>
        </w:rPr>
        <w:br/>
        <w:t>A)   Kapitülasyonların kaldırılması</w:t>
      </w:r>
      <w:r w:rsidRPr="00433652">
        <w:rPr>
          <w:sz w:val="24"/>
          <w:szCs w:val="24"/>
        </w:rPr>
        <w:br/>
        <w:t>B)   Ülkemizin bugünkü sınırlarının belirlenmesi</w:t>
      </w:r>
      <w:r w:rsidRPr="00433652">
        <w:rPr>
          <w:sz w:val="24"/>
          <w:szCs w:val="24"/>
        </w:rPr>
        <w:br/>
        <w:t>C)   Yunanistan’ın savaş tazminatı olarak Karaağaç’ı Tür-kiye’ye vermesi</w:t>
      </w:r>
      <w:r w:rsidRPr="00433652">
        <w:rPr>
          <w:sz w:val="24"/>
          <w:szCs w:val="24"/>
        </w:rPr>
        <w:br/>
        <w:t>D)   Osmanlı devletinin borçlarının üstlenilmesi</w:t>
      </w:r>
    </w:p>
    <w:p w:rsidR="00110D8F" w:rsidRPr="00433652" w:rsidRDefault="00110D8F">
      <w:pPr>
        <w:rPr>
          <w:sz w:val="24"/>
          <w:szCs w:val="24"/>
        </w:rPr>
      </w:pPr>
      <w:r w:rsidRPr="00433652">
        <w:rPr>
          <w:sz w:val="24"/>
          <w:szCs w:val="24"/>
        </w:rPr>
        <w:br/>
      </w:r>
      <w:r w:rsidRPr="00433652">
        <w:rPr>
          <w:sz w:val="24"/>
          <w:szCs w:val="24"/>
        </w:rPr>
        <w:br/>
        <w:t>Soru 19.   Aşağıdaki devletlerden hangisi Lozan antlaşmasına taraf olarak katılmamışlardır?</w:t>
      </w:r>
      <w:r w:rsidRPr="00433652">
        <w:rPr>
          <w:sz w:val="24"/>
          <w:szCs w:val="24"/>
        </w:rPr>
        <w:br/>
      </w:r>
      <w:r w:rsidRPr="00433652">
        <w:rPr>
          <w:sz w:val="24"/>
          <w:szCs w:val="24"/>
        </w:rPr>
        <w:br/>
        <w:t>        A) İngiltere                    B) İran</w:t>
      </w:r>
      <w:r w:rsidRPr="00433652">
        <w:rPr>
          <w:sz w:val="24"/>
          <w:szCs w:val="24"/>
        </w:rPr>
        <w:br/>
      </w:r>
      <w:r w:rsidRPr="00433652">
        <w:rPr>
          <w:sz w:val="24"/>
          <w:szCs w:val="24"/>
        </w:rPr>
        <w:br/>
        <w:t>       C) Yunanistan         D) Fransa</w:t>
      </w:r>
      <w:r w:rsidRPr="00433652">
        <w:rPr>
          <w:sz w:val="24"/>
          <w:szCs w:val="24"/>
        </w:rPr>
        <w:br/>
      </w:r>
      <w:r w:rsidRPr="00433652">
        <w:rPr>
          <w:sz w:val="24"/>
          <w:szCs w:val="24"/>
        </w:rPr>
        <w:br/>
        <w:t>Soru 20.  20 Ekim 1921 tarihli Ankara antlaşması hangi devlet ile imzalanmıştır?</w:t>
      </w:r>
      <w:r w:rsidRPr="00433652">
        <w:rPr>
          <w:sz w:val="24"/>
          <w:szCs w:val="24"/>
        </w:rPr>
        <w:br/>
      </w:r>
      <w:r w:rsidRPr="00433652">
        <w:rPr>
          <w:sz w:val="24"/>
          <w:szCs w:val="24"/>
        </w:rPr>
        <w:br/>
        <w:t>         A) İngiltere             B) Rusya</w:t>
      </w:r>
      <w:r w:rsidRPr="00433652">
        <w:rPr>
          <w:sz w:val="24"/>
          <w:szCs w:val="24"/>
        </w:rPr>
        <w:br/>
      </w:r>
      <w:r w:rsidRPr="00433652">
        <w:rPr>
          <w:sz w:val="24"/>
          <w:szCs w:val="24"/>
        </w:rPr>
        <w:br/>
        <w:t>         C) Fransa            D) Yunanistan</w:t>
      </w:r>
      <w:r w:rsidRPr="00433652">
        <w:rPr>
          <w:sz w:val="24"/>
          <w:szCs w:val="24"/>
        </w:rPr>
        <w:br/>
        <w:t> </w:t>
      </w:r>
      <w:r w:rsidRPr="00433652">
        <w:rPr>
          <w:sz w:val="24"/>
          <w:szCs w:val="24"/>
        </w:rPr>
        <w:br/>
      </w:r>
      <w:r w:rsidRPr="00433652">
        <w:rPr>
          <w:sz w:val="24"/>
          <w:szCs w:val="24"/>
        </w:rPr>
        <w:br/>
        <w:t> </w:t>
      </w:r>
      <w:r w:rsidRPr="00433652">
        <w:rPr>
          <w:sz w:val="24"/>
          <w:szCs w:val="24"/>
        </w:rPr>
        <w:br/>
        <w:t>CEVAP ANAHTARI</w:t>
      </w:r>
      <w:r w:rsidRPr="00433652">
        <w:rPr>
          <w:sz w:val="24"/>
          <w:szCs w:val="24"/>
        </w:rPr>
        <w:br/>
        <w:t>1     2   3   4   5   6   7   8   9    10   11   12   13   14   15   16   17   18   19   20</w:t>
      </w:r>
      <w:r w:rsidRPr="00433652">
        <w:rPr>
          <w:sz w:val="24"/>
          <w:szCs w:val="24"/>
        </w:rPr>
        <w:br/>
        <w:t>B    A   D   B   C   C   D   A   A   B      B      D     C    C     A     B     C      D    B    C</w:t>
      </w:r>
    </w:p>
    <w:p w:rsidR="00110D8F" w:rsidRPr="00433652" w:rsidRDefault="00110D8F" w:rsidP="00B35928">
      <w:pPr>
        <w:rPr>
          <w:rFonts w:ascii="Comic Sans MS" w:hAnsi="Comic Sans MS" w:cs="Tahoma"/>
          <w:color w:val="000000"/>
          <w:sz w:val="24"/>
          <w:szCs w:val="24"/>
        </w:rPr>
      </w:pPr>
    </w:p>
    <w:p w:rsidR="00110D8F" w:rsidRPr="00433652" w:rsidRDefault="00110D8F" w:rsidP="00B35928">
      <w:pPr>
        <w:rPr>
          <w:rFonts w:ascii="Comic Sans MS" w:hAnsi="Comic Sans MS" w:cs="Tahoma"/>
          <w:color w:val="000000"/>
          <w:sz w:val="24"/>
          <w:szCs w:val="24"/>
        </w:rPr>
      </w:pPr>
    </w:p>
    <w:p w:rsidR="00110D8F" w:rsidRPr="00433652" w:rsidRDefault="00110D8F" w:rsidP="00B35928">
      <w:pPr>
        <w:rPr>
          <w:rFonts w:ascii="Comic Sans MS" w:hAnsi="Comic Sans MS" w:cs="Tahoma"/>
          <w:color w:val="000000"/>
          <w:sz w:val="24"/>
          <w:szCs w:val="24"/>
        </w:rPr>
      </w:pPr>
    </w:p>
    <w:p w:rsidR="00110D8F" w:rsidRPr="00433652" w:rsidRDefault="00110D8F" w:rsidP="00B35928">
      <w:pPr>
        <w:ind w:right="-90"/>
        <w:rPr>
          <w:sz w:val="24"/>
          <w:szCs w:val="24"/>
        </w:rPr>
        <w:sectPr w:rsidR="00110D8F" w:rsidRPr="00433652" w:rsidSect="00B35928">
          <w:pgSz w:w="11906" w:h="16838"/>
          <w:pgMar w:top="540" w:right="566" w:bottom="0" w:left="720" w:header="708" w:footer="708" w:gutter="0"/>
          <w:cols w:space="709"/>
          <w:docGrid w:linePitch="360"/>
        </w:sectPr>
      </w:pPr>
    </w:p>
    <w:p w:rsidR="00110D8F" w:rsidRPr="00433652" w:rsidRDefault="00110D8F" w:rsidP="00B35928">
      <w:pPr>
        <w:ind w:right="-90"/>
        <w:rPr>
          <w:sz w:val="24"/>
          <w:szCs w:val="24"/>
        </w:rPr>
      </w:pPr>
    </w:p>
    <w:p w:rsidR="00110D8F" w:rsidRPr="00433652" w:rsidRDefault="00110D8F" w:rsidP="00B35928">
      <w:pPr>
        <w:ind w:right="-90"/>
        <w:rPr>
          <w:sz w:val="24"/>
          <w:szCs w:val="24"/>
        </w:rPr>
      </w:pPr>
    </w:p>
    <w:p w:rsidR="00110D8F" w:rsidRPr="00433652" w:rsidRDefault="00110D8F" w:rsidP="00B35928">
      <w:pPr>
        <w:ind w:right="-90"/>
        <w:rPr>
          <w:sz w:val="24"/>
          <w:szCs w:val="24"/>
        </w:rPr>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type="#_x0000_t61" style="position:absolute;margin-left:1in;margin-top:4.85pt;width:2in;height:99pt;z-index:251658240" wrapcoords="-225 -164 -338 10309 -3375 12436 -450 18164 -338 21436 21712 21436 21712 -164 -225 -164" adj="-3150,12535">
            <v:textbox style="mso-next-textbox:#_x0000_s1026">
              <w:txbxContent>
                <w:p w:rsidR="00110D8F" w:rsidRDefault="00110D8F" w:rsidP="00B35928">
                  <w:pPr>
                    <w:rPr>
                      <w:rFonts w:ascii="Arial Narrow" w:hAnsi="Arial Narrow" w:cs="Arial"/>
                      <w:b/>
                      <w:bCs/>
                      <w:iCs/>
                      <w:sz w:val="14"/>
                      <w:szCs w:val="14"/>
                    </w:rPr>
                  </w:pPr>
                  <w:r w:rsidRPr="007B0AED">
                    <w:rPr>
                      <w:rFonts w:ascii="Arial Narrow" w:hAnsi="Arial Narrow" w:cs="Arial"/>
                      <w:bCs/>
                      <w:iCs/>
                      <w:sz w:val="16"/>
                      <w:szCs w:val="16"/>
                    </w:rPr>
                    <w:br/>
                  </w:r>
                  <w:r>
                    <w:rPr>
                      <w:rFonts w:ascii="Arial Narrow" w:hAnsi="Arial Narrow" w:cs="Arial"/>
                      <w:bCs/>
                      <w:iCs/>
                      <w:sz w:val="16"/>
                      <w:szCs w:val="16"/>
                    </w:rPr>
                    <w:t>I</w:t>
                  </w:r>
                  <w:r>
                    <w:rPr>
                      <w:rFonts w:ascii="Comic Sans MS" w:hAnsi="Comic Sans MS" w:cs="Arial"/>
                      <w:b/>
                      <w:bCs/>
                      <w:iCs/>
                      <w:sz w:val="16"/>
                      <w:szCs w:val="16"/>
                    </w:rPr>
                    <w:t>-</w:t>
                  </w:r>
                  <w:r w:rsidRPr="007B0AED">
                    <w:rPr>
                      <w:rFonts w:ascii="Arial Narrow" w:hAnsi="Arial Narrow" w:cs="Arial"/>
                      <w:b/>
                      <w:bCs/>
                      <w:iCs/>
                      <w:sz w:val="14"/>
                      <w:szCs w:val="14"/>
                    </w:rPr>
                    <w:t>Ekonomik yarışın devletler aras</w:t>
                  </w:r>
                  <w:r>
                    <w:rPr>
                      <w:rFonts w:ascii="Arial Narrow" w:hAnsi="Arial Narrow" w:cs="Arial"/>
                      <w:b/>
                      <w:bCs/>
                      <w:iCs/>
                      <w:sz w:val="14"/>
                      <w:szCs w:val="14"/>
                    </w:rPr>
                    <w:t>ı bloklaşmalara sebep olması</w:t>
                  </w:r>
                  <w:r>
                    <w:rPr>
                      <w:rFonts w:ascii="Arial Narrow" w:hAnsi="Arial Narrow" w:cs="Arial"/>
                      <w:b/>
                      <w:bCs/>
                      <w:iCs/>
                      <w:sz w:val="14"/>
                      <w:szCs w:val="14"/>
                    </w:rPr>
                    <w:br/>
                    <w:t>II-</w:t>
                  </w:r>
                  <w:r w:rsidRPr="007B0AED">
                    <w:rPr>
                      <w:rFonts w:ascii="Arial Narrow" w:hAnsi="Arial Narrow" w:cs="Arial"/>
                      <w:b/>
                      <w:bCs/>
                      <w:iCs/>
                      <w:sz w:val="14"/>
                      <w:szCs w:val="14"/>
                    </w:rPr>
                    <w:t>Almanya ile Fr</w:t>
                  </w:r>
                  <w:r>
                    <w:rPr>
                      <w:rFonts w:ascii="Arial Narrow" w:hAnsi="Arial Narrow" w:cs="Arial"/>
                      <w:b/>
                      <w:bCs/>
                      <w:iCs/>
                      <w:sz w:val="14"/>
                      <w:szCs w:val="14"/>
                    </w:rPr>
                    <w:t xml:space="preserve">ansa arasında </w:t>
                  </w:r>
                </w:p>
                <w:p w:rsidR="00110D8F" w:rsidRDefault="00110D8F" w:rsidP="00B35928">
                  <w:r>
                    <w:rPr>
                      <w:rFonts w:ascii="Arial Narrow" w:hAnsi="Arial Narrow" w:cs="Arial"/>
                      <w:b/>
                      <w:bCs/>
                      <w:iCs/>
                      <w:sz w:val="14"/>
                      <w:szCs w:val="14"/>
                    </w:rPr>
                    <w:t>Alsas Loren bölgesinden doğan çekişme</w:t>
                  </w:r>
                  <w:r>
                    <w:rPr>
                      <w:rFonts w:ascii="Arial Narrow" w:hAnsi="Arial Narrow" w:cs="Arial"/>
                      <w:b/>
                      <w:bCs/>
                      <w:iCs/>
                      <w:sz w:val="14"/>
                      <w:szCs w:val="14"/>
                    </w:rPr>
                    <w:br/>
                    <w:t>III-</w:t>
                  </w:r>
                  <w:r w:rsidRPr="007B0AED">
                    <w:rPr>
                      <w:rFonts w:ascii="Arial Narrow" w:hAnsi="Arial Narrow" w:cs="Arial"/>
                      <w:b/>
                      <w:bCs/>
                      <w:iCs/>
                      <w:sz w:val="14"/>
                      <w:szCs w:val="14"/>
                    </w:rPr>
                    <w:t>Rusya ile Avusturya – Macaristan İmparatorluğu arasında Rusların panislavizm po</w:t>
                  </w:r>
                  <w:r>
                    <w:rPr>
                      <w:rFonts w:ascii="Arial Narrow" w:hAnsi="Arial Narrow" w:cs="Arial"/>
                      <w:b/>
                      <w:bCs/>
                      <w:iCs/>
                      <w:sz w:val="14"/>
                      <w:szCs w:val="14"/>
                    </w:rPr>
                    <w:t>litikasından doğan gerginlik</w:t>
                  </w:r>
                  <w:r>
                    <w:rPr>
                      <w:rFonts w:ascii="Arial Narrow" w:hAnsi="Arial Narrow" w:cs="Arial"/>
                      <w:b/>
                      <w:bCs/>
                      <w:iCs/>
                      <w:sz w:val="14"/>
                      <w:szCs w:val="14"/>
                    </w:rPr>
                    <w:br/>
                    <w:t>IV-</w:t>
                  </w:r>
                  <w:r w:rsidRPr="007B0AED">
                    <w:rPr>
                      <w:rFonts w:ascii="Arial Narrow" w:hAnsi="Arial Narrow" w:cs="Arial"/>
                      <w:b/>
                      <w:bCs/>
                      <w:iCs/>
                      <w:sz w:val="14"/>
                      <w:szCs w:val="14"/>
                    </w:rPr>
                    <w:t>Ruslar’ın Osmanlı toprakları üzerindeki emelleri ve sıcak denizlere inme politikası</w:t>
                  </w:r>
                  <w:r w:rsidRPr="00E118C6">
                    <w:rPr>
                      <w:rFonts w:ascii="Comic Sans MS" w:hAnsi="Comic Sans MS" w:cs="Arial"/>
                      <w:b/>
                      <w:bCs/>
                      <w:iCs/>
                      <w:sz w:val="16"/>
                      <w:szCs w:val="16"/>
                    </w:rPr>
                    <w:br/>
                  </w:r>
                  <w:r w:rsidRPr="00E118C6">
                    <w:rPr>
                      <w:rFonts w:ascii="Comic Sans MS" w:hAnsi="Comic Sans MS" w:cs="Arial"/>
                      <w:b/>
                      <w:bCs/>
                      <w:iCs/>
                      <w:sz w:val="16"/>
                      <w:szCs w:val="16"/>
                    </w:rPr>
                    <w:br/>
                  </w:r>
                </w:p>
              </w:txbxContent>
            </v:textbox>
            <w10:wrap type="tight"/>
          </v:shape>
        </w:pict>
      </w:r>
      <w:r w:rsidRPr="00433652">
        <w:rPr>
          <w:sz w:val="24"/>
          <w:szCs w:val="24"/>
        </w:rPr>
        <w:t>1-</w:t>
      </w:r>
    </w:p>
    <w:p w:rsidR="00110D8F" w:rsidRPr="00433652" w:rsidRDefault="00110D8F" w:rsidP="00B35928">
      <w:pPr>
        <w:tabs>
          <w:tab w:val="left" w:pos="360"/>
        </w:tabs>
        <w:rPr>
          <w:sz w:val="24"/>
          <w:szCs w:val="24"/>
        </w:rPr>
      </w:pPr>
      <w:r>
        <w:rPr>
          <w:noProof/>
        </w:rPr>
        <w:pict>
          <v:shape id="_x0000_s1027" type="#_x0000_t61" style="position:absolute;margin-left:80.25pt;margin-top:2.4pt;width:3in;height:126pt;z-index:251659264" wrapcoords="-75 -129 -75 21471 21675 21471 21675 -129 -75 -129" adj="3450,18463">
            <v:textbox style="mso-next-textbox:#_x0000_s1027">
              <w:txbxContent>
                <w:p w:rsidR="00110D8F" w:rsidRDefault="00110D8F" w:rsidP="00B35928">
                  <w:pPr>
                    <w:rPr>
                      <w:rFonts w:ascii="Arial Narrow" w:hAnsi="Arial Narrow"/>
                      <w:color w:val="29303B"/>
                      <w:sz w:val="14"/>
                      <w:szCs w:val="14"/>
                    </w:rPr>
                  </w:pPr>
                  <w:r w:rsidRPr="007B0AED">
                    <w:rPr>
                      <w:rFonts w:ascii="Arial Narrow" w:hAnsi="Arial Narrow" w:cs="Arial"/>
                      <w:bCs/>
                      <w:iCs/>
                      <w:sz w:val="16"/>
                      <w:szCs w:val="16"/>
                    </w:rPr>
                    <w:br/>
                  </w:r>
                  <w:r w:rsidRPr="00DF00D7">
                    <w:rPr>
                      <w:rFonts w:ascii="Arial Narrow" w:hAnsi="Arial Narrow"/>
                      <w:color w:val="29303B"/>
                      <w:sz w:val="14"/>
                      <w:szCs w:val="14"/>
                    </w:rPr>
                    <w:t>Almanların I.dünya savaşında Avrupa’da uyguladıkları savaş planları tümüyle başarısız olmuş</w:t>
                  </w:r>
                  <w:r>
                    <w:rPr>
                      <w:rFonts w:ascii="Arial Narrow" w:hAnsi="Arial Narrow"/>
                      <w:color w:val="29303B"/>
                      <w:sz w:val="14"/>
                      <w:szCs w:val="14"/>
                    </w:rPr>
                    <w:t xml:space="preserve">tur. Bu başarısızlık Almanları </w:t>
                  </w:r>
                  <w:r w:rsidRPr="00DF00D7">
                    <w:rPr>
                      <w:rFonts w:ascii="Arial Narrow" w:hAnsi="Arial Narrow"/>
                      <w:color w:val="29303B"/>
                      <w:sz w:val="14"/>
                      <w:szCs w:val="14"/>
                    </w:rPr>
                    <w:t>yeni kuvvetler bulmaya ve yeni cepheler açmaya yöneltmiştir. Almanların bu amaçlan kullanabilecekleri hazırdaki kuvvet Türk kuvvetleri idi. Osmanlı Devletini savaşın içine çekmek için bir mizansen gerekmekte idi. Akdeniz de İngiliz gemileri ile çarpışan ve Türk Boğazlarına giren iki Alman savaş gemisi Türkiye’yi savaşa sokacak bahane oldu.</w:t>
                  </w:r>
                  <w:r w:rsidRPr="006D6975">
                    <w:rPr>
                      <w:rFonts w:ascii="Arial Narrow" w:hAnsi="Arial Narrow"/>
                      <w:color w:val="29303B"/>
                      <w:sz w:val="14"/>
                      <w:szCs w:val="14"/>
                    </w:rPr>
                    <w:t xml:space="preserve"> </w:t>
                  </w:r>
                </w:p>
                <w:p w:rsidR="00110D8F" w:rsidRDefault="00110D8F" w:rsidP="00B35928">
                  <w:pPr>
                    <w:rPr>
                      <w:rFonts w:ascii="Arial Narrow" w:hAnsi="Arial Narrow"/>
                      <w:color w:val="29303B"/>
                      <w:sz w:val="14"/>
                      <w:szCs w:val="14"/>
                    </w:rPr>
                  </w:pPr>
                  <w:r w:rsidRPr="00DF00D7">
                    <w:rPr>
                      <w:rFonts w:ascii="Arial Narrow" w:hAnsi="Arial Narrow"/>
                      <w:color w:val="29303B"/>
                      <w:sz w:val="14"/>
                      <w:szCs w:val="14"/>
                    </w:rPr>
                    <w:t>Osmanlı devleti önce bu gemilerin Almanya’dan satın alındığını duyurdu. Yavuz ve Midilli adı verilen Alman mürettebatlı, Türk bayraklı bu gemiler, Enver Paşanın bilgisi dâhilinde Karadeniz’e</w:t>
                  </w:r>
                  <w:r>
                    <w:rPr>
                      <w:rFonts w:ascii="Arial Narrow" w:hAnsi="Arial Narrow"/>
                      <w:color w:val="29303B"/>
                      <w:sz w:val="14"/>
                      <w:szCs w:val="14"/>
                    </w:rPr>
                    <w:t xml:space="preserve"> çıkarılmışlar ve</w:t>
                  </w:r>
                  <w:r w:rsidRPr="00DF00D7">
                    <w:rPr>
                      <w:rFonts w:ascii="Arial Narrow" w:hAnsi="Arial Narrow"/>
                      <w:color w:val="29303B"/>
                      <w:sz w:val="14"/>
                      <w:szCs w:val="14"/>
                    </w:rPr>
                    <w:t xml:space="preserve"> </w:t>
                  </w:r>
                  <w:r>
                    <w:rPr>
                      <w:rFonts w:ascii="Arial Narrow" w:hAnsi="Arial Narrow"/>
                      <w:color w:val="29303B"/>
                      <w:sz w:val="14"/>
                      <w:szCs w:val="14"/>
                    </w:rPr>
                    <w:t>Rus kalelerine ateş açmışlardır.</w:t>
                  </w:r>
                  <w:r w:rsidRPr="00DF00D7">
                    <w:rPr>
                      <w:rFonts w:ascii="Arial Narrow" w:hAnsi="Arial Narrow"/>
                      <w:color w:val="29303B"/>
                      <w:sz w:val="14"/>
                      <w:szCs w:val="14"/>
                    </w:rPr>
                    <w:t xml:space="preserve"> Rusya’nın bu olayı Osmanlı Devleti’nin kendisine savaş ilanı olarak değerlendirip karşılık vermesi, Osmanlı Devletinin bir anda kendisini savaşın içinde yer almaya mecbur etmiştir.</w:t>
                  </w:r>
                </w:p>
                <w:p w:rsidR="00110D8F" w:rsidRDefault="00110D8F" w:rsidP="00B35928">
                  <w:pPr>
                    <w:rPr>
                      <w:rFonts w:ascii="Arial Narrow" w:hAnsi="Arial Narrow"/>
                      <w:color w:val="29303B"/>
                      <w:sz w:val="14"/>
                      <w:szCs w:val="14"/>
                    </w:rPr>
                  </w:pPr>
                </w:p>
                <w:p w:rsidR="00110D8F" w:rsidRDefault="00110D8F" w:rsidP="00B35928">
                  <w:pPr>
                    <w:rPr>
                      <w:rFonts w:ascii="Arial Narrow" w:hAnsi="Arial Narrow"/>
                      <w:color w:val="29303B"/>
                      <w:sz w:val="14"/>
                      <w:szCs w:val="14"/>
                    </w:rPr>
                  </w:pPr>
                </w:p>
                <w:p w:rsidR="00110D8F" w:rsidRDefault="00110D8F" w:rsidP="00B35928">
                  <w:pPr>
                    <w:rPr>
                      <w:rFonts w:ascii="Arial Narrow" w:hAnsi="Arial Narrow"/>
                      <w:color w:val="29303B"/>
                      <w:sz w:val="14"/>
                      <w:szCs w:val="14"/>
                    </w:rPr>
                  </w:pPr>
                </w:p>
                <w:p w:rsidR="00110D8F" w:rsidRDefault="00110D8F" w:rsidP="00B35928">
                  <w:pPr>
                    <w:rPr>
                      <w:rFonts w:ascii="Arial Narrow" w:hAnsi="Arial Narrow"/>
                      <w:color w:val="29303B"/>
                      <w:sz w:val="14"/>
                      <w:szCs w:val="14"/>
                    </w:rPr>
                  </w:pPr>
                </w:p>
                <w:p w:rsidR="00110D8F" w:rsidRDefault="00110D8F" w:rsidP="00B35928">
                  <w:pPr>
                    <w:rPr>
                      <w:rFonts w:ascii="Arial Narrow" w:hAnsi="Arial Narrow"/>
                      <w:color w:val="29303B"/>
                      <w:sz w:val="14"/>
                      <w:szCs w:val="14"/>
                    </w:rPr>
                  </w:pPr>
                </w:p>
                <w:p w:rsidR="00110D8F" w:rsidRDefault="00110D8F" w:rsidP="00B35928">
                  <w:r w:rsidRPr="00E118C6">
                    <w:rPr>
                      <w:rFonts w:ascii="Comic Sans MS" w:hAnsi="Comic Sans MS" w:cs="Arial"/>
                      <w:b/>
                      <w:bCs/>
                      <w:iCs/>
                      <w:sz w:val="16"/>
                      <w:szCs w:val="16"/>
                    </w:rPr>
                    <w:br/>
                  </w:r>
                </w:p>
              </w:txbxContent>
            </v:textbox>
            <w10:wrap type="tight"/>
          </v:shape>
        </w:pict>
      </w:r>
    </w:p>
    <w:p w:rsidR="00110D8F" w:rsidRPr="00433652" w:rsidRDefault="00110D8F" w:rsidP="00B35928">
      <w:pPr>
        <w:tabs>
          <w:tab w:val="left" w:pos="360"/>
        </w:tabs>
        <w:rPr>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8" type="#_x0000_t75" style="position:absolute;margin-left:0;margin-top:-.1pt;width:51.75pt;height:63pt;z-index:251660288;visibility:visible">
            <v:imagedata r:id="rId5" o:title=""/>
            <w10:wrap type="square"/>
          </v:shape>
        </w:pict>
      </w:r>
    </w:p>
    <w:p w:rsidR="00110D8F" w:rsidRPr="00433652" w:rsidRDefault="00110D8F" w:rsidP="00B35928">
      <w:pPr>
        <w:tabs>
          <w:tab w:val="left" w:pos="360"/>
        </w:tabs>
        <w:rPr>
          <w:sz w:val="24"/>
          <w:szCs w:val="24"/>
        </w:rPr>
      </w:pPr>
    </w:p>
    <w:p w:rsidR="00110D8F" w:rsidRPr="00433652" w:rsidRDefault="00110D8F" w:rsidP="00B35928">
      <w:pPr>
        <w:tabs>
          <w:tab w:val="left" w:pos="360"/>
        </w:tabs>
        <w:rPr>
          <w:sz w:val="24"/>
          <w:szCs w:val="24"/>
        </w:rPr>
      </w:pPr>
    </w:p>
    <w:p w:rsidR="00110D8F" w:rsidRPr="00433652" w:rsidRDefault="00110D8F" w:rsidP="00B35928">
      <w:pPr>
        <w:tabs>
          <w:tab w:val="left" w:pos="360"/>
        </w:tabs>
        <w:rPr>
          <w:sz w:val="24"/>
          <w:szCs w:val="24"/>
        </w:rPr>
      </w:pPr>
    </w:p>
    <w:p w:rsidR="00110D8F" w:rsidRPr="00433652" w:rsidRDefault="00110D8F" w:rsidP="00B35928">
      <w:pPr>
        <w:tabs>
          <w:tab w:val="left" w:pos="360"/>
        </w:tabs>
        <w:rPr>
          <w:sz w:val="24"/>
          <w:szCs w:val="24"/>
        </w:rPr>
      </w:pPr>
    </w:p>
    <w:p w:rsidR="00110D8F" w:rsidRPr="00433652" w:rsidRDefault="00110D8F" w:rsidP="00B35928">
      <w:pPr>
        <w:tabs>
          <w:tab w:val="left" w:pos="360"/>
        </w:tabs>
        <w:rPr>
          <w:sz w:val="24"/>
          <w:szCs w:val="24"/>
        </w:rPr>
      </w:pPr>
    </w:p>
    <w:p w:rsidR="00110D8F" w:rsidRPr="00433652" w:rsidRDefault="00110D8F" w:rsidP="00B35928">
      <w:pPr>
        <w:tabs>
          <w:tab w:val="left" w:pos="360"/>
        </w:tabs>
        <w:rPr>
          <w:sz w:val="24"/>
          <w:szCs w:val="24"/>
        </w:rPr>
      </w:pPr>
    </w:p>
    <w:p w:rsidR="00110D8F" w:rsidRPr="00433652" w:rsidRDefault="00110D8F" w:rsidP="00B35928">
      <w:pPr>
        <w:tabs>
          <w:tab w:val="left" w:pos="360"/>
        </w:tabs>
        <w:rPr>
          <w:sz w:val="24"/>
          <w:szCs w:val="24"/>
        </w:rPr>
      </w:pPr>
    </w:p>
    <w:p w:rsidR="00110D8F" w:rsidRPr="00433652" w:rsidRDefault="00110D8F" w:rsidP="00B35928">
      <w:pPr>
        <w:tabs>
          <w:tab w:val="left" w:pos="360"/>
        </w:tabs>
        <w:rPr>
          <w:sz w:val="24"/>
          <w:szCs w:val="24"/>
        </w:rPr>
      </w:pPr>
      <w:r w:rsidRPr="00433652">
        <w:rPr>
          <w:sz w:val="24"/>
          <w:szCs w:val="24"/>
        </w:rPr>
        <w:t>I.Dünya savaşının genel ve özel sebepleri bulunmaktadır. Yukarıda verilen bilgilerden hangisi savaşın özel sebepleri arasında yer almaz?</w:t>
      </w:r>
    </w:p>
    <w:p w:rsidR="00110D8F" w:rsidRPr="00433652" w:rsidRDefault="00110D8F" w:rsidP="00B35928">
      <w:pPr>
        <w:tabs>
          <w:tab w:val="left" w:pos="360"/>
        </w:tabs>
        <w:rPr>
          <w:sz w:val="24"/>
          <w:szCs w:val="24"/>
        </w:rPr>
      </w:pPr>
    </w:p>
    <w:p w:rsidR="00110D8F" w:rsidRPr="00433652" w:rsidRDefault="00110D8F" w:rsidP="00B35928">
      <w:pPr>
        <w:tabs>
          <w:tab w:val="left" w:pos="360"/>
        </w:tabs>
        <w:rPr>
          <w:sz w:val="24"/>
          <w:szCs w:val="24"/>
        </w:rPr>
      </w:pPr>
      <w:r w:rsidRPr="00433652">
        <w:rPr>
          <w:sz w:val="24"/>
          <w:szCs w:val="24"/>
        </w:rPr>
        <w:t>a)I                     b)II               c)III             d)IV</w:t>
      </w:r>
    </w:p>
    <w:p w:rsidR="00110D8F" w:rsidRPr="00433652" w:rsidRDefault="00110D8F" w:rsidP="00B35928">
      <w:pPr>
        <w:tabs>
          <w:tab w:val="left" w:pos="360"/>
        </w:tabs>
        <w:rPr>
          <w:sz w:val="24"/>
          <w:szCs w:val="24"/>
        </w:rPr>
      </w:pPr>
    </w:p>
    <w:p w:rsidR="00110D8F" w:rsidRPr="00433652" w:rsidRDefault="00110D8F" w:rsidP="00B35928">
      <w:pPr>
        <w:tabs>
          <w:tab w:val="left" w:pos="360"/>
        </w:tabs>
        <w:rPr>
          <w:sz w:val="24"/>
          <w:szCs w:val="24"/>
        </w:rPr>
      </w:pPr>
      <w:r>
        <w:rPr>
          <w:noProof/>
        </w:rPr>
        <w:pict>
          <v:shape id="_x0000_s1029" type="#_x0000_t61" style="position:absolute;margin-left:1in;margin-top:-100.1pt;width:135pt;height:81pt;z-index:251661312" wrapcoords="-240 -200 -360 3000 -1080 6200 -2040 9400 -2160 10400 -960 12600 -360 12600 -360 21400 21720 21400 21720 -200 -240 -200" adj="-2040,10520">
            <v:textbox style="mso-next-textbox:#_x0000_s1029">
              <w:txbxContent>
                <w:p w:rsidR="00110D8F" w:rsidRDefault="00110D8F" w:rsidP="00B35928">
                  <w:pPr>
                    <w:rPr>
                      <w:rFonts w:ascii="Arial Narrow" w:hAnsi="Arial Narrow" w:cs="Arial"/>
                      <w:b/>
                      <w:bCs/>
                      <w:iCs/>
                      <w:sz w:val="14"/>
                      <w:szCs w:val="14"/>
                    </w:rPr>
                  </w:pPr>
                  <w:r>
                    <w:rPr>
                      <w:rFonts w:ascii="Arial Narrow" w:hAnsi="Arial Narrow" w:cs="Arial"/>
                      <w:b/>
                      <w:bCs/>
                      <w:iCs/>
                      <w:sz w:val="14"/>
                      <w:szCs w:val="14"/>
                    </w:rPr>
                    <w:t>-</w:t>
                  </w:r>
                  <w:r w:rsidRPr="00C51187">
                    <w:rPr>
                      <w:rFonts w:ascii="Arial Narrow" w:hAnsi="Arial Narrow" w:cs="Arial"/>
                      <w:b/>
                      <w:bCs/>
                      <w:iCs/>
                      <w:sz w:val="14"/>
                      <w:szCs w:val="14"/>
                    </w:rPr>
                    <w:t xml:space="preserve">Osmanlı Devleti soğuk, hastalık ve açlık karşısında yaklaşık 100.000 şehit vermiştir. </w:t>
                  </w:r>
                  <w:r>
                    <w:rPr>
                      <w:rFonts w:ascii="Arial Narrow" w:hAnsi="Arial Narrow" w:cs="Arial"/>
                      <w:b/>
                      <w:bCs/>
                      <w:iCs/>
                      <w:sz w:val="14"/>
                      <w:szCs w:val="14"/>
                    </w:rPr>
                    <w:t>-</w:t>
                  </w:r>
                  <w:r w:rsidRPr="00C51187">
                    <w:rPr>
                      <w:rFonts w:ascii="Arial Narrow" w:hAnsi="Arial Narrow" w:cs="Arial"/>
                      <w:b/>
                      <w:bCs/>
                      <w:iCs/>
                      <w:sz w:val="14"/>
                      <w:szCs w:val="14"/>
                    </w:rPr>
                    <w:t xml:space="preserve">Ruslar ilerleyerek Muş, Bitlis, Van, Erzurum ve Trabzon’a kadar Doğu Anadolu’yu ele geçirmiş, </w:t>
                  </w:r>
                </w:p>
                <w:p w:rsidR="00110D8F" w:rsidRDefault="00110D8F" w:rsidP="00B35928">
                  <w:pPr>
                    <w:rPr>
                      <w:rFonts w:ascii="Arial Narrow" w:hAnsi="Arial Narrow" w:cs="Arial"/>
                      <w:b/>
                      <w:bCs/>
                      <w:iCs/>
                      <w:sz w:val="14"/>
                      <w:szCs w:val="14"/>
                    </w:rPr>
                  </w:pPr>
                  <w:r>
                    <w:rPr>
                      <w:rFonts w:ascii="Arial Narrow" w:hAnsi="Arial Narrow" w:cs="Arial"/>
                      <w:b/>
                      <w:bCs/>
                      <w:iCs/>
                      <w:sz w:val="14"/>
                      <w:szCs w:val="14"/>
                    </w:rPr>
                    <w:t>-</w:t>
                  </w:r>
                  <w:r w:rsidRPr="00C51187">
                    <w:rPr>
                      <w:rFonts w:ascii="Arial Narrow" w:hAnsi="Arial Narrow" w:cs="Arial"/>
                      <w:b/>
                      <w:bCs/>
                      <w:iCs/>
                      <w:sz w:val="14"/>
                      <w:szCs w:val="14"/>
                    </w:rPr>
                    <w:t xml:space="preserve">Mustafa Kemal, Muş ve Bitlis’i bizzat kurtarmıştır. </w:t>
                  </w:r>
                </w:p>
                <w:p w:rsidR="00110D8F" w:rsidRPr="00C51187" w:rsidRDefault="00110D8F" w:rsidP="00B35928">
                  <w:pPr>
                    <w:rPr>
                      <w:rFonts w:ascii="Arial Narrow" w:hAnsi="Arial Narrow"/>
                      <w:sz w:val="14"/>
                      <w:szCs w:val="14"/>
                    </w:rPr>
                  </w:pPr>
                  <w:r>
                    <w:rPr>
                      <w:rFonts w:ascii="Arial Narrow" w:hAnsi="Arial Narrow" w:cs="Arial"/>
                      <w:b/>
                      <w:bCs/>
                      <w:iCs/>
                      <w:sz w:val="14"/>
                      <w:szCs w:val="14"/>
                    </w:rPr>
                    <w:t>-</w:t>
                  </w:r>
                  <w:r w:rsidRPr="00C51187">
                    <w:rPr>
                      <w:rFonts w:ascii="Arial Narrow" w:hAnsi="Arial Narrow" w:cs="Arial"/>
                      <w:b/>
                      <w:bCs/>
                      <w:iCs/>
                      <w:sz w:val="14"/>
                      <w:szCs w:val="14"/>
                    </w:rPr>
                    <w:t>3 Mart 1918 Brest-Lito</w:t>
                  </w:r>
                  <w:r>
                    <w:rPr>
                      <w:rFonts w:ascii="Arial Narrow" w:hAnsi="Arial Narrow" w:cs="Arial"/>
                      <w:b/>
                      <w:bCs/>
                      <w:iCs/>
                      <w:sz w:val="14"/>
                      <w:szCs w:val="14"/>
                    </w:rPr>
                    <w:t xml:space="preserve">wsk Antlaşması ile bu bölgeler </w:t>
                  </w:r>
                  <w:r w:rsidRPr="00C51187">
                    <w:rPr>
                      <w:rFonts w:ascii="Arial Narrow" w:hAnsi="Arial Narrow" w:cs="Arial"/>
                      <w:b/>
                      <w:bCs/>
                      <w:iCs/>
                      <w:sz w:val="14"/>
                      <w:szCs w:val="14"/>
                    </w:rPr>
                    <w:t>geri alınmış</w:t>
                  </w:r>
                  <w:r>
                    <w:rPr>
                      <w:rFonts w:ascii="Arial Narrow" w:hAnsi="Arial Narrow" w:cs="Arial"/>
                      <w:b/>
                      <w:bCs/>
                      <w:iCs/>
                      <w:sz w:val="14"/>
                      <w:szCs w:val="14"/>
                    </w:rPr>
                    <w:t>tır.</w:t>
                  </w:r>
                </w:p>
              </w:txbxContent>
            </v:textbox>
            <w10:wrap type="tight"/>
          </v:shape>
        </w:pict>
      </w:r>
      <w:r w:rsidRPr="00433652">
        <w:rPr>
          <w:sz w:val="24"/>
          <w:szCs w:val="24"/>
        </w:rPr>
        <w:t>2-</w:t>
      </w:r>
    </w:p>
    <w:p w:rsidR="00110D8F" w:rsidRPr="00433652" w:rsidRDefault="00110D8F" w:rsidP="00B35928">
      <w:pPr>
        <w:tabs>
          <w:tab w:val="left" w:pos="360"/>
          <w:tab w:val="left" w:pos="2160"/>
        </w:tabs>
        <w:rPr>
          <w:sz w:val="24"/>
          <w:szCs w:val="24"/>
        </w:rPr>
      </w:pPr>
    </w:p>
    <w:p w:rsidR="00110D8F" w:rsidRPr="00433652" w:rsidRDefault="00110D8F" w:rsidP="00B35928">
      <w:pPr>
        <w:rPr>
          <w:sz w:val="24"/>
          <w:szCs w:val="24"/>
        </w:rPr>
      </w:pPr>
      <w:r w:rsidRPr="00257D7C">
        <w:rPr>
          <w:noProof/>
          <w:sz w:val="24"/>
          <w:szCs w:val="24"/>
        </w:rPr>
        <w:pict>
          <v:shape id="Resim 1" o:spid="_x0000_i1025" type="#_x0000_t75" style="width:54pt;height:66.75pt;visibility:visible" filled="t" fillcolor="black">
            <v:imagedata r:id="rId6" o:title=""/>
          </v:shape>
        </w:pict>
      </w: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Yukarıda özelikleri verilen cephe I.dünya savaşının hangi cephesidir?</w:t>
      </w:r>
    </w:p>
    <w:p w:rsidR="00110D8F" w:rsidRPr="00433652" w:rsidRDefault="00110D8F" w:rsidP="00B35928">
      <w:pPr>
        <w:rPr>
          <w:sz w:val="24"/>
          <w:szCs w:val="24"/>
        </w:rPr>
      </w:pPr>
      <w:r w:rsidRPr="00433652">
        <w:rPr>
          <w:sz w:val="24"/>
          <w:szCs w:val="24"/>
        </w:rPr>
        <w:t>a)Kafkas b)Kanal c)Irak d)Çanakkale</w:t>
      </w:r>
    </w:p>
    <w:p w:rsidR="00110D8F" w:rsidRPr="00433652" w:rsidRDefault="00110D8F" w:rsidP="00B35928">
      <w:pPr>
        <w:rPr>
          <w:sz w:val="24"/>
          <w:szCs w:val="24"/>
        </w:rPr>
      </w:pPr>
    </w:p>
    <w:p w:rsidR="00110D8F" w:rsidRPr="00433652" w:rsidRDefault="00110D8F" w:rsidP="00B35928">
      <w:pPr>
        <w:rPr>
          <w:sz w:val="24"/>
          <w:szCs w:val="24"/>
        </w:rPr>
      </w:pPr>
      <w:r>
        <w:rPr>
          <w:noProof/>
        </w:rPr>
        <w:pict>
          <v:shape id="_x0000_s1030" type="#_x0000_t61" style="position:absolute;margin-left:27pt;margin-top:7.9pt;width:189pt;height:117pt;z-index:251662336" wrapcoords="-86 -138 -86 21462 21686 21462 21686 -138 -86 -138" adj="2229,21268">
            <v:textbox style="mso-next-textbox:#_x0000_s1030">
              <w:txbxContent>
                <w:p w:rsidR="00110D8F" w:rsidRPr="003A2761" w:rsidRDefault="00110D8F" w:rsidP="00B35928">
                  <w:pPr>
                    <w:rPr>
                      <w:rFonts w:ascii="Arial Narrow" w:hAnsi="Arial Narrow"/>
                      <w:i/>
                      <w:sz w:val="16"/>
                      <w:szCs w:val="16"/>
                    </w:rPr>
                  </w:pPr>
                  <w:r w:rsidRPr="00C805C0">
                    <w:rPr>
                      <w:rFonts w:ascii="Arial Narrow" w:hAnsi="Arial Narrow"/>
                      <w:i/>
                      <w:sz w:val="16"/>
                      <w:szCs w:val="16"/>
                    </w:rPr>
                    <w:t>I.dünya savaşında,</w:t>
                  </w:r>
                  <w:r w:rsidRPr="00C805C0">
                    <w:rPr>
                      <w:rFonts w:ascii="Arial Narrow" w:hAnsi="Arial Narrow" w:cs="Tahoma"/>
                      <w:sz w:val="16"/>
                      <w:szCs w:val="16"/>
                    </w:rPr>
                    <w:t xml:space="preserve"> Avusturya Balkanlara yayılmak, Sırbistan ise kendi</w:t>
                  </w:r>
                  <w:r>
                    <w:rPr>
                      <w:rFonts w:ascii="Arial Narrow" w:hAnsi="Arial Narrow" w:cs="Tahoma"/>
                      <w:sz w:val="16"/>
                      <w:szCs w:val="16"/>
                    </w:rPr>
                    <w:t xml:space="preserve"> bölgesinde genişlemek </w:t>
                  </w:r>
                  <w:r w:rsidRPr="00C805C0">
                    <w:rPr>
                      <w:rFonts w:ascii="Arial Narrow" w:hAnsi="Arial Narrow" w:cs="Tahoma"/>
                      <w:sz w:val="16"/>
                      <w:szCs w:val="16"/>
                    </w:rPr>
                    <w:t>Yunanistan, Balkan harbinde işgal ettiği Makedonya'nın en zengin kesimleriyle Ege'deki Osmanlı adalarını ele geçirmiş olmakla yetinmeyerek, sınırlarını İstanbul ve Batı Anadolu'ya kadar uzatabilmek için itilâf devletlerine dayanmaktaydı.</w:t>
                  </w:r>
                </w:p>
                <w:p w:rsidR="00110D8F" w:rsidRDefault="00110D8F" w:rsidP="00B35928">
                  <w:pPr>
                    <w:rPr>
                      <w:rFonts w:ascii="Arial Narrow" w:hAnsi="Arial Narrow"/>
                      <w:b/>
                      <w:bCs/>
                      <w:color w:val="000000"/>
                      <w:sz w:val="14"/>
                      <w:szCs w:val="14"/>
                    </w:rPr>
                  </w:pPr>
                  <w:r w:rsidRPr="00C805C0">
                    <w:rPr>
                      <w:rFonts w:ascii="Arial Narrow" w:hAnsi="Arial Narrow" w:cs="Tahoma"/>
                      <w:sz w:val="16"/>
                      <w:szCs w:val="16"/>
                    </w:rPr>
                    <w:t>Büyük Bulgaristan projesini gerçekleştirmek isteyen Bulgaristan ise Rusya'ya ve itilâf devletlerine yaklaşan diğer balkan devletlerinin aksine, Üçlü ittifaka girmeyi kendi menfaatlerine uygun bulmuştu</w:t>
                  </w:r>
                  <w:r>
                    <w:rPr>
                      <w:rFonts w:ascii="Arial Narrow" w:hAnsi="Arial Narrow" w:cs="Tahoma"/>
                      <w:sz w:val="16"/>
                      <w:szCs w:val="16"/>
                    </w:rPr>
                    <w:t>.</w:t>
                  </w:r>
                </w:p>
                <w:p w:rsidR="00110D8F" w:rsidRPr="00D41EF8" w:rsidRDefault="00110D8F" w:rsidP="00B35928">
                  <w:pPr>
                    <w:rPr>
                      <w:rFonts w:ascii="Arial Narrow" w:hAnsi="Arial Narrow"/>
                      <w:sz w:val="14"/>
                      <w:szCs w:val="14"/>
                    </w:rPr>
                  </w:pPr>
                </w:p>
              </w:txbxContent>
            </v:textbox>
            <w10:wrap type="tight"/>
          </v:shape>
        </w:pict>
      </w:r>
      <w:r w:rsidRPr="00433652">
        <w:rPr>
          <w:sz w:val="24"/>
          <w:szCs w:val="24"/>
        </w:rPr>
        <w:t>3-</w:t>
      </w:r>
    </w:p>
    <w:p w:rsidR="00110D8F" w:rsidRPr="00433652" w:rsidRDefault="00110D8F" w:rsidP="00B35928">
      <w:pPr>
        <w:rPr>
          <w:sz w:val="24"/>
          <w:szCs w:val="24"/>
        </w:rPr>
      </w:pPr>
    </w:p>
    <w:p w:rsidR="00110D8F" w:rsidRPr="00433652" w:rsidRDefault="00110D8F" w:rsidP="00B35928">
      <w:pPr>
        <w:rPr>
          <w:rFonts w:ascii="Arial Narrow" w:hAnsi="Arial Narrow" w:cs="Tahoma"/>
          <w:sz w:val="24"/>
          <w:szCs w:val="24"/>
        </w:rPr>
      </w:pPr>
    </w:p>
    <w:p w:rsidR="00110D8F" w:rsidRPr="00433652" w:rsidRDefault="00110D8F" w:rsidP="00B35928">
      <w:pPr>
        <w:rPr>
          <w:rFonts w:ascii="Arial Narrow" w:hAnsi="Arial Narrow" w:cs="Tahoma"/>
          <w:sz w:val="24"/>
          <w:szCs w:val="24"/>
        </w:rPr>
      </w:pPr>
    </w:p>
    <w:p w:rsidR="00110D8F" w:rsidRPr="00433652" w:rsidRDefault="00110D8F" w:rsidP="00B35928">
      <w:pPr>
        <w:rPr>
          <w:rFonts w:ascii="Arial Narrow" w:hAnsi="Arial Narrow" w:cs="Tahoma"/>
          <w:sz w:val="24"/>
          <w:szCs w:val="24"/>
        </w:rPr>
      </w:pPr>
    </w:p>
    <w:p w:rsidR="00110D8F" w:rsidRPr="00433652" w:rsidRDefault="00110D8F" w:rsidP="00B35928">
      <w:pPr>
        <w:rPr>
          <w:rFonts w:ascii="Arial Narrow" w:hAnsi="Arial Narrow" w:cs="Tahoma"/>
          <w:sz w:val="24"/>
          <w:szCs w:val="24"/>
        </w:rPr>
      </w:pPr>
    </w:p>
    <w:p w:rsidR="00110D8F" w:rsidRPr="00433652" w:rsidRDefault="00110D8F" w:rsidP="00B35928">
      <w:pPr>
        <w:rPr>
          <w:rFonts w:ascii="Arial Narrow" w:hAnsi="Arial Narrow" w:cs="Tahoma"/>
          <w:sz w:val="24"/>
          <w:szCs w:val="24"/>
        </w:rPr>
      </w:pPr>
    </w:p>
    <w:p w:rsidR="00110D8F" w:rsidRPr="00433652" w:rsidRDefault="00110D8F" w:rsidP="00B35928">
      <w:pPr>
        <w:rPr>
          <w:rFonts w:ascii="Arial Narrow" w:hAnsi="Arial Narrow" w:cs="Tahoma"/>
          <w:sz w:val="24"/>
          <w:szCs w:val="24"/>
        </w:rPr>
      </w:pPr>
    </w:p>
    <w:p w:rsidR="00110D8F" w:rsidRPr="00433652" w:rsidRDefault="00110D8F" w:rsidP="00B35928">
      <w:pPr>
        <w:rPr>
          <w:rFonts w:ascii="Arial Narrow" w:hAnsi="Arial Narrow" w:cs="Tahoma"/>
          <w:sz w:val="24"/>
          <w:szCs w:val="24"/>
        </w:rPr>
      </w:pPr>
    </w:p>
    <w:p w:rsidR="00110D8F" w:rsidRPr="00433652" w:rsidRDefault="00110D8F" w:rsidP="00B35928">
      <w:pPr>
        <w:rPr>
          <w:rFonts w:ascii="Arial Narrow" w:hAnsi="Arial Narrow" w:cs="Tahoma"/>
          <w:sz w:val="24"/>
          <w:szCs w:val="24"/>
        </w:rPr>
      </w:pPr>
    </w:p>
    <w:p w:rsidR="00110D8F" w:rsidRPr="00433652" w:rsidRDefault="00110D8F" w:rsidP="00B35928">
      <w:pPr>
        <w:rPr>
          <w:rFonts w:ascii="Arial Narrow" w:hAnsi="Arial Narrow" w:cs="Tahoma"/>
          <w:sz w:val="24"/>
          <w:szCs w:val="24"/>
        </w:rPr>
      </w:pPr>
    </w:p>
    <w:p w:rsidR="00110D8F" w:rsidRPr="00433652" w:rsidRDefault="00110D8F" w:rsidP="00B35928">
      <w:pPr>
        <w:rPr>
          <w:rFonts w:ascii="Arial Narrow" w:hAnsi="Arial Narrow" w:cs="Tahoma"/>
          <w:sz w:val="24"/>
          <w:szCs w:val="24"/>
        </w:rPr>
      </w:pP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Yukarıda anlatılan bilgiler dikkate alındığında aşağıdakilerden hangisine ulaşılamaz?</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a)I.Dünya savaşına katılan Yunanistan sınırları genişletmek çabasındadır</w:t>
      </w:r>
    </w:p>
    <w:p w:rsidR="00110D8F" w:rsidRPr="00433652" w:rsidRDefault="00110D8F" w:rsidP="00B35928">
      <w:pPr>
        <w:rPr>
          <w:sz w:val="24"/>
          <w:szCs w:val="24"/>
        </w:rPr>
      </w:pPr>
      <w:r w:rsidRPr="00433652">
        <w:rPr>
          <w:sz w:val="24"/>
          <w:szCs w:val="24"/>
        </w:rPr>
        <w:t>b)Bulgaristan savaşta Rusya’nın karşısında yer almıştır</w:t>
      </w:r>
    </w:p>
    <w:p w:rsidR="00110D8F" w:rsidRPr="00433652" w:rsidRDefault="00110D8F" w:rsidP="00B35928">
      <w:pPr>
        <w:rPr>
          <w:sz w:val="24"/>
          <w:szCs w:val="24"/>
        </w:rPr>
      </w:pPr>
      <w:r w:rsidRPr="00433652">
        <w:rPr>
          <w:sz w:val="24"/>
          <w:szCs w:val="24"/>
        </w:rPr>
        <w:t>c) Osmanlı Makedonya ve Ege adalarını kaybetmiştir</w:t>
      </w:r>
    </w:p>
    <w:p w:rsidR="00110D8F" w:rsidRPr="00433652" w:rsidRDefault="00110D8F" w:rsidP="00B35928">
      <w:pPr>
        <w:rPr>
          <w:sz w:val="24"/>
          <w:szCs w:val="24"/>
        </w:rPr>
      </w:pPr>
      <w:r w:rsidRPr="00433652">
        <w:rPr>
          <w:sz w:val="24"/>
          <w:szCs w:val="24"/>
        </w:rPr>
        <w:t>d)Osmanlı devleti İttifak devlerinin yanında yer almıştır</w:t>
      </w:r>
    </w:p>
    <w:p w:rsidR="00110D8F" w:rsidRPr="00433652" w:rsidRDefault="00110D8F" w:rsidP="00B35928">
      <w:pPr>
        <w:rPr>
          <w:rFonts w:ascii="Arial Narrow" w:hAnsi="Arial Narrow"/>
          <w:sz w:val="24"/>
          <w:szCs w:val="24"/>
        </w:rPr>
      </w:pPr>
    </w:p>
    <w:p w:rsidR="00110D8F" w:rsidRPr="00433652" w:rsidRDefault="00110D8F" w:rsidP="00B35928">
      <w:pPr>
        <w:rPr>
          <w:rFonts w:ascii="Arial Narrow" w:hAnsi="Arial Narrow"/>
          <w:sz w:val="24"/>
          <w:szCs w:val="24"/>
        </w:rPr>
      </w:pPr>
      <w:r>
        <w:rPr>
          <w:noProof/>
        </w:rPr>
        <w:pict>
          <v:shape id="_x0000_s1031" type="#_x0000_t61" style="position:absolute;margin-left:1in;margin-top:7.35pt;width:153pt;height:81pt;z-index:251663360" wrapcoords="-212 -200 -318 3000 -953 6200 -1800 9400 -1906 10400 -847 12600 -318 12600 -318 21400 21706 21400 21706 -200 -212 -200" adj="-1800,10520">
            <v:textbox style="mso-next-textbox:#_x0000_s1031">
              <w:txbxContent>
                <w:p w:rsidR="00110D8F" w:rsidRPr="00D41EF8" w:rsidRDefault="00110D8F" w:rsidP="00B35928">
                  <w:pPr>
                    <w:rPr>
                      <w:rFonts w:ascii="Arial Narrow" w:hAnsi="Arial Narrow"/>
                      <w:sz w:val="14"/>
                      <w:szCs w:val="14"/>
                    </w:rPr>
                  </w:pPr>
                  <w:r w:rsidRPr="00D41EF8">
                    <w:rPr>
                      <w:rFonts w:ascii="Arial Narrow" w:hAnsi="Arial Narrow"/>
                      <w:color w:val="000000"/>
                      <w:sz w:val="14"/>
                      <w:szCs w:val="14"/>
                    </w:rPr>
                    <w:t>MUSTAFA KEMAL, Türkiye'nin savaşa girmesine karşı gelmişti. Ama bu iş artık olup bittikten sonra bütün enerjisi ve yurtseverliği ile kendini savaşa verecekti. Almanları hiç sevmediği halde, şimdi</w:t>
                  </w:r>
                  <w:r>
                    <w:rPr>
                      <w:rFonts w:ascii="Arial Narrow" w:hAnsi="Arial Narrow"/>
                      <w:color w:val="000000"/>
                      <w:sz w:val="14"/>
                      <w:szCs w:val="14"/>
                    </w:rPr>
                    <w:t xml:space="preserve"> müttefik olduklarına göre, sabrı</w:t>
                  </w:r>
                  <w:r w:rsidRPr="00D41EF8">
                    <w:rPr>
                      <w:rFonts w:ascii="Arial Narrow" w:hAnsi="Arial Narrow"/>
                      <w:color w:val="000000"/>
                      <w:sz w:val="14"/>
                      <w:szCs w:val="14"/>
                    </w:rPr>
                    <w:t xml:space="preserve"> yettiği kadar onlarla bir arada çalışmaya hazırdı. Sofya'daki ilk işi Bulgarlara savaşa girmeleri için baskı yapmak oldu. Mustafa Kemal'in bir başka görevi de, Bulgarlardan Türk orduları için silâh ve yiyecek sağlamaktı</w:t>
                  </w:r>
                </w:p>
              </w:txbxContent>
            </v:textbox>
            <w10:wrap type="tight"/>
          </v:shape>
        </w:pict>
      </w:r>
      <w:r w:rsidRPr="00433652">
        <w:rPr>
          <w:rFonts w:ascii="Arial Narrow" w:hAnsi="Arial Narrow"/>
          <w:sz w:val="24"/>
          <w:szCs w:val="24"/>
        </w:rPr>
        <w:t>4-</w:t>
      </w:r>
    </w:p>
    <w:p w:rsidR="00110D8F" w:rsidRPr="00433652" w:rsidRDefault="00110D8F" w:rsidP="00B35928">
      <w:pPr>
        <w:rPr>
          <w:rFonts w:ascii="Arial Narrow" w:hAnsi="Arial Narrow"/>
          <w:sz w:val="24"/>
          <w:szCs w:val="24"/>
        </w:rPr>
      </w:pPr>
      <w:r>
        <w:rPr>
          <w:noProof/>
        </w:rPr>
        <w:pict>
          <v:shape id="Resim 5" o:spid="_x0000_s1032" type="#_x0000_t75" alt="http://img19.imageshack.us/img19/3488/112sd7.jpg" href="http://img19.imageshack.us/img19/3488/112sd7." style="position:absolute;margin-left:9pt;margin-top:7.15pt;width:54pt;height:63pt;z-index:-251652096;visibility:visible" wrapcoords="-300 -257 -300 21600 21900 21600 21900 -257 -300 -257" o:button="t" filled="t" fillcolor="black" stroked="t" strokeweight=".25pt">
            <v:fill o:detectmouseclick="t"/>
            <v:imagedata r:id="rId7" r:href="rId8"/>
            <w10:wrap type="tight"/>
          </v:shape>
        </w:pict>
      </w:r>
    </w:p>
    <w:p w:rsidR="00110D8F" w:rsidRPr="00433652" w:rsidRDefault="00110D8F" w:rsidP="00B35928">
      <w:pPr>
        <w:rPr>
          <w:rFonts w:ascii="Arial Narrow" w:hAnsi="Arial Narrow"/>
          <w:sz w:val="24"/>
          <w:szCs w:val="24"/>
        </w:rPr>
      </w:pPr>
    </w:p>
    <w:p w:rsidR="00110D8F" w:rsidRPr="00433652" w:rsidRDefault="00110D8F" w:rsidP="00B35928">
      <w:pPr>
        <w:rPr>
          <w:rFonts w:ascii="Arial Narrow" w:hAnsi="Arial Narrow"/>
          <w:sz w:val="24"/>
          <w:szCs w:val="24"/>
        </w:rPr>
      </w:pPr>
    </w:p>
    <w:p w:rsidR="00110D8F" w:rsidRPr="00433652" w:rsidRDefault="00110D8F" w:rsidP="00B35928">
      <w:pPr>
        <w:rPr>
          <w:rFonts w:ascii="Arial Narrow" w:hAnsi="Arial Narrow"/>
          <w:sz w:val="24"/>
          <w:szCs w:val="24"/>
        </w:rPr>
      </w:pPr>
    </w:p>
    <w:p w:rsidR="00110D8F" w:rsidRPr="00433652" w:rsidRDefault="00110D8F" w:rsidP="00B35928">
      <w:pPr>
        <w:rPr>
          <w:rFonts w:ascii="Arial Narrow" w:hAnsi="Arial Narrow"/>
          <w:sz w:val="24"/>
          <w:szCs w:val="24"/>
        </w:rPr>
      </w:pPr>
    </w:p>
    <w:p w:rsidR="00110D8F" w:rsidRPr="00433652" w:rsidRDefault="00110D8F" w:rsidP="00B35928">
      <w:pPr>
        <w:rPr>
          <w:rFonts w:ascii="Arial Narrow" w:hAnsi="Arial Narrow"/>
          <w:sz w:val="24"/>
          <w:szCs w:val="24"/>
        </w:rPr>
      </w:pPr>
    </w:p>
    <w:p w:rsidR="00110D8F" w:rsidRPr="00433652" w:rsidRDefault="00110D8F" w:rsidP="00B35928">
      <w:pPr>
        <w:rPr>
          <w:rFonts w:ascii="Arial Narrow" w:hAnsi="Arial Narrow"/>
          <w:sz w:val="24"/>
          <w:szCs w:val="24"/>
        </w:rPr>
      </w:pPr>
    </w:p>
    <w:p w:rsidR="00110D8F" w:rsidRPr="00433652" w:rsidRDefault="00110D8F" w:rsidP="00B35928">
      <w:pPr>
        <w:rPr>
          <w:rFonts w:ascii="Arial Narrow" w:hAnsi="Arial Narrow"/>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color w:val="000000"/>
          <w:sz w:val="24"/>
          <w:szCs w:val="24"/>
        </w:rPr>
      </w:pPr>
      <w:r w:rsidRPr="00433652">
        <w:rPr>
          <w:color w:val="000000"/>
          <w:sz w:val="24"/>
          <w:szCs w:val="24"/>
        </w:rPr>
        <w:t>Mustafa Kemalin bu tutumu dikkate alınıp değerlendirildiğinde en doğru yargı aşağıdakilerden hangisidir?</w:t>
      </w:r>
    </w:p>
    <w:p w:rsidR="00110D8F" w:rsidRPr="00433652" w:rsidRDefault="00110D8F" w:rsidP="00B35928">
      <w:pPr>
        <w:rPr>
          <w:color w:val="000000"/>
          <w:sz w:val="24"/>
          <w:szCs w:val="24"/>
        </w:rPr>
      </w:pPr>
    </w:p>
    <w:p w:rsidR="00110D8F" w:rsidRPr="00433652" w:rsidRDefault="00110D8F" w:rsidP="00B35928">
      <w:pPr>
        <w:rPr>
          <w:color w:val="000000"/>
          <w:sz w:val="24"/>
          <w:szCs w:val="24"/>
        </w:rPr>
      </w:pPr>
      <w:r w:rsidRPr="00433652">
        <w:rPr>
          <w:color w:val="000000"/>
          <w:sz w:val="24"/>
          <w:szCs w:val="24"/>
        </w:rPr>
        <w:t>a)  Mustafa Kemal I.Dünya Savaşına istemeyerek katılmıştır.</w:t>
      </w:r>
    </w:p>
    <w:p w:rsidR="00110D8F" w:rsidRPr="00433652" w:rsidRDefault="00110D8F" w:rsidP="00B35928">
      <w:pPr>
        <w:rPr>
          <w:color w:val="000000"/>
          <w:sz w:val="24"/>
          <w:szCs w:val="24"/>
        </w:rPr>
      </w:pPr>
      <w:r w:rsidRPr="00433652">
        <w:rPr>
          <w:color w:val="000000"/>
          <w:sz w:val="24"/>
          <w:szCs w:val="24"/>
        </w:rPr>
        <w:t>b)  Mustafa Kemal savaşı onaylamamasına rağmen, müttefik devletlerle işbirliği yaparak yurdunu savunmuştur.</w:t>
      </w:r>
    </w:p>
    <w:p w:rsidR="00110D8F" w:rsidRPr="00433652" w:rsidRDefault="00110D8F" w:rsidP="00B35928">
      <w:pPr>
        <w:rPr>
          <w:color w:val="000000"/>
          <w:sz w:val="24"/>
          <w:szCs w:val="24"/>
        </w:rPr>
      </w:pPr>
      <w:r w:rsidRPr="00433652">
        <w:rPr>
          <w:color w:val="000000"/>
          <w:sz w:val="24"/>
          <w:szCs w:val="24"/>
        </w:rPr>
        <w:t>c)  Mustafa Kemal Almanları sevmediği halde onlarla çalışmıştır</w:t>
      </w:r>
    </w:p>
    <w:p w:rsidR="00110D8F" w:rsidRPr="00433652" w:rsidRDefault="00110D8F" w:rsidP="00B35928">
      <w:pPr>
        <w:rPr>
          <w:color w:val="000000"/>
          <w:sz w:val="24"/>
          <w:szCs w:val="24"/>
        </w:rPr>
      </w:pPr>
      <w:r w:rsidRPr="00433652">
        <w:rPr>
          <w:color w:val="000000"/>
          <w:sz w:val="24"/>
          <w:szCs w:val="24"/>
        </w:rPr>
        <w:t>d)  Mustafa Kemal savaşta Türk ordusuna silah ve yiyecek sağlamıştır</w:t>
      </w:r>
    </w:p>
    <w:p w:rsidR="00110D8F" w:rsidRPr="00433652" w:rsidRDefault="00110D8F" w:rsidP="00B35928">
      <w:pPr>
        <w:rPr>
          <w:color w:val="000000"/>
          <w:sz w:val="24"/>
          <w:szCs w:val="24"/>
        </w:rPr>
      </w:pPr>
    </w:p>
    <w:p w:rsidR="00110D8F" w:rsidRPr="00433652" w:rsidRDefault="00110D8F" w:rsidP="00B35928">
      <w:pPr>
        <w:rPr>
          <w:color w:val="000000"/>
          <w:sz w:val="24"/>
          <w:szCs w:val="24"/>
        </w:rPr>
      </w:pPr>
    </w:p>
    <w:p w:rsidR="00110D8F" w:rsidRPr="00433652" w:rsidRDefault="00110D8F" w:rsidP="00B35928">
      <w:pPr>
        <w:rPr>
          <w:color w:val="000000"/>
          <w:sz w:val="24"/>
          <w:szCs w:val="24"/>
        </w:rPr>
      </w:pPr>
    </w:p>
    <w:p w:rsidR="00110D8F" w:rsidRPr="00433652" w:rsidRDefault="00110D8F" w:rsidP="00B35928">
      <w:pPr>
        <w:rPr>
          <w:color w:val="000000"/>
          <w:sz w:val="24"/>
          <w:szCs w:val="24"/>
        </w:rPr>
      </w:pPr>
      <w:r w:rsidRPr="00433652">
        <w:rPr>
          <w:color w:val="000000"/>
          <w:sz w:val="24"/>
          <w:szCs w:val="24"/>
        </w:rPr>
        <w:t>5-</w:t>
      </w:r>
    </w:p>
    <w:p w:rsidR="00110D8F" w:rsidRPr="00433652" w:rsidRDefault="00110D8F" w:rsidP="00B35928">
      <w:pPr>
        <w:rPr>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color w:val="000000"/>
          <w:sz w:val="24"/>
          <w:szCs w:val="24"/>
        </w:rPr>
      </w:pPr>
      <w:r w:rsidRPr="00433652">
        <w:rPr>
          <w:color w:val="000000"/>
          <w:sz w:val="24"/>
          <w:szCs w:val="24"/>
        </w:rPr>
        <w:t>Bu bilgiler ışığında;</w:t>
      </w:r>
    </w:p>
    <w:p w:rsidR="00110D8F" w:rsidRPr="00433652" w:rsidRDefault="00110D8F" w:rsidP="00B35928">
      <w:pPr>
        <w:rPr>
          <w:color w:val="000000"/>
          <w:sz w:val="24"/>
          <w:szCs w:val="24"/>
        </w:rPr>
      </w:pPr>
      <w:r w:rsidRPr="00433652">
        <w:rPr>
          <w:color w:val="000000"/>
          <w:sz w:val="24"/>
          <w:szCs w:val="24"/>
        </w:rPr>
        <w:t>I-Almanlar yeni cepheler açmayı çıkarlarına uygun görmüşlerdir</w:t>
      </w:r>
    </w:p>
    <w:p w:rsidR="00110D8F" w:rsidRPr="00433652" w:rsidRDefault="00110D8F" w:rsidP="00B35928">
      <w:pPr>
        <w:rPr>
          <w:color w:val="000000"/>
          <w:sz w:val="24"/>
          <w:szCs w:val="24"/>
        </w:rPr>
      </w:pPr>
      <w:r w:rsidRPr="00433652">
        <w:rPr>
          <w:color w:val="000000"/>
          <w:sz w:val="24"/>
          <w:szCs w:val="24"/>
        </w:rPr>
        <w:t>II-Enver paşa Almanlarla işbirliği içindedir.</w:t>
      </w:r>
    </w:p>
    <w:p w:rsidR="00110D8F" w:rsidRPr="00433652" w:rsidRDefault="00110D8F" w:rsidP="00B35928">
      <w:pPr>
        <w:rPr>
          <w:color w:val="000000"/>
          <w:sz w:val="24"/>
          <w:szCs w:val="24"/>
        </w:rPr>
      </w:pPr>
      <w:r w:rsidRPr="00433652">
        <w:rPr>
          <w:color w:val="000000"/>
          <w:sz w:val="24"/>
          <w:szCs w:val="24"/>
        </w:rPr>
        <w:t>III-Osmanlı Hükümeti Rusya’dan yardım almıştır</w:t>
      </w:r>
    </w:p>
    <w:p w:rsidR="00110D8F" w:rsidRPr="00433652" w:rsidRDefault="00110D8F" w:rsidP="00B35928">
      <w:pPr>
        <w:rPr>
          <w:color w:val="000000"/>
          <w:sz w:val="24"/>
          <w:szCs w:val="24"/>
        </w:rPr>
      </w:pPr>
      <w:r w:rsidRPr="00433652">
        <w:rPr>
          <w:color w:val="000000"/>
          <w:sz w:val="24"/>
          <w:szCs w:val="24"/>
        </w:rPr>
        <w:t>Durumlarından hangilerine ulaşılamaz.</w:t>
      </w:r>
    </w:p>
    <w:p w:rsidR="00110D8F" w:rsidRPr="00433652" w:rsidRDefault="00110D8F" w:rsidP="00B35928">
      <w:pPr>
        <w:rPr>
          <w:color w:val="000000"/>
          <w:sz w:val="24"/>
          <w:szCs w:val="24"/>
        </w:rPr>
      </w:pPr>
      <w:r w:rsidRPr="00433652">
        <w:rPr>
          <w:color w:val="000000"/>
          <w:sz w:val="24"/>
          <w:szCs w:val="24"/>
        </w:rPr>
        <w:t>a) yalnız I                  b) I ve II</w:t>
      </w:r>
    </w:p>
    <w:p w:rsidR="00110D8F" w:rsidRPr="00433652" w:rsidRDefault="00110D8F" w:rsidP="00B35928">
      <w:pPr>
        <w:rPr>
          <w:color w:val="000000"/>
          <w:sz w:val="24"/>
          <w:szCs w:val="24"/>
        </w:rPr>
      </w:pPr>
      <w:r w:rsidRPr="00433652">
        <w:rPr>
          <w:color w:val="000000"/>
          <w:sz w:val="24"/>
          <w:szCs w:val="24"/>
        </w:rPr>
        <w:t>c) I ve III                   d) yalnız III</w:t>
      </w:r>
    </w:p>
    <w:p w:rsidR="00110D8F" w:rsidRPr="00433652" w:rsidRDefault="00110D8F" w:rsidP="00B35928">
      <w:pPr>
        <w:rPr>
          <w:color w:val="000000"/>
          <w:sz w:val="24"/>
          <w:szCs w:val="24"/>
        </w:rPr>
      </w:pPr>
    </w:p>
    <w:p w:rsidR="00110D8F" w:rsidRPr="00433652" w:rsidRDefault="00110D8F" w:rsidP="00B35928">
      <w:pPr>
        <w:rPr>
          <w:color w:val="000000"/>
          <w:sz w:val="24"/>
          <w:szCs w:val="24"/>
        </w:rPr>
      </w:pPr>
    </w:p>
    <w:p w:rsidR="00110D8F" w:rsidRPr="00433652" w:rsidRDefault="00110D8F" w:rsidP="00B35928">
      <w:pPr>
        <w:rPr>
          <w:rFonts w:ascii="Arial Narrow" w:hAnsi="Arial Narrow"/>
          <w:color w:val="000000"/>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r>
        <w:rPr>
          <w:noProof/>
        </w:rPr>
        <w:pict>
          <v:shape id="_x0000_s1033" type="#_x0000_t61" style="position:absolute;margin-left:99.95pt;margin-top:6.85pt;width:135pt;height:54pt;z-index:251665408" wrapcoords="-240 -300 -360 9300 -840 14100 -2280 18900 -2280 19200 -600 21300 -360 21300 21720 21300 21720 -300 -240 -300" adj="-2040,19380">
            <v:textbox style="mso-next-textbox:#_x0000_s1033">
              <w:txbxContent>
                <w:p w:rsidR="00110D8F" w:rsidRPr="002720A3" w:rsidRDefault="00110D8F" w:rsidP="00B35928">
                  <w:pPr>
                    <w:rPr>
                      <w:rFonts w:ascii="Arial Narrow" w:hAnsi="Arial Narrow"/>
                      <w:sz w:val="14"/>
                      <w:szCs w:val="14"/>
                    </w:rPr>
                  </w:pPr>
                  <w:r w:rsidRPr="002720A3">
                    <w:rPr>
                      <w:rFonts w:ascii="Arial Narrow" w:hAnsi="Arial Narrow"/>
                      <w:sz w:val="14"/>
                      <w:szCs w:val="14"/>
                    </w:rPr>
                    <w:t>Türkler nüfus yoğunluğuna sahip oldukları bölgelerde bağımsız yaşayabilecek,</w:t>
                  </w:r>
                </w:p>
                <w:p w:rsidR="00110D8F" w:rsidRPr="00C51187" w:rsidRDefault="00110D8F" w:rsidP="00B35928">
                  <w:pPr>
                    <w:rPr>
                      <w:rFonts w:ascii="Arial Narrow" w:hAnsi="Arial Narrow"/>
                      <w:sz w:val="14"/>
                      <w:szCs w:val="14"/>
                    </w:rPr>
                  </w:pPr>
                  <w:r w:rsidRPr="002720A3">
                    <w:rPr>
                      <w:rFonts w:ascii="Arial Narrow" w:hAnsi="Arial Narrow"/>
                      <w:sz w:val="14"/>
                      <w:szCs w:val="14"/>
                    </w:rPr>
                    <w:t>azınlıklar nüfus çoğunluğuna sahip oldukları bölgelerde bağımsız devlet kurabilecek</w:t>
                  </w:r>
                </w:p>
              </w:txbxContent>
            </v:textbox>
            <w10:wrap type="tight"/>
          </v:shape>
        </w:pict>
      </w:r>
      <w:r>
        <w:rPr>
          <w:noProof/>
        </w:rPr>
        <w:pict>
          <v:shape id="Resim 8" o:spid="_x0000_s1034" type="#_x0000_t75" style="position:absolute;margin-left:31.8pt;margin-top:2.85pt;width:54pt;height:66pt;z-index:-251650048;visibility:visible;mso-wrap-distance-left:0;mso-wrap-distance-right:0;mso-position-vertical-relative:line" wrapcoords="-300 0 -300 21355 21600 21355 21600 0 -300 0" o:allowoverlap="f">
            <v:imagedata r:id="rId9" o:title=""/>
            <w10:wrap type="tight"/>
          </v:shape>
        </w:pict>
      </w:r>
    </w:p>
    <w:p w:rsidR="00110D8F" w:rsidRPr="00433652" w:rsidRDefault="00110D8F" w:rsidP="00B35928">
      <w:pPr>
        <w:rPr>
          <w:sz w:val="24"/>
          <w:szCs w:val="24"/>
        </w:rPr>
      </w:pPr>
      <w:r w:rsidRPr="00433652">
        <w:rPr>
          <w:sz w:val="24"/>
          <w:szCs w:val="24"/>
        </w:rPr>
        <w:t>6-</w:t>
      </w: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ABD Başkanı Wilson</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ABD başkanı Wilson’un aldığı bu karar aşağıdakilerden hangisini gerçekleştirmeye çalıştığını kanıtlar niteliktedir?</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a)Dünya barışını korumak</w:t>
      </w:r>
    </w:p>
    <w:p w:rsidR="00110D8F" w:rsidRPr="00433652" w:rsidRDefault="00110D8F" w:rsidP="00B35928">
      <w:pPr>
        <w:rPr>
          <w:sz w:val="24"/>
          <w:szCs w:val="24"/>
        </w:rPr>
      </w:pPr>
      <w:r w:rsidRPr="00433652">
        <w:rPr>
          <w:sz w:val="24"/>
          <w:szCs w:val="24"/>
        </w:rPr>
        <w:t>b)Devletlerarası bloklaşmayı önlemek</w:t>
      </w:r>
    </w:p>
    <w:p w:rsidR="00110D8F" w:rsidRPr="00433652" w:rsidRDefault="00110D8F" w:rsidP="00B35928">
      <w:pPr>
        <w:rPr>
          <w:sz w:val="24"/>
          <w:szCs w:val="24"/>
        </w:rPr>
      </w:pPr>
      <w:r w:rsidRPr="00433652">
        <w:rPr>
          <w:sz w:val="24"/>
          <w:szCs w:val="24"/>
        </w:rPr>
        <w:t>c)Her millete kendi kaderini tayin hakkı vermek</w:t>
      </w:r>
    </w:p>
    <w:p w:rsidR="00110D8F" w:rsidRPr="00433652" w:rsidRDefault="00110D8F" w:rsidP="00B35928">
      <w:pPr>
        <w:rPr>
          <w:sz w:val="24"/>
          <w:szCs w:val="24"/>
        </w:rPr>
      </w:pPr>
      <w:r w:rsidRPr="00433652">
        <w:rPr>
          <w:sz w:val="24"/>
          <w:szCs w:val="24"/>
        </w:rPr>
        <w:t>d)S Sömürgelerin güvenliğini sağlamak</w:t>
      </w: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rFonts w:ascii="Arial Narrow" w:hAnsi="Arial Narrow"/>
          <w:bCs/>
          <w:color w:val="000000"/>
          <w:sz w:val="24"/>
          <w:szCs w:val="24"/>
        </w:rPr>
      </w:pPr>
      <w:r>
        <w:rPr>
          <w:noProof/>
        </w:rPr>
        <w:pict>
          <v:shape id="_x0000_s1035" type="#_x0000_t61" style="position:absolute;margin-left:76.8pt;margin-top:2.9pt;width:171pt;height:99pt;z-index:251667456" wrapcoords="-189 -164 -284 10309 -2558 10800 -2747 10964 -2179 12927 -379 18164 -284 21436 21695 21436 21695 -164 -189 -164" adj="-2653,11062">
            <v:textbox style="mso-next-textbox:#_x0000_s1035">
              <w:txbxContent>
                <w:p w:rsidR="00110D8F" w:rsidRDefault="00110D8F" w:rsidP="00B35928">
                  <w:pPr>
                    <w:rPr>
                      <w:rFonts w:ascii="Arial Narrow" w:hAnsi="Arial Narrow"/>
                      <w:b/>
                      <w:bCs/>
                      <w:color w:val="000000"/>
                      <w:sz w:val="14"/>
                      <w:szCs w:val="14"/>
                    </w:rPr>
                  </w:pPr>
                  <w:r>
                    <w:rPr>
                      <w:rFonts w:ascii="Arial Narrow" w:hAnsi="Arial Narrow"/>
                      <w:b/>
                      <w:bCs/>
                      <w:color w:val="000000"/>
                      <w:sz w:val="14"/>
                      <w:szCs w:val="14"/>
                    </w:rPr>
                    <w:t xml:space="preserve">  </w:t>
                  </w:r>
                  <w:r w:rsidRPr="00C150F8">
                    <w:rPr>
                      <w:rFonts w:ascii="Arial Narrow" w:hAnsi="Arial Narrow"/>
                      <w:b/>
                      <w:bCs/>
                      <w:color w:val="000000"/>
                      <w:sz w:val="14"/>
                      <w:szCs w:val="14"/>
                    </w:rPr>
                    <w:t xml:space="preserve">Osmanlı Devletinin içinde bulunduğu topluluk savaşta yenilmiş, Osmanlı Ordusu zedelenmiş, koşulları ağır bir ateşkes imzalanmış, </w:t>
                  </w:r>
                </w:p>
                <w:p w:rsidR="00110D8F" w:rsidRDefault="00110D8F" w:rsidP="00B35928">
                  <w:pPr>
                    <w:rPr>
                      <w:rFonts w:ascii="Arial Narrow" w:hAnsi="Arial Narrow"/>
                      <w:b/>
                      <w:bCs/>
                      <w:color w:val="000000"/>
                      <w:sz w:val="14"/>
                      <w:szCs w:val="14"/>
                    </w:rPr>
                  </w:pPr>
                  <w:r>
                    <w:rPr>
                      <w:rFonts w:ascii="Arial Narrow" w:hAnsi="Arial Narrow"/>
                      <w:b/>
                      <w:bCs/>
                      <w:color w:val="000000"/>
                      <w:sz w:val="14"/>
                      <w:szCs w:val="14"/>
                    </w:rPr>
                    <w:t xml:space="preserve">Millet </w:t>
                  </w:r>
                  <w:r w:rsidRPr="00C150F8">
                    <w:rPr>
                      <w:rFonts w:ascii="Arial Narrow" w:hAnsi="Arial Narrow"/>
                      <w:b/>
                      <w:bCs/>
                      <w:color w:val="000000"/>
                      <w:sz w:val="14"/>
                      <w:szCs w:val="14"/>
                    </w:rPr>
                    <w:t>yorgun</w:t>
                  </w:r>
                  <w:r>
                    <w:rPr>
                      <w:rFonts w:ascii="Arial Narrow" w:hAnsi="Arial Narrow"/>
                      <w:b/>
                      <w:bCs/>
                      <w:color w:val="000000"/>
                      <w:sz w:val="14"/>
                      <w:szCs w:val="14"/>
                    </w:rPr>
                    <w:t xml:space="preserve"> ve bitkin bir durumda, millet i</w:t>
                  </w:r>
                  <w:r w:rsidRPr="00C150F8">
                    <w:rPr>
                      <w:rFonts w:ascii="Arial Narrow" w:hAnsi="Arial Narrow"/>
                      <w:b/>
                      <w:bCs/>
                      <w:color w:val="000000"/>
                      <w:sz w:val="14"/>
                      <w:szCs w:val="14"/>
                    </w:rPr>
                    <w:t xml:space="preserve"> ve ülkeyi savaşa sürükleyenler yurttan kaçmış, padişah ve halife soysuzlaşmış, kendini ve tahtını koruyacak alçakça önlemler araştırmakta, </w:t>
                  </w:r>
                </w:p>
                <w:p w:rsidR="00110D8F" w:rsidRDefault="00110D8F" w:rsidP="00B35928">
                  <w:pPr>
                    <w:rPr>
                      <w:rFonts w:ascii="Arial Narrow" w:hAnsi="Arial Narrow"/>
                      <w:b/>
                      <w:bCs/>
                      <w:color w:val="000000"/>
                      <w:sz w:val="14"/>
                      <w:szCs w:val="14"/>
                    </w:rPr>
                  </w:pPr>
                  <w:r>
                    <w:rPr>
                      <w:rFonts w:ascii="Arial Narrow" w:hAnsi="Arial Narrow"/>
                      <w:b/>
                      <w:bCs/>
                      <w:color w:val="000000"/>
                      <w:sz w:val="14"/>
                      <w:szCs w:val="14"/>
                    </w:rPr>
                    <w:t>H</w:t>
                  </w:r>
                  <w:r w:rsidRPr="00C150F8">
                    <w:rPr>
                      <w:rFonts w:ascii="Arial Narrow" w:hAnsi="Arial Narrow"/>
                      <w:b/>
                      <w:bCs/>
                      <w:color w:val="000000"/>
                      <w:sz w:val="14"/>
                      <w:szCs w:val="14"/>
                    </w:rPr>
                    <w:t xml:space="preserve">ükümet yüzsüz, onursuz, korkak, ordunun elinden silahları ve cephanesi alınmış ve alınmakta, yurdun dört bir yanındaki </w:t>
                  </w:r>
                  <w:r>
                    <w:rPr>
                      <w:rFonts w:ascii="Arial Narrow" w:hAnsi="Arial Narrow"/>
                      <w:b/>
                      <w:bCs/>
                      <w:color w:val="000000"/>
                      <w:sz w:val="14"/>
                      <w:szCs w:val="14"/>
                    </w:rPr>
                    <w:t>topluluklar</w:t>
                  </w:r>
                  <w:r w:rsidRPr="00C150F8">
                    <w:rPr>
                      <w:rFonts w:ascii="Arial Narrow" w:hAnsi="Arial Narrow"/>
                      <w:b/>
                      <w:bCs/>
                      <w:color w:val="000000"/>
                      <w:sz w:val="14"/>
                      <w:szCs w:val="14"/>
                    </w:rPr>
                    <w:t xml:space="preserve"> devletin bir an önce </w:t>
                  </w:r>
                  <w:r>
                    <w:rPr>
                      <w:rFonts w:ascii="Arial Narrow" w:hAnsi="Arial Narrow"/>
                      <w:b/>
                      <w:bCs/>
                      <w:color w:val="000000"/>
                      <w:sz w:val="14"/>
                      <w:szCs w:val="14"/>
                    </w:rPr>
                    <w:t>çökmesine çaba harcamaktaydılar.</w:t>
                  </w:r>
                </w:p>
                <w:p w:rsidR="00110D8F" w:rsidRDefault="00110D8F" w:rsidP="00B35928">
                  <w:pPr>
                    <w:rPr>
                      <w:rFonts w:ascii="Arial Narrow" w:hAnsi="Arial Narrow"/>
                      <w:b/>
                      <w:bCs/>
                      <w:color w:val="000000"/>
                      <w:sz w:val="14"/>
                      <w:szCs w:val="14"/>
                    </w:rPr>
                  </w:pPr>
                </w:p>
                <w:p w:rsidR="00110D8F" w:rsidRPr="00D41EF8" w:rsidRDefault="00110D8F" w:rsidP="00B35928">
                  <w:pPr>
                    <w:rPr>
                      <w:rFonts w:ascii="Arial Narrow" w:hAnsi="Arial Narrow"/>
                      <w:sz w:val="14"/>
                      <w:szCs w:val="14"/>
                    </w:rPr>
                  </w:pPr>
                </w:p>
              </w:txbxContent>
            </v:textbox>
            <w10:wrap type="tight"/>
          </v:shape>
        </w:pict>
      </w:r>
      <w:r w:rsidRPr="00433652">
        <w:rPr>
          <w:rFonts w:ascii="Arial Narrow" w:hAnsi="Arial Narrow"/>
          <w:bCs/>
          <w:color w:val="000000"/>
          <w:sz w:val="24"/>
          <w:szCs w:val="24"/>
        </w:rPr>
        <w:t>7-</w:t>
      </w:r>
    </w:p>
    <w:p w:rsidR="00110D8F" w:rsidRPr="00433652" w:rsidRDefault="00110D8F" w:rsidP="00B35928">
      <w:pPr>
        <w:rPr>
          <w:rFonts w:ascii="Arial Narrow" w:hAnsi="Arial Narrow"/>
          <w:bCs/>
          <w:color w:val="000000"/>
          <w:sz w:val="24"/>
          <w:szCs w:val="24"/>
        </w:rPr>
      </w:pPr>
    </w:p>
    <w:p w:rsidR="00110D8F" w:rsidRPr="00433652" w:rsidRDefault="00110D8F" w:rsidP="00B35928">
      <w:pPr>
        <w:rPr>
          <w:rFonts w:ascii="Arial Narrow" w:hAnsi="Arial Narrow"/>
          <w:bCs/>
          <w:color w:val="000000"/>
          <w:sz w:val="24"/>
          <w:szCs w:val="24"/>
        </w:rPr>
      </w:pPr>
      <w:r>
        <w:rPr>
          <w:noProof/>
        </w:rPr>
        <w:pict>
          <v:shape id="Resim 10" o:spid="_x0000_s1036" type="#_x0000_t75" alt="http://tbn0.google.com/images?q=tbn:cMt0u7HruNsMQM:http://www.payidar.net/attachments/mustafa-kemal-ataturk/42786d1189068753t-dev-ataturk-fotograf-arsivi-nutuk-jpg" href="http://images.google.com.tr/imgres?imgurl=http://www.payidar.net/attachments/mustafa-kemal-ataturk/42786d1189068753t-dev-ataturk-fotograf-arsivi-nutuk-jpg&amp;imgrefurl=http://www.keyiflibiryer.com/forum/showthread.php?t=991&amp;h=365&amp;w=296&amp;sz=45&amp;hl=tr&amp;start=2&amp;um=1&amp;usg=__1WAiOh6YEwW4nAE0SJI65c6Nvf4=&amp;tbnid=cMt0u7HruNsMQM:&amp;tbnh=121&amp;tbnw=98&amp;prev=/images?q=nutuk+%C3%B6zet&amp;um=1&amp;hl=tr&amp;s" style="position:absolute;margin-left:4.8pt;margin-top:6.05pt;width:59pt;height:72.85pt;z-index:-251648000;visibility:visible" wrapcoords="-273 0 -273 21377 21600 21377 21600 0 -273 0" o:button="t">
            <v:fill o:detectmouseclick="t"/>
            <v:imagedata r:id="rId10" r:href="rId11"/>
            <w10:wrap type="tight"/>
          </v:shape>
        </w:pict>
      </w:r>
    </w:p>
    <w:p w:rsidR="00110D8F" w:rsidRPr="00433652" w:rsidRDefault="00110D8F" w:rsidP="00B35928">
      <w:pPr>
        <w:rPr>
          <w:bCs/>
          <w:color w:val="000000"/>
          <w:sz w:val="24"/>
          <w:szCs w:val="24"/>
        </w:rPr>
      </w:pPr>
    </w:p>
    <w:p w:rsidR="00110D8F" w:rsidRPr="00433652" w:rsidRDefault="00110D8F" w:rsidP="00B35928">
      <w:pPr>
        <w:rPr>
          <w:bCs/>
          <w:color w:val="000000"/>
          <w:sz w:val="24"/>
          <w:szCs w:val="24"/>
        </w:rPr>
      </w:pPr>
      <w:r w:rsidRPr="00433652">
        <w:rPr>
          <w:bCs/>
          <w:color w:val="000000"/>
          <w:sz w:val="24"/>
          <w:szCs w:val="24"/>
        </w:rPr>
        <w:t>Mustafa Kemal Atatürk Samsun’a çıktığı anda ülkenin genel durumunu Nutuk’ta bu şekilde açıklamıştır. Bu bilgiler dikkate alındığında aşağıdaki yargılardan hangisine ulaşılamaz?</w:t>
      </w:r>
    </w:p>
    <w:p w:rsidR="00110D8F" w:rsidRPr="00433652" w:rsidRDefault="00110D8F" w:rsidP="00B35928">
      <w:pPr>
        <w:rPr>
          <w:bCs/>
          <w:color w:val="000000"/>
          <w:sz w:val="24"/>
          <w:szCs w:val="24"/>
        </w:rPr>
      </w:pPr>
    </w:p>
    <w:p w:rsidR="00110D8F" w:rsidRPr="00433652" w:rsidRDefault="00110D8F" w:rsidP="00B35928">
      <w:pPr>
        <w:rPr>
          <w:bCs/>
          <w:color w:val="000000"/>
          <w:sz w:val="24"/>
          <w:szCs w:val="24"/>
        </w:rPr>
      </w:pPr>
      <w:r w:rsidRPr="00433652">
        <w:rPr>
          <w:bCs/>
          <w:color w:val="000000"/>
          <w:sz w:val="24"/>
          <w:szCs w:val="24"/>
        </w:rPr>
        <w:t>a) Yapılan ateşkes antlaşması Osmanlı Devletinin aleyhine şartlar taşımaktadır</w:t>
      </w:r>
    </w:p>
    <w:p w:rsidR="00110D8F" w:rsidRPr="00433652" w:rsidRDefault="00110D8F" w:rsidP="00B35928">
      <w:pPr>
        <w:rPr>
          <w:bCs/>
          <w:color w:val="000000"/>
          <w:sz w:val="24"/>
          <w:szCs w:val="24"/>
        </w:rPr>
      </w:pPr>
      <w:r w:rsidRPr="00433652">
        <w:rPr>
          <w:bCs/>
          <w:color w:val="000000"/>
          <w:sz w:val="24"/>
          <w:szCs w:val="24"/>
        </w:rPr>
        <w:t>b) Osmanlıyı savaşa sürükleyenler sorumluluktan kaçmışlardır</w:t>
      </w:r>
    </w:p>
    <w:p w:rsidR="00110D8F" w:rsidRPr="00433652" w:rsidRDefault="00110D8F" w:rsidP="00B35928">
      <w:pPr>
        <w:rPr>
          <w:bCs/>
          <w:color w:val="000000"/>
          <w:sz w:val="24"/>
          <w:szCs w:val="24"/>
        </w:rPr>
      </w:pPr>
      <w:r w:rsidRPr="00433652">
        <w:rPr>
          <w:bCs/>
          <w:color w:val="000000"/>
          <w:sz w:val="24"/>
          <w:szCs w:val="24"/>
        </w:rPr>
        <w:t>c) Mondros ateşkesiyle ordunun savunma gücü elinden alınmıştır</w:t>
      </w:r>
    </w:p>
    <w:p w:rsidR="00110D8F" w:rsidRPr="00433652" w:rsidRDefault="00110D8F" w:rsidP="00B35928">
      <w:pPr>
        <w:rPr>
          <w:bCs/>
          <w:color w:val="000000"/>
          <w:sz w:val="24"/>
          <w:szCs w:val="24"/>
        </w:rPr>
      </w:pPr>
      <w:r w:rsidRPr="00433652">
        <w:rPr>
          <w:bCs/>
          <w:color w:val="000000"/>
          <w:sz w:val="24"/>
          <w:szCs w:val="24"/>
        </w:rPr>
        <w:t>d) Padişah ve hükümet Mondros ateşkesini kabul etmemektedir</w:t>
      </w:r>
    </w:p>
    <w:p w:rsidR="00110D8F" w:rsidRPr="00433652" w:rsidRDefault="00110D8F" w:rsidP="00B35928">
      <w:pPr>
        <w:rPr>
          <w:bCs/>
          <w:color w:val="000000"/>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tabs>
          <w:tab w:val="left" w:pos="1455"/>
        </w:tabs>
        <w:rPr>
          <w:sz w:val="24"/>
          <w:szCs w:val="24"/>
        </w:rPr>
        <w:sectPr w:rsidR="00110D8F" w:rsidRPr="00433652" w:rsidSect="007B0AED">
          <w:type w:val="continuous"/>
          <w:pgSz w:w="11906" w:h="16838"/>
          <w:pgMar w:top="540" w:right="566" w:bottom="0" w:left="720" w:header="708" w:footer="708" w:gutter="0"/>
          <w:cols w:num="2" w:space="709"/>
          <w:docGrid w:linePitch="360"/>
        </w:sectPr>
      </w:pPr>
    </w:p>
    <w:p w:rsidR="00110D8F" w:rsidRPr="00433652" w:rsidRDefault="00110D8F" w:rsidP="00B35928">
      <w:pPr>
        <w:rPr>
          <w:sz w:val="24"/>
          <w:szCs w:val="24"/>
        </w:rPr>
      </w:pPr>
      <w:r>
        <w:rPr>
          <w:noProof/>
        </w:rPr>
        <w:pict>
          <v:shape id="_x0000_s1037" type="#_x0000_t61" style="position:absolute;margin-left:27pt;margin-top:9pt;width:81pt;height:36pt;z-index:251669504" wrapcoords="-200 -450 -200 21150 21800 21150 21800 -450 -200 -450" adj="3867,5760">
            <v:textbox style="mso-next-textbox:#_x0000_s1037">
              <w:txbxContent>
                <w:p w:rsidR="00110D8F" w:rsidRPr="00466DFA" w:rsidRDefault="00110D8F" w:rsidP="00B35928">
                  <w:pPr>
                    <w:rPr>
                      <w:rFonts w:ascii="Arial Narrow" w:hAnsi="Arial Narrow"/>
                      <w:sz w:val="14"/>
                      <w:szCs w:val="14"/>
                    </w:rPr>
                  </w:pPr>
                  <w:r w:rsidRPr="00466DFA">
                    <w:rPr>
                      <w:rFonts w:ascii="Arial Narrow" w:hAnsi="Arial Narrow"/>
                      <w:sz w:val="14"/>
                      <w:szCs w:val="14"/>
                    </w:rPr>
                    <w:t>Biraz geçte olsan 1871 birlik oluşturdular ve hızla gelişmelere başladılar.</w:t>
                  </w:r>
                </w:p>
              </w:txbxContent>
            </v:textbox>
            <w10:wrap type="tight"/>
          </v:shape>
        </w:pict>
      </w:r>
      <w:r>
        <w:rPr>
          <w:noProof/>
        </w:rPr>
        <w:pict>
          <v:shape id="_x0000_s1038" type="#_x0000_t61" style="position:absolute;margin-left:126pt;margin-top:9pt;width:1in;height:45pt;z-index:251670528" wrapcoords="-225 -360 -225 21240 21825 21240 21825 -360 -225 -360" adj="975,5760">
            <v:textbox style="mso-next-textbox:#_x0000_s1038">
              <w:txbxContent>
                <w:p w:rsidR="00110D8F" w:rsidRPr="00466DFA" w:rsidRDefault="00110D8F" w:rsidP="00B35928">
                  <w:pPr>
                    <w:rPr>
                      <w:rFonts w:ascii="Arial Narrow" w:hAnsi="Arial Narrow"/>
                      <w:sz w:val="14"/>
                      <w:szCs w:val="14"/>
                    </w:rPr>
                  </w:pPr>
                  <w:r>
                    <w:rPr>
                      <w:rFonts w:ascii="Arial Narrow" w:hAnsi="Arial Narrow"/>
                      <w:sz w:val="14"/>
                      <w:szCs w:val="14"/>
                    </w:rPr>
                    <w:t xml:space="preserve">Osmanlı Devleti’ni kullanarak </w:t>
                  </w:r>
                  <w:r w:rsidRPr="00466DFA">
                    <w:rPr>
                      <w:rFonts w:ascii="Arial Narrow" w:hAnsi="Arial Narrow"/>
                      <w:sz w:val="14"/>
                      <w:szCs w:val="14"/>
                    </w:rPr>
                    <w:t>Ortadoğu balkanlarda etkin olma</w:t>
                  </w:r>
                  <w:r>
                    <w:rPr>
                      <w:rFonts w:ascii="Arial Narrow" w:hAnsi="Arial Narrow"/>
                      <w:sz w:val="14"/>
                      <w:szCs w:val="14"/>
                    </w:rPr>
                    <w:t>k</w:t>
                  </w:r>
                  <w:r w:rsidRPr="00466DFA">
                    <w:rPr>
                      <w:rFonts w:ascii="Arial Narrow" w:hAnsi="Arial Narrow"/>
                      <w:sz w:val="14"/>
                      <w:szCs w:val="14"/>
                    </w:rPr>
                    <w:t xml:space="preserve"> istiyorlardı.</w:t>
                  </w:r>
                </w:p>
                <w:p w:rsidR="00110D8F" w:rsidRPr="00466DFA" w:rsidRDefault="00110D8F" w:rsidP="00B35928">
                  <w:pPr>
                    <w:rPr>
                      <w:rFonts w:ascii="Arial Narrow" w:hAnsi="Arial Narrow"/>
                      <w:sz w:val="14"/>
                      <w:szCs w:val="14"/>
                    </w:rPr>
                  </w:pPr>
                </w:p>
              </w:txbxContent>
            </v:textbox>
            <w10:wrap type="tight"/>
          </v:shape>
        </w:pict>
      </w:r>
      <w:r w:rsidRPr="00433652">
        <w:rPr>
          <w:sz w:val="24"/>
          <w:szCs w:val="24"/>
        </w:rPr>
        <w:t>8-</w:t>
      </w:r>
    </w:p>
    <w:p w:rsidR="00110D8F" w:rsidRPr="00433652" w:rsidRDefault="00110D8F" w:rsidP="00B35928">
      <w:pPr>
        <w:tabs>
          <w:tab w:val="left" w:pos="1455"/>
        </w:tabs>
        <w:rPr>
          <w:sz w:val="24"/>
          <w:szCs w:val="24"/>
        </w:rPr>
      </w:pPr>
      <w:r>
        <w:rPr>
          <w:noProof/>
        </w:rPr>
        <w:pict>
          <v:shape id="_x0000_s1039" type="#_x0000_t61" style="position:absolute;margin-left:396pt;margin-top:7.65pt;width:90pt;height:63pt;z-index:251671552" wrapcoords="-360 -257 -720 3857 -3240 7971 -3240 8229 -720 12086 -540 21343 21780 21343 21780 -257 -360 -257" adj="-3012,8314">
            <v:textbox style="mso-next-textbox:#_x0000_s1039">
              <w:txbxContent>
                <w:p w:rsidR="00110D8F" w:rsidRPr="008A5481" w:rsidRDefault="00110D8F" w:rsidP="00B35928">
                  <w:pPr>
                    <w:tabs>
                      <w:tab w:val="left" w:pos="1455"/>
                    </w:tabs>
                    <w:rPr>
                      <w:sz w:val="20"/>
                      <w:szCs w:val="20"/>
                    </w:rPr>
                  </w:pPr>
                  <w:r w:rsidRPr="008A5481">
                    <w:rPr>
                      <w:rFonts w:ascii="Arial Narrow" w:hAnsi="Arial Narrow"/>
                      <w:sz w:val="14"/>
                      <w:szCs w:val="14"/>
                    </w:rPr>
                    <w:t>İtilaf devletleri I.Dünya savaşında yenilen devletlerin durumunu görüşmek ve bu devletlerle yapılacak barış antlaşmalarının koşullarını belirlemek için çalışmalara başladılar.</w:t>
                  </w:r>
                </w:p>
                <w:p w:rsidR="00110D8F" w:rsidRPr="00E51504" w:rsidRDefault="00110D8F" w:rsidP="00B35928">
                  <w:pPr>
                    <w:rPr>
                      <w:rFonts w:ascii="Arial Narrow" w:hAnsi="Arial Narrow"/>
                      <w:sz w:val="14"/>
                      <w:szCs w:val="14"/>
                    </w:rPr>
                  </w:pPr>
                </w:p>
              </w:txbxContent>
            </v:textbox>
            <w10:wrap type="tight"/>
          </v:shape>
        </w:pict>
      </w:r>
      <w:r>
        <w:rPr>
          <w:noProof/>
        </w:rPr>
        <w:pict>
          <v:shape id="Resim 19" o:spid="_x0000_s1040" type="#_x0000_t75" style="position:absolute;margin-left:297pt;margin-top:7.65pt;width:1in;height:1in;z-index:-251643904;visibility:visible" wrapcoords="-225 0 -225 21375 21600 21375 21600 0 -225 0">
            <v:imagedata r:id="rId12" o:title=""/>
            <w10:wrap type="tight"/>
          </v:shape>
        </w:pict>
      </w: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sectPr w:rsidR="00110D8F" w:rsidRPr="00433652" w:rsidSect="00466DFA">
          <w:type w:val="continuous"/>
          <w:pgSz w:w="11906" w:h="16838"/>
          <w:pgMar w:top="540" w:right="566" w:bottom="0" w:left="720" w:header="708" w:footer="708" w:gutter="0"/>
          <w:cols w:space="709"/>
          <w:docGrid w:linePitch="360"/>
        </w:sect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r>
        <w:rPr>
          <w:noProof/>
        </w:rPr>
        <w:pict>
          <v:shape id="_x0000_s1041" type="#_x0000_t61" style="position:absolute;margin-left:117pt;margin-top:11.25pt;width:81pt;height:45pt;z-index:251673600" wrapcoords="-200 -360 -200 21240 21800 21240 21800 -360 -200 -360" adj="14333,6456">
            <v:textbox style="mso-next-textbox:#_x0000_s1041">
              <w:txbxContent>
                <w:p w:rsidR="00110D8F" w:rsidRPr="00E51504" w:rsidRDefault="00110D8F" w:rsidP="00B35928">
                  <w:pPr>
                    <w:rPr>
                      <w:rFonts w:ascii="Arial Narrow" w:hAnsi="Arial Narrow"/>
                      <w:sz w:val="14"/>
                      <w:szCs w:val="14"/>
                    </w:rPr>
                  </w:pPr>
                  <w:r w:rsidRPr="00E51504">
                    <w:rPr>
                      <w:rFonts w:ascii="Arial Narrow" w:hAnsi="Arial Narrow"/>
                      <w:sz w:val="14"/>
                      <w:szCs w:val="14"/>
                    </w:rPr>
                    <w:t>Osman</w:t>
                  </w:r>
                  <w:r>
                    <w:rPr>
                      <w:rFonts w:ascii="Arial Narrow" w:hAnsi="Arial Narrow"/>
                      <w:sz w:val="14"/>
                      <w:szCs w:val="14"/>
                    </w:rPr>
                    <w:t>lı devletinde okul demir yolu gibi</w:t>
                  </w:r>
                  <w:r w:rsidRPr="00E51504">
                    <w:rPr>
                      <w:rFonts w:ascii="Arial Narrow" w:hAnsi="Arial Narrow"/>
                      <w:sz w:val="14"/>
                      <w:szCs w:val="14"/>
                    </w:rPr>
                    <w:t xml:space="preserve"> yatırımlar yapıyorlardı</w:t>
                  </w:r>
                </w:p>
              </w:txbxContent>
            </v:textbox>
            <w10:wrap type="tight"/>
          </v:shape>
        </w:pict>
      </w:r>
      <w:r>
        <w:rPr>
          <w:noProof/>
        </w:rPr>
        <w:pict>
          <v:shape id="_x0000_s1042" type="#_x0000_t61" style="position:absolute;margin-left:27pt;margin-top:2.25pt;width:81pt;height:54pt;z-index:251674624" wrapcoords="-200 -300 -200 21300 21800 21300 21800 -300 -200 -300" adj="67,2640">
            <v:textbox style="mso-next-textbox:#_x0000_s1042">
              <w:txbxContent>
                <w:p w:rsidR="00110D8F" w:rsidRPr="00E51504" w:rsidRDefault="00110D8F" w:rsidP="00B35928">
                  <w:pPr>
                    <w:rPr>
                      <w:rFonts w:ascii="Arial Narrow" w:hAnsi="Arial Narrow"/>
                      <w:sz w:val="14"/>
                      <w:szCs w:val="14"/>
                    </w:rPr>
                  </w:pPr>
                  <w:r>
                    <w:rPr>
                      <w:rFonts w:ascii="Arial Narrow" w:hAnsi="Arial Narrow"/>
                      <w:sz w:val="14"/>
                      <w:szCs w:val="14"/>
                    </w:rPr>
                    <w:t xml:space="preserve">Amaçları </w:t>
                  </w:r>
                  <w:r w:rsidRPr="00E51504">
                    <w:rPr>
                      <w:rFonts w:ascii="Arial Narrow" w:hAnsi="Arial Narrow"/>
                      <w:sz w:val="14"/>
                      <w:szCs w:val="14"/>
                    </w:rPr>
                    <w:t>Osmanlı Devletini kendi taraflarına çekip r</w:t>
                  </w:r>
                  <w:r>
                    <w:rPr>
                      <w:rFonts w:ascii="Arial Narrow" w:hAnsi="Arial Narrow"/>
                      <w:sz w:val="14"/>
                      <w:szCs w:val="14"/>
                    </w:rPr>
                    <w:t xml:space="preserve">akipleri olduğu İngiltere </w:t>
                  </w:r>
                  <w:r w:rsidRPr="00E51504">
                    <w:rPr>
                      <w:rFonts w:ascii="Arial Narrow" w:hAnsi="Arial Narrow"/>
                      <w:sz w:val="14"/>
                      <w:szCs w:val="14"/>
                    </w:rPr>
                    <w:t>ve Rusya’yı zor durumda</w:t>
                  </w:r>
                  <w:r>
                    <w:rPr>
                      <w:rFonts w:ascii="Arial Narrow" w:hAnsi="Arial Narrow"/>
                      <w:sz w:val="14"/>
                      <w:szCs w:val="14"/>
                    </w:rPr>
                    <w:t xml:space="preserve"> bırakmaktı</w:t>
                  </w:r>
                  <w:r w:rsidRPr="00E51504">
                    <w:rPr>
                      <w:rFonts w:ascii="Arial Narrow" w:hAnsi="Arial Narrow"/>
                      <w:sz w:val="14"/>
                      <w:szCs w:val="14"/>
                    </w:rPr>
                    <w:t xml:space="preserve"> </w:t>
                  </w:r>
                  <w:r>
                    <w:rPr>
                      <w:rFonts w:ascii="Arial Narrow" w:hAnsi="Arial Narrow"/>
                      <w:sz w:val="14"/>
                      <w:szCs w:val="14"/>
                    </w:rPr>
                    <w:t xml:space="preserve"> </w:t>
                  </w:r>
                </w:p>
              </w:txbxContent>
            </v:textbox>
            <w10:wrap type="tight"/>
          </v:shape>
        </w:pict>
      </w: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ind w:left="708"/>
        <w:rPr>
          <w:sz w:val="24"/>
          <w:szCs w:val="24"/>
        </w:rPr>
      </w:pPr>
      <w:r w:rsidRPr="00433652">
        <w:rPr>
          <w:sz w:val="24"/>
          <w:szCs w:val="24"/>
        </w:rPr>
        <w:t>Yukarıda I.Dünya savaşı öncesi Osmanlı Devleti</w:t>
      </w:r>
    </w:p>
    <w:p w:rsidR="00110D8F" w:rsidRPr="00433652" w:rsidRDefault="00110D8F" w:rsidP="00B35928">
      <w:pPr>
        <w:tabs>
          <w:tab w:val="left" w:pos="1455"/>
        </w:tabs>
        <w:ind w:left="708"/>
        <w:rPr>
          <w:sz w:val="24"/>
          <w:szCs w:val="24"/>
        </w:rPr>
      </w:pPr>
      <w:r w:rsidRPr="00433652">
        <w:rPr>
          <w:sz w:val="24"/>
          <w:szCs w:val="24"/>
        </w:rPr>
        <w:t>üzerinde uyguladığı politikası anlatılan devlet</w:t>
      </w:r>
    </w:p>
    <w:p w:rsidR="00110D8F" w:rsidRPr="00433652" w:rsidRDefault="00110D8F" w:rsidP="00B35928">
      <w:pPr>
        <w:tabs>
          <w:tab w:val="left" w:pos="1455"/>
        </w:tabs>
        <w:ind w:left="708"/>
        <w:rPr>
          <w:sz w:val="24"/>
          <w:szCs w:val="24"/>
        </w:rPr>
      </w:pPr>
      <w:r w:rsidRPr="00433652">
        <w:rPr>
          <w:sz w:val="24"/>
          <w:szCs w:val="24"/>
        </w:rPr>
        <w:t>aşağıdakilerden hangisidir?</w:t>
      </w:r>
    </w:p>
    <w:p w:rsidR="00110D8F" w:rsidRPr="00433652" w:rsidRDefault="00110D8F" w:rsidP="00B35928">
      <w:pPr>
        <w:tabs>
          <w:tab w:val="left" w:pos="1455"/>
        </w:tabs>
        <w:ind w:left="708"/>
        <w:rPr>
          <w:sz w:val="24"/>
          <w:szCs w:val="24"/>
        </w:rPr>
      </w:pPr>
      <w:r w:rsidRPr="00433652">
        <w:rPr>
          <w:sz w:val="24"/>
          <w:szCs w:val="24"/>
        </w:rPr>
        <w:t>a)Fransa                                b)Almanya</w:t>
      </w:r>
    </w:p>
    <w:p w:rsidR="00110D8F" w:rsidRPr="00433652" w:rsidRDefault="00110D8F" w:rsidP="00B35928">
      <w:pPr>
        <w:tabs>
          <w:tab w:val="left" w:pos="1455"/>
        </w:tabs>
        <w:ind w:left="708"/>
        <w:rPr>
          <w:sz w:val="24"/>
          <w:szCs w:val="24"/>
        </w:rPr>
      </w:pPr>
      <w:r w:rsidRPr="00433652">
        <w:rPr>
          <w:sz w:val="24"/>
          <w:szCs w:val="24"/>
        </w:rPr>
        <w:t>c)Avusturya-Macaristan       c)İtalya</w:t>
      </w: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r>
        <w:rPr>
          <w:noProof/>
        </w:rPr>
        <w:pict>
          <v:shape id="Resim 16" o:spid="_x0000_s1043" type="#_x0000_t75" alt="http://tbn0.google.com/images?q=tbn:4WY9oVtBoEkmzM:http://www.gozderesimler.com/data/media/155/ataturk14vh7.jpg" href="http://images.google.com.tr/imgres?imgurl=http://www.gozderesimler.com/data/media/155/ataturk14vh7.jpg&amp;imgrefurl=http://www.gozderesimler.com/r-ataturk-resimleri-1-siyah-beyaz-ataturk-resimleri-155-siyah-beyaz-ataturk-resimleri_13-858.htm&amp;h=666&amp;w=500&amp;sz=39&amp;hl=tr&amp;start=17&amp;um=1&amp;usg=__ZXfAtenpQZj2HmHH2O-98SjR99Q=&amp;tbnid=4WY9oVtBoEkmzM:&amp;tbnh=138&amp;tbnw=104&amp;prev=/images?q=atat%C3%BCrk+siyah+beyaz+resim&amp;um=1&amp;hl=tr&amp;s" style="position:absolute;margin-left:45pt;margin-top:7.15pt;width:47.25pt;height:54pt;z-index:-251640832;visibility:visible" wrapcoords="-343 0 -343 21300 21600 21300 21600 0 -343 0" o:button="t">
            <v:fill o:detectmouseclick="t"/>
            <v:imagedata r:id="rId13" r:href="rId14"/>
            <w10:wrap type="tight"/>
          </v:shape>
        </w:pict>
      </w:r>
      <w:r>
        <w:rPr>
          <w:noProof/>
        </w:rPr>
        <w:pict>
          <v:shape id="_x0000_s1044" type="#_x0000_t61" style="position:absolute;margin-left:108pt;margin-top:7.15pt;width:90pt;height:63pt;z-index:251676672" wrapcoords="-360 -257 -900 3857 -3240 5914 -3240 6429 -1620 7971 -540 12086 -540 21343 21780 21343 21780 -257 -360 -257" adj="-3120,6411">
            <v:textbox style="mso-next-textbox:#_x0000_s1044">
              <w:txbxContent>
                <w:p w:rsidR="00110D8F" w:rsidRPr="00E51504" w:rsidRDefault="00110D8F" w:rsidP="00B35928">
                  <w:pPr>
                    <w:rPr>
                      <w:rFonts w:ascii="Arial Narrow" w:hAnsi="Arial Narrow"/>
                      <w:sz w:val="14"/>
                      <w:szCs w:val="14"/>
                    </w:rPr>
                  </w:pPr>
                  <w:r>
                    <w:rPr>
                      <w:rFonts w:ascii="Arial Narrow" w:hAnsi="Arial Narrow"/>
                      <w:sz w:val="14"/>
                      <w:szCs w:val="14"/>
                    </w:rPr>
                    <w:t>Türk yurdu işgal altındadır, Türk milleti hiçbir zaman yabancı yönetimi altında yaşayamaz, bu durumdan bir an evvel kurtulmak zorundayız.</w:t>
                  </w:r>
                </w:p>
              </w:txbxContent>
            </v:textbox>
            <w10:wrap type="tight"/>
          </v:shape>
        </w:pict>
      </w:r>
      <w:r w:rsidRPr="00433652">
        <w:rPr>
          <w:sz w:val="24"/>
          <w:szCs w:val="24"/>
        </w:rPr>
        <w:t>9-</w:t>
      </w: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ind w:left="708"/>
        <w:rPr>
          <w:sz w:val="24"/>
          <w:szCs w:val="24"/>
        </w:rPr>
      </w:pPr>
      <w:r w:rsidRPr="00433652">
        <w:rPr>
          <w:sz w:val="24"/>
          <w:szCs w:val="24"/>
        </w:rPr>
        <w:t>Mustafa Kemal 9.ordu müfettişi olarak</w:t>
      </w:r>
    </w:p>
    <w:p w:rsidR="00110D8F" w:rsidRPr="00433652" w:rsidRDefault="00110D8F" w:rsidP="00B35928">
      <w:pPr>
        <w:tabs>
          <w:tab w:val="left" w:pos="1455"/>
        </w:tabs>
        <w:ind w:left="708"/>
        <w:rPr>
          <w:sz w:val="24"/>
          <w:szCs w:val="24"/>
        </w:rPr>
      </w:pPr>
      <w:r w:rsidRPr="00433652">
        <w:rPr>
          <w:sz w:val="24"/>
          <w:szCs w:val="24"/>
        </w:rPr>
        <w:t>Samsuna çıktığında hazırladığı bu raporuyla</w:t>
      </w:r>
    </w:p>
    <w:p w:rsidR="00110D8F" w:rsidRPr="00433652" w:rsidRDefault="00110D8F" w:rsidP="00B35928">
      <w:pPr>
        <w:tabs>
          <w:tab w:val="left" w:pos="1455"/>
        </w:tabs>
        <w:ind w:left="708"/>
        <w:rPr>
          <w:sz w:val="24"/>
          <w:szCs w:val="24"/>
        </w:rPr>
      </w:pPr>
      <w:r w:rsidRPr="00433652">
        <w:rPr>
          <w:sz w:val="24"/>
          <w:szCs w:val="24"/>
        </w:rPr>
        <w:t>İstanbul Hükümetine daha çok hangi mesajı</w:t>
      </w:r>
    </w:p>
    <w:p w:rsidR="00110D8F" w:rsidRPr="00433652" w:rsidRDefault="00110D8F" w:rsidP="00B35928">
      <w:pPr>
        <w:tabs>
          <w:tab w:val="left" w:pos="1455"/>
        </w:tabs>
        <w:ind w:left="708"/>
        <w:rPr>
          <w:sz w:val="24"/>
          <w:szCs w:val="24"/>
        </w:rPr>
      </w:pPr>
      <w:r w:rsidRPr="00433652">
        <w:rPr>
          <w:sz w:val="24"/>
          <w:szCs w:val="24"/>
        </w:rPr>
        <w:t>vermektedir?</w:t>
      </w:r>
    </w:p>
    <w:p w:rsidR="00110D8F" w:rsidRPr="00433652" w:rsidRDefault="00110D8F" w:rsidP="00B35928">
      <w:pPr>
        <w:tabs>
          <w:tab w:val="left" w:pos="1455"/>
        </w:tabs>
        <w:ind w:left="708"/>
        <w:rPr>
          <w:sz w:val="24"/>
          <w:szCs w:val="24"/>
        </w:rPr>
      </w:pPr>
      <w:r w:rsidRPr="00433652">
        <w:rPr>
          <w:sz w:val="24"/>
          <w:szCs w:val="24"/>
        </w:rPr>
        <w:t>a)Yabancıların Samsun dâhil tüm yurdu işgal ettiği</w:t>
      </w:r>
    </w:p>
    <w:p w:rsidR="00110D8F" w:rsidRPr="00433652" w:rsidRDefault="00110D8F" w:rsidP="00B35928">
      <w:pPr>
        <w:tabs>
          <w:tab w:val="left" w:pos="1455"/>
        </w:tabs>
        <w:ind w:left="708"/>
        <w:rPr>
          <w:sz w:val="24"/>
          <w:szCs w:val="24"/>
        </w:rPr>
      </w:pPr>
      <w:r w:rsidRPr="00433652">
        <w:rPr>
          <w:sz w:val="24"/>
          <w:szCs w:val="24"/>
        </w:rPr>
        <w:t>b)İstanbul hükümetinin olanlardan habersiz olduğu</w:t>
      </w:r>
    </w:p>
    <w:p w:rsidR="00110D8F" w:rsidRPr="00433652" w:rsidRDefault="00110D8F" w:rsidP="00B35928">
      <w:pPr>
        <w:tabs>
          <w:tab w:val="left" w:pos="1455"/>
        </w:tabs>
        <w:ind w:left="708"/>
        <w:rPr>
          <w:sz w:val="24"/>
          <w:szCs w:val="24"/>
        </w:rPr>
      </w:pPr>
      <w:r w:rsidRPr="00433652">
        <w:rPr>
          <w:sz w:val="24"/>
          <w:szCs w:val="24"/>
        </w:rPr>
        <w:t>c)Milli mücadelenin başlaması gerektiği</w:t>
      </w:r>
    </w:p>
    <w:p w:rsidR="00110D8F" w:rsidRPr="00433652" w:rsidRDefault="00110D8F" w:rsidP="00B35928">
      <w:pPr>
        <w:tabs>
          <w:tab w:val="left" w:pos="1455"/>
        </w:tabs>
        <w:ind w:left="708"/>
        <w:rPr>
          <w:sz w:val="24"/>
          <w:szCs w:val="24"/>
        </w:rPr>
      </w:pPr>
      <w:r w:rsidRPr="00433652">
        <w:rPr>
          <w:sz w:val="24"/>
          <w:szCs w:val="24"/>
        </w:rPr>
        <w:t>d)Ülke topraklarının parçalandığı</w:t>
      </w: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r w:rsidRPr="00433652">
        <w:rPr>
          <w:sz w:val="24"/>
          <w:szCs w:val="24"/>
        </w:rPr>
        <w:t>Yukarıda öğretmenin anlattığı bu çalışma aşağılardan hangisidir?</w:t>
      </w: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r w:rsidRPr="00433652">
        <w:rPr>
          <w:sz w:val="24"/>
          <w:szCs w:val="24"/>
        </w:rPr>
        <w:t>a)Mondros Ateşkes Antlaşması</w:t>
      </w:r>
    </w:p>
    <w:p w:rsidR="00110D8F" w:rsidRPr="00433652" w:rsidRDefault="00110D8F" w:rsidP="00B35928">
      <w:pPr>
        <w:tabs>
          <w:tab w:val="left" w:pos="1455"/>
        </w:tabs>
        <w:rPr>
          <w:sz w:val="24"/>
          <w:szCs w:val="24"/>
        </w:rPr>
      </w:pPr>
      <w:r w:rsidRPr="00433652">
        <w:rPr>
          <w:sz w:val="24"/>
          <w:szCs w:val="24"/>
        </w:rPr>
        <w:t>b)Paris Barış Konferansı</w:t>
      </w:r>
    </w:p>
    <w:p w:rsidR="00110D8F" w:rsidRPr="00433652" w:rsidRDefault="00110D8F" w:rsidP="00B35928">
      <w:pPr>
        <w:tabs>
          <w:tab w:val="left" w:pos="1455"/>
        </w:tabs>
        <w:rPr>
          <w:sz w:val="24"/>
          <w:szCs w:val="24"/>
        </w:rPr>
      </w:pPr>
      <w:r w:rsidRPr="00433652">
        <w:rPr>
          <w:sz w:val="24"/>
          <w:szCs w:val="24"/>
        </w:rPr>
        <w:t>c) Versay antlaşması</w:t>
      </w:r>
    </w:p>
    <w:p w:rsidR="00110D8F" w:rsidRPr="00433652" w:rsidRDefault="00110D8F" w:rsidP="00B35928">
      <w:pPr>
        <w:tabs>
          <w:tab w:val="left" w:pos="1455"/>
        </w:tabs>
        <w:rPr>
          <w:sz w:val="24"/>
          <w:szCs w:val="24"/>
        </w:rPr>
      </w:pPr>
      <w:r w:rsidRPr="00433652">
        <w:rPr>
          <w:sz w:val="24"/>
          <w:szCs w:val="24"/>
        </w:rPr>
        <w:t>d)Amiral Bristol Raporu</w:t>
      </w: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r w:rsidRPr="00433652">
        <w:rPr>
          <w:sz w:val="24"/>
          <w:szCs w:val="24"/>
        </w:rPr>
        <w:t>11- Mustafa Kemal Paşa'nın, Milli Mücadele'nin başlangıcında vatanın kurtuluşu konusundaki temel fikri nedir?</w:t>
      </w: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r w:rsidRPr="00433652">
        <w:rPr>
          <w:sz w:val="24"/>
          <w:szCs w:val="24"/>
        </w:rPr>
        <w:t>a) Her Milli Cemiyet'in kendi bölgesini savunması</w:t>
      </w:r>
    </w:p>
    <w:p w:rsidR="00110D8F" w:rsidRPr="00433652" w:rsidRDefault="00110D8F" w:rsidP="00B35928">
      <w:pPr>
        <w:tabs>
          <w:tab w:val="left" w:pos="1455"/>
        </w:tabs>
        <w:rPr>
          <w:sz w:val="24"/>
          <w:szCs w:val="24"/>
        </w:rPr>
      </w:pPr>
      <w:r w:rsidRPr="00433652">
        <w:rPr>
          <w:sz w:val="24"/>
          <w:szCs w:val="24"/>
        </w:rPr>
        <w:t>b) Mücadelenin hukuk alanında verilmesi</w:t>
      </w:r>
    </w:p>
    <w:p w:rsidR="00110D8F" w:rsidRPr="00433652" w:rsidRDefault="00110D8F" w:rsidP="00B35928">
      <w:pPr>
        <w:tabs>
          <w:tab w:val="left" w:pos="1455"/>
        </w:tabs>
        <w:rPr>
          <w:sz w:val="24"/>
          <w:szCs w:val="24"/>
        </w:rPr>
      </w:pPr>
      <w:r w:rsidRPr="00433652">
        <w:rPr>
          <w:sz w:val="24"/>
          <w:szCs w:val="24"/>
        </w:rPr>
        <w:t>c) Haklılığımızın dünya kamuoyuna duyurulması</w:t>
      </w:r>
    </w:p>
    <w:p w:rsidR="00110D8F" w:rsidRPr="00433652" w:rsidRDefault="00110D8F" w:rsidP="00B35928">
      <w:pPr>
        <w:tabs>
          <w:tab w:val="left" w:pos="1455"/>
        </w:tabs>
        <w:rPr>
          <w:sz w:val="24"/>
          <w:szCs w:val="24"/>
        </w:rPr>
      </w:pPr>
      <w:r w:rsidRPr="00433652">
        <w:rPr>
          <w:sz w:val="24"/>
          <w:szCs w:val="24"/>
        </w:rPr>
        <w:t>d) Halkın direnişinin teşkilatlandırılarak savaşılması</w:t>
      </w: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pBdr>
          <w:right w:val="single" w:sz="4" w:space="31" w:color="auto"/>
        </w:pBdr>
        <w:shd w:val="clear" w:color="auto" w:fill="FFFFFF"/>
        <w:rPr>
          <w:color w:val="000000"/>
          <w:sz w:val="24"/>
          <w:szCs w:val="24"/>
        </w:rPr>
      </w:pPr>
      <w:r w:rsidRPr="00433652">
        <w:rPr>
          <w:color w:val="000000"/>
          <w:sz w:val="24"/>
          <w:szCs w:val="24"/>
        </w:rPr>
        <w:t>12-  İtilâf Devletleri, Osmanlı Devleti'nin Almanya yanında</w:t>
      </w:r>
    </w:p>
    <w:p w:rsidR="00110D8F" w:rsidRPr="00433652" w:rsidRDefault="00110D8F" w:rsidP="00B35928">
      <w:pPr>
        <w:pBdr>
          <w:right w:val="single" w:sz="4" w:space="31" w:color="auto"/>
        </w:pBdr>
        <w:shd w:val="clear" w:color="auto" w:fill="FFFFFF"/>
        <w:rPr>
          <w:sz w:val="24"/>
          <w:szCs w:val="24"/>
        </w:rPr>
      </w:pPr>
      <w:r w:rsidRPr="00433652">
        <w:rPr>
          <w:color w:val="000000"/>
          <w:sz w:val="24"/>
          <w:szCs w:val="24"/>
        </w:rPr>
        <w:t>I.   Dünya Savaşı’na girmesini istemiyordu.</w:t>
      </w:r>
    </w:p>
    <w:p w:rsidR="00110D8F" w:rsidRPr="00433652" w:rsidRDefault="00110D8F" w:rsidP="00B35928">
      <w:pPr>
        <w:pBdr>
          <w:right w:val="single" w:sz="4" w:space="31" w:color="auto"/>
        </w:pBdr>
        <w:shd w:val="clear" w:color="auto" w:fill="FFFFFF"/>
        <w:rPr>
          <w:bCs/>
          <w:color w:val="000000"/>
          <w:sz w:val="24"/>
          <w:szCs w:val="24"/>
        </w:rPr>
      </w:pPr>
      <w:r w:rsidRPr="00433652">
        <w:rPr>
          <w:bCs/>
          <w:color w:val="000000"/>
          <w:sz w:val="24"/>
          <w:szCs w:val="24"/>
        </w:rPr>
        <w:t>Aşağıdakilerden hangisi, bunun sebepleri arasında</w:t>
      </w:r>
    </w:p>
    <w:p w:rsidR="00110D8F" w:rsidRPr="00433652" w:rsidRDefault="00110D8F" w:rsidP="00B35928">
      <w:pPr>
        <w:pBdr>
          <w:right w:val="single" w:sz="4" w:space="31" w:color="auto"/>
        </w:pBdr>
        <w:shd w:val="clear" w:color="auto" w:fill="FFFFFF"/>
        <w:rPr>
          <w:sz w:val="24"/>
          <w:szCs w:val="24"/>
        </w:rPr>
      </w:pPr>
      <w:r w:rsidRPr="00433652">
        <w:rPr>
          <w:bCs/>
          <w:color w:val="000000"/>
          <w:sz w:val="24"/>
          <w:szCs w:val="24"/>
        </w:rPr>
        <w:t>yer almaz?</w:t>
      </w:r>
    </w:p>
    <w:p w:rsidR="00110D8F" w:rsidRPr="00433652" w:rsidRDefault="00110D8F" w:rsidP="00B35928">
      <w:pPr>
        <w:pBdr>
          <w:right w:val="single" w:sz="4" w:space="31" w:color="auto"/>
        </w:pBdr>
        <w:shd w:val="clear" w:color="auto" w:fill="FFFFFF"/>
        <w:rPr>
          <w:sz w:val="24"/>
          <w:szCs w:val="24"/>
        </w:rPr>
      </w:pPr>
      <w:r w:rsidRPr="00433652">
        <w:rPr>
          <w:color w:val="000000"/>
          <w:sz w:val="24"/>
          <w:szCs w:val="24"/>
        </w:rPr>
        <w:t>a)  Almanya karşısında güçlerinin azalacağını düşünmeleri</w:t>
      </w:r>
    </w:p>
    <w:p w:rsidR="00110D8F" w:rsidRPr="00433652" w:rsidRDefault="00110D8F" w:rsidP="00B35928">
      <w:pPr>
        <w:pBdr>
          <w:right w:val="single" w:sz="4" w:space="31" w:color="auto"/>
        </w:pBdr>
        <w:shd w:val="clear" w:color="auto" w:fill="FFFFFF"/>
        <w:rPr>
          <w:sz w:val="24"/>
          <w:szCs w:val="24"/>
        </w:rPr>
      </w:pPr>
      <w:r w:rsidRPr="00433652">
        <w:rPr>
          <w:color w:val="000000"/>
          <w:sz w:val="24"/>
          <w:szCs w:val="24"/>
        </w:rPr>
        <w:t>b)   Osmanlı Devleti'nin ekonomik ve askerî yönden iyi durumda    bulunmaması</w:t>
      </w:r>
    </w:p>
    <w:p w:rsidR="00110D8F" w:rsidRPr="00433652" w:rsidRDefault="00110D8F" w:rsidP="00B35928">
      <w:pPr>
        <w:pBdr>
          <w:right w:val="single" w:sz="4" w:space="31" w:color="auto"/>
        </w:pBdr>
        <w:shd w:val="clear" w:color="auto" w:fill="FFFFFF"/>
        <w:rPr>
          <w:sz w:val="24"/>
          <w:szCs w:val="24"/>
        </w:rPr>
      </w:pPr>
      <w:r w:rsidRPr="00433652">
        <w:rPr>
          <w:color w:val="000000"/>
          <w:sz w:val="24"/>
          <w:szCs w:val="24"/>
        </w:rPr>
        <w:t>c)   Süveyş Kanalı’nın Osmanlıların eline geçme endişesi</w:t>
      </w:r>
    </w:p>
    <w:p w:rsidR="00110D8F" w:rsidRPr="00433652" w:rsidRDefault="00110D8F" w:rsidP="00B35928">
      <w:pPr>
        <w:pBdr>
          <w:right w:val="single" w:sz="4" w:space="31" w:color="auto"/>
        </w:pBdr>
        <w:shd w:val="clear" w:color="auto" w:fill="FFFFFF"/>
        <w:rPr>
          <w:color w:val="000000"/>
          <w:sz w:val="24"/>
          <w:szCs w:val="24"/>
        </w:rPr>
      </w:pPr>
      <w:r w:rsidRPr="00433652">
        <w:rPr>
          <w:color w:val="000000"/>
          <w:sz w:val="24"/>
          <w:szCs w:val="24"/>
        </w:rPr>
        <w:t>d)    Rusya'ya yardım sağlanmasının aksaya</w:t>
      </w:r>
      <w:r w:rsidRPr="00433652">
        <w:rPr>
          <w:color w:val="000000"/>
          <w:sz w:val="24"/>
          <w:szCs w:val="24"/>
        </w:rPr>
        <w:softHyphen/>
        <w:t>cağı endişesi</w:t>
      </w:r>
    </w:p>
    <w:p w:rsidR="00110D8F" w:rsidRPr="00433652" w:rsidRDefault="00110D8F" w:rsidP="00B35928">
      <w:pPr>
        <w:pBdr>
          <w:right w:val="single" w:sz="4" w:space="31" w:color="auto"/>
        </w:pBdr>
        <w:shd w:val="clear" w:color="auto" w:fill="FFFFFF"/>
        <w:rPr>
          <w:color w:val="000000"/>
          <w:sz w:val="24"/>
          <w:szCs w:val="24"/>
        </w:rPr>
      </w:pPr>
    </w:p>
    <w:p w:rsidR="00110D8F" w:rsidRPr="00433652" w:rsidRDefault="00110D8F" w:rsidP="00B35928">
      <w:pPr>
        <w:pBdr>
          <w:right w:val="single" w:sz="4" w:space="31" w:color="auto"/>
        </w:pBdr>
        <w:shd w:val="clear" w:color="auto" w:fill="FFFFFF"/>
        <w:rPr>
          <w:color w:val="000000"/>
          <w:sz w:val="24"/>
          <w:szCs w:val="24"/>
        </w:rPr>
      </w:pPr>
    </w:p>
    <w:p w:rsidR="00110D8F" w:rsidRPr="00433652" w:rsidRDefault="00110D8F" w:rsidP="00B35928">
      <w:pPr>
        <w:pBdr>
          <w:right w:val="single" w:sz="4" w:space="31" w:color="auto"/>
        </w:pBdr>
        <w:shd w:val="clear" w:color="auto" w:fill="FFFFFF"/>
        <w:rPr>
          <w:sz w:val="24"/>
          <w:szCs w:val="24"/>
        </w:rPr>
        <w:sectPr w:rsidR="00110D8F" w:rsidRPr="00433652" w:rsidSect="007B0AED">
          <w:type w:val="continuous"/>
          <w:pgSz w:w="11906" w:h="16838"/>
          <w:pgMar w:top="540" w:right="566" w:bottom="0" w:left="720" w:header="708" w:footer="708" w:gutter="0"/>
          <w:cols w:num="2" w:space="709"/>
          <w:docGrid w:linePitch="360"/>
        </w:sectPr>
      </w:pPr>
    </w:p>
    <w:p w:rsidR="00110D8F" w:rsidRPr="00433652" w:rsidRDefault="00110D8F"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A</w:t>
      </w:r>
    </w:p>
    <w:p w:rsidR="00110D8F" w:rsidRPr="00433652" w:rsidRDefault="00110D8F"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A</w:t>
      </w:r>
    </w:p>
    <w:p w:rsidR="00110D8F" w:rsidRPr="00433652" w:rsidRDefault="00110D8F"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D</w:t>
      </w:r>
    </w:p>
    <w:p w:rsidR="00110D8F" w:rsidRPr="00433652" w:rsidRDefault="00110D8F"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C</w:t>
      </w:r>
    </w:p>
    <w:p w:rsidR="00110D8F" w:rsidRPr="00433652" w:rsidRDefault="00110D8F"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C</w:t>
      </w:r>
    </w:p>
    <w:p w:rsidR="00110D8F" w:rsidRPr="00433652" w:rsidRDefault="00110D8F"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D</w:t>
      </w:r>
    </w:p>
    <w:p w:rsidR="00110D8F" w:rsidRPr="00433652" w:rsidRDefault="00110D8F"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C</w:t>
      </w:r>
    </w:p>
    <w:p w:rsidR="00110D8F" w:rsidRPr="00433652" w:rsidRDefault="00110D8F"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A</w:t>
      </w:r>
    </w:p>
    <w:p w:rsidR="00110D8F" w:rsidRPr="00433652" w:rsidRDefault="00110D8F"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B</w:t>
      </w:r>
    </w:p>
    <w:p w:rsidR="00110D8F" w:rsidRPr="00433652" w:rsidRDefault="00110D8F"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D</w:t>
      </w:r>
    </w:p>
    <w:p w:rsidR="00110D8F" w:rsidRPr="00433652" w:rsidRDefault="00110D8F"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D</w:t>
      </w:r>
    </w:p>
    <w:p w:rsidR="00110D8F" w:rsidRPr="00433652" w:rsidRDefault="00110D8F" w:rsidP="00B35928">
      <w:pPr>
        <w:tabs>
          <w:tab w:val="left" w:pos="1455"/>
        </w:tabs>
        <w:rPr>
          <w:sz w:val="24"/>
          <w:szCs w:val="24"/>
        </w:rPr>
      </w:pP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1)İtilâf Devletleri, Osmanlı Devleti'nin Almanya yanında</w:t>
      </w:r>
    </w:p>
    <w:p w:rsidR="00110D8F" w:rsidRPr="00433652" w:rsidRDefault="00110D8F" w:rsidP="00B35928">
      <w:pPr>
        <w:rPr>
          <w:sz w:val="24"/>
          <w:szCs w:val="24"/>
        </w:rPr>
      </w:pPr>
      <w:r w:rsidRPr="00433652">
        <w:rPr>
          <w:sz w:val="24"/>
          <w:szCs w:val="24"/>
        </w:rPr>
        <w:t>I.   Dünya Savaşı'na girmesini istemiyordu.</w:t>
      </w:r>
    </w:p>
    <w:p w:rsidR="00110D8F" w:rsidRPr="00433652" w:rsidRDefault="00110D8F" w:rsidP="00B35928">
      <w:pPr>
        <w:rPr>
          <w:sz w:val="24"/>
          <w:szCs w:val="24"/>
        </w:rPr>
      </w:pPr>
      <w:r w:rsidRPr="00433652">
        <w:rPr>
          <w:sz w:val="24"/>
          <w:szCs w:val="24"/>
        </w:rPr>
        <w:t>Aşağıdakilerden hangisi, bunun sebepleri arasında</w:t>
      </w:r>
    </w:p>
    <w:p w:rsidR="00110D8F" w:rsidRPr="00433652" w:rsidRDefault="00110D8F" w:rsidP="00B35928">
      <w:pPr>
        <w:rPr>
          <w:sz w:val="24"/>
          <w:szCs w:val="24"/>
        </w:rPr>
      </w:pPr>
      <w:r w:rsidRPr="00433652">
        <w:rPr>
          <w:sz w:val="24"/>
          <w:szCs w:val="24"/>
        </w:rPr>
        <w:t>yer almaz?</w:t>
      </w:r>
    </w:p>
    <w:p w:rsidR="00110D8F" w:rsidRPr="00433652" w:rsidRDefault="00110D8F" w:rsidP="00B35928">
      <w:pPr>
        <w:rPr>
          <w:sz w:val="24"/>
          <w:szCs w:val="24"/>
        </w:rPr>
      </w:pPr>
      <w:r w:rsidRPr="00433652">
        <w:rPr>
          <w:sz w:val="24"/>
          <w:szCs w:val="24"/>
        </w:rPr>
        <w:t>a)  Almanya karşısında güçlerinin azalacağını düşünmeleri</w:t>
      </w:r>
    </w:p>
    <w:p w:rsidR="00110D8F" w:rsidRPr="00433652" w:rsidRDefault="00110D8F" w:rsidP="00B35928">
      <w:pPr>
        <w:rPr>
          <w:sz w:val="24"/>
          <w:szCs w:val="24"/>
        </w:rPr>
      </w:pPr>
      <w:r w:rsidRPr="00433652">
        <w:rPr>
          <w:sz w:val="24"/>
          <w:szCs w:val="24"/>
        </w:rPr>
        <w:t>b)   Osmanlı Devleti'nin ekonomik ve askerî yönden iyi durumda bulunmaması</w:t>
      </w:r>
    </w:p>
    <w:p w:rsidR="00110D8F" w:rsidRPr="00433652" w:rsidRDefault="00110D8F" w:rsidP="00B35928">
      <w:pPr>
        <w:rPr>
          <w:sz w:val="24"/>
          <w:szCs w:val="24"/>
        </w:rPr>
      </w:pPr>
      <w:r w:rsidRPr="00433652">
        <w:rPr>
          <w:sz w:val="24"/>
          <w:szCs w:val="24"/>
        </w:rPr>
        <w:t>c)   Süveyş Kanalı'nın Osmanlıların eline geçme endişesi</w:t>
      </w:r>
    </w:p>
    <w:p w:rsidR="00110D8F" w:rsidRPr="00433652" w:rsidRDefault="00110D8F" w:rsidP="00B35928">
      <w:pPr>
        <w:rPr>
          <w:sz w:val="24"/>
          <w:szCs w:val="24"/>
        </w:rPr>
      </w:pPr>
      <w:r w:rsidRPr="00433652">
        <w:rPr>
          <w:sz w:val="24"/>
          <w:szCs w:val="24"/>
        </w:rPr>
        <w:t>d)    Rusya'ya yardım sağlanmasının aksaya</w:t>
      </w:r>
      <w:r w:rsidRPr="00433652">
        <w:rPr>
          <w:sz w:val="24"/>
          <w:szCs w:val="24"/>
        </w:rPr>
        <w:softHyphen/>
        <w:t>cağı endişesi</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2)</w:t>
      </w:r>
    </w:p>
    <w:p w:rsidR="00110D8F" w:rsidRPr="00433652" w:rsidRDefault="00110D8F" w:rsidP="00B35928">
      <w:pPr>
        <w:rPr>
          <w:sz w:val="24"/>
          <w:szCs w:val="24"/>
        </w:rPr>
      </w:pPr>
      <w:r w:rsidRPr="00257D7C">
        <w:rPr>
          <w:noProof/>
          <w:sz w:val="24"/>
          <w:szCs w:val="24"/>
        </w:rPr>
        <w:pict>
          <v:shape id="Resim 2" o:spid="_x0000_i1026" type="#_x0000_t75" style="width:238.5pt;height:96pt;visibility:visible">
            <v:imagedata r:id="rId15" o:title=""/>
          </v:shape>
        </w:pict>
      </w:r>
    </w:p>
    <w:p w:rsidR="00110D8F" w:rsidRPr="00433652" w:rsidRDefault="00110D8F" w:rsidP="00B35928">
      <w:pPr>
        <w:rPr>
          <w:sz w:val="24"/>
          <w:szCs w:val="24"/>
        </w:rPr>
      </w:pPr>
      <w:r w:rsidRPr="00433652">
        <w:rPr>
          <w:sz w:val="24"/>
          <w:szCs w:val="24"/>
        </w:rPr>
        <w:t>Yukarıdaki diyagramda "?" olan kutuya aşağıdakilerden hangisi yazılmalıdır'</w:t>
      </w:r>
    </w:p>
    <w:p w:rsidR="00110D8F" w:rsidRPr="00433652" w:rsidRDefault="00110D8F" w:rsidP="00B35928">
      <w:pPr>
        <w:rPr>
          <w:sz w:val="24"/>
          <w:szCs w:val="24"/>
        </w:rPr>
      </w:pPr>
      <w:r w:rsidRPr="00433652">
        <w:rPr>
          <w:sz w:val="24"/>
          <w:szCs w:val="24"/>
        </w:rPr>
        <w:t>A) Milliyetçilik akımı                   B) Kapitülasyonlar</w:t>
      </w:r>
    </w:p>
    <w:p w:rsidR="00110D8F" w:rsidRPr="00433652" w:rsidRDefault="00110D8F" w:rsidP="00B35928">
      <w:pPr>
        <w:rPr>
          <w:sz w:val="24"/>
          <w:szCs w:val="24"/>
        </w:rPr>
      </w:pPr>
      <w:r w:rsidRPr="00433652">
        <w:rPr>
          <w:sz w:val="24"/>
          <w:szCs w:val="24"/>
        </w:rPr>
        <w:t>C) Demokratikleşme çabaları       D) Dini rekabet</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3)</w:t>
      </w:r>
    </w:p>
    <w:p w:rsidR="00110D8F" w:rsidRPr="00433652" w:rsidRDefault="00110D8F" w:rsidP="00B35928">
      <w:pPr>
        <w:rPr>
          <w:sz w:val="24"/>
          <w:szCs w:val="24"/>
        </w:rPr>
      </w:pPr>
      <w:r w:rsidRPr="00257D7C">
        <w:rPr>
          <w:noProof/>
          <w:sz w:val="24"/>
          <w:szCs w:val="24"/>
        </w:rPr>
        <w:pict>
          <v:shape id="Resim 3" o:spid="_x0000_i1027" type="#_x0000_t75" style="width:250.5pt;height:117pt;visibility:visible">
            <v:imagedata r:id="rId16" o:title=""/>
          </v:shape>
        </w:pict>
      </w:r>
    </w:p>
    <w:p w:rsidR="00110D8F" w:rsidRPr="00433652" w:rsidRDefault="00110D8F" w:rsidP="00B35928">
      <w:pPr>
        <w:rPr>
          <w:sz w:val="24"/>
          <w:szCs w:val="24"/>
        </w:rPr>
      </w:pPr>
      <w:r w:rsidRPr="00433652">
        <w:rPr>
          <w:sz w:val="24"/>
          <w:szCs w:val="24"/>
        </w:rPr>
        <w:t>Yukarıda anlatılan bilgiler dikkate alındığında aşağıdakilerden hangisine ulaşılamaz?</w:t>
      </w:r>
    </w:p>
    <w:p w:rsidR="00110D8F" w:rsidRPr="00433652" w:rsidRDefault="00110D8F" w:rsidP="00B35928">
      <w:pPr>
        <w:rPr>
          <w:sz w:val="24"/>
          <w:szCs w:val="24"/>
        </w:rPr>
      </w:pPr>
      <w:r w:rsidRPr="00433652">
        <w:rPr>
          <w:sz w:val="24"/>
          <w:szCs w:val="24"/>
        </w:rPr>
        <w:t>a)I.Dünya savaşına katılan Yunanistan sınırları genişletmek çabasındadır</w:t>
      </w:r>
    </w:p>
    <w:p w:rsidR="00110D8F" w:rsidRPr="00433652" w:rsidRDefault="00110D8F" w:rsidP="00B35928">
      <w:pPr>
        <w:rPr>
          <w:sz w:val="24"/>
          <w:szCs w:val="24"/>
        </w:rPr>
      </w:pPr>
      <w:r w:rsidRPr="00433652">
        <w:rPr>
          <w:sz w:val="24"/>
          <w:szCs w:val="24"/>
        </w:rPr>
        <w:t>b)Bulgaristan savaşta Rusya'nın karşısında yer almıştır</w:t>
      </w:r>
    </w:p>
    <w:p w:rsidR="00110D8F" w:rsidRPr="00433652" w:rsidRDefault="00110D8F" w:rsidP="00B35928">
      <w:pPr>
        <w:rPr>
          <w:sz w:val="24"/>
          <w:szCs w:val="24"/>
        </w:rPr>
      </w:pPr>
      <w:r w:rsidRPr="00433652">
        <w:rPr>
          <w:sz w:val="24"/>
          <w:szCs w:val="24"/>
        </w:rPr>
        <w:t>c) Osmanlı Makedonya ve Ege adalarını kaybetmiştir</w:t>
      </w:r>
    </w:p>
    <w:p w:rsidR="00110D8F" w:rsidRPr="00433652" w:rsidRDefault="00110D8F" w:rsidP="00B35928">
      <w:pPr>
        <w:rPr>
          <w:sz w:val="24"/>
          <w:szCs w:val="24"/>
        </w:rPr>
      </w:pPr>
      <w:r w:rsidRPr="00433652">
        <w:rPr>
          <w:sz w:val="24"/>
          <w:szCs w:val="24"/>
        </w:rPr>
        <w:t>d)Osmanlı devleti İttifak devlerinin yanında yer almıştır</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4)Osmanlı Devleti 1. Dünya Savaşı sırasında, İngilizlerin Doğu Asya'daki sömürgeleri arasındaki bağlantıyı kesmek için aşağıdaki cephelerden hangisini açmıştır?</w:t>
      </w:r>
    </w:p>
    <w:p w:rsidR="00110D8F" w:rsidRPr="00433652" w:rsidRDefault="00110D8F" w:rsidP="00B35928">
      <w:pPr>
        <w:rPr>
          <w:sz w:val="24"/>
          <w:szCs w:val="24"/>
        </w:rPr>
      </w:pPr>
      <w:r w:rsidRPr="00433652">
        <w:rPr>
          <w:sz w:val="24"/>
          <w:szCs w:val="24"/>
        </w:rPr>
        <w:t>A) Kafkasya        C) Kanal</w:t>
      </w:r>
    </w:p>
    <w:p w:rsidR="00110D8F" w:rsidRPr="00433652" w:rsidRDefault="00110D8F" w:rsidP="00B35928">
      <w:pPr>
        <w:rPr>
          <w:sz w:val="24"/>
          <w:szCs w:val="24"/>
        </w:rPr>
      </w:pPr>
      <w:r w:rsidRPr="00433652">
        <w:rPr>
          <w:sz w:val="24"/>
          <w:szCs w:val="24"/>
        </w:rPr>
        <w:t>B) Galiçya           D) Suriye</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5). Osmanlı Devleti Birinci Dünya Savaşı'na girdikten sonra; Rusya ile Doğu Anadolu'da, İngiliz - Fransız ordularına karşı Çanakkale'de, İngilizlere karşı Kanal, Suriye, Yemen ve Irak cephelerinde savaşmıştır.</w:t>
      </w:r>
    </w:p>
    <w:p w:rsidR="00110D8F" w:rsidRPr="00433652" w:rsidRDefault="00110D8F" w:rsidP="00B35928">
      <w:pPr>
        <w:rPr>
          <w:sz w:val="24"/>
          <w:szCs w:val="24"/>
        </w:rPr>
      </w:pPr>
      <w:r w:rsidRPr="00433652">
        <w:rPr>
          <w:sz w:val="24"/>
          <w:szCs w:val="24"/>
        </w:rPr>
        <w:t>Buna göre Osmanlı Devleti'nin Birinci Dünya Savaşı'na girmesi ile,</w:t>
      </w:r>
    </w:p>
    <w:p w:rsidR="00110D8F" w:rsidRPr="00433652" w:rsidRDefault="00110D8F" w:rsidP="00B35928">
      <w:pPr>
        <w:rPr>
          <w:sz w:val="24"/>
          <w:szCs w:val="24"/>
        </w:rPr>
      </w:pPr>
      <w:r w:rsidRPr="00433652">
        <w:rPr>
          <w:sz w:val="24"/>
          <w:szCs w:val="24"/>
        </w:rPr>
        <w:t>I. Savaş geniş bir alana yayılmıştır.</w:t>
      </w:r>
    </w:p>
    <w:p w:rsidR="00110D8F" w:rsidRPr="00433652" w:rsidRDefault="00110D8F" w:rsidP="00B35928">
      <w:pPr>
        <w:rPr>
          <w:sz w:val="24"/>
          <w:szCs w:val="24"/>
        </w:rPr>
      </w:pPr>
      <w:r w:rsidRPr="00433652">
        <w:rPr>
          <w:sz w:val="24"/>
          <w:szCs w:val="24"/>
        </w:rPr>
        <w:t>II. Yeni cepheler açılmıştır.</w:t>
      </w:r>
    </w:p>
    <w:p w:rsidR="00110D8F" w:rsidRPr="00433652" w:rsidRDefault="00110D8F" w:rsidP="00B35928">
      <w:pPr>
        <w:rPr>
          <w:sz w:val="24"/>
          <w:szCs w:val="24"/>
        </w:rPr>
      </w:pPr>
      <w:r w:rsidRPr="00433652">
        <w:rPr>
          <w:sz w:val="24"/>
          <w:szCs w:val="24"/>
        </w:rPr>
        <w:t>III. İtilaf Devletlerinin savaş yükü artmıştır.</w:t>
      </w:r>
    </w:p>
    <w:p w:rsidR="00110D8F" w:rsidRPr="00433652" w:rsidRDefault="00110D8F" w:rsidP="00B35928">
      <w:pPr>
        <w:rPr>
          <w:sz w:val="24"/>
          <w:szCs w:val="24"/>
        </w:rPr>
      </w:pPr>
      <w:r w:rsidRPr="00433652">
        <w:rPr>
          <w:sz w:val="24"/>
          <w:szCs w:val="24"/>
        </w:rPr>
        <w:t>Yorumlarından hangileri yapılabilir?</w:t>
      </w:r>
    </w:p>
    <w:p w:rsidR="00110D8F" w:rsidRPr="00433652" w:rsidRDefault="00110D8F" w:rsidP="00B35928">
      <w:pPr>
        <w:rPr>
          <w:sz w:val="24"/>
          <w:szCs w:val="24"/>
        </w:rPr>
      </w:pPr>
      <w:r w:rsidRPr="00433652">
        <w:rPr>
          <w:sz w:val="24"/>
          <w:szCs w:val="24"/>
        </w:rPr>
        <w:t>A) I ve II  B)I ve III  C) II ve III D)I, II ve III</w:t>
      </w: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6). Atatürk " Ben icap ettiği (gerektiği) zaman en büyük hediyem olmak üzere, Türk milletine canımı vereceğim" demiştir.</w:t>
      </w:r>
    </w:p>
    <w:p w:rsidR="00110D8F" w:rsidRPr="00433652" w:rsidRDefault="00110D8F" w:rsidP="00B35928">
      <w:pPr>
        <w:rPr>
          <w:sz w:val="24"/>
          <w:szCs w:val="24"/>
        </w:rPr>
      </w:pPr>
      <w:r w:rsidRPr="00433652">
        <w:rPr>
          <w:sz w:val="24"/>
          <w:szCs w:val="24"/>
        </w:rPr>
        <w:t>Bu söz, Atatürk'ün aşağıdaki hangi yönü ile daha çok ilgilidir?</w:t>
      </w:r>
    </w:p>
    <w:p w:rsidR="00110D8F" w:rsidRPr="00433652" w:rsidRDefault="00110D8F" w:rsidP="00B35928">
      <w:pPr>
        <w:rPr>
          <w:sz w:val="24"/>
          <w:szCs w:val="24"/>
        </w:rPr>
      </w:pPr>
      <w:r w:rsidRPr="00433652">
        <w:rPr>
          <w:sz w:val="24"/>
          <w:szCs w:val="24"/>
        </w:rPr>
        <w:t>A) Vatanseverliği        B) İdealistliği</w:t>
      </w:r>
    </w:p>
    <w:p w:rsidR="00110D8F" w:rsidRPr="00433652" w:rsidRDefault="00110D8F" w:rsidP="00B35928">
      <w:pPr>
        <w:rPr>
          <w:sz w:val="24"/>
          <w:szCs w:val="24"/>
        </w:rPr>
      </w:pPr>
      <w:r w:rsidRPr="00433652">
        <w:rPr>
          <w:sz w:val="24"/>
          <w:szCs w:val="24"/>
        </w:rPr>
        <w:t>C) Yöneticiliği             D) İleri görüşlülüğü</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7). 13 Nisan 1909 günü Meşrutiyet yönetimine karşı bir isyan çıkınca, Selanik'te Meşrutiyet'i korumak amacıyla Hareket ordusu oluşturulmuştu. Kurmay başkanlığını Mustafa Kemal'in yaptığı bu ordu, İstanbul'a gelerek isyanı bastırmış ve suçlular cezalandırılmıştı. Mustafa Kemal, isyanın bastırılması ile ordunun görevini tamamladığını ve bundan sonra yapılacak işlerin sivil yöneticilere bırakılmasını istemiştir.</w:t>
      </w:r>
    </w:p>
    <w:p w:rsidR="00110D8F" w:rsidRPr="00433652" w:rsidRDefault="00110D8F" w:rsidP="00B35928">
      <w:pPr>
        <w:rPr>
          <w:sz w:val="24"/>
          <w:szCs w:val="24"/>
        </w:rPr>
      </w:pPr>
      <w:r w:rsidRPr="00433652">
        <w:rPr>
          <w:sz w:val="24"/>
          <w:szCs w:val="24"/>
        </w:rPr>
        <w:t>Mustafa Kemal bu tutumuyla, aşağıdakilerden hangisine daha çok önem verdiğini göstermektedir?</w:t>
      </w:r>
    </w:p>
    <w:p w:rsidR="00110D8F" w:rsidRPr="00433652" w:rsidRDefault="00110D8F" w:rsidP="00B35928">
      <w:pPr>
        <w:rPr>
          <w:sz w:val="24"/>
          <w:szCs w:val="24"/>
        </w:rPr>
      </w:pPr>
      <w:r w:rsidRPr="00433652">
        <w:rPr>
          <w:sz w:val="24"/>
          <w:szCs w:val="24"/>
        </w:rPr>
        <w:t>A) Askeri faaliyetlerin aksamamasına</w:t>
      </w:r>
    </w:p>
    <w:p w:rsidR="00110D8F" w:rsidRPr="00433652" w:rsidRDefault="00110D8F" w:rsidP="00B35928">
      <w:pPr>
        <w:rPr>
          <w:sz w:val="24"/>
          <w:szCs w:val="24"/>
        </w:rPr>
      </w:pPr>
      <w:r w:rsidRPr="00433652">
        <w:rPr>
          <w:sz w:val="24"/>
          <w:szCs w:val="24"/>
        </w:rPr>
        <w:t>B) Balkanlarda çıkacak isyanlara hazırlıklı olmaya</w:t>
      </w:r>
    </w:p>
    <w:p w:rsidR="00110D8F" w:rsidRPr="00433652" w:rsidRDefault="00110D8F" w:rsidP="00B35928">
      <w:pPr>
        <w:rPr>
          <w:sz w:val="24"/>
          <w:szCs w:val="24"/>
        </w:rPr>
      </w:pPr>
      <w:r w:rsidRPr="00433652">
        <w:rPr>
          <w:sz w:val="24"/>
          <w:szCs w:val="24"/>
        </w:rPr>
        <w:t>C) İttihat ve Terakki Cemiyeti'nin başarılı olacağına</w:t>
      </w:r>
    </w:p>
    <w:p w:rsidR="00110D8F" w:rsidRPr="00433652" w:rsidRDefault="00110D8F" w:rsidP="00B35928">
      <w:pPr>
        <w:rPr>
          <w:sz w:val="24"/>
          <w:szCs w:val="24"/>
        </w:rPr>
      </w:pPr>
      <w:r w:rsidRPr="00433652">
        <w:rPr>
          <w:sz w:val="24"/>
          <w:szCs w:val="24"/>
        </w:rPr>
        <w:t>D) Ordunun siyasete karıştırılmamasına</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8)Atatürk askerlikten edebiyata sanattan tarihe kadar pek çok alanda fikirler üretmiş ve topluma yeni hedefler göstermiştir. O büyük bir komutan, usta bir siyasetçi, inkılâpçı ve teşkilatçı bir devlet adamıydı.</w:t>
      </w:r>
    </w:p>
    <w:p w:rsidR="00110D8F" w:rsidRPr="00433652" w:rsidRDefault="00110D8F" w:rsidP="00B35928">
      <w:pPr>
        <w:rPr>
          <w:sz w:val="24"/>
          <w:szCs w:val="24"/>
        </w:rPr>
      </w:pPr>
      <w:r w:rsidRPr="00433652">
        <w:rPr>
          <w:sz w:val="24"/>
          <w:szCs w:val="24"/>
        </w:rPr>
        <w:t>Bu durum, Atatürk'ün hangi yönünü öne çıkarmaktadır?</w:t>
      </w:r>
    </w:p>
    <w:p w:rsidR="00110D8F" w:rsidRPr="00433652" w:rsidRDefault="00110D8F" w:rsidP="00B35928">
      <w:pPr>
        <w:rPr>
          <w:sz w:val="24"/>
          <w:szCs w:val="24"/>
        </w:rPr>
      </w:pPr>
      <w:r w:rsidRPr="00433652">
        <w:rPr>
          <w:sz w:val="24"/>
          <w:szCs w:val="24"/>
        </w:rPr>
        <w:t>A) Ümitsizliğe yer vermemesini    B) Mantıklılığını</w:t>
      </w:r>
    </w:p>
    <w:p w:rsidR="00110D8F" w:rsidRPr="00433652" w:rsidRDefault="00110D8F" w:rsidP="00B35928">
      <w:pPr>
        <w:rPr>
          <w:sz w:val="24"/>
          <w:szCs w:val="24"/>
        </w:rPr>
      </w:pPr>
      <w:r w:rsidRPr="00433652">
        <w:rPr>
          <w:sz w:val="24"/>
          <w:szCs w:val="24"/>
        </w:rPr>
        <w:t>C) Çok cepheliliğini                       D) İleri görüşlülüğünü</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9)Mustafa Kemal, İstanbul'da Harp Okulu ve Harp Akademisi'ndeki öğrencilik yıllarında, ülke sorunlarıyla ilgilenmeye ve çözüm yolları düşünmeye başladı. Vatan sevgisinde Namık Kemal'in, milliyetçilik konusunda da Ziya Gökalp'ın fikirlerinden önemli ölçüde etkilendi.</w:t>
      </w:r>
    </w:p>
    <w:p w:rsidR="00110D8F" w:rsidRPr="00433652" w:rsidRDefault="00110D8F" w:rsidP="00B35928">
      <w:pPr>
        <w:rPr>
          <w:sz w:val="24"/>
          <w:szCs w:val="24"/>
        </w:rPr>
      </w:pPr>
      <w:r w:rsidRPr="00433652">
        <w:rPr>
          <w:sz w:val="24"/>
          <w:szCs w:val="24"/>
        </w:rPr>
        <w:t>Paragraftaki bilgiler göz önüne alındığında Mustafa Kemal ile ilgili aşağıdakilerden hangisine ulaşılamaz?</w:t>
      </w:r>
    </w:p>
    <w:p w:rsidR="00110D8F" w:rsidRPr="00433652" w:rsidRDefault="00110D8F" w:rsidP="00B35928">
      <w:pPr>
        <w:rPr>
          <w:sz w:val="24"/>
          <w:szCs w:val="24"/>
        </w:rPr>
      </w:pPr>
      <w:r w:rsidRPr="00433652">
        <w:rPr>
          <w:sz w:val="24"/>
          <w:szCs w:val="24"/>
        </w:rPr>
        <w:t>A) Ülke sorunlarıyla öğrenciyken ilgilenmeye başlamıştır.</w:t>
      </w:r>
    </w:p>
    <w:p w:rsidR="00110D8F" w:rsidRPr="00433652" w:rsidRDefault="00110D8F" w:rsidP="00B35928">
      <w:pPr>
        <w:rPr>
          <w:sz w:val="24"/>
          <w:szCs w:val="24"/>
        </w:rPr>
      </w:pPr>
      <w:r w:rsidRPr="00433652">
        <w:rPr>
          <w:sz w:val="24"/>
          <w:szCs w:val="24"/>
        </w:rPr>
        <w:t>B) Okumaya mutlaka zaman ayırırdı.</w:t>
      </w:r>
    </w:p>
    <w:p w:rsidR="00110D8F" w:rsidRPr="00433652" w:rsidRDefault="00110D8F" w:rsidP="00B35928">
      <w:pPr>
        <w:rPr>
          <w:sz w:val="24"/>
          <w:szCs w:val="24"/>
        </w:rPr>
      </w:pPr>
      <w:r w:rsidRPr="00433652">
        <w:rPr>
          <w:sz w:val="24"/>
          <w:szCs w:val="24"/>
        </w:rPr>
        <w:t>C) Namık Kemal ve Ziya Gökalp gibi yazarlardan etkilenmiştir.</w:t>
      </w:r>
    </w:p>
    <w:p w:rsidR="00110D8F" w:rsidRPr="00433652" w:rsidRDefault="00110D8F" w:rsidP="00B35928">
      <w:pPr>
        <w:rPr>
          <w:sz w:val="24"/>
          <w:szCs w:val="24"/>
        </w:rPr>
      </w:pPr>
      <w:r w:rsidRPr="00433652">
        <w:rPr>
          <w:sz w:val="24"/>
          <w:szCs w:val="24"/>
        </w:rPr>
        <w:t>D) Batılı aydınlardan etkilenmemiştir.</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10). Atatürk bir konuşmasında Kurtuluş Savaşı için, "Biz ilhamlarımızı gökten ve gaipten değil, doğrudan doğruya hayattan almış bulunuyoruz" demiştir.</w:t>
      </w:r>
    </w:p>
    <w:p w:rsidR="00110D8F" w:rsidRPr="00433652" w:rsidRDefault="00110D8F" w:rsidP="00B35928">
      <w:pPr>
        <w:rPr>
          <w:sz w:val="24"/>
          <w:szCs w:val="24"/>
        </w:rPr>
      </w:pPr>
      <w:r w:rsidRPr="00433652">
        <w:rPr>
          <w:sz w:val="24"/>
          <w:szCs w:val="24"/>
        </w:rPr>
        <w:t>Atatürk'ün bu sözü hangi kişisel özelliğini açıklamaktadır?</w:t>
      </w:r>
    </w:p>
    <w:p w:rsidR="00110D8F" w:rsidRPr="00433652" w:rsidRDefault="00110D8F" w:rsidP="00B35928">
      <w:pPr>
        <w:rPr>
          <w:sz w:val="24"/>
          <w:szCs w:val="24"/>
        </w:rPr>
      </w:pPr>
      <w:r w:rsidRPr="00433652">
        <w:rPr>
          <w:sz w:val="24"/>
          <w:szCs w:val="24"/>
        </w:rPr>
        <w:t>A) Askeri yönünü         B) Dahi yönünü</w:t>
      </w:r>
    </w:p>
    <w:p w:rsidR="00110D8F" w:rsidRPr="00433652" w:rsidRDefault="00110D8F" w:rsidP="00B35928">
      <w:pPr>
        <w:rPr>
          <w:sz w:val="24"/>
          <w:szCs w:val="24"/>
        </w:rPr>
      </w:pPr>
      <w:r w:rsidRPr="00433652">
        <w:rPr>
          <w:sz w:val="24"/>
          <w:szCs w:val="24"/>
        </w:rPr>
        <w:t>C) İleri görüşlülüğünü  D) Gerçekçi olma özelliğini</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11)</w:t>
      </w:r>
    </w:p>
    <w:p w:rsidR="00110D8F" w:rsidRPr="00433652" w:rsidRDefault="00110D8F" w:rsidP="00B35928">
      <w:pPr>
        <w:rPr>
          <w:sz w:val="24"/>
          <w:szCs w:val="24"/>
        </w:rPr>
      </w:pPr>
      <w:r w:rsidRPr="00433652">
        <w:rPr>
          <w:sz w:val="24"/>
          <w:szCs w:val="24"/>
        </w:rPr>
        <w:t>. Büyük işler başarmış, yenilik ve inkılâplar gerçekleştirmiş olan Atatürk, gurura kapılmamış, başarılarından kendine pay çıkarmamıştır.</w:t>
      </w:r>
    </w:p>
    <w:p w:rsidR="00110D8F" w:rsidRPr="00433652" w:rsidRDefault="00110D8F" w:rsidP="00B35928">
      <w:pPr>
        <w:rPr>
          <w:sz w:val="24"/>
          <w:szCs w:val="24"/>
        </w:rPr>
      </w:pPr>
      <w:r w:rsidRPr="00433652">
        <w:rPr>
          <w:sz w:val="24"/>
          <w:szCs w:val="24"/>
        </w:rPr>
        <w:t>Aşağıdaki sözlerden hangisi bunu kanıtlayan bir özellik taşır?</w:t>
      </w:r>
    </w:p>
    <w:p w:rsidR="00110D8F" w:rsidRPr="00433652" w:rsidRDefault="00110D8F" w:rsidP="00B35928">
      <w:pPr>
        <w:rPr>
          <w:sz w:val="24"/>
          <w:szCs w:val="24"/>
        </w:rPr>
      </w:pPr>
      <w:r w:rsidRPr="00433652">
        <w:rPr>
          <w:sz w:val="24"/>
          <w:szCs w:val="24"/>
        </w:rPr>
        <w:t>A) Ya istiklal ya ölüm!</w:t>
      </w:r>
    </w:p>
    <w:p w:rsidR="00110D8F" w:rsidRPr="00433652" w:rsidRDefault="00110D8F" w:rsidP="00B35928">
      <w:pPr>
        <w:rPr>
          <w:sz w:val="24"/>
          <w:szCs w:val="24"/>
        </w:rPr>
      </w:pPr>
      <w:r w:rsidRPr="00433652">
        <w:rPr>
          <w:sz w:val="24"/>
          <w:szCs w:val="24"/>
        </w:rPr>
        <w:t>B) Ey Türk gençliği! Birinci vazifen, Türk istiklalini, Türk Cumhuriyeti'ni ilelebet, muhafaza ve müdafaa etmektir.</w:t>
      </w:r>
    </w:p>
    <w:p w:rsidR="00110D8F" w:rsidRPr="00433652" w:rsidRDefault="00110D8F" w:rsidP="00B35928">
      <w:pPr>
        <w:rPr>
          <w:sz w:val="24"/>
          <w:szCs w:val="24"/>
        </w:rPr>
      </w:pPr>
      <w:r w:rsidRPr="00433652">
        <w:rPr>
          <w:sz w:val="24"/>
          <w:szCs w:val="24"/>
        </w:rPr>
        <w:t>C) Vatanın kurtuluşu, kazanılan zaferler Türk ordusu ile büyük Türk milletinin eseridir.</w:t>
      </w:r>
    </w:p>
    <w:p w:rsidR="00110D8F" w:rsidRPr="00433652" w:rsidRDefault="00110D8F" w:rsidP="00B35928">
      <w:pPr>
        <w:rPr>
          <w:sz w:val="24"/>
          <w:szCs w:val="24"/>
        </w:rPr>
      </w:pPr>
      <w:r w:rsidRPr="00433652">
        <w:rPr>
          <w:sz w:val="24"/>
          <w:szCs w:val="24"/>
        </w:rPr>
        <w:t>D) Ne mutlu Türk'üm diyene!</w:t>
      </w: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12)Atatürk'ün;"Hayat demek mücadele, çarpışma demektir. Hayatta başarı mutlaka mücadelede başarıya ulaşmakla mümkündür. Bu da manen ve madden kuvvete, kudrete dayanır bir niteliktir."Bu sözleri O'nun hangi özelliğini yansıtmaktadır?</w:t>
      </w:r>
    </w:p>
    <w:p w:rsidR="00110D8F" w:rsidRPr="00433652" w:rsidRDefault="00110D8F" w:rsidP="00B35928">
      <w:pPr>
        <w:rPr>
          <w:sz w:val="24"/>
          <w:szCs w:val="24"/>
        </w:rPr>
      </w:pPr>
      <w:r w:rsidRPr="00433652">
        <w:rPr>
          <w:sz w:val="24"/>
          <w:szCs w:val="24"/>
        </w:rPr>
        <w:t>A) Mantıklılığını                B) Yönetici kişiliğini</w:t>
      </w:r>
    </w:p>
    <w:p w:rsidR="00110D8F" w:rsidRPr="00433652" w:rsidRDefault="00110D8F" w:rsidP="00B35928">
      <w:pPr>
        <w:rPr>
          <w:sz w:val="24"/>
          <w:szCs w:val="24"/>
        </w:rPr>
      </w:pPr>
      <w:r w:rsidRPr="00433652">
        <w:rPr>
          <w:sz w:val="24"/>
          <w:szCs w:val="24"/>
        </w:rPr>
        <w:t>C) Demokratik kişiliğini     D) Gerçekçiliğini, ümitsizliğe yer vermediğini</w:t>
      </w:r>
    </w:p>
    <w:p w:rsidR="00110D8F" w:rsidRPr="00433652" w:rsidRDefault="00110D8F" w:rsidP="00B35928">
      <w:pPr>
        <w:rPr>
          <w:sz w:val="24"/>
          <w:szCs w:val="24"/>
        </w:rPr>
      </w:pPr>
      <w:r w:rsidRPr="00433652">
        <w:rPr>
          <w:sz w:val="24"/>
          <w:szCs w:val="24"/>
        </w:rPr>
        <w:t>SORU 13)Atatürk'ün askerlik ile hayatı ile ilgili verilen aşağıdaki bilgilerden hangisi yanlıştır?</w:t>
      </w:r>
    </w:p>
    <w:p w:rsidR="00110D8F" w:rsidRPr="00433652" w:rsidRDefault="00110D8F" w:rsidP="00B35928">
      <w:pPr>
        <w:rPr>
          <w:sz w:val="24"/>
          <w:szCs w:val="24"/>
        </w:rPr>
      </w:pPr>
      <w:r w:rsidRPr="00433652">
        <w:rPr>
          <w:sz w:val="24"/>
          <w:szCs w:val="24"/>
        </w:rPr>
        <w:t>A) 1911 Trablusgarp Savaşı'nda Libya halkını İtalyanlara karşı örgütledi.</w:t>
      </w:r>
    </w:p>
    <w:p w:rsidR="00110D8F" w:rsidRPr="00433652" w:rsidRDefault="00110D8F" w:rsidP="00B35928">
      <w:pPr>
        <w:rPr>
          <w:sz w:val="24"/>
          <w:szCs w:val="24"/>
        </w:rPr>
      </w:pPr>
      <w:r w:rsidRPr="00433652">
        <w:rPr>
          <w:sz w:val="24"/>
          <w:szCs w:val="24"/>
        </w:rPr>
        <w:t>B) 1895'te Manastır Askeri İdadisi'ne girdi</w:t>
      </w:r>
    </w:p>
    <w:p w:rsidR="00110D8F" w:rsidRPr="00433652" w:rsidRDefault="00110D8F" w:rsidP="00B35928">
      <w:pPr>
        <w:rPr>
          <w:sz w:val="24"/>
          <w:szCs w:val="24"/>
        </w:rPr>
      </w:pPr>
      <w:r w:rsidRPr="00433652">
        <w:rPr>
          <w:sz w:val="24"/>
          <w:szCs w:val="24"/>
        </w:rPr>
        <w:t>C) 1905'te Kurmay yüzbaşı olarak Şam'a atandı</w:t>
      </w:r>
    </w:p>
    <w:p w:rsidR="00110D8F" w:rsidRPr="00433652" w:rsidRDefault="00110D8F" w:rsidP="00B35928">
      <w:pPr>
        <w:rPr>
          <w:sz w:val="24"/>
          <w:szCs w:val="24"/>
        </w:rPr>
      </w:pPr>
      <w:r w:rsidRPr="00433652">
        <w:rPr>
          <w:sz w:val="24"/>
          <w:szCs w:val="24"/>
        </w:rPr>
        <w:t>D) 1915 Çanakkale Savaşı'nda Mareşallik rütbesi verildi</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14)Mustafa Kemal,</w:t>
      </w:r>
    </w:p>
    <w:p w:rsidR="00110D8F" w:rsidRPr="00433652" w:rsidRDefault="00110D8F" w:rsidP="00B35928">
      <w:pPr>
        <w:rPr>
          <w:sz w:val="24"/>
          <w:szCs w:val="24"/>
        </w:rPr>
      </w:pPr>
      <w:r w:rsidRPr="00433652">
        <w:rPr>
          <w:sz w:val="24"/>
          <w:szCs w:val="24"/>
        </w:rPr>
        <w:t>I.   Manastır Askeri İdadisi</w:t>
      </w:r>
    </w:p>
    <w:p w:rsidR="00110D8F" w:rsidRPr="00433652" w:rsidRDefault="00110D8F" w:rsidP="00B35928">
      <w:pPr>
        <w:rPr>
          <w:sz w:val="24"/>
          <w:szCs w:val="24"/>
        </w:rPr>
      </w:pPr>
      <w:r w:rsidRPr="00433652">
        <w:rPr>
          <w:sz w:val="24"/>
          <w:szCs w:val="24"/>
        </w:rPr>
        <w:t>II.  Selanik Mülkiye Rüştiyesi</w:t>
      </w:r>
    </w:p>
    <w:p w:rsidR="00110D8F" w:rsidRPr="00433652" w:rsidRDefault="00110D8F" w:rsidP="00B35928">
      <w:pPr>
        <w:rPr>
          <w:sz w:val="24"/>
          <w:szCs w:val="24"/>
        </w:rPr>
      </w:pPr>
      <w:r w:rsidRPr="00433652">
        <w:rPr>
          <w:sz w:val="24"/>
          <w:szCs w:val="24"/>
        </w:rPr>
        <w:t>III. İstanbul Harp Akademisi</w:t>
      </w:r>
    </w:p>
    <w:p w:rsidR="00110D8F" w:rsidRPr="00433652" w:rsidRDefault="00110D8F" w:rsidP="00B35928">
      <w:pPr>
        <w:rPr>
          <w:sz w:val="24"/>
          <w:szCs w:val="24"/>
        </w:rPr>
      </w:pPr>
      <w:r w:rsidRPr="00433652">
        <w:rPr>
          <w:sz w:val="24"/>
          <w:szCs w:val="24"/>
        </w:rPr>
        <w:t>IV. İstanbul Harp Okulu</w:t>
      </w:r>
    </w:p>
    <w:p w:rsidR="00110D8F" w:rsidRPr="00433652" w:rsidRDefault="00110D8F" w:rsidP="00B35928">
      <w:pPr>
        <w:rPr>
          <w:sz w:val="24"/>
          <w:szCs w:val="24"/>
        </w:rPr>
      </w:pPr>
      <w:r w:rsidRPr="00433652">
        <w:rPr>
          <w:sz w:val="24"/>
          <w:szCs w:val="24"/>
        </w:rPr>
        <w:t>Okullarından hangisini bitirerek kurmay yüzbaşı olarak askerlik mesleğine başlamıştır?</w:t>
      </w:r>
    </w:p>
    <w:p w:rsidR="00110D8F" w:rsidRPr="00433652" w:rsidRDefault="00110D8F" w:rsidP="00B35928">
      <w:pPr>
        <w:rPr>
          <w:sz w:val="24"/>
          <w:szCs w:val="24"/>
        </w:rPr>
      </w:pPr>
      <w:r w:rsidRPr="00433652">
        <w:rPr>
          <w:sz w:val="24"/>
          <w:szCs w:val="24"/>
        </w:rPr>
        <w:t>A) I                B) II             C) III          D) IV</w:t>
      </w:r>
    </w:p>
    <w:p w:rsidR="00110D8F" w:rsidRPr="00433652" w:rsidRDefault="00110D8F" w:rsidP="00B35928">
      <w:pPr>
        <w:rPr>
          <w:sz w:val="24"/>
          <w:szCs w:val="24"/>
        </w:rPr>
      </w:pPr>
      <w:r w:rsidRPr="00433652">
        <w:rPr>
          <w:sz w:val="24"/>
          <w:szCs w:val="24"/>
        </w:rPr>
        <w:t>SORU 15)</w:t>
      </w:r>
    </w:p>
    <w:p w:rsidR="00110D8F" w:rsidRPr="00433652" w:rsidRDefault="00110D8F" w:rsidP="00B35928">
      <w:pPr>
        <w:rPr>
          <w:sz w:val="24"/>
          <w:szCs w:val="24"/>
        </w:rPr>
      </w:pPr>
      <w:r w:rsidRPr="00257D7C">
        <w:rPr>
          <w:noProof/>
          <w:sz w:val="24"/>
          <w:szCs w:val="24"/>
        </w:rPr>
        <w:pict>
          <v:shape id="Resim 4" o:spid="_x0000_i1028" type="#_x0000_t75" style="width:243.75pt;height:109.5pt;visibility:visible">
            <v:imagedata r:id="rId17" o:title=""/>
          </v:shape>
        </w:pict>
      </w:r>
    </w:p>
    <w:p w:rsidR="00110D8F" w:rsidRPr="00433652" w:rsidRDefault="00110D8F" w:rsidP="00B35928">
      <w:pPr>
        <w:rPr>
          <w:sz w:val="24"/>
          <w:szCs w:val="24"/>
        </w:rPr>
      </w:pPr>
      <w:r w:rsidRPr="00433652">
        <w:rPr>
          <w:sz w:val="24"/>
          <w:szCs w:val="24"/>
        </w:rPr>
        <w:t>Yukarıdaki kavram haritasında Mondros Ateşkes Anlaşması'nın bazı maddeleri verilmiştir.</w:t>
      </w:r>
    </w:p>
    <w:p w:rsidR="00110D8F" w:rsidRPr="00433652" w:rsidRDefault="00110D8F" w:rsidP="00B35928">
      <w:pPr>
        <w:rPr>
          <w:sz w:val="24"/>
          <w:szCs w:val="24"/>
        </w:rPr>
      </w:pPr>
      <w:r w:rsidRPr="00433652">
        <w:rPr>
          <w:sz w:val="24"/>
          <w:szCs w:val="24"/>
        </w:rPr>
        <w:t>Bu maddelerin aşağıdakilerden hangisine yol açtığı söylenebilir?</w:t>
      </w:r>
    </w:p>
    <w:p w:rsidR="00110D8F" w:rsidRPr="00433652" w:rsidRDefault="00110D8F" w:rsidP="00B35928">
      <w:pPr>
        <w:rPr>
          <w:sz w:val="24"/>
          <w:szCs w:val="24"/>
        </w:rPr>
      </w:pPr>
      <w:r w:rsidRPr="00433652">
        <w:rPr>
          <w:sz w:val="24"/>
          <w:szCs w:val="24"/>
        </w:rPr>
        <w:t>A) İşgalci güçlerin asker sayısını artırmalarına</w:t>
      </w:r>
    </w:p>
    <w:p w:rsidR="00110D8F" w:rsidRPr="00433652" w:rsidRDefault="00110D8F" w:rsidP="00B35928">
      <w:pPr>
        <w:rPr>
          <w:sz w:val="24"/>
          <w:szCs w:val="24"/>
        </w:rPr>
      </w:pPr>
      <w:r w:rsidRPr="00433652">
        <w:rPr>
          <w:sz w:val="24"/>
          <w:szCs w:val="24"/>
        </w:rPr>
        <w:t>B) Osmanlı Devleti'nin savunma harcamalarının artmasına</w:t>
      </w:r>
    </w:p>
    <w:p w:rsidR="00110D8F" w:rsidRPr="00433652" w:rsidRDefault="00110D8F" w:rsidP="00B35928">
      <w:pPr>
        <w:rPr>
          <w:sz w:val="24"/>
          <w:szCs w:val="24"/>
        </w:rPr>
      </w:pPr>
      <w:r w:rsidRPr="00433652">
        <w:rPr>
          <w:sz w:val="24"/>
          <w:szCs w:val="24"/>
        </w:rPr>
        <w:t>C) Osmanlı Devleti'nin savunma gücünün yok olmasına</w:t>
      </w:r>
    </w:p>
    <w:p w:rsidR="00110D8F" w:rsidRPr="00433652" w:rsidRDefault="00110D8F" w:rsidP="00B35928">
      <w:pPr>
        <w:rPr>
          <w:sz w:val="24"/>
          <w:szCs w:val="24"/>
        </w:rPr>
      </w:pPr>
      <w:r w:rsidRPr="00433652">
        <w:rPr>
          <w:sz w:val="24"/>
          <w:szCs w:val="24"/>
        </w:rPr>
        <w:t>D) Osmanlı ülkesinde hukuk karmaşasının yaşanmasına</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16)Mustafa Kemal Paşa'nın, Milli Mücadele'nin başlangıcında vatanın kurtuluşu konusundaki temel fikri nedir?</w:t>
      </w:r>
    </w:p>
    <w:p w:rsidR="00110D8F" w:rsidRPr="00433652" w:rsidRDefault="00110D8F" w:rsidP="00B35928">
      <w:pPr>
        <w:rPr>
          <w:sz w:val="24"/>
          <w:szCs w:val="24"/>
        </w:rPr>
      </w:pPr>
      <w:r w:rsidRPr="00433652">
        <w:rPr>
          <w:sz w:val="24"/>
          <w:szCs w:val="24"/>
        </w:rPr>
        <w:t>a) Her Milli Cemiyet'in kendi bölgesini savunması</w:t>
      </w:r>
    </w:p>
    <w:p w:rsidR="00110D8F" w:rsidRPr="00433652" w:rsidRDefault="00110D8F" w:rsidP="00B35928">
      <w:pPr>
        <w:rPr>
          <w:sz w:val="24"/>
          <w:szCs w:val="24"/>
        </w:rPr>
      </w:pPr>
      <w:r w:rsidRPr="00433652">
        <w:rPr>
          <w:sz w:val="24"/>
          <w:szCs w:val="24"/>
        </w:rPr>
        <w:t>b) Mücadelenin hukuk alanında verilmesi</w:t>
      </w:r>
    </w:p>
    <w:p w:rsidR="00110D8F" w:rsidRPr="00433652" w:rsidRDefault="00110D8F" w:rsidP="00B35928">
      <w:pPr>
        <w:rPr>
          <w:sz w:val="24"/>
          <w:szCs w:val="24"/>
        </w:rPr>
      </w:pPr>
      <w:r w:rsidRPr="00433652">
        <w:rPr>
          <w:sz w:val="24"/>
          <w:szCs w:val="24"/>
        </w:rPr>
        <w:t>c) Haklılığımızın dünya kamuoyuna duyurulması</w:t>
      </w:r>
    </w:p>
    <w:p w:rsidR="00110D8F" w:rsidRPr="00433652" w:rsidRDefault="00110D8F" w:rsidP="00B35928">
      <w:pPr>
        <w:rPr>
          <w:sz w:val="24"/>
          <w:szCs w:val="24"/>
        </w:rPr>
      </w:pPr>
      <w:r w:rsidRPr="00433652">
        <w:rPr>
          <w:sz w:val="24"/>
          <w:szCs w:val="24"/>
        </w:rPr>
        <w:t>d) Halkın direnişinin teşkilatlandırılarak savaşılması</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SORU 17)Osmanlı Devleti, Birinci Dünya Savaşı başlarında pek yenilgi almamasına rağmen savaşın uzamasıyla insan ve malzeme yetersizliği nedeniyle zor durumda kaldı. Bu arada Bulgaristan'ın teslim olması ile Osmanlı Devleti'nin Almanya ve Avusturya - Macaristan ile bağlantısı kesildi. Savaşan tarafların kuvvet dengesinin İttifak Devletleri aleyhine bozulması da ateşkesi zorunlu hale getirdi. İttihat ve Terakki Partisi hükümetten çekildi. Yeni kurulan hükümet, çaresizlik içinde ateşkesi kabul etmek zorunda kaldı.</w:t>
      </w:r>
    </w:p>
    <w:p w:rsidR="00110D8F" w:rsidRPr="00433652" w:rsidRDefault="00110D8F" w:rsidP="00B35928">
      <w:pPr>
        <w:rPr>
          <w:sz w:val="24"/>
          <w:szCs w:val="24"/>
        </w:rPr>
      </w:pPr>
      <w:r w:rsidRPr="00433652">
        <w:rPr>
          <w:sz w:val="24"/>
          <w:szCs w:val="24"/>
        </w:rPr>
        <w:t>Aşağıdakilerden hangisi bu bilgilerden çıkarılamaz?</w:t>
      </w:r>
    </w:p>
    <w:p w:rsidR="00110D8F" w:rsidRPr="00433652" w:rsidRDefault="00110D8F" w:rsidP="00B35928">
      <w:pPr>
        <w:rPr>
          <w:sz w:val="24"/>
          <w:szCs w:val="24"/>
        </w:rPr>
      </w:pPr>
      <w:r w:rsidRPr="00433652">
        <w:rPr>
          <w:sz w:val="24"/>
          <w:szCs w:val="24"/>
        </w:rPr>
        <w:t>A) Müttefiklerinin savaştan çekilmesi Osmanlı Devleti'nin de savaşı bırakmasına neden olmuştur.</w:t>
      </w:r>
    </w:p>
    <w:p w:rsidR="00110D8F" w:rsidRPr="00433652" w:rsidRDefault="00110D8F" w:rsidP="00B35928">
      <w:pPr>
        <w:rPr>
          <w:sz w:val="24"/>
          <w:szCs w:val="24"/>
        </w:rPr>
      </w:pPr>
      <w:r w:rsidRPr="00433652">
        <w:rPr>
          <w:sz w:val="24"/>
          <w:szCs w:val="24"/>
        </w:rPr>
        <w:t>B) Bulgaristan, Osmanlı Devleti'nin müttefikleri ile arasında bir köprü görevi görmüştür.</w:t>
      </w:r>
    </w:p>
    <w:p w:rsidR="00110D8F" w:rsidRPr="00433652" w:rsidRDefault="00110D8F" w:rsidP="00B35928">
      <w:pPr>
        <w:rPr>
          <w:sz w:val="24"/>
          <w:szCs w:val="24"/>
        </w:rPr>
      </w:pPr>
      <w:r w:rsidRPr="00433652">
        <w:rPr>
          <w:sz w:val="24"/>
          <w:szCs w:val="24"/>
        </w:rPr>
        <w:t>C) Osmanlı Devleti savaşta hiç yenilgi almamıştır.</w:t>
      </w:r>
    </w:p>
    <w:p w:rsidR="00110D8F" w:rsidRPr="00433652" w:rsidRDefault="00110D8F" w:rsidP="00B35928">
      <w:pPr>
        <w:rPr>
          <w:sz w:val="24"/>
          <w:szCs w:val="24"/>
        </w:rPr>
      </w:pPr>
      <w:r w:rsidRPr="00433652">
        <w:rPr>
          <w:sz w:val="24"/>
          <w:szCs w:val="24"/>
        </w:rPr>
        <w:t>D) Osmanlı Devleti kaynakları tükendiği için savaştan çekilmek zorunda kalmıştır.</w:t>
      </w:r>
    </w:p>
    <w:p w:rsidR="00110D8F" w:rsidRPr="00433652" w:rsidRDefault="00110D8F" w:rsidP="00B35928">
      <w:pPr>
        <w:rPr>
          <w:sz w:val="24"/>
          <w:szCs w:val="24"/>
        </w:rPr>
      </w:pPr>
      <w:r w:rsidRPr="00433652">
        <w:rPr>
          <w:sz w:val="24"/>
          <w:szCs w:val="24"/>
        </w:rPr>
        <w:t>SORU 18)</w:t>
      </w:r>
    </w:p>
    <w:p w:rsidR="00110D8F" w:rsidRPr="00433652" w:rsidRDefault="00110D8F" w:rsidP="00B35928">
      <w:pPr>
        <w:rPr>
          <w:sz w:val="24"/>
          <w:szCs w:val="24"/>
        </w:rPr>
      </w:pPr>
      <w:r w:rsidRPr="00257D7C">
        <w:rPr>
          <w:noProof/>
          <w:sz w:val="24"/>
          <w:szCs w:val="24"/>
        </w:rPr>
        <w:pict>
          <v:shape id="Resim 5" o:spid="_x0000_i1029" type="#_x0000_t75" style="width:199.5pt;height:177pt;visibility:visible">
            <v:imagedata r:id="rId18" o:title=""/>
          </v:shape>
        </w:pict>
      </w:r>
    </w:p>
    <w:p w:rsidR="00110D8F" w:rsidRPr="00433652" w:rsidRDefault="00110D8F" w:rsidP="00B35928">
      <w:pPr>
        <w:rPr>
          <w:sz w:val="24"/>
          <w:szCs w:val="24"/>
        </w:rPr>
      </w:pPr>
      <w:r w:rsidRPr="00433652">
        <w:rPr>
          <w:sz w:val="24"/>
          <w:szCs w:val="24"/>
        </w:rPr>
        <w:t>Kazım Karabekir'in bu sözleri aşağıdakilerden hangisini göstermektedir?</w:t>
      </w:r>
    </w:p>
    <w:p w:rsidR="00110D8F" w:rsidRPr="00433652" w:rsidRDefault="00110D8F" w:rsidP="00B35928">
      <w:pPr>
        <w:rPr>
          <w:sz w:val="24"/>
          <w:szCs w:val="24"/>
        </w:rPr>
      </w:pPr>
      <w:r w:rsidRPr="00433652">
        <w:rPr>
          <w:sz w:val="24"/>
          <w:szCs w:val="24"/>
        </w:rPr>
        <w:t>A) Savaşın Osmanlı Devleti için hayati sonuçlar taşıdığını</w:t>
      </w:r>
    </w:p>
    <w:p w:rsidR="00110D8F" w:rsidRPr="00433652" w:rsidRDefault="00110D8F" w:rsidP="00B35928">
      <w:pPr>
        <w:rPr>
          <w:sz w:val="24"/>
          <w:szCs w:val="24"/>
        </w:rPr>
      </w:pPr>
      <w:r w:rsidRPr="00433652">
        <w:rPr>
          <w:sz w:val="24"/>
          <w:szCs w:val="24"/>
        </w:rPr>
        <w:t>B) Almanya'nın savaşta üstünlüğü ele geçirdiğini</w:t>
      </w:r>
    </w:p>
    <w:p w:rsidR="00110D8F" w:rsidRPr="00433652" w:rsidRDefault="00110D8F" w:rsidP="00B35928">
      <w:pPr>
        <w:rPr>
          <w:sz w:val="24"/>
          <w:szCs w:val="24"/>
        </w:rPr>
      </w:pPr>
      <w:r w:rsidRPr="00433652">
        <w:rPr>
          <w:sz w:val="24"/>
          <w:szCs w:val="24"/>
        </w:rPr>
        <w:t>C) Osmanlı Devleti'nin askeri ve ekonomik açıdan güçlenmeye devam ettiğini</w:t>
      </w:r>
    </w:p>
    <w:p w:rsidR="00110D8F" w:rsidRPr="00433652" w:rsidRDefault="00110D8F" w:rsidP="00B35928">
      <w:pPr>
        <w:rPr>
          <w:sz w:val="24"/>
          <w:szCs w:val="24"/>
        </w:rPr>
      </w:pPr>
      <w:r w:rsidRPr="00433652">
        <w:rPr>
          <w:sz w:val="24"/>
          <w:szCs w:val="24"/>
        </w:rPr>
        <w:t>D) İttihat ve Terakki liderlerinin sömürgeciliği desteklediğini</w:t>
      </w:r>
    </w:p>
    <w:p w:rsidR="00110D8F" w:rsidRPr="00433652" w:rsidRDefault="00110D8F" w:rsidP="00B35928">
      <w:pPr>
        <w:rPr>
          <w:sz w:val="24"/>
          <w:szCs w:val="24"/>
        </w:rPr>
      </w:pPr>
      <w:r w:rsidRPr="00433652">
        <w:rPr>
          <w:sz w:val="24"/>
          <w:szCs w:val="24"/>
        </w:rPr>
        <w:t>SORU 19)</w:t>
      </w:r>
    </w:p>
    <w:p w:rsidR="00110D8F" w:rsidRPr="00433652" w:rsidRDefault="00110D8F" w:rsidP="00B35928">
      <w:pPr>
        <w:rPr>
          <w:sz w:val="24"/>
          <w:szCs w:val="24"/>
        </w:rPr>
      </w:pPr>
      <w:r w:rsidRPr="00257D7C">
        <w:rPr>
          <w:noProof/>
          <w:sz w:val="24"/>
          <w:szCs w:val="24"/>
        </w:rPr>
        <w:pict>
          <v:shape id="Resim 6" o:spid="_x0000_i1030" type="#_x0000_t75" style="width:44.25pt;height:102.75pt;visibility:visible">
            <v:imagedata r:id="rId19" o:title=""/>
          </v:shape>
        </w:pict>
      </w:r>
      <w:r w:rsidRPr="00257D7C">
        <w:rPr>
          <w:noProof/>
          <w:sz w:val="24"/>
          <w:szCs w:val="24"/>
        </w:rPr>
        <w:pict>
          <v:shape id="Resim 7" o:spid="_x0000_i1031" type="#_x0000_t75" style="width:217.5pt;height:102pt;visibility:visible">
            <v:imagedata r:id="rId20" o:title=""/>
          </v:shape>
        </w:pict>
      </w:r>
    </w:p>
    <w:p w:rsidR="00110D8F" w:rsidRPr="00433652" w:rsidRDefault="00110D8F" w:rsidP="00B35928">
      <w:pPr>
        <w:rPr>
          <w:sz w:val="24"/>
          <w:szCs w:val="24"/>
        </w:rPr>
      </w:pPr>
      <w:r w:rsidRPr="00433652">
        <w:rPr>
          <w:sz w:val="24"/>
          <w:szCs w:val="24"/>
        </w:rPr>
        <w:t>Mustafa Kemal Atatürk Samsun'a çıktığı anda ülkenin genel durumunu Nutuk'ta bu şekilde açıklamıştır. Bu bilgiler dikkate alındığında aşağıdaki yargılardan hangisine ulaşılamaz?</w:t>
      </w:r>
    </w:p>
    <w:p w:rsidR="00110D8F" w:rsidRPr="00433652" w:rsidRDefault="00110D8F" w:rsidP="00B35928">
      <w:pPr>
        <w:rPr>
          <w:sz w:val="24"/>
          <w:szCs w:val="24"/>
        </w:rPr>
      </w:pPr>
      <w:r w:rsidRPr="00433652">
        <w:rPr>
          <w:sz w:val="24"/>
          <w:szCs w:val="24"/>
        </w:rPr>
        <w:t>a) Yapılan ateşkes antlaşması Osmanlı Devletinin aleyhine şartlar taşımaktadır</w:t>
      </w:r>
    </w:p>
    <w:p w:rsidR="00110D8F" w:rsidRPr="00433652" w:rsidRDefault="00110D8F" w:rsidP="00B35928">
      <w:pPr>
        <w:rPr>
          <w:sz w:val="24"/>
          <w:szCs w:val="24"/>
        </w:rPr>
      </w:pPr>
      <w:r w:rsidRPr="00433652">
        <w:rPr>
          <w:sz w:val="24"/>
          <w:szCs w:val="24"/>
        </w:rPr>
        <w:t>b) Osmanlıyı savaşa sürükleyenler sorumluluktan kaçmışlardır</w:t>
      </w:r>
    </w:p>
    <w:p w:rsidR="00110D8F" w:rsidRPr="00433652" w:rsidRDefault="00110D8F" w:rsidP="00B35928">
      <w:pPr>
        <w:rPr>
          <w:sz w:val="24"/>
          <w:szCs w:val="24"/>
        </w:rPr>
      </w:pPr>
      <w:r w:rsidRPr="00433652">
        <w:rPr>
          <w:sz w:val="24"/>
          <w:szCs w:val="24"/>
        </w:rPr>
        <w:t>c) Mondros ateşkesiyle ordunun savunma gücü elinden alınmıştır</w:t>
      </w:r>
    </w:p>
    <w:p w:rsidR="00110D8F" w:rsidRPr="00433652" w:rsidRDefault="00110D8F" w:rsidP="00B35928">
      <w:pPr>
        <w:rPr>
          <w:sz w:val="24"/>
          <w:szCs w:val="24"/>
        </w:rPr>
      </w:pPr>
      <w:r w:rsidRPr="00433652">
        <w:rPr>
          <w:sz w:val="24"/>
          <w:szCs w:val="24"/>
        </w:rPr>
        <w:t>d) Padişah ve hükümet Mondros ateşkesini kabul etmemektedir</w:t>
      </w:r>
    </w:p>
    <w:p w:rsidR="00110D8F" w:rsidRPr="00433652" w:rsidRDefault="00110D8F" w:rsidP="00B35928">
      <w:pPr>
        <w:rPr>
          <w:sz w:val="24"/>
          <w:szCs w:val="24"/>
        </w:rPr>
      </w:pPr>
      <w:r w:rsidRPr="00433652">
        <w:rPr>
          <w:sz w:val="24"/>
          <w:szCs w:val="24"/>
        </w:rPr>
        <w:t>SORU 20)</w:t>
      </w:r>
    </w:p>
    <w:p w:rsidR="00110D8F" w:rsidRPr="00433652" w:rsidRDefault="00110D8F" w:rsidP="00B35928">
      <w:pPr>
        <w:rPr>
          <w:sz w:val="24"/>
          <w:szCs w:val="24"/>
        </w:rPr>
      </w:pPr>
      <w:r w:rsidRPr="00257D7C">
        <w:rPr>
          <w:noProof/>
          <w:sz w:val="24"/>
          <w:szCs w:val="24"/>
        </w:rPr>
        <w:pict>
          <v:shape id="Resim 8" o:spid="_x0000_i1032" type="#_x0000_t75" style="width:44.25pt;height:111pt;visibility:visible">
            <v:imagedata r:id="rId21" o:title=""/>
          </v:shape>
        </w:pict>
      </w:r>
      <w:r w:rsidRPr="00257D7C">
        <w:rPr>
          <w:noProof/>
          <w:sz w:val="24"/>
          <w:szCs w:val="24"/>
        </w:rPr>
        <w:pict>
          <v:shape id="Resim 9" o:spid="_x0000_i1033" type="#_x0000_t75" style="width:224.25pt;height:118.5pt;visibility:visible">
            <v:imagedata r:id="rId22" o:title=""/>
          </v:shape>
        </w:pict>
      </w:r>
    </w:p>
    <w:p w:rsidR="00110D8F" w:rsidRPr="00433652" w:rsidRDefault="00110D8F" w:rsidP="00B35928">
      <w:pPr>
        <w:rPr>
          <w:sz w:val="24"/>
          <w:szCs w:val="24"/>
        </w:rPr>
      </w:pPr>
      <w:r w:rsidRPr="00433652">
        <w:rPr>
          <w:sz w:val="24"/>
          <w:szCs w:val="24"/>
        </w:rPr>
        <w:t>Mustafa Kemalin bu tutumu dikkate alınıp değerlendirildiğinde en doğru yargı aşağıdakilerden hangisidir?</w:t>
      </w:r>
    </w:p>
    <w:p w:rsidR="00110D8F" w:rsidRPr="00433652" w:rsidRDefault="00110D8F" w:rsidP="00B35928">
      <w:pPr>
        <w:rPr>
          <w:sz w:val="24"/>
          <w:szCs w:val="24"/>
        </w:rPr>
      </w:pPr>
      <w:r w:rsidRPr="00433652">
        <w:rPr>
          <w:sz w:val="24"/>
          <w:szCs w:val="24"/>
        </w:rPr>
        <w:t>a)  Mustafa Kemal I.Dünya Savaşına istemeyerek katılmıştır.</w:t>
      </w:r>
    </w:p>
    <w:p w:rsidR="00110D8F" w:rsidRPr="00433652" w:rsidRDefault="00110D8F" w:rsidP="00B35928">
      <w:pPr>
        <w:rPr>
          <w:sz w:val="24"/>
          <w:szCs w:val="24"/>
        </w:rPr>
      </w:pPr>
      <w:r w:rsidRPr="00433652">
        <w:rPr>
          <w:sz w:val="24"/>
          <w:szCs w:val="24"/>
        </w:rPr>
        <w:t>b)  Mustafa Kemal savaşı onaylamamasına rağmen, müttefik devletlerle işbirliği yaparak yurdunu savunmuştur.</w:t>
      </w:r>
    </w:p>
    <w:p w:rsidR="00110D8F" w:rsidRPr="00433652" w:rsidRDefault="00110D8F" w:rsidP="00B35928">
      <w:pPr>
        <w:rPr>
          <w:sz w:val="24"/>
          <w:szCs w:val="24"/>
        </w:rPr>
      </w:pPr>
      <w:r w:rsidRPr="00433652">
        <w:rPr>
          <w:sz w:val="24"/>
          <w:szCs w:val="24"/>
        </w:rPr>
        <w:t>c)  Mustafa Kemal Almanları sevmediği halde onlarla çalışmıştır</w:t>
      </w:r>
    </w:p>
    <w:p w:rsidR="00110D8F" w:rsidRPr="00433652" w:rsidRDefault="00110D8F" w:rsidP="00B35928">
      <w:pPr>
        <w:rPr>
          <w:sz w:val="24"/>
          <w:szCs w:val="24"/>
        </w:rPr>
      </w:pPr>
      <w:r w:rsidRPr="00433652">
        <w:rPr>
          <w:sz w:val="24"/>
          <w:szCs w:val="24"/>
        </w:rPr>
        <w:t>d)  Mustafa Kemal savaşta Türk ordusuna silah ve yiyecek sağlamıştır</w:t>
      </w:r>
    </w:p>
    <w:p w:rsidR="00110D8F" w:rsidRPr="00433652" w:rsidRDefault="00110D8F" w:rsidP="00B35928">
      <w:pPr>
        <w:rPr>
          <w:sz w:val="24"/>
          <w:szCs w:val="24"/>
        </w:rPr>
      </w:pPr>
    </w:p>
    <w:p w:rsidR="00110D8F" w:rsidRPr="00433652" w:rsidRDefault="00110D8F" w:rsidP="00B35928">
      <w:pPr>
        <w:rPr>
          <w:sz w:val="24"/>
          <w:szCs w:val="24"/>
        </w:rPr>
      </w:pPr>
      <w:r w:rsidRPr="00433652">
        <w:rPr>
          <w:sz w:val="24"/>
          <w:szCs w:val="24"/>
        </w:rPr>
        <w:t>MEHMET ABLAK</w:t>
      </w:r>
    </w:p>
    <w:p w:rsidR="00110D8F" w:rsidRPr="00433652" w:rsidRDefault="00110D8F" w:rsidP="00B35928">
      <w:pPr>
        <w:rPr>
          <w:sz w:val="24"/>
          <w:szCs w:val="24"/>
        </w:rPr>
      </w:pPr>
    </w:p>
    <w:p w:rsidR="00110D8F" w:rsidRPr="00433652" w:rsidRDefault="00110D8F" w:rsidP="00B35928">
      <w:pPr>
        <w:rPr>
          <w:sz w:val="24"/>
          <w:szCs w:val="24"/>
        </w:rPr>
      </w:pPr>
    </w:p>
    <w:p w:rsidR="00110D8F" w:rsidRPr="00433652" w:rsidRDefault="00110D8F" w:rsidP="00B35928">
      <w:pPr>
        <w:autoSpaceDE w:val="0"/>
        <w:autoSpaceDN w:val="0"/>
        <w:adjustRightInd w:val="0"/>
        <w:ind w:left="120"/>
        <w:rPr>
          <w:rFonts w:ascii="Times New Roman TUR" w:hAnsi="Times New Roman TUR" w:cs="Times New Roman TUR"/>
          <w:sz w:val="24"/>
          <w:szCs w:val="24"/>
        </w:rPr>
      </w:pP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Cevap anahtarı</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1)B</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2)A</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3)D</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4)C</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5)D</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6)A</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7)D</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8)C</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9)D</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10)D</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11)C</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12)D</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13)D</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14)C</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15)C</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16)D</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17)C</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18)A</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19)D</w:t>
      </w:r>
    </w:p>
    <w:p w:rsidR="00110D8F" w:rsidRPr="00433652" w:rsidRDefault="00110D8F"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20)B</w:t>
      </w:r>
    </w:p>
    <w:p w:rsidR="00110D8F" w:rsidRPr="00433652" w:rsidRDefault="00110D8F" w:rsidP="00B35928">
      <w:pPr>
        <w:rPr>
          <w:sz w:val="24"/>
          <w:szCs w:val="24"/>
        </w:rPr>
      </w:pPr>
    </w:p>
    <w:p w:rsidR="00110D8F" w:rsidRPr="00433652" w:rsidRDefault="00110D8F" w:rsidP="00B35928">
      <w:pPr>
        <w:tabs>
          <w:tab w:val="left" w:pos="1455"/>
        </w:tabs>
        <w:rPr>
          <w:sz w:val="24"/>
          <w:szCs w:val="24"/>
        </w:rPr>
      </w:pPr>
    </w:p>
    <w:p w:rsidR="00110D8F" w:rsidRPr="00433652" w:rsidRDefault="00110D8F" w:rsidP="00B35928">
      <w:pPr>
        <w:pBdr>
          <w:bottom w:val="single" w:sz="6" w:space="1" w:color="auto"/>
        </w:pBd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tabs>
          <w:tab w:val="left" w:pos="1455"/>
        </w:tabs>
        <w:rPr>
          <w:sz w:val="24"/>
          <w:szCs w:val="24"/>
        </w:rPr>
      </w:pPr>
    </w:p>
    <w:p w:rsidR="00110D8F" w:rsidRPr="00433652" w:rsidRDefault="00110D8F" w:rsidP="00B35928">
      <w:pPr>
        <w:rPr>
          <w:sz w:val="24"/>
          <w:szCs w:val="24"/>
        </w:rPr>
      </w:pPr>
      <w:r w:rsidRPr="00433652">
        <w:rPr>
          <w:sz w:val="24"/>
          <w:szCs w:val="24"/>
        </w:rPr>
        <w:t>TEST 1</w:t>
      </w:r>
      <w:r w:rsidRPr="00433652">
        <w:rPr>
          <w:sz w:val="24"/>
          <w:szCs w:val="24"/>
        </w:rPr>
        <w:br/>
        <w:t>1. İtilaf Devletleri Mudanya Ateşkesi’ne TBMM Hükümetini tek başına çağırırken Lozan Barış Görüşmelerine TBMM Hükümeti’nin yanında İstanbul Hükümeti’ni de çağırmış, böylece iki taraf arasındaki görüş ayrılığından</w:t>
      </w:r>
      <w:r w:rsidRPr="00433652">
        <w:rPr>
          <w:sz w:val="24"/>
          <w:szCs w:val="24"/>
        </w:rPr>
        <w:br/>
        <w:t>faydalanmayı amaçlamıştır.</w:t>
      </w:r>
      <w:r w:rsidRPr="00433652">
        <w:rPr>
          <w:sz w:val="24"/>
          <w:szCs w:val="24"/>
        </w:rPr>
        <w:br/>
        <w:t>TBMM böyle bir durumun gerçekleşmesini önlemek için,  </w:t>
      </w:r>
      <w:r w:rsidRPr="00433652">
        <w:rPr>
          <w:sz w:val="24"/>
          <w:szCs w:val="24"/>
        </w:rPr>
        <w:br/>
        <w:t>      I. Teşkilat-ı Esasi kanunu’nu ilan etme  </w:t>
      </w:r>
      <w:r w:rsidRPr="00433652">
        <w:rPr>
          <w:sz w:val="24"/>
          <w:szCs w:val="24"/>
        </w:rPr>
        <w:br/>
        <w:t>      II. Saltanatı kaldırma  </w:t>
      </w:r>
      <w:r w:rsidRPr="00433652">
        <w:rPr>
          <w:sz w:val="24"/>
          <w:szCs w:val="24"/>
        </w:rPr>
        <w:br/>
        <w:t>      III. Güçler birliği ilkesini kabul etme  </w:t>
      </w:r>
      <w:r w:rsidRPr="00433652">
        <w:rPr>
          <w:sz w:val="24"/>
          <w:szCs w:val="24"/>
        </w:rPr>
        <w:br/>
        <w:t>uygulamalarından hangilerini gerçekleştirmiştir?  </w:t>
      </w:r>
      <w:r w:rsidRPr="00433652">
        <w:rPr>
          <w:sz w:val="24"/>
          <w:szCs w:val="24"/>
        </w:rPr>
        <w:br/>
        <w:t xml:space="preserve">            A) Yalnız II        B) Yalnız III          C) I ve III       D) II ve III         </w:t>
      </w:r>
      <w:r w:rsidRPr="00433652">
        <w:rPr>
          <w:sz w:val="24"/>
          <w:szCs w:val="24"/>
        </w:rPr>
        <w:br/>
      </w:r>
      <w:r w:rsidRPr="00433652">
        <w:rPr>
          <w:sz w:val="24"/>
          <w:szCs w:val="24"/>
        </w:rPr>
        <w:br/>
        <w:t>2. Saltanatın kaldırılmasından sonra Osmanlı padişahı VI. Mehmed  Vahdettin İngilizlere sığındı. TBMM bu olay üzerine İngiltere’nin, Vahdettin’in şahsında halifelik kurumunu kendi çıkarları doğrultusunda kullanmasına engel olmak için Osmanlı ailesinden olan Abdülmecid Efendi’yi Halife olarak seçti.  </w:t>
      </w:r>
      <w:r w:rsidRPr="00433652">
        <w:rPr>
          <w:sz w:val="24"/>
          <w:szCs w:val="24"/>
        </w:rPr>
        <w:br/>
        <w:t>Sadece bu bilgi dikkate alındığında aşağıdaki yargılardan hangisine ulaşılabilir?</w:t>
      </w:r>
      <w:r w:rsidRPr="00433652">
        <w:rPr>
          <w:sz w:val="24"/>
          <w:szCs w:val="24"/>
        </w:rPr>
        <w:br/>
        <w:t>       A) TBMM Halifeliğin bütün dinsel yetkilerini üzerine almıştır.    </w:t>
      </w:r>
      <w:r w:rsidRPr="00433652">
        <w:rPr>
          <w:sz w:val="24"/>
          <w:szCs w:val="24"/>
        </w:rPr>
        <w:br/>
        <w:t>       B) Halifelerin göreve gelme şeklinde herhangi bir değişiklik yaşanmamıştır.  </w:t>
      </w:r>
      <w:r w:rsidRPr="00433652">
        <w:rPr>
          <w:sz w:val="24"/>
          <w:szCs w:val="24"/>
        </w:rPr>
        <w:br/>
        <w:t>       C) TBMM ile İngiltere arasında karşılıklı menfaate dayalı ilişkiler kurulmuştur.</w:t>
      </w:r>
      <w:r w:rsidRPr="00433652">
        <w:rPr>
          <w:sz w:val="24"/>
          <w:szCs w:val="24"/>
        </w:rPr>
        <w:br/>
        <w:t>       D) İngiltere, Halifeliğin kaldırılması konusunda TBMM’ye destek olmuştur.  </w:t>
      </w:r>
      <w:r w:rsidRPr="00433652">
        <w:rPr>
          <w:sz w:val="24"/>
          <w:szCs w:val="24"/>
        </w:rPr>
        <w:br/>
      </w:r>
      <w:r w:rsidRPr="00433652">
        <w:rPr>
          <w:sz w:val="24"/>
          <w:szCs w:val="24"/>
        </w:rPr>
        <w:br/>
        <w:t>3. 29 Ekim 1923’te Cumhuriyet’in ilan edilerek Mustafa Kemal’in de Cumhurbaşkanlığına seçilmesiyle birlikte yeni Türk devletinde,  </w:t>
      </w:r>
      <w:r w:rsidRPr="00433652">
        <w:rPr>
          <w:sz w:val="24"/>
          <w:szCs w:val="24"/>
        </w:rPr>
        <w:br/>
        <w:t>         I. Teşkilat-î Esasî Kanunu’nun kabul edilmesi  </w:t>
      </w:r>
      <w:r w:rsidRPr="00433652">
        <w:rPr>
          <w:sz w:val="24"/>
          <w:szCs w:val="24"/>
        </w:rPr>
        <w:br/>
        <w:t>         II. Devlet başkanlığı sorununun çözümlenmesi</w:t>
      </w:r>
      <w:r w:rsidRPr="00433652">
        <w:rPr>
          <w:sz w:val="24"/>
          <w:szCs w:val="24"/>
        </w:rPr>
        <w:br/>
        <w:t>         III. Yeni Türk devletinin siyasal rejiminin belirlenmesi    </w:t>
      </w:r>
      <w:r w:rsidRPr="00433652">
        <w:rPr>
          <w:sz w:val="24"/>
          <w:szCs w:val="24"/>
        </w:rPr>
        <w:br/>
        <w:t>Sonuçlarından hangilerinin gerçekleştiği söylenebilir?  </w:t>
      </w:r>
      <w:r w:rsidRPr="00433652">
        <w:rPr>
          <w:sz w:val="24"/>
          <w:szCs w:val="24"/>
        </w:rPr>
        <w:br/>
        <w:t>           A) Yalnız II        B) Yalnız III       C) I ve III       D) II ve III    </w:t>
      </w:r>
      <w:r w:rsidRPr="00433652">
        <w:rPr>
          <w:sz w:val="24"/>
          <w:szCs w:val="24"/>
        </w:rPr>
        <w:br/>
      </w:r>
      <w:r w:rsidRPr="00433652">
        <w:rPr>
          <w:sz w:val="24"/>
          <w:szCs w:val="24"/>
        </w:rPr>
        <w:br/>
        <w:t>4. “29 Ekim 1923’te ilan edilen Cumhuriyet’in bir rejim biçimi olmasının yanı sıra, altyapısı eskilere dayanan ve adım adım gelinen yeni bir yönetim biçimi olduğu da söylenebilir.”</w:t>
      </w:r>
      <w:r w:rsidRPr="00433652">
        <w:rPr>
          <w:sz w:val="24"/>
          <w:szCs w:val="24"/>
        </w:rPr>
        <w:br/>
        <w:t>Bu görüşe aşağıdakilerden hangisi doğrudan bir kanıt oluşturmaz?  </w:t>
      </w:r>
      <w:r w:rsidRPr="00433652">
        <w:rPr>
          <w:sz w:val="24"/>
          <w:szCs w:val="24"/>
        </w:rPr>
        <w:br/>
        <w:t>      A) Sivas Kongresi’nde manda ve himaye fikrinin kesin olarak reddedilmesi</w:t>
      </w:r>
      <w:r w:rsidRPr="00433652">
        <w:rPr>
          <w:sz w:val="24"/>
          <w:szCs w:val="24"/>
        </w:rPr>
        <w:br/>
        <w:t>      B) Amasya Genelgesi’nde “Ulusun bağımsızlığını yine ulusun azim ve kararı kurtaracaktır.” Görüşünün yer  alması  </w:t>
      </w:r>
      <w:r w:rsidRPr="00433652">
        <w:rPr>
          <w:sz w:val="24"/>
          <w:szCs w:val="24"/>
        </w:rPr>
        <w:br/>
        <w:t>      C) Erzurum Kongresi’nde, “Ulusal güçleri etkin, ulusal iradeyi egemen kılmak esastır.” kararının alınması  </w:t>
      </w:r>
      <w:r w:rsidRPr="00433652">
        <w:rPr>
          <w:sz w:val="24"/>
          <w:szCs w:val="24"/>
        </w:rPr>
        <w:br/>
        <w:t>      D) Ulusal egemenliği esas alan TBMM’nin açılması  </w:t>
      </w:r>
      <w:r w:rsidRPr="00433652">
        <w:rPr>
          <w:sz w:val="24"/>
          <w:szCs w:val="24"/>
        </w:rPr>
        <w:br/>
        <w:t xml:space="preserve">  </w:t>
      </w:r>
      <w:r w:rsidRPr="00433652">
        <w:rPr>
          <w:sz w:val="24"/>
          <w:szCs w:val="24"/>
        </w:rPr>
        <w:br/>
      </w:r>
      <w:r w:rsidRPr="00433652">
        <w:rPr>
          <w:sz w:val="24"/>
          <w:szCs w:val="24"/>
        </w:rPr>
        <w:br/>
        <w:t>5. Bakanların tek tek mecliste oylama yoluyla belirlendiği meclis hükümeti modelinden Cumhuriyet’in ilanı ile birlikte kabine sistemine geçilmesi,  </w:t>
      </w:r>
      <w:r w:rsidRPr="00433652">
        <w:rPr>
          <w:sz w:val="24"/>
          <w:szCs w:val="24"/>
        </w:rPr>
        <w:br/>
        <w:t>           I. Hükümeti, meclisin denetiminden uzak tutmak  </w:t>
      </w:r>
      <w:r w:rsidRPr="00433652">
        <w:rPr>
          <w:sz w:val="24"/>
          <w:szCs w:val="24"/>
        </w:rPr>
        <w:br/>
        <w:t>           II. Güçler birliğine dayalı olan anlayışı sürekli hale getirme  </w:t>
      </w:r>
      <w:r w:rsidRPr="00433652">
        <w:rPr>
          <w:sz w:val="24"/>
          <w:szCs w:val="24"/>
        </w:rPr>
        <w:br/>
        <w:t>           III. Hükümetin daha çabuk oluşturulup uyumlu bir şekilde çalışmasını sağlama  </w:t>
      </w:r>
      <w:r w:rsidRPr="00433652">
        <w:rPr>
          <w:sz w:val="24"/>
          <w:szCs w:val="24"/>
        </w:rPr>
        <w:br/>
        <w:t>amaçlarından hangilerine dayandırılabilir?  </w:t>
      </w:r>
      <w:r w:rsidRPr="00433652">
        <w:rPr>
          <w:sz w:val="24"/>
          <w:szCs w:val="24"/>
        </w:rPr>
        <w:br/>
        <w:t xml:space="preserve">              A) Yalnız II        B) Yalnız III         C) I ve III       D) II ve III         </w:t>
      </w:r>
      <w:r w:rsidRPr="00433652">
        <w:rPr>
          <w:sz w:val="24"/>
          <w:szCs w:val="24"/>
        </w:rPr>
        <w:br/>
      </w:r>
      <w:r w:rsidRPr="00433652">
        <w:rPr>
          <w:sz w:val="24"/>
          <w:szCs w:val="24"/>
        </w:rPr>
        <w:br/>
        <w:t>6. 1924 Anayasası’nda yürütme yetkisi Cumhurbaşkanı ve Bakanlar Kurulu’na bırakılmış, yargının bağımsızlığı ilkesi de ön plana çıkarılmıştır.  </w:t>
      </w:r>
      <w:r w:rsidRPr="00433652">
        <w:rPr>
          <w:sz w:val="24"/>
          <w:szCs w:val="24"/>
        </w:rPr>
        <w:br/>
        <w:t>Böyle bir uygulama ile,</w:t>
      </w:r>
      <w:r w:rsidRPr="00433652">
        <w:rPr>
          <w:sz w:val="24"/>
          <w:szCs w:val="24"/>
        </w:rPr>
        <w:br/>
        <w:t>            I. “Güçler ayrılığı” ilkesine kademeli olarak geçme    </w:t>
      </w:r>
      <w:r w:rsidRPr="00433652">
        <w:rPr>
          <w:sz w:val="24"/>
          <w:szCs w:val="24"/>
        </w:rPr>
        <w:br/>
        <w:t>            II. Meclisin yetkilerini ortadan kaldırma  </w:t>
      </w:r>
      <w:r w:rsidRPr="00433652">
        <w:rPr>
          <w:sz w:val="24"/>
          <w:szCs w:val="24"/>
        </w:rPr>
        <w:br/>
        <w:t>            III. Yönetim anlayışında demokratik esaslara dayanma  </w:t>
      </w:r>
      <w:r w:rsidRPr="00433652">
        <w:rPr>
          <w:sz w:val="24"/>
          <w:szCs w:val="24"/>
        </w:rPr>
        <w:br/>
        <w:t>Amaçlarından hangilerine ulaşılmak istenmiştir?  </w:t>
      </w:r>
      <w:r w:rsidRPr="00433652">
        <w:rPr>
          <w:sz w:val="24"/>
          <w:szCs w:val="24"/>
        </w:rPr>
        <w:br/>
        <w:t>               A) Yalnız II         B) Yalnız III        C) I ve III        D) I, II ve III      </w:t>
      </w:r>
      <w:r w:rsidRPr="00433652">
        <w:rPr>
          <w:sz w:val="24"/>
          <w:szCs w:val="24"/>
        </w:rPr>
        <w:br/>
      </w:r>
      <w:r w:rsidRPr="00433652">
        <w:rPr>
          <w:sz w:val="24"/>
          <w:szCs w:val="24"/>
        </w:rPr>
        <w:br/>
        <w:t>7. Yeni Türk Devleti’nde,</w:t>
      </w:r>
      <w:r w:rsidRPr="00433652">
        <w:rPr>
          <w:sz w:val="24"/>
          <w:szCs w:val="24"/>
        </w:rPr>
        <w:br/>
        <w:t>             I. Yabancılara verilen ayrıcalıkları sona erdirme  </w:t>
      </w:r>
      <w:r w:rsidRPr="00433652">
        <w:rPr>
          <w:sz w:val="24"/>
          <w:szCs w:val="24"/>
        </w:rPr>
        <w:br/>
        <w:t>             II. Laik devlet düzenine geçme  </w:t>
      </w:r>
      <w:r w:rsidRPr="00433652">
        <w:rPr>
          <w:sz w:val="24"/>
          <w:szCs w:val="24"/>
        </w:rPr>
        <w:br/>
        <w:t>             III. İnanç özgürlüğünü serbest kılma  </w:t>
      </w:r>
      <w:r w:rsidRPr="00433652">
        <w:rPr>
          <w:sz w:val="24"/>
          <w:szCs w:val="24"/>
        </w:rPr>
        <w:br/>
        <w:t>durumlarından hangilerinin gerçekleştirilmesine halifeliğin kaldırılması gibi bir şarta bağlıdır?</w:t>
      </w:r>
      <w:r w:rsidRPr="00433652">
        <w:rPr>
          <w:sz w:val="24"/>
          <w:szCs w:val="24"/>
        </w:rPr>
        <w:br/>
        <w:t xml:space="preserve">               A) Yalnız I        B) Yalnız II         C) Yalnız III       D) I ve II         </w:t>
      </w:r>
      <w:r w:rsidRPr="00433652">
        <w:rPr>
          <w:sz w:val="24"/>
          <w:szCs w:val="24"/>
        </w:rPr>
        <w:br/>
      </w:r>
      <w:r w:rsidRPr="00433652">
        <w:rPr>
          <w:sz w:val="24"/>
          <w:szCs w:val="24"/>
        </w:rPr>
        <w:br/>
        <w:t>8. “Halifelik ümmet yapısının özelliklerini bünyesinde taşıyan bir otorite olup, teokratik anlayışa dayalı bir örgütlenme yapısını ön plana çıkarmıştır.”</w:t>
      </w:r>
      <w:r w:rsidRPr="00433652">
        <w:rPr>
          <w:sz w:val="24"/>
          <w:szCs w:val="24"/>
        </w:rPr>
        <w:br/>
        <w:t>Bu görüşten hareketle Cumhuriyet döneminde halifeliğe son verilmesi,</w:t>
      </w:r>
      <w:r w:rsidRPr="00433652">
        <w:rPr>
          <w:sz w:val="24"/>
          <w:szCs w:val="24"/>
        </w:rPr>
        <w:br/>
        <w:t>             I. Yeni rejimin temellerini güçlendirme</w:t>
      </w:r>
      <w:r w:rsidRPr="00433652">
        <w:rPr>
          <w:sz w:val="24"/>
          <w:szCs w:val="24"/>
        </w:rPr>
        <w:br/>
        <w:t>             II. Laik anlayışı egemen kılma  </w:t>
      </w:r>
      <w:r w:rsidRPr="00433652">
        <w:rPr>
          <w:sz w:val="24"/>
          <w:szCs w:val="24"/>
        </w:rPr>
        <w:br/>
        <w:t>             III. Ulusal devlet yapısını ön plana çıkarma</w:t>
      </w:r>
      <w:r w:rsidRPr="00433652">
        <w:rPr>
          <w:sz w:val="24"/>
          <w:szCs w:val="24"/>
        </w:rPr>
        <w:br/>
        <w:t>amaçlarından hangilerine yöneliktir?  </w:t>
      </w:r>
      <w:r w:rsidRPr="00433652">
        <w:rPr>
          <w:sz w:val="24"/>
          <w:szCs w:val="24"/>
        </w:rPr>
        <w:br/>
        <w:t xml:space="preserve">              A)Yalnız II         B) I ve II          C) I ve III          D) II ve III     </w:t>
      </w:r>
      <w:r w:rsidRPr="00433652">
        <w:rPr>
          <w:sz w:val="24"/>
          <w:szCs w:val="24"/>
        </w:rPr>
        <w:br/>
      </w:r>
      <w:r w:rsidRPr="00433652">
        <w:rPr>
          <w:sz w:val="24"/>
          <w:szCs w:val="24"/>
        </w:rPr>
        <w:br/>
        <w:t>9. Cumhuriyet’in ilanından sonra eski düzen yanlılarının Halifenin etrafında toplanması ve propagandalara başlaması yeni kurulmaya çalışılan devlet düzenini tehdit ediyor, yapılacak yeniliklerin önünde de ciddi bir engel oluşturuyordu.</w:t>
      </w:r>
      <w:r w:rsidRPr="00433652">
        <w:rPr>
          <w:sz w:val="24"/>
          <w:szCs w:val="24"/>
        </w:rPr>
        <w:br/>
        <w:t>Bu bilgiden hareketle halifeliğin kaldırılması,</w:t>
      </w:r>
      <w:r w:rsidRPr="00433652">
        <w:rPr>
          <w:sz w:val="24"/>
          <w:szCs w:val="24"/>
        </w:rPr>
        <w:br/>
        <w:t>          I. Yeniliklerin gerçekleştirilmesi için elverişli bir ortamın oluşması  </w:t>
      </w:r>
      <w:r w:rsidRPr="00433652">
        <w:rPr>
          <w:sz w:val="24"/>
          <w:szCs w:val="24"/>
        </w:rPr>
        <w:br/>
        <w:t>          II. Saltanatın kaldırılmasına uygun bir zemin hazırlanması  </w:t>
      </w:r>
      <w:r w:rsidRPr="00433652">
        <w:rPr>
          <w:sz w:val="24"/>
          <w:szCs w:val="24"/>
        </w:rPr>
        <w:br/>
        <w:t>          III. Laik devlet düzenine geçilmesi için olumlu   bir adımın daha atılması</w:t>
      </w:r>
      <w:r w:rsidRPr="00433652">
        <w:rPr>
          <w:sz w:val="24"/>
          <w:szCs w:val="24"/>
        </w:rPr>
        <w:br/>
        <w:t>sonuçlarından  hangilerine ortam hazırlamıştır?  </w:t>
      </w:r>
      <w:r w:rsidRPr="00433652">
        <w:rPr>
          <w:sz w:val="24"/>
          <w:szCs w:val="24"/>
        </w:rPr>
        <w:br/>
        <w:t xml:space="preserve">               A) Yalnız II         B) Yalnız III        C) I ve III         D) II ve III         </w:t>
      </w:r>
      <w:r w:rsidRPr="00433652">
        <w:rPr>
          <w:sz w:val="24"/>
          <w:szCs w:val="24"/>
        </w:rPr>
        <w:br/>
      </w:r>
      <w:r w:rsidRPr="00433652">
        <w:rPr>
          <w:sz w:val="24"/>
          <w:szCs w:val="24"/>
        </w:rPr>
        <w:br/>
        <w:t>10. Teokratik devlet düzeninin en önemli uzantılarından biri olan halifelik kurumunun, Cumhuriyet düzeninde yaşatılması imkansızdır.</w:t>
      </w:r>
      <w:r w:rsidRPr="00433652">
        <w:rPr>
          <w:sz w:val="24"/>
          <w:szCs w:val="24"/>
        </w:rPr>
        <w:br/>
        <w:t>Sadece bu bilgiden hareketle Halifeliğin kaldırılması,</w:t>
      </w:r>
      <w:r w:rsidRPr="00433652">
        <w:rPr>
          <w:sz w:val="24"/>
          <w:szCs w:val="24"/>
        </w:rPr>
        <w:br/>
        <w:t>          I. Milliyetçilik  </w:t>
      </w:r>
      <w:r w:rsidRPr="00433652">
        <w:rPr>
          <w:sz w:val="24"/>
          <w:szCs w:val="24"/>
        </w:rPr>
        <w:br/>
        <w:t>          II. Laiklik  </w:t>
      </w:r>
      <w:r w:rsidRPr="00433652">
        <w:rPr>
          <w:sz w:val="24"/>
          <w:szCs w:val="24"/>
        </w:rPr>
        <w:br/>
        <w:t>          III.Devletçilik  </w:t>
      </w:r>
      <w:r w:rsidRPr="00433652">
        <w:rPr>
          <w:sz w:val="24"/>
          <w:szCs w:val="24"/>
        </w:rPr>
        <w:br/>
        <w:t>Anlayışlarından hangilerinin ön plana çıkmasında etkili olmuştur?</w:t>
      </w:r>
      <w:r w:rsidRPr="00433652">
        <w:rPr>
          <w:sz w:val="24"/>
          <w:szCs w:val="24"/>
        </w:rPr>
        <w:br/>
        <w:t>              A)Yalnız I     B) Yalnız II         C) I ve II         D) I ve III    </w:t>
      </w:r>
      <w:r w:rsidRPr="00433652">
        <w:rPr>
          <w:sz w:val="24"/>
          <w:szCs w:val="24"/>
        </w:rPr>
        <w:br/>
      </w:r>
      <w:r w:rsidRPr="00433652">
        <w:rPr>
          <w:sz w:val="24"/>
          <w:szCs w:val="24"/>
        </w:rPr>
        <w:br/>
        <w:t>11. 19 Aralık 1924’te askerlik görevini yürütenlerin milletvekili olamayacağına dair bir kanun çıkartılmıştır.</w:t>
      </w:r>
      <w:r w:rsidRPr="00433652">
        <w:rPr>
          <w:sz w:val="24"/>
          <w:szCs w:val="24"/>
        </w:rPr>
        <w:br/>
        <w:t>Bu durum,</w:t>
      </w:r>
      <w:r w:rsidRPr="00433652">
        <w:rPr>
          <w:sz w:val="24"/>
          <w:szCs w:val="24"/>
        </w:rPr>
        <w:br/>
        <w:t>         I. Emir-komuta zincirinde aksaklıklar yaşanmasını engellemek  </w:t>
      </w:r>
      <w:r w:rsidRPr="00433652">
        <w:rPr>
          <w:sz w:val="24"/>
          <w:szCs w:val="24"/>
        </w:rPr>
        <w:br/>
        <w:t>         II. Orduyu her konuda yapılacak yenilik hareketlerinde öncü hale getirmek</w:t>
      </w:r>
      <w:r w:rsidRPr="00433652">
        <w:rPr>
          <w:sz w:val="24"/>
          <w:szCs w:val="24"/>
        </w:rPr>
        <w:br/>
        <w:t>         III. Orduyu, politik çekişmelerden uzak tutmak  </w:t>
      </w:r>
      <w:r w:rsidRPr="00433652">
        <w:rPr>
          <w:sz w:val="24"/>
          <w:szCs w:val="24"/>
        </w:rPr>
        <w:br/>
        <w:t>Gerekçelerinden hangileriyle açıklanabilir?</w:t>
      </w:r>
      <w:r w:rsidRPr="00433652">
        <w:rPr>
          <w:sz w:val="24"/>
          <w:szCs w:val="24"/>
        </w:rPr>
        <w:br/>
        <w:t xml:space="preserve">               A) Yalnız II       B) Yalnız III       C) I ve II      D) I ve III </w:t>
      </w:r>
      <w:r w:rsidRPr="00433652">
        <w:rPr>
          <w:sz w:val="24"/>
          <w:szCs w:val="24"/>
        </w:rPr>
        <w:br/>
      </w:r>
      <w:r w:rsidRPr="00433652">
        <w:rPr>
          <w:sz w:val="24"/>
          <w:szCs w:val="24"/>
        </w:rPr>
        <w:br/>
        <w:t>12. I. TBMM’de askerlik ve milletvekilliği görevleri tek kişide toplanabilirken, II. TBMM döneminde bu uygulamadan vazgeçilmiştir.  </w:t>
      </w:r>
      <w:r w:rsidRPr="00433652">
        <w:rPr>
          <w:sz w:val="24"/>
          <w:szCs w:val="24"/>
        </w:rPr>
        <w:br/>
        <w:t>      II. TBMM’nin bu düzenlemeyle,</w:t>
      </w:r>
      <w:r w:rsidRPr="00433652">
        <w:rPr>
          <w:sz w:val="24"/>
          <w:szCs w:val="24"/>
        </w:rPr>
        <w:br/>
        <w:t>            I. Çağdaş bir devlet kurmak</w:t>
      </w:r>
      <w:r w:rsidRPr="00433652">
        <w:rPr>
          <w:sz w:val="24"/>
          <w:szCs w:val="24"/>
        </w:rPr>
        <w:br/>
        <w:t>            II. Ordu ile siyaseti birbirinden ayırmak  </w:t>
      </w:r>
      <w:r w:rsidRPr="00433652">
        <w:rPr>
          <w:sz w:val="24"/>
          <w:szCs w:val="24"/>
        </w:rPr>
        <w:br/>
        <w:t>            III. Güçler birliği ilkesini hayata geçirmek  </w:t>
      </w:r>
      <w:r w:rsidRPr="00433652">
        <w:rPr>
          <w:sz w:val="24"/>
          <w:szCs w:val="24"/>
        </w:rPr>
        <w:br/>
        <w:t>Amaçlarından hangilerini gerçekleştirmeye yönelik hareket ettiği savunulamaz?</w:t>
      </w:r>
      <w:r w:rsidRPr="00433652">
        <w:rPr>
          <w:sz w:val="24"/>
          <w:szCs w:val="24"/>
        </w:rPr>
        <w:br/>
        <w:t xml:space="preserve">               A) Yalnız II      B) Yalnız III        C) I ve III       D) II ve III </w:t>
      </w:r>
      <w:r w:rsidRPr="00433652">
        <w:rPr>
          <w:sz w:val="24"/>
          <w:szCs w:val="24"/>
        </w:rPr>
        <w:br/>
      </w:r>
      <w:r w:rsidRPr="00433652">
        <w:rPr>
          <w:sz w:val="24"/>
          <w:szCs w:val="24"/>
        </w:rPr>
        <w:br/>
        <w:t>13. 1924 Anayasası’nda yer alan,  </w:t>
      </w:r>
      <w:r w:rsidRPr="00433652">
        <w:rPr>
          <w:sz w:val="24"/>
          <w:szCs w:val="24"/>
        </w:rPr>
        <w:br/>
        <w:t>        I. Türk Devleti’nin yönetim şekli cumhuriyettir.  </w:t>
      </w:r>
      <w:r w:rsidRPr="00433652">
        <w:rPr>
          <w:sz w:val="24"/>
          <w:szCs w:val="24"/>
        </w:rPr>
        <w:br/>
        <w:t>        II. Yargı hakkı, ulus adına bağımsız mahkemeler aracılığıyla kullanılır.</w:t>
      </w:r>
      <w:r w:rsidRPr="00433652">
        <w:rPr>
          <w:sz w:val="24"/>
          <w:szCs w:val="24"/>
        </w:rPr>
        <w:br/>
        <w:t>        III. Devletin dini İslam’dır.  </w:t>
      </w:r>
      <w:r w:rsidRPr="00433652">
        <w:rPr>
          <w:sz w:val="24"/>
          <w:szCs w:val="24"/>
        </w:rPr>
        <w:br/>
        <w:t>maddelerinden hangilerinin “laik devlet” anlayışı ile bağdaştığı söylenemez?</w:t>
      </w:r>
      <w:r w:rsidRPr="00433652">
        <w:rPr>
          <w:sz w:val="24"/>
          <w:szCs w:val="24"/>
        </w:rPr>
        <w:br/>
        <w:t>             A) Yalnız II        B) Yalnız III       C) I ve II        D) II ve III  </w:t>
      </w:r>
      <w:r w:rsidRPr="00433652">
        <w:rPr>
          <w:sz w:val="24"/>
          <w:szCs w:val="24"/>
        </w:rPr>
        <w:br/>
      </w:r>
      <w:r w:rsidRPr="00433652">
        <w:rPr>
          <w:sz w:val="24"/>
          <w:szCs w:val="24"/>
        </w:rPr>
        <w:br/>
        <w:t>14. Mustafa Kemal, yapılacak inkılapları belli bir program içerisinde yürütmek için 9 EYLÜL 1923’TE Halk Fıkrası’nı kurmuştur.  </w:t>
      </w:r>
      <w:r w:rsidRPr="00433652">
        <w:rPr>
          <w:sz w:val="24"/>
          <w:szCs w:val="24"/>
        </w:rPr>
        <w:br/>
        <w:t>Bu bilgiden hareketle Mustafa Kemal ile ilgili,  </w:t>
      </w:r>
      <w:r w:rsidRPr="00433652">
        <w:rPr>
          <w:sz w:val="24"/>
          <w:szCs w:val="24"/>
        </w:rPr>
        <w:br/>
        <w:t>       I.  Ülkede tek partili düzeni egemen kılmak istemiştir.</w:t>
      </w:r>
      <w:r w:rsidRPr="00433652">
        <w:rPr>
          <w:sz w:val="24"/>
          <w:szCs w:val="24"/>
        </w:rPr>
        <w:br/>
        <w:t>       II. Yeni rejimin temel yapısını belli bir disipline dayandırmak istemiştir.</w:t>
      </w:r>
      <w:r w:rsidRPr="00433652">
        <w:rPr>
          <w:sz w:val="24"/>
          <w:szCs w:val="24"/>
        </w:rPr>
        <w:br/>
        <w:t>       III. Çok partili yaşama geçme çalışmalarına hiçbir zaman yer vermemiştir.</w:t>
      </w:r>
      <w:r w:rsidRPr="00433652">
        <w:rPr>
          <w:sz w:val="24"/>
          <w:szCs w:val="24"/>
        </w:rPr>
        <w:br/>
        <w:t>Yargılarından hangisine ulaşılamaz?</w:t>
      </w:r>
      <w:r w:rsidRPr="00433652">
        <w:rPr>
          <w:sz w:val="24"/>
          <w:szCs w:val="24"/>
        </w:rPr>
        <w:br/>
        <w:t>             A) Yalnız II        B) Yalnız III       C) I ve II       D) I ve III        </w:t>
      </w:r>
      <w:r w:rsidRPr="00433652">
        <w:rPr>
          <w:sz w:val="24"/>
          <w:szCs w:val="24"/>
        </w:rPr>
        <w:br/>
      </w:r>
      <w:r w:rsidRPr="00433652">
        <w:rPr>
          <w:sz w:val="24"/>
          <w:szCs w:val="24"/>
        </w:rPr>
        <w:br/>
        <w:t>15. Türk Kurtuluş Savaşı’ndan başarıyla çıkan Mustafa Kemal’in yapacağı yenilikleri programlı bir biçime getirmek ve kendisi gibi düşünenleri bir çatı altında toplamak için,  </w:t>
      </w:r>
      <w:r w:rsidRPr="00433652">
        <w:rPr>
          <w:sz w:val="24"/>
          <w:szCs w:val="24"/>
        </w:rPr>
        <w:br/>
        <w:t>         I. I. TBMM’yi açma  </w:t>
      </w:r>
      <w:r w:rsidRPr="00433652">
        <w:rPr>
          <w:sz w:val="24"/>
          <w:szCs w:val="24"/>
        </w:rPr>
        <w:br/>
        <w:t>         II. Serbest Cumhuriyet Fıkrası’nın kurulmasını sağlama  </w:t>
      </w:r>
      <w:r w:rsidRPr="00433652">
        <w:rPr>
          <w:sz w:val="24"/>
          <w:szCs w:val="24"/>
        </w:rPr>
        <w:br/>
        <w:t>         III. Halk Fıkrası’nı kurma</w:t>
      </w:r>
      <w:r w:rsidRPr="00433652">
        <w:rPr>
          <w:sz w:val="24"/>
          <w:szCs w:val="24"/>
        </w:rPr>
        <w:br/>
        <w:t>Girişimlerinden hangilerine yöneldiği söylenebilir?  </w:t>
      </w:r>
      <w:r w:rsidRPr="00433652">
        <w:rPr>
          <w:sz w:val="24"/>
          <w:szCs w:val="24"/>
        </w:rPr>
        <w:br/>
        <w:t>              A) Yalnız II          B) Yalnız III         C) I ve III      D) II ve III  </w:t>
      </w:r>
      <w:r w:rsidRPr="00433652">
        <w:rPr>
          <w:sz w:val="24"/>
          <w:szCs w:val="24"/>
        </w:rPr>
        <w:br/>
      </w:r>
      <w:r w:rsidRPr="00433652">
        <w:rPr>
          <w:sz w:val="24"/>
          <w:szCs w:val="24"/>
        </w:rPr>
        <w:br/>
        <w:t>16.  I. TBMM’nin açılması  </w:t>
      </w:r>
      <w:r w:rsidRPr="00433652">
        <w:rPr>
          <w:sz w:val="24"/>
          <w:szCs w:val="24"/>
        </w:rPr>
        <w:br/>
        <w:t>       II.Saltanatın kaldırılması</w:t>
      </w:r>
      <w:r w:rsidRPr="00433652">
        <w:rPr>
          <w:sz w:val="24"/>
          <w:szCs w:val="24"/>
        </w:rPr>
        <w:br/>
        <w:t>       III. Lozan Antlaşması’nın imzalanması</w:t>
      </w:r>
      <w:r w:rsidRPr="00433652">
        <w:rPr>
          <w:sz w:val="24"/>
          <w:szCs w:val="24"/>
        </w:rPr>
        <w:br/>
        <w:t>        IV. Halifeliğin kaldırılması  </w:t>
      </w:r>
      <w:r w:rsidRPr="00433652">
        <w:rPr>
          <w:sz w:val="24"/>
          <w:szCs w:val="24"/>
        </w:rPr>
        <w:br/>
        <w:t>Yukarıdaki gelişmelerden hangileri “Egemenlik kayıtsız şartsız milletindir.” İlkesi ile doğrudan ilgilidir?</w:t>
      </w:r>
      <w:r w:rsidRPr="00433652">
        <w:rPr>
          <w:sz w:val="24"/>
          <w:szCs w:val="24"/>
        </w:rPr>
        <w:br/>
        <w:t>              A) Yalnız III       B) I ve III         C) II ve III        D) III ve IV  </w:t>
      </w:r>
      <w:r w:rsidRPr="00433652">
        <w:rPr>
          <w:sz w:val="24"/>
          <w:szCs w:val="24"/>
        </w:rPr>
        <w:br/>
      </w:r>
      <w:r w:rsidRPr="00433652">
        <w:rPr>
          <w:sz w:val="24"/>
          <w:szCs w:val="24"/>
        </w:rPr>
        <w:br/>
        <w:t>17. Yeni  Türk Devleti’nde görülen,  </w:t>
      </w:r>
      <w:r w:rsidRPr="00433652">
        <w:rPr>
          <w:sz w:val="24"/>
          <w:szCs w:val="24"/>
        </w:rPr>
        <w:br/>
        <w:t>       -Saltanata son verilmesi</w:t>
      </w:r>
      <w:r w:rsidRPr="00433652">
        <w:rPr>
          <w:sz w:val="24"/>
          <w:szCs w:val="24"/>
        </w:rPr>
        <w:br/>
        <w:t>       -Cumhuriyetin ilan edilmesi  </w:t>
      </w:r>
      <w:r w:rsidRPr="00433652">
        <w:rPr>
          <w:sz w:val="24"/>
          <w:szCs w:val="24"/>
        </w:rPr>
        <w:br/>
        <w:t>       -Halifeliğin kaldırılması  </w:t>
      </w:r>
      <w:r w:rsidRPr="00433652">
        <w:rPr>
          <w:sz w:val="24"/>
          <w:szCs w:val="24"/>
        </w:rPr>
        <w:br/>
        <w:t>gelişmeleri dikkate alındığında,  </w:t>
      </w:r>
      <w:r w:rsidRPr="00433652">
        <w:rPr>
          <w:sz w:val="24"/>
          <w:szCs w:val="24"/>
        </w:rPr>
        <w:br/>
        <w:t>        I. Tek bir hanedanlığın egemenliği yerine milletin egemenliği benimsenmiştir.</w:t>
      </w:r>
      <w:r w:rsidRPr="00433652">
        <w:rPr>
          <w:sz w:val="24"/>
          <w:szCs w:val="24"/>
        </w:rPr>
        <w:br/>
        <w:t>        II. Laik devlet olma yolunda önemli kazanımlar sağlanmıştır.</w:t>
      </w:r>
      <w:r w:rsidRPr="00433652">
        <w:rPr>
          <w:sz w:val="24"/>
          <w:szCs w:val="24"/>
        </w:rPr>
        <w:br/>
        <w:t>        III. Ulusal iradenin ön plana çıkması için çalışılmıştır.</w:t>
      </w:r>
      <w:r w:rsidRPr="00433652">
        <w:rPr>
          <w:sz w:val="24"/>
          <w:szCs w:val="24"/>
        </w:rPr>
        <w:br/>
        <w:t>Yargılarından hangilerine ulaşılabilir?</w:t>
      </w:r>
      <w:r w:rsidRPr="00433652">
        <w:rPr>
          <w:sz w:val="24"/>
          <w:szCs w:val="24"/>
        </w:rPr>
        <w:br/>
        <w:t>              A)  Yalnız I        B) Yalnız III       C) I ve III      D) I, II ve III  </w:t>
      </w:r>
      <w:r w:rsidRPr="00433652">
        <w:rPr>
          <w:sz w:val="24"/>
          <w:szCs w:val="24"/>
        </w:rPr>
        <w:br/>
        <w:t> </w:t>
      </w:r>
      <w:r w:rsidRPr="00433652">
        <w:rPr>
          <w:sz w:val="24"/>
          <w:szCs w:val="24"/>
        </w:rPr>
        <w:br/>
        <w:t>TEST-2</w:t>
      </w:r>
      <w:r w:rsidRPr="00433652">
        <w:rPr>
          <w:sz w:val="24"/>
          <w:szCs w:val="24"/>
        </w:rPr>
        <w:br/>
      </w:r>
      <w:r w:rsidRPr="00433652">
        <w:rPr>
          <w:sz w:val="24"/>
          <w:szCs w:val="24"/>
        </w:rPr>
        <w:br/>
        <w:t>1. Türkiye Cumhuriyeti kurulduktan sonra bir süre daha “tek partili” yönetim anlayışının devam ettirilmesi,</w:t>
      </w:r>
      <w:r w:rsidRPr="00433652">
        <w:rPr>
          <w:sz w:val="24"/>
          <w:szCs w:val="24"/>
        </w:rPr>
        <w:br/>
        <w:t>      I. Tek elden yönetimi en iyi yönetim olarak görme</w:t>
      </w:r>
      <w:r w:rsidRPr="00433652">
        <w:rPr>
          <w:sz w:val="24"/>
          <w:szCs w:val="24"/>
        </w:rPr>
        <w:br/>
        <w:t>      II. İnkılapların tam olarak yerleşmesini sağlama</w:t>
      </w:r>
      <w:r w:rsidRPr="00433652">
        <w:rPr>
          <w:sz w:val="24"/>
          <w:szCs w:val="24"/>
        </w:rPr>
        <w:br/>
        <w:t>     III. Halkın belli bir siyasi olgunluğa erişmesini bekleme</w:t>
      </w:r>
      <w:r w:rsidRPr="00433652">
        <w:rPr>
          <w:sz w:val="24"/>
          <w:szCs w:val="24"/>
        </w:rPr>
        <w:br/>
        <w:t>gerekçelerinden hangilleriyle açıklanabilir?</w:t>
      </w:r>
      <w:r w:rsidRPr="00433652">
        <w:rPr>
          <w:sz w:val="24"/>
          <w:szCs w:val="24"/>
        </w:rPr>
        <w:br/>
        <w:t>              A) Yalnız II        B) Yalnız III       C) I ve III       D)   I, II ve III    </w:t>
      </w:r>
      <w:r w:rsidRPr="00433652">
        <w:rPr>
          <w:sz w:val="24"/>
          <w:szCs w:val="24"/>
        </w:rPr>
        <w:br/>
      </w:r>
      <w:r w:rsidRPr="00433652">
        <w:rPr>
          <w:sz w:val="24"/>
          <w:szCs w:val="24"/>
        </w:rPr>
        <w:br/>
        <w:t>2. “Ulusal egemenlik, demokrasinin vazgeçilmez temel öğelerinden biridir.”</w:t>
      </w:r>
      <w:r w:rsidRPr="00433652">
        <w:rPr>
          <w:sz w:val="24"/>
          <w:szCs w:val="24"/>
        </w:rPr>
        <w:br/>
        <w:t>Buna göre,</w:t>
      </w:r>
      <w:r w:rsidRPr="00433652">
        <w:rPr>
          <w:sz w:val="24"/>
          <w:szCs w:val="24"/>
        </w:rPr>
        <w:br/>
        <w:t>      I. Yasama, yürütme ve yargı yetkilerinin tek kişide toplanması</w:t>
      </w:r>
      <w:r w:rsidRPr="00433652">
        <w:rPr>
          <w:sz w:val="24"/>
          <w:szCs w:val="24"/>
        </w:rPr>
        <w:br/>
        <w:t>      II. Hükümet yetkilerinin meclis yetkilerinin üzerinde olması</w:t>
      </w:r>
      <w:r w:rsidRPr="00433652">
        <w:rPr>
          <w:sz w:val="24"/>
          <w:szCs w:val="24"/>
        </w:rPr>
        <w:br/>
        <w:t>      III. Milletvekilliğinin süresinin sınırsız olması  </w:t>
      </w:r>
      <w:r w:rsidRPr="00433652">
        <w:rPr>
          <w:sz w:val="24"/>
          <w:szCs w:val="24"/>
        </w:rPr>
        <w:br/>
        <w:t>uygulamalarından hangilerinin bu yargıya uygun olduğu söylenemez?</w:t>
      </w:r>
      <w:r w:rsidRPr="00433652">
        <w:rPr>
          <w:sz w:val="24"/>
          <w:szCs w:val="24"/>
        </w:rPr>
        <w:br/>
        <w:t>              A) Yalnız III     B) I ve II        C) I ve III       D) II ve III          </w:t>
      </w:r>
      <w:r w:rsidRPr="00433652">
        <w:rPr>
          <w:sz w:val="24"/>
          <w:szCs w:val="24"/>
        </w:rPr>
        <w:br/>
      </w:r>
      <w:r w:rsidRPr="00433652">
        <w:rPr>
          <w:sz w:val="24"/>
          <w:szCs w:val="24"/>
        </w:rPr>
        <w:br/>
        <w:t>3. Atatürk döneminde 1924’te kurulan Terakkiperver Cumhuriyeti Fıkrası “Partimiz, dini inançlara saygılıdır.” Parolasıyla hareket etmiştir.</w:t>
      </w:r>
      <w:r w:rsidRPr="00433652">
        <w:rPr>
          <w:sz w:val="24"/>
          <w:szCs w:val="24"/>
        </w:rPr>
        <w:br/>
        <w:t>Sadece bu bilgiden hareketle Cumhuriyet Türkiye’si ile ilgili,  </w:t>
      </w:r>
      <w:r w:rsidRPr="00433652">
        <w:rPr>
          <w:sz w:val="24"/>
          <w:szCs w:val="24"/>
        </w:rPr>
        <w:br/>
        <w:t>     I. Siyasal yaşamda farklı görüşler de yer bulunmuştur.</w:t>
      </w:r>
      <w:r w:rsidRPr="00433652">
        <w:rPr>
          <w:sz w:val="24"/>
          <w:szCs w:val="24"/>
        </w:rPr>
        <w:br/>
        <w:t>     II.Din, siyasete alet edilmek istenmiştir.</w:t>
      </w:r>
      <w:r w:rsidRPr="00433652">
        <w:rPr>
          <w:sz w:val="24"/>
          <w:szCs w:val="24"/>
        </w:rPr>
        <w:br/>
        <w:t>     III. Siyasette kadın-erkek eşitliği sağlanmıştır.  </w:t>
      </w:r>
      <w:r w:rsidRPr="00433652">
        <w:rPr>
          <w:sz w:val="24"/>
          <w:szCs w:val="24"/>
        </w:rPr>
        <w:br/>
        <w:t>Yargılarından hangilerine ulaşılabilir?</w:t>
      </w:r>
      <w:r w:rsidRPr="00433652">
        <w:rPr>
          <w:sz w:val="24"/>
          <w:szCs w:val="24"/>
        </w:rPr>
        <w:br/>
        <w:t>             A) Yalnız III         B) I ve II      C) I ve III        D) II ve III      </w:t>
      </w:r>
      <w:r w:rsidRPr="00433652">
        <w:rPr>
          <w:sz w:val="24"/>
          <w:szCs w:val="24"/>
        </w:rPr>
        <w:br/>
      </w:r>
      <w:r w:rsidRPr="00433652">
        <w:rPr>
          <w:sz w:val="24"/>
          <w:szCs w:val="24"/>
        </w:rPr>
        <w:br/>
        <w:t>4. Terakkiperver Cumhuriyet Fıkrası “Partimiz dini inançlara saygılıdır.” Anlayışını benimsemiş, ayrıca ekonomide de “Liberalizm” ilkesini kabul etmiştir.  </w:t>
      </w:r>
      <w:r w:rsidRPr="00433652">
        <w:rPr>
          <w:sz w:val="24"/>
          <w:szCs w:val="24"/>
        </w:rPr>
        <w:br/>
        <w:t>Bu bilgide Terakkiperver Cumhuriyet Fıkrası’nın Atatürk’ün,  </w:t>
      </w:r>
      <w:r w:rsidRPr="00433652">
        <w:rPr>
          <w:sz w:val="24"/>
          <w:szCs w:val="24"/>
        </w:rPr>
        <w:br/>
        <w:t>      I. Laiklik</w:t>
      </w:r>
      <w:r w:rsidRPr="00433652">
        <w:rPr>
          <w:sz w:val="24"/>
          <w:szCs w:val="24"/>
        </w:rPr>
        <w:br/>
        <w:t>      II. Devletçilik  </w:t>
      </w:r>
      <w:r w:rsidRPr="00433652">
        <w:rPr>
          <w:sz w:val="24"/>
          <w:szCs w:val="24"/>
        </w:rPr>
        <w:br/>
        <w:t>      III. Cumhuriyetçilik  </w:t>
      </w:r>
      <w:r w:rsidRPr="00433652">
        <w:rPr>
          <w:sz w:val="24"/>
          <w:szCs w:val="24"/>
        </w:rPr>
        <w:br/>
        <w:t>İlkelerinden hangilerine uygun politikalar izlemediği söylenebilir?</w:t>
      </w:r>
      <w:r w:rsidRPr="00433652">
        <w:rPr>
          <w:sz w:val="24"/>
          <w:szCs w:val="24"/>
        </w:rPr>
        <w:br/>
        <w:t>            A) Yalnız I        B) Yalnız III        C) I ve II       D)  I, II ve III    </w:t>
      </w:r>
      <w:r w:rsidRPr="00433652">
        <w:rPr>
          <w:sz w:val="24"/>
          <w:szCs w:val="24"/>
        </w:rPr>
        <w:br/>
      </w:r>
      <w:r w:rsidRPr="00433652">
        <w:rPr>
          <w:sz w:val="24"/>
          <w:szCs w:val="24"/>
        </w:rPr>
        <w:br/>
        <w:t>5. Medreselerin de kapatılmasının ardından “Din elden gidiyor” sloganıyla ortaya çıkan Şeyh Sait İsyanı’na gizlice de olsa İngiltere destek vermiştir.</w:t>
      </w:r>
      <w:r w:rsidRPr="00433652">
        <w:rPr>
          <w:sz w:val="24"/>
          <w:szCs w:val="24"/>
        </w:rPr>
        <w:br/>
        <w:t>Böyle bir durumun yaşanması,  </w:t>
      </w:r>
      <w:r w:rsidRPr="00433652">
        <w:rPr>
          <w:sz w:val="24"/>
          <w:szCs w:val="24"/>
        </w:rPr>
        <w:br/>
        <w:t>      I. İngiltere’nin, Musul’a yönelik amaçlarını gerçekleştirmek için Türkiye’nin iç işlerine karışması</w:t>
      </w:r>
      <w:r w:rsidRPr="00433652">
        <w:rPr>
          <w:sz w:val="24"/>
          <w:szCs w:val="24"/>
        </w:rPr>
        <w:br/>
        <w:t>      II.Yeni Türk Devleti’nin laikliği yerleştirme konusunda çalışmalar yapması  </w:t>
      </w:r>
      <w:r w:rsidRPr="00433652">
        <w:rPr>
          <w:sz w:val="24"/>
          <w:szCs w:val="24"/>
        </w:rPr>
        <w:br/>
        <w:t>      III.TBMM’nin mandaterliği kabul etme yönünde çalışmalar yapması  </w:t>
      </w:r>
      <w:r w:rsidRPr="00433652">
        <w:rPr>
          <w:sz w:val="24"/>
          <w:szCs w:val="24"/>
        </w:rPr>
        <w:br/>
        <w:t>Nedenlerinden hangileri ile açıklanabilir?</w:t>
      </w:r>
      <w:r w:rsidRPr="00433652">
        <w:rPr>
          <w:sz w:val="24"/>
          <w:szCs w:val="24"/>
        </w:rPr>
        <w:br/>
        <w:t>              A) Yalnız I         B) Yalnız II        C) I ve II       D) II ve III  </w:t>
      </w:r>
      <w:r w:rsidRPr="00433652">
        <w:rPr>
          <w:sz w:val="24"/>
          <w:szCs w:val="24"/>
        </w:rPr>
        <w:br/>
      </w:r>
      <w:r w:rsidRPr="00433652">
        <w:rPr>
          <w:sz w:val="24"/>
          <w:szCs w:val="24"/>
        </w:rPr>
        <w:br/>
        <w:t>6. Şeyh Sait Ayaklanması ve Menemen Olayı’nın,  </w:t>
      </w:r>
      <w:r w:rsidRPr="00433652">
        <w:rPr>
          <w:sz w:val="24"/>
          <w:szCs w:val="24"/>
        </w:rPr>
        <w:br/>
        <w:t>      I. Dinsel nitelikte olma  </w:t>
      </w:r>
      <w:r w:rsidRPr="00433652">
        <w:rPr>
          <w:sz w:val="24"/>
          <w:szCs w:val="24"/>
        </w:rPr>
        <w:br/>
        <w:t>      II. Rejim karşıtı olma</w:t>
      </w:r>
      <w:r w:rsidRPr="00433652">
        <w:rPr>
          <w:sz w:val="24"/>
          <w:szCs w:val="24"/>
        </w:rPr>
        <w:br/>
        <w:t>      III. Laiklik ilkesine karşı olma</w:t>
      </w:r>
      <w:r w:rsidRPr="00433652">
        <w:rPr>
          <w:sz w:val="24"/>
          <w:szCs w:val="24"/>
        </w:rPr>
        <w:br/>
        <w:t>özelliklerinden hangileriyle benzerlik taşıdığı söylenebilir?  </w:t>
      </w:r>
      <w:r w:rsidRPr="00433652">
        <w:rPr>
          <w:sz w:val="24"/>
          <w:szCs w:val="24"/>
        </w:rPr>
        <w:br/>
        <w:t>              A) Yalnız I         B) Yalnız II         C) Yalnız III       D) I ve II    </w:t>
      </w:r>
      <w:r w:rsidRPr="00433652">
        <w:rPr>
          <w:sz w:val="24"/>
          <w:szCs w:val="24"/>
        </w:rPr>
        <w:br/>
      </w:r>
      <w:r w:rsidRPr="00433652">
        <w:rPr>
          <w:sz w:val="24"/>
          <w:szCs w:val="24"/>
        </w:rPr>
        <w:br/>
        <w:t>7. Serbest Cumhuriyet Fıkrası’nın kurulmasını bizzat Mustafa Kemal teşvik etmiştir.</w:t>
      </w:r>
      <w:r w:rsidRPr="00433652">
        <w:rPr>
          <w:sz w:val="24"/>
          <w:szCs w:val="24"/>
        </w:rPr>
        <w:br/>
        <w:t>Bu bilgiden hareketle Mustafa Kemal ile ilgili,                                                                                                                  </w:t>
      </w:r>
      <w:r w:rsidRPr="00433652">
        <w:rPr>
          <w:sz w:val="24"/>
          <w:szCs w:val="24"/>
        </w:rPr>
        <w:br/>
        <w:t>       I. Farklı görüşlerin mecliste temsil edilmesini istemiştir.  </w:t>
      </w:r>
      <w:r w:rsidRPr="00433652">
        <w:rPr>
          <w:sz w:val="24"/>
          <w:szCs w:val="24"/>
        </w:rPr>
        <w:br/>
        <w:t>       II. Demokrasinin önemli bir koşulu olan muhalefeti yaratmaya çalışmıştır.</w:t>
      </w:r>
      <w:r w:rsidRPr="00433652">
        <w:rPr>
          <w:sz w:val="24"/>
          <w:szCs w:val="24"/>
        </w:rPr>
        <w:br/>
        <w:t>       III. Güçler birliği ilkesine ön plana geçirmeye çalışmıştır.  </w:t>
      </w:r>
      <w:r w:rsidRPr="00433652">
        <w:rPr>
          <w:sz w:val="24"/>
          <w:szCs w:val="24"/>
        </w:rPr>
        <w:br/>
        <w:t>Yargılarından hangilerine ulaşılabilir?  </w:t>
      </w:r>
      <w:r w:rsidRPr="00433652">
        <w:rPr>
          <w:sz w:val="24"/>
          <w:szCs w:val="24"/>
        </w:rPr>
        <w:br/>
        <w:t>              A) Yalnız II        B) Yalnız III        C) I ve II         D) II ve III    </w:t>
      </w:r>
      <w:r w:rsidRPr="00433652">
        <w:rPr>
          <w:sz w:val="24"/>
          <w:szCs w:val="24"/>
        </w:rPr>
        <w:br/>
        <w:t>8. Cumhuriyet Dönemi’nde;  </w:t>
      </w:r>
      <w:r w:rsidRPr="00433652">
        <w:rPr>
          <w:sz w:val="24"/>
          <w:szCs w:val="24"/>
        </w:rPr>
        <w:br/>
        <w:t>       - Dünyada yaşanan ekonomik bunalımlarının etkilerini ortadan kaldırma</w:t>
      </w:r>
      <w:r w:rsidRPr="00433652">
        <w:rPr>
          <w:sz w:val="24"/>
          <w:szCs w:val="24"/>
        </w:rPr>
        <w:br/>
        <w:t>       - Hükümetin denetlenmesini sağlama  </w:t>
      </w:r>
      <w:r w:rsidRPr="00433652">
        <w:rPr>
          <w:sz w:val="24"/>
          <w:szCs w:val="24"/>
        </w:rPr>
        <w:br/>
        <w:t>       - Çok partili hayata geçişi gerçekleştirme</w:t>
      </w:r>
      <w:r w:rsidRPr="00433652">
        <w:rPr>
          <w:sz w:val="24"/>
          <w:szCs w:val="24"/>
        </w:rPr>
        <w:br/>
        <w:t>amaçları doğrultusunda 12 Ağustos 1930’da Serbest Cumhuriyet Fırkası kurulmuştur.  </w:t>
      </w:r>
      <w:r w:rsidRPr="00433652">
        <w:rPr>
          <w:sz w:val="24"/>
          <w:szCs w:val="24"/>
        </w:rPr>
        <w:br/>
        <w:t>Bu bilgiden hareketle aşağıdaki yargılardan hangisine ulaşılamaz?  </w:t>
      </w:r>
      <w:r w:rsidRPr="00433652">
        <w:rPr>
          <w:sz w:val="24"/>
          <w:szCs w:val="24"/>
        </w:rPr>
        <w:br/>
        <w:t>    A) Farklı görüşlerin meclis çatısı altında toplanması istenmiştir.</w:t>
      </w:r>
      <w:r w:rsidRPr="00433652">
        <w:rPr>
          <w:sz w:val="24"/>
          <w:szCs w:val="24"/>
        </w:rPr>
        <w:br/>
        <w:t>    B) Yürütme gücü üzerinde denetim sağlamak istenmiştir.  </w:t>
      </w:r>
      <w:r w:rsidRPr="00433652">
        <w:rPr>
          <w:sz w:val="24"/>
          <w:szCs w:val="24"/>
        </w:rPr>
        <w:br/>
        <w:t>    C) Muhalefetin güçlenmesinin önüne geçilmeye çalışılmıştır.  </w:t>
      </w:r>
      <w:r w:rsidRPr="00433652">
        <w:rPr>
          <w:sz w:val="24"/>
          <w:szCs w:val="24"/>
        </w:rPr>
        <w:br/>
        <w:t>    D) Dünyada yaşanan ekonomik bulanım Türkiye’yi de olumsuz etkilemiştir.  </w:t>
      </w:r>
      <w:r w:rsidRPr="00433652">
        <w:rPr>
          <w:sz w:val="24"/>
          <w:szCs w:val="24"/>
        </w:rPr>
        <w:br/>
      </w:r>
      <w:r w:rsidRPr="00433652">
        <w:rPr>
          <w:sz w:val="24"/>
          <w:szCs w:val="24"/>
        </w:rPr>
        <w:br/>
        <w:t>9.  I. Halifeliğin kaldırılması  </w:t>
      </w:r>
      <w:r w:rsidRPr="00433652">
        <w:rPr>
          <w:sz w:val="24"/>
          <w:szCs w:val="24"/>
        </w:rPr>
        <w:br/>
        <w:t>     II. Ordunun siyasetten ayrılması</w:t>
      </w:r>
      <w:r w:rsidRPr="00433652">
        <w:rPr>
          <w:sz w:val="24"/>
          <w:szCs w:val="24"/>
        </w:rPr>
        <w:br/>
        <w:t>     III. Çok partili yaşama geçme çalışmalarının gerçekleştirilmesi  </w:t>
      </w:r>
      <w:r w:rsidRPr="00433652">
        <w:rPr>
          <w:sz w:val="24"/>
          <w:szCs w:val="24"/>
        </w:rPr>
        <w:br/>
        <w:t>Yukarıdaki gelişmelerden hangilerinin “ümmet anlayışına” geçişe hız kazandırdığı ileri sürülebilir?</w:t>
      </w:r>
      <w:r w:rsidRPr="00433652">
        <w:rPr>
          <w:sz w:val="24"/>
          <w:szCs w:val="24"/>
        </w:rPr>
        <w:br/>
        <w:t xml:space="preserve">               A) Yalnız I       B) Yalnız II       C) Yalnız III       D) II ve III   </w:t>
      </w:r>
      <w:r w:rsidRPr="00433652">
        <w:rPr>
          <w:sz w:val="24"/>
          <w:szCs w:val="24"/>
        </w:rPr>
        <w:br/>
      </w:r>
      <w:r w:rsidRPr="00433652">
        <w:rPr>
          <w:sz w:val="24"/>
          <w:szCs w:val="24"/>
        </w:rPr>
        <w:br/>
        <w:t>  10. Terakkiperver Cumhuriyet Fıkrası’nın kapatılmasından sonra  Mustafa Kemal’e muhalif olan grup bir yandan rejim aleyhinde çalışmalara devam ederken, bir yandan da Mustafa Kemal’e suikast düzenlemek için planlamalar yapmaya başlamıştır.  </w:t>
      </w:r>
      <w:r w:rsidRPr="00433652">
        <w:rPr>
          <w:sz w:val="24"/>
          <w:szCs w:val="24"/>
        </w:rPr>
        <w:br/>
        <w:t>Bu durum göz önüne alındığında,</w:t>
      </w:r>
      <w:r w:rsidRPr="00433652">
        <w:rPr>
          <w:sz w:val="24"/>
          <w:szCs w:val="24"/>
        </w:rPr>
        <w:br/>
        <w:t>       I. Çok partili hayata geçiş denemeleri başarılı olamamıştır.</w:t>
      </w:r>
      <w:r w:rsidRPr="00433652">
        <w:rPr>
          <w:sz w:val="24"/>
          <w:szCs w:val="24"/>
        </w:rPr>
        <w:br/>
        <w:t>       II. Yenilik hareketleri bazı kesimlerce tepkiyle karşılanmıştır.  </w:t>
      </w:r>
      <w:r w:rsidRPr="00433652">
        <w:rPr>
          <w:sz w:val="24"/>
          <w:szCs w:val="24"/>
        </w:rPr>
        <w:br/>
        <w:t>       III. Ulusal egemenlik anlayışından tamamıyla vazgeçilmiştir.</w:t>
      </w:r>
      <w:r w:rsidRPr="00433652">
        <w:rPr>
          <w:sz w:val="24"/>
          <w:szCs w:val="24"/>
        </w:rPr>
        <w:br/>
        <w:t>Yargılarından hangilerine ulaşılabilir?  </w:t>
      </w:r>
      <w:r w:rsidRPr="00433652">
        <w:rPr>
          <w:sz w:val="24"/>
          <w:szCs w:val="24"/>
        </w:rPr>
        <w:br/>
        <w:t>               A) Yalnız I         B) Yalnız II       C) Yalnız III       D) I ve II    </w:t>
      </w:r>
      <w:r w:rsidRPr="00433652">
        <w:rPr>
          <w:sz w:val="24"/>
          <w:szCs w:val="24"/>
        </w:rPr>
        <w:br/>
      </w:r>
      <w:r w:rsidRPr="00433652">
        <w:rPr>
          <w:sz w:val="24"/>
          <w:szCs w:val="24"/>
        </w:rPr>
        <w:br/>
        <w:t>11. Atatürk Dönemi’nde iç politikada yaşanan,</w:t>
      </w:r>
      <w:r w:rsidRPr="00433652">
        <w:rPr>
          <w:sz w:val="24"/>
          <w:szCs w:val="24"/>
        </w:rPr>
        <w:br/>
        <w:t>         I. Anayasal düzene geçilmesi</w:t>
      </w:r>
      <w:r w:rsidRPr="00433652">
        <w:rPr>
          <w:sz w:val="24"/>
          <w:szCs w:val="24"/>
        </w:rPr>
        <w:br/>
        <w:t>         II. Ekonomide Devletçilik ilkesinin uygulanması</w:t>
      </w:r>
      <w:r w:rsidRPr="00433652">
        <w:rPr>
          <w:sz w:val="24"/>
          <w:szCs w:val="24"/>
        </w:rPr>
        <w:br/>
        <w:t>         III. Çok partili yaşama geçilmesi</w:t>
      </w:r>
      <w:r w:rsidRPr="00433652">
        <w:rPr>
          <w:sz w:val="24"/>
          <w:szCs w:val="24"/>
        </w:rPr>
        <w:br/>
        <w:t>Gelişmelerinden hangilerinde başarısızlıklar yaşandığı savunulabilir?</w:t>
      </w:r>
      <w:r w:rsidRPr="00433652">
        <w:rPr>
          <w:sz w:val="24"/>
          <w:szCs w:val="24"/>
        </w:rPr>
        <w:br/>
        <w:t>               A) Yalnız I       B) Yalnız II       C) Yalnız III       D) I ve II  </w:t>
      </w:r>
      <w:r w:rsidRPr="00433652">
        <w:rPr>
          <w:sz w:val="24"/>
          <w:szCs w:val="24"/>
        </w:rPr>
        <w:br/>
      </w:r>
      <w:r w:rsidRPr="00433652">
        <w:rPr>
          <w:sz w:val="24"/>
          <w:szCs w:val="24"/>
        </w:rPr>
        <w:br/>
        <w:t>12. “Demokrasi farklı yapı ve düşüncede olan insanlara örgütlenme olanağı verir.”</w:t>
      </w:r>
      <w:r w:rsidRPr="00433652">
        <w:rPr>
          <w:sz w:val="24"/>
          <w:szCs w:val="24"/>
        </w:rPr>
        <w:br/>
        <w:t>Bu görüş ile Cumhuriyet Dönemi’nde yaşanan,</w:t>
      </w:r>
      <w:r w:rsidRPr="00433652">
        <w:rPr>
          <w:sz w:val="24"/>
          <w:szCs w:val="24"/>
        </w:rPr>
        <w:br/>
        <w:t>        I. Serbest Cumhuriyet Fırkası’nın kapatılması  </w:t>
      </w:r>
      <w:r w:rsidRPr="00433652">
        <w:rPr>
          <w:sz w:val="24"/>
          <w:szCs w:val="24"/>
        </w:rPr>
        <w:br/>
        <w:t>        II. Hıyanet-i Vataniye Kanunu’nun çıkarılması</w:t>
      </w:r>
      <w:r w:rsidRPr="00433652">
        <w:rPr>
          <w:sz w:val="24"/>
          <w:szCs w:val="24"/>
        </w:rPr>
        <w:br/>
        <w:t>        III. Cumhuriyet Halk Fırkası’nın kurulması</w:t>
      </w:r>
      <w:r w:rsidRPr="00433652">
        <w:rPr>
          <w:sz w:val="24"/>
          <w:szCs w:val="24"/>
        </w:rPr>
        <w:br/>
        <w:t>Gelişmelerinden hangilerinin çeliştiği ileri sürülebilir?    </w:t>
      </w:r>
      <w:r w:rsidRPr="00433652">
        <w:rPr>
          <w:sz w:val="24"/>
          <w:szCs w:val="24"/>
        </w:rPr>
        <w:br/>
        <w:t xml:space="preserve">              A) Yalnız I       B) Yalnız III       C) I ve II         D) II ve III     </w:t>
      </w:r>
      <w:r w:rsidRPr="00433652">
        <w:rPr>
          <w:sz w:val="24"/>
          <w:szCs w:val="24"/>
        </w:rPr>
        <w:br/>
      </w:r>
      <w:r w:rsidRPr="00433652">
        <w:rPr>
          <w:sz w:val="24"/>
          <w:szCs w:val="24"/>
        </w:rPr>
        <w:br/>
        <w:t>13. Cumhuriyet’in ilanından sonra yaşanan bazı gelişmeler şunlardır:  </w:t>
      </w:r>
      <w:r w:rsidRPr="00433652">
        <w:rPr>
          <w:sz w:val="24"/>
          <w:szCs w:val="24"/>
        </w:rPr>
        <w:br/>
        <w:t>         - 17 Kasım 1924’te açılan Terakkiperver Cumhuriyet Fırkası, 1925’te çıkan Şeyh Sait İsyanı sonucunda</w:t>
      </w:r>
      <w:r w:rsidRPr="00433652">
        <w:rPr>
          <w:sz w:val="24"/>
          <w:szCs w:val="24"/>
        </w:rPr>
        <w:br/>
        <w:t>            kapatılmıştır.</w:t>
      </w:r>
      <w:r w:rsidRPr="00433652">
        <w:rPr>
          <w:sz w:val="24"/>
          <w:szCs w:val="24"/>
        </w:rPr>
        <w:br/>
        <w:t>         -12 Ağustos 1930’da açılan Serbest Cumhuriyet Fırkası, rejim karşıtlarının toplandığı bir merkez                                                                                                        </w:t>
      </w:r>
      <w:r w:rsidRPr="00433652">
        <w:rPr>
          <w:sz w:val="24"/>
          <w:szCs w:val="24"/>
        </w:rPr>
        <w:br/>
        <w:t>            durumuna gelince 17 Kasım 1930’da kapatılmıştır.  </w:t>
      </w:r>
      <w:r w:rsidRPr="00433652">
        <w:rPr>
          <w:sz w:val="24"/>
          <w:szCs w:val="24"/>
        </w:rPr>
        <w:br/>
        <w:t>Bu bilgilerden hareketle Cumhuriyet’in ilanından sonra yaşanan süreç ile ilgili aşağıdaki yargılardan hangisine ulaşılabilir?</w:t>
      </w:r>
      <w:r w:rsidRPr="00433652">
        <w:rPr>
          <w:sz w:val="24"/>
          <w:szCs w:val="24"/>
        </w:rPr>
        <w:br/>
        <w:t>       A) Demokratik ortam hiçbir zaman istismar edilmemiştir.</w:t>
      </w:r>
      <w:r w:rsidRPr="00433652">
        <w:rPr>
          <w:sz w:val="24"/>
          <w:szCs w:val="24"/>
        </w:rPr>
        <w:br/>
        <w:t>       B) Demokratik olgunluk çok kısa sürede tamamlanmış ve başarıyla hayata geçirilebilmiştir.</w:t>
      </w:r>
      <w:r w:rsidRPr="00433652">
        <w:rPr>
          <w:sz w:val="24"/>
          <w:szCs w:val="24"/>
        </w:rPr>
        <w:br/>
        <w:t>       C) Halk Fırkası’na alternatif olacak bir parti kurulmasına asla izin verilmemiştir.</w:t>
      </w:r>
      <w:r w:rsidRPr="00433652">
        <w:rPr>
          <w:sz w:val="24"/>
          <w:szCs w:val="24"/>
        </w:rPr>
        <w:br/>
        <w:t>       D) Atatürk döneminde kurulan muhalefet partileri uzun ömürlü olamamıştır.</w:t>
      </w:r>
      <w:r w:rsidRPr="00433652">
        <w:rPr>
          <w:sz w:val="24"/>
          <w:szCs w:val="24"/>
        </w:rPr>
        <w:br/>
      </w:r>
      <w:r w:rsidRPr="00433652">
        <w:rPr>
          <w:sz w:val="24"/>
          <w:szCs w:val="24"/>
        </w:rPr>
        <w:br/>
      </w:r>
      <w:r w:rsidRPr="00433652">
        <w:rPr>
          <w:sz w:val="24"/>
          <w:szCs w:val="24"/>
        </w:rPr>
        <w:br/>
        <w:t>14. Yeni Türk devletinde çok partili sisteme geçiş denemelerinin başarısızlıkla sonuçlanması,  </w:t>
      </w:r>
      <w:r w:rsidRPr="00433652">
        <w:rPr>
          <w:sz w:val="24"/>
          <w:szCs w:val="24"/>
        </w:rPr>
        <w:br/>
        <w:t>        I. Muhalefet anlayışının iktidar partisine değil de rejime yönelik olması</w:t>
      </w:r>
      <w:r w:rsidRPr="00433652">
        <w:rPr>
          <w:sz w:val="24"/>
          <w:szCs w:val="24"/>
        </w:rPr>
        <w:br/>
        <w:t>        II. Rejime karşı olan bazı çevrelerin muhalefet partilerinde kendilerine ortam bulması  </w:t>
      </w:r>
      <w:r w:rsidRPr="00433652">
        <w:rPr>
          <w:sz w:val="24"/>
          <w:szCs w:val="24"/>
        </w:rPr>
        <w:br/>
        <w:t>        III. Halkın tamamının iktidar partisini desteklemesi</w:t>
      </w:r>
      <w:r w:rsidRPr="00433652">
        <w:rPr>
          <w:sz w:val="24"/>
          <w:szCs w:val="24"/>
        </w:rPr>
        <w:br/>
        <w:t>Durumlarından hangileriyle açıklanamaz?</w:t>
      </w:r>
      <w:r w:rsidRPr="00433652">
        <w:rPr>
          <w:sz w:val="24"/>
          <w:szCs w:val="24"/>
        </w:rPr>
        <w:br/>
        <w:t>               A)Yalnız II        B) Yalnız III        C) I ve III       D) I, II ve III  </w:t>
      </w:r>
      <w:r w:rsidRPr="00433652">
        <w:rPr>
          <w:sz w:val="24"/>
          <w:szCs w:val="24"/>
        </w:rPr>
        <w:br/>
      </w:r>
      <w:r w:rsidRPr="00433652">
        <w:rPr>
          <w:sz w:val="24"/>
          <w:szCs w:val="24"/>
        </w:rPr>
        <w:br/>
        <w:t>15. Yeni Türk devletinin ilk anayasası sayılan Teşkilat-ı Esasi’nin  </w:t>
      </w:r>
      <w:r w:rsidRPr="00433652">
        <w:rPr>
          <w:sz w:val="24"/>
          <w:szCs w:val="24"/>
        </w:rPr>
        <w:br/>
        <w:t>       I. Egemenlik kayıtsız şartsız milletindir.  </w:t>
      </w:r>
      <w:r w:rsidRPr="00433652">
        <w:rPr>
          <w:sz w:val="24"/>
          <w:szCs w:val="24"/>
        </w:rPr>
        <w:br/>
        <w:t>       II. Yürütme gücü ve yasama yetkisi TBMM’ye aittir.</w:t>
      </w:r>
      <w:r w:rsidRPr="00433652">
        <w:rPr>
          <w:sz w:val="24"/>
          <w:szCs w:val="24"/>
        </w:rPr>
        <w:br/>
        <w:t>       III. Meclis başkanı, bakanlar kurulunun da doğal başkanıdır.  </w:t>
      </w:r>
      <w:r w:rsidRPr="00433652">
        <w:rPr>
          <w:sz w:val="24"/>
          <w:szCs w:val="24"/>
        </w:rPr>
        <w:br/>
        <w:t>Maddelerinden hangilerinin ”olağanüstü bir süreci” yansıttığı ileri sürülebilir?</w:t>
      </w:r>
      <w:r w:rsidRPr="00433652">
        <w:rPr>
          <w:sz w:val="24"/>
          <w:szCs w:val="24"/>
        </w:rPr>
        <w:br/>
        <w:t xml:space="preserve">              A) Yalnız II       B) Yalnız III      C) I ve III       D) II ve III     </w:t>
      </w:r>
      <w:r w:rsidRPr="00433652">
        <w:rPr>
          <w:sz w:val="24"/>
          <w:szCs w:val="24"/>
        </w:rPr>
        <w:br/>
      </w:r>
      <w:r w:rsidRPr="00433652">
        <w:rPr>
          <w:sz w:val="24"/>
          <w:szCs w:val="24"/>
        </w:rPr>
        <w:br/>
        <w:t> 16. Cumhuriyet Dönemi’nde görülen,</w:t>
      </w:r>
      <w:r w:rsidRPr="00433652">
        <w:rPr>
          <w:sz w:val="24"/>
          <w:szCs w:val="24"/>
        </w:rPr>
        <w:br/>
        <w:t>        I. Terakkiperver Cumhuriyeti Fırkası’nın kapatılması  </w:t>
      </w:r>
      <w:r w:rsidRPr="00433652">
        <w:rPr>
          <w:sz w:val="24"/>
          <w:szCs w:val="24"/>
        </w:rPr>
        <w:br/>
        <w:t>        II. Takrir-i Sükun Yasası’nın çıkarılması  </w:t>
      </w:r>
      <w:r w:rsidRPr="00433652">
        <w:rPr>
          <w:sz w:val="24"/>
          <w:szCs w:val="24"/>
        </w:rPr>
        <w:br/>
        <w:t>        III. Tevhid-i Tedrisat Kanunu’nun hazırlanması  </w:t>
      </w:r>
      <w:r w:rsidRPr="00433652">
        <w:rPr>
          <w:sz w:val="24"/>
          <w:szCs w:val="24"/>
        </w:rPr>
        <w:br/>
        <w:t>Gelişmelerinden hangileri “ yeni rejimi korumak için demokraside ödün vermek” zorunda kalındığının göstergesidir?  </w:t>
      </w:r>
      <w:r w:rsidRPr="00433652">
        <w:rPr>
          <w:sz w:val="24"/>
          <w:szCs w:val="24"/>
        </w:rPr>
        <w:br/>
        <w:t>             A) Yalnız II        B) Yalnız III      C) I ve II      D) II ve III      </w:t>
      </w:r>
      <w:r w:rsidRPr="00433652">
        <w:rPr>
          <w:sz w:val="24"/>
          <w:szCs w:val="24"/>
        </w:rPr>
        <w:br/>
      </w:r>
      <w:r w:rsidRPr="00433652">
        <w:rPr>
          <w:sz w:val="24"/>
          <w:szCs w:val="24"/>
        </w:rPr>
        <w:br/>
        <w:t>17. Cumhuriyet Dönemi’nde yaşanan,  </w:t>
      </w:r>
      <w:r w:rsidRPr="00433652">
        <w:rPr>
          <w:sz w:val="24"/>
          <w:szCs w:val="24"/>
        </w:rPr>
        <w:br/>
        <w:t>       -Şeyh Sait Ayaklanması  </w:t>
      </w:r>
      <w:r w:rsidRPr="00433652">
        <w:rPr>
          <w:sz w:val="24"/>
          <w:szCs w:val="24"/>
        </w:rPr>
        <w:br/>
        <w:t>       - Mustafa Kemal’e suikast girişimi</w:t>
      </w:r>
      <w:r w:rsidRPr="00433652">
        <w:rPr>
          <w:sz w:val="24"/>
          <w:szCs w:val="24"/>
        </w:rPr>
        <w:br/>
        <w:t>       - Menemen Olayı    </w:t>
      </w:r>
      <w:r w:rsidRPr="00433652">
        <w:rPr>
          <w:sz w:val="24"/>
          <w:szCs w:val="24"/>
        </w:rPr>
        <w:br/>
        <w:t>gelişmeleriyle ilgili aşağıdaki yargılardan hangisine varılamaz?  </w:t>
      </w:r>
      <w:r w:rsidRPr="00433652">
        <w:rPr>
          <w:sz w:val="24"/>
          <w:szCs w:val="24"/>
        </w:rPr>
        <w:br/>
        <w:t>       A)İnkılapların gerçekleşmesini geciktirmiştir.  </w:t>
      </w:r>
      <w:r w:rsidRPr="00433652">
        <w:rPr>
          <w:sz w:val="24"/>
          <w:szCs w:val="24"/>
        </w:rPr>
        <w:br/>
        <w:t>       B) Laik düzene karşı olanların gerçekleştirdiği olaylardır.</w:t>
      </w:r>
      <w:r w:rsidRPr="00433652">
        <w:rPr>
          <w:sz w:val="24"/>
          <w:szCs w:val="24"/>
        </w:rPr>
        <w:br/>
        <w:t>       C) Cumhuriyet rejimine karşı çıkarılmış hareketlerdir.</w:t>
      </w:r>
      <w:r w:rsidRPr="00433652">
        <w:rPr>
          <w:sz w:val="24"/>
          <w:szCs w:val="24"/>
        </w:rPr>
        <w:br/>
        <w:t>       D) Çok partili hayata geçiş bir süreliğine engellenmiştir.</w:t>
      </w:r>
      <w:r w:rsidRPr="00433652">
        <w:rPr>
          <w:sz w:val="24"/>
          <w:szCs w:val="24"/>
        </w:rPr>
        <w:br/>
        <w:t>   </w:t>
      </w:r>
      <w:r w:rsidRPr="00433652">
        <w:rPr>
          <w:sz w:val="24"/>
          <w:szCs w:val="24"/>
        </w:rPr>
        <w:br/>
      </w:r>
      <w:r w:rsidRPr="00433652">
        <w:rPr>
          <w:sz w:val="24"/>
          <w:szCs w:val="24"/>
        </w:rPr>
        <w:br/>
        <w:t>18. İzmir’de kendisine yönelik suikast girişiminin ardından bir açıklama yapan Mustafa Kemal, “Ben şahsen intikamdan hoşlanan bir adam değilim. İş mahkemeye aktarılmıştır. Bunun sonucunu beklemek lazımdır. B u işe karışmaya hakkım yoktur.” Demiştir.</w:t>
      </w:r>
      <w:r w:rsidRPr="00433652">
        <w:rPr>
          <w:sz w:val="24"/>
          <w:szCs w:val="24"/>
        </w:rPr>
        <w:br/>
        <w:t>Buna göre, Mustafa Kemal ile ilgili,</w:t>
      </w:r>
      <w:r w:rsidRPr="00433652">
        <w:rPr>
          <w:sz w:val="24"/>
          <w:szCs w:val="24"/>
        </w:rPr>
        <w:br/>
        <w:t>      I. Devlet sorununu kişisel soruna dönüştürmekten kaçındığı              </w:t>
      </w:r>
      <w:r w:rsidRPr="00433652">
        <w:rPr>
          <w:sz w:val="24"/>
          <w:szCs w:val="24"/>
        </w:rPr>
        <w:br/>
        <w:t>     II. Demokratikleşme sürecini askıya aldığı                                                      </w:t>
      </w:r>
      <w:r w:rsidRPr="00433652">
        <w:rPr>
          <w:sz w:val="24"/>
          <w:szCs w:val="24"/>
        </w:rPr>
        <w:br/>
        <w:t>    III. Bu girişimi iç politika malzemesi yapacağı</w:t>
      </w:r>
      <w:r w:rsidRPr="00433652">
        <w:rPr>
          <w:sz w:val="24"/>
          <w:szCs w:val="24"/>
        </w:rPr>
        <w:br/>
        <w:t>   IV.  Yargı gücünü herşeyin  üzerinde tuttuğu</w:t>
      </w:r>
      <w:r w:rsidRPr="00433652">
        <w:rPr>
          <w:sz w:val="24"/>
          <w:szCs w:val="24"/>
        </w:rPr>
        <w:br/>
        <w:t>   çıkarımlarından hangilerinin doğruluğundan söz edilebilir ?</w:t>
      </w:r>
      <w:r w:rsidRPr="00433652">
        <w:rPr>
          <w:sz w:val="24"/>
          <w:szCs w:val="24"/>
        </w:rPr>
        <w:br/>
        <w:t>             A) Yalnız I       B) I ve II      C) I ve IV     D) II ve III      </w:t>
      </w:r>
      <w:r w:rsidRPr="00433652">
        <w:rPr>
          <w:sz w:val="24"/>
          <w:szCs w:val="24"/>
        </w:rPr>
        <w:br/>
      </w:r>
      <w:r w:rsidRPr="00433652">
        <w:rPr>
          <w:sz w:val="24"/>
          <w:szCs w:val="24"/>
        </w:rPr>
        <w:br/>
        <w:t>TEST 1      TEST 2      </w:t>
      </w:r>
      <w:r w:rsidRPr="00433652">
        <w:rPr>
          <w:sz w:val="24"/>
          <w:szCs w:val="24"/>
        </w:rPr>
        <w:br/>
        <w:t>1- D              1- D              </w:t>
      </w:r>
      <w:r w:rsidRPr="00433652">
        <w:rPr>
          <w:sz w:val="24"/>
          <w:szCs w:val="24"/>
        </w:rPr>
        <w:br/>
        <w:t>2- D             2- C              </w:t>
      </w:r>
      <w:r w:rsidRPr="00433652">
        <w:rPr>
          <w:sz w:val="24"/>
          <w:szCs w:val="24"/>
        </w:rPr>
        <w:br/>
        <w:t>3- B              3- A              </w:t>
      </w:r>
      <w:r w:rsidRPr="00433652">
        <w:rPr>
          <w:sz w:val="24"/>
          <w:szCs w:val="24"/>
        </w:rPr>
        <w:br/>
        <w:t xml:space="preserve">4- C              4- D             </w:t>
      </w:r>
      <w:r w:rsidRPr="00433652">
        <w:rPr>
          <w:sz w:val="24"/>
          <w:szCs w:val="24"/>
        </w:rPr>
        <w:br/>
        <w:t>5- C              5- A              </w:t>
      </w:r>
      <w:r w:rsidRPr="00433652">
        <w:rPr>
          <w:sz w:val="24"/>
          <w:szCs w:val="24"/>
        </w:rPr>
        <w:br/>
        <w:t>6- D              6- A              </w:t>
      </w:r>
      <w:r w:rsidRPr="00433652">
        <w:rPr>
          <w:sz w:val="24"/>
          <w:szCs w:val="24"/>
        </w:rPr>
        <w:br/>
        <w:t>7- C              7- D              </w:t>
      </w:r>
      <w:r w:rsidRPr="00433652">
        <w:rPr>
          <w:sz w:val="24"/>
          <w:szCs w:val="24"/>
        </w:rPr>
        <w:br/>
        <w:t xml:space="preserve">8- C              8- D           </w:t>
      </w:r>
      <w:r w:rsidRPr="00433652">
        <w:rPr>
          <w:sz w:val="24"/>
          <w:szCs w:val="24"/>
        </w:rPr>
        <w:br/>
        <w:t>9- A              9- D              </w:t>
      </w:r>
      <w:r w:rsidRPr="00433652">
        <w:rPr>
          <w:sz w:val="24"/>
          <w:szCs w:val="24"/>
        </w:rPr>
        <w:br/>
        <w:t>10- D            10- C            </w:t>
      </w:r>
      <w:r w:rsidRPr="00433652">
        <w:rPr>
          <w:sz w:val="24"/>
          <w:szCs w:val="24"/>
        </w:rPr>
        <w:br/>
        <w:t>11- C             11- A            </w:t>
      </w:r>
      <w:r w:rsidRPr="00433652">
        <w:rPr>
          <w:sz w:val="24"/>
          <w:szCs w:val="24"/>
        </w:rPr>
        <w:br/>
        <w:t>12- A             12- C            </w:t>
      </w:r>
      <w:r w:rsidRPr="00433652">
        <w:rPr>
          <w:sz w:val="24"/>
          <w:szCs w:val="24"/>
        </w:rPr>
        <w:br/>
        <w:t>13- D             13- C            </w:t>
      </w:r>
      <w:r w:rsidRPr="00433652">
        <w:rPr>
          <w:sz w:val="24"/>
          <w:szCs w:val="24"/>
        </w:rPr>
        <w:br/>
        <w:t xml:space="preserve">14- B             14- D           </w:t>
      </w:r>
      <w:r w:rsidRPr="00433652">
        <w:rPr>
          <w:sz w:val="24"/>
          <w:szCs w:val="24"/>
        </w:rPr>
        <w:br/>
        <w:t>15- D             15- D          </w:t>
      </w:r>
      <w:r w:rsidRPr="00433652">
        <w:rPr>
          <w:sz w:val="24"/>
          <w:szCs w:val="24"/>
        </w:rPr>
        <w:br/>
        <w:t>16- C             16- D          </w:t>
      </w:r>
      <w:r w:rsidRPr="00433652">
        <w:rPr>
          <w:sz w:val="24"/>
          <w:szCs w:val="24"/>
        </w:rPr>
        <w:br/>
        <w:t>17- D             17- B          </w:t>
      </w:r>
      <w:r w:rsidRPr="00433652">
        <w:rPr>
          <w:sz w:val="24"/>
          <w:szCs w:val="24"/>
        </w:rPr>
        <w:br/>
        <w:t>                    18- A</w:t>
      </w:r>
    </w:p>
    <w:p w:rsidR="00110D8F" w:rsidRPr="00433652" w:rsidRDefault="00110D8F" w:rsidP="00B35928">
      <w:pPr>
        <w:tabs>
          <w:tab w:val="left" w:pos="1455"/>
        </w:tabs>
        <w:rPr>
          <w:sz w:val="24"/>
          <w:szCs w:val="24"/>
        </w:rPr>
      </w:pPr>
    </w:p>
    <w:p w:rsidR="00110D8F" w:rsidRDefault="00110D8F" w:rsidP="00CB7DC9">
      <w:pPr>
        <w:jc w:val="both"/>
        <w:rPr>
          <w:rFonts w:ascii="Verdana" w:hAnsi="Verdana" w:cs="Arial"/>
          <w:i/>
          <w:sz w:val="16"/>
          <w:szCs w:val="16"/>
        </w:rPr>
      </w:pPr>
      <w:hyperlink r:id="rId23" w:history="1">
        <w:r>
          <w:rPr>
            <w:rStyle w:val="Hyperlink"/>
            <w:rFonts w:ascii="Verdana" w:hAnsi="Verdana" w:cs="Arial"/>
            <w:i/>
            <w:sz w:val="16"/>
            <w:szCs w:val="16"/>
          </w:rPr>
          <w:t>www.sorubak.com</w:t>
        </w:r>
      </w:hyperlink>
      <w:r>
        <w:t xml:space="preserve"> </w:t>
      </w:r>
      <w:r>
        <w:rPr>
          <w:rFonts w:ascii="Verdana" w:hAnsi="Verdana" w:cs="Arial"/>
          <w:i/>
          <w:sz w:val="16"/>
          <w:szCs w:val="16"/>
        </w:rPr>
        <w:t xml:space="preserve">  </w:t>
      </w:r>
    </w:p>
    <w:p w:rsidR="00110D8F" w:rsidRDefault="00110D8F" w:rsidP="00CB7DC9">
      <w:pPr>
        <w:jc w:val="both"/>
        <w:rPr>
          <w:rFonts w:ascii="Verdana" w:hAnsi="Verdana" w:cs="Arial"/>
          <w:i/>
          <w:sz w:val="16"/>
          <w:szCs w:val="16"/>
        </w:rPr>
      </w:pPr>
      <w:hyperlink r:id="rId24" w:history="1">
        <w:r>
          <w:rPr>
            <w:rStyle w:val="Hyperlink"/>
            <w:rFonts w:ascii="Verdana" w:hAnsi="Verdana" w:cs="Arial"/>
            <w:i/>
            <w:sz w:val="16"/>
            <w:szCs w:val="16"/>
          </w:rPr>
          <w:t>www.sorubak.com</w:t>
        </w:r>
      </w:hyperlink>
      <w:r>
        <w:t xml:space="preserve"> </w:t>
      </w:r>
      <w:r>
        <w:rPr>
          <w:rFonts w:ascii="Verdana" w:hAnsi="Verdana" w:cs="Arial"/>
          <w:i/>
          <w:sz w:val="16"/>
          <w:szCs w:val="16"/>
        </w:rPr>
        <w:t xml:space="preserve">  </w:t>
      </w:r>
    </w:p>
    <w:p w:rsidR="00110D8F" w:rsidRDefault="00110D8F" w:rsidP="00CB7DC9">
      <w:pPr>
        <w:jc w:val="both"/>
        <w:rPr>
          <w:rFonts w:ascii="Verdana" w:hAnsi="Verdana" w:cs="Arial"/>
          <w:i/>
          <w:sz w:val="16"/>
          <w:szCs w:val="16"/>
        </w:rPr>
      </w:pPr>
      <w:hyperlink r:id="rId25" w:history="1">
        <w:r>
          <w:rPr>
            <w:rStyle w:val="Hyperlink"/>
            <w:rFonts w:ascii="Verdana" w:hAnsi="Verdana" w:cs="Arial"/>
            <w:i/>
            <w:sz w:val="16"/>
            <w:szCs w:val="16"/>
          </w:rPr>
          <w:t>www.sorubak.com</w:t>
        </w:r>
      </w:hyperlink>
      <w:r>
        <w:t xml:space="preserve"> </w:t>
      </w:r>
      <w:r>
        <w:rPr>
          <w:rFonts w:ascii="Verdana" w:hAnsi="Verdana" w:cs="Arial"/>
          <w:i/>
          <w:sz w:val="16"/>
          <w:szCs w:val="16"/>
        </w:rPr>
        <w:t xml:space="preserve">  </w:t>
      </w:r>
    </w:p>
    <w:p w:rsidR="00110D8F" w:rsidRDefault="00110D8F" w:rsidP="00CB7DC9">
      <w:pPr>
        <w:jc w:val="both"/>
        <w:rPr>
          <w:rFonts w:ascii="Verdana" w:hAnsi="Verdana" w:cs="Arial"/>
          <w:i/>
          <w:sz w:val="16"/>
          <w:szCs w:val="16"/>
        </w:rPr>
      </w:pPr>
      <w:hyperlink r:id="rId26" w:history="1">
        <w:r>
          <w:rPr>
            <w:rStyle w:val="Hyperlink"/>
            <w:rFonts w:ascii="Verdana" w:hAnsi="Verdana" w:cs="Arial"/>
            <w:i/>
            <w:sz w:val="16"/>
            <w:szCs w:val="16"/>
          </w:rPr>
          <w:t>www.sorubak.com</w:t>
        </w:r>
      </w:hyperlink>
      <w:r>
        <w:t xml:space="preserve"> </w:t>
      </w:r>
      <w:r>
        <w:rPr>
          <w:rFonts w:ascii="Verdana" w:hAnsi="Verdana" w:cs="Arial"/>
          <w:i/>
          <w:sz w:val="16"/>
          <w:szCs w:val="16"/>
        </w:rPr>
        <w:t xml:space="preserve">  </w:t>
      </w:r>
    </w:p>
    <w:p w:rsidR="00110D8F" w:rsidRDefault="00110D8F" w:rsidP="00CB7DC9">
      <w:pPr>
        <w:jc w:val="both"/>
        <w:rPr>
          <w:rFonts w:ascii="Verdana" w:hAnsi="Verdana" w:cs="Arial"/>
          <w:i/>
          <w:sz w:val="16"/>
          <w:szCs w:val="16"/>
        </w:rPr>
      </w:pPr>
      <w:hyperlink r:id="rId27" w:history="1">
        <w:r>
          <w:rPr>
            <w:rStyle w:val="Hyperlink"/>
            <w:rFonts w:ascii="Verdana" w:hAnsi="Verdana" w:cs="Arial"/>
            <w:i/>
            <w:sz w:val="16"/>
            <w:szCs w:val="16"/>
          </w:rPr>
          <w:t>www.sorubak.com</w:t>
        </w:r>
      </w:hyperlink>
      <w:r>
        <w:t xml:space="preserve"> </w:t>
      </w:r>
      <w:r>
        <w:rPr>
          <w:rFonts w:ascii="Verdana" w:hAnsi="Verdana" w:cs="Arial"/>
          <w:i/>
          <w:sz w:val="16"/>
          <w:szCs w:val="16"/>
        </w:rPr>
        <w:t xml:space="preserve">  </w:t>
      </w:r>
    </w:p>
    <w:p w:rsidR="00110D8F" w:rsidRDefault="00110D8F" w:rsidP="00CB7DC9">
      <w:pPr>
        <w:jc w:val="both"/>
        <w:rPr>
          <w:rFonts w:ascii="Verdana" w:hAnsi="Verdana" w:cs="Arial"/>
          <w:i/>
          <w:sz w:val="16"/>
          <w:szCs w:val="16"/>
        </w:rPr>
      </w:pPr>
      <w:hyperlink r:id="rId28" w:history="1">
        <w:r>
          <w:rPr>
            <w:rStyle w:val="Hyperlink"/>
            <w:rFonts w:ascii="Verdana" w:hAnsi="Verdana" w:cs="Arial"/>
            <w:i/>
            <w:sz w:val="16"/>
            <w:szCs w:val="16"/>
          </w:rPr>
          <w:t>www.sorubak.com</w:t>
        </w:r>
      </w:hyperlink>
      <w:r>
        <w:t xml:space="preserve"> </w:t>
      </w:r>
      <w:r>
        <w:rPr>
          <w:rFonts w:ascii="Verdana" w:hAnsi="Verdana" w:cs="Arial"/>
          <w:i/>
          <w:sz w:val="16"/>
          <w:szCs w:val="16"/>
        </w:rPr>
        <w:t xml:space="preserve">  </w:t>
      </w:r>
    </w:p>
    <w:p w:rsidR="00110D8F" w:rsidRDefault="00110D8F" w:rsidP="00CB7DC9">
      <w:pPr>
        <w:jc w:val="both"/>
        <w:rPr>
          <w:rFonts w:ascii="Verdana" w:hAnsi="Verdana" w:cs="Arial"/>
          <w:i/>
          <w:sz w:val="16"/>
          <w:szCs w:val="16"/>
        </w:rPr>
      </w:pPr>
      <w:hyperlink r:id="rId29" w:history="1">
        <w:r>
          <w:rPr>
            <w:rStyle w:val="Hyperlink"/>
            <w:rFonts w:ascii="Verdana" w:hAnsi="Verdana" w:cs="Arial"/>
            <w:i/>
            <w:sz w:val="16"/>
            <w:szCs w:val="16"/>
          </w:rPr>
          <w:t>www.sorubak.com</w:t>
        </w:r>
      </w:hyperlink>
      <w:r>
        <w:t xml:space="preserve"> </w:t>
      </w:r>
      <w:r>
        <w:rPr>
          <w:rFonts w:ascii="Verdana" w:hAnsi="Verdana" w:cs="Arial"/>
          <w:i/>
          <w:sz w:val="16"/>
          <w:szCs w:val="16"/>
        </w:rPr>
        <w:t xml:space="preserve">  </w:t>
      </w:r>
    </w:p>
    <w:p w:rsidR="00110D8F" w:rsidRPr="00433652" w:rsidRDefault="00110D8F">
      <w:pPr>
        <w:rPr>
          <w:sz w:val="24"/>
          <w:szCs w:val="24"/>
        </w:rPr>
      </w:pPr>
    </w:p>
    <w:sectPr w:rsidR="00110D8F" w:rsidRPr="00433652" w:rsidSect="00686458">
      <w:pgSz w:w="11906" w:h="16838"/>
      <w:pgMar w:top="851" w:right="1417" w:bottom="56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Times New Roman TUR">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63813"/>
    <w:multiLevelType w:val="hybridMultilevel"/>
    <w:tmpl w:val="F79811B0"/>
    <w:lvl w:ilvl="0" w:tplc="041F000F">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6458"/>
    <w:rsid w:val="000A76C5"/>
    <w:rsid w:val="00110D8F"/>
    <w:rsid w:val="00257D7C"/>
    <w:rsid w:val="002720A3"/>
    <w:rsid w:val="003A2761"/>
    <w:rsid w:val="00433652"/>
    <w:rsid w:val="00466DFA"/>
    <w:rsid w:val="005B12CC"/>
    <w:rsid w:val="00686458"/>
    <w:rsid w:val="006D6975"/>
    <w:rsid w:val="007B0AED"/>
    <w:rsid w:val="008A5481"/>
    <w:rsid w:val="00B35928"/>
    <w:rsid w:val="00B42B47"/>
    <w:rsid w:val="00C150F8"/>
    <w:rsid w:val="00C51187"/>
    <w:rsid w:val="00C805C0"/>
    <w:rsid w:val="00CB7DC9"/>
    <w:rsid w:val="00D41EF8"/>
    <w:rsid w:val="00DF00D7"/>
    <w:rsid w:val="00E118C6"/>
    <w:rsid w:val="00E51504"/>
    <w:rsid w:val="00F35E37"/>
    <w:rsid w:val="00FD4C1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C1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359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5928"/>
    <w:rPr>
      <w:rFonts w:ascii="Tahoma" w:hAnsi="Tahoma" w:cs="Tahoma"/>
      <w:sz w:val="16"/>
      <w:szCs w:val="16"/>
    </w:rPr>
  </w:style>
  <w:style w:type="character" w:styleId="Hyperlink">
    <w:name w:val="Hyperlink"/>
    <w:basedOn w:val="DefaultParagraphFont"/>
    <w:uiPriority w:val="99"/>
    <w:rsid w:val="00CB7DC9"/>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0652997">
      <w:marLeft w:val="0"/>
      <w:marRight w:val="0"/>
      <w:marTop w:val="0"/>
      <w:marBottom w:val="0"/>
      <w:divBdr>
        <w:top w:val="none" w:sz="0" w:space="0" w:color="auto"/>
        <w:left w:val="none" w:sz="0" w:space="0" w:color="auto"/>
        <w:bottom w:val="none" w:sz="0" w:space="0" w:color="auto"/>
        <w:right w:val="none" w:sz="0" w:space="0" w:color="auto"/>
      </w:divBdr>
    </w:div>
    <w:div w:id="190652998">
      <w:marLeft w:val="0"/>
      <w:marRight w:val="0"/>
      <w:marTop w:val="0"/>
      <w:marBottom w:val="0"/>
      <w:divBdr>
        <w:top w:val="none" w:sz="0" w:space="0" w:color="auto"/>
        <w:left w:val="none" w:sz="0" w:space="0" w:color="auto"/>
        <w:bottom w:val="none" w:sz="0" w:space="0" w:color="auto"/>
        <w:right w:val="none" w:sz="0" w:space="0" w:color="auto"/>
      </w:divBdr>
    </w:div>
    <w:div w:id="190652999">
      <w:marLeft w:val="0"/>
      <w:marRight w:val="0"/>
      <w:marTop w:val="0"/>
      <w:marBottom w:val="0"/>
      <w:divBdr>
        <w:top w:val="none" w:sz="0" w:space="0" w:color="auto"/>
        <w:left w:val="none" w:sz="0" w:space="0" w:color="auto"/>
        <w:bottom w:val="none" w:sz="0" w:space="0" w:color="auto"/>
        <w:right w:val="none" w:sz="0" w:space="0" w:color="auto"/>
      </w:divBdr>
    </w:div>
    <w:div w:id="190653000">
      <w:marLeft w:val="0"/>
      <w:marRight w:val="0"/>
      <w:marTop w:val="0"/>
      <w:marBottom w:val="0"/>
      <w:divBdr>
        <w:top w:val="none" w:sz="0" w:space="0" w:color="auto"/>
        <w:left w:val="none" w:sz="0" w:space="0" w:color="auto"/>
        <w:bottom w:val="none" w:sz="0" w:space="0" w:color="auto"/>
        <w:right w:val="none" w:sz="0" w:space="0" w:color="auto"/>
      </w:divBdr>
    </w:div>
    <w:div w:id="190653001">
      <w:marLeft w:val="0"/>
      <w:marRight w:val="0"/>
      <w:marTop w:val="0"/>
      <w:marBottom w:val="0"/>
      <w:divBdr>
        <w:top w:val="none" w:sz="0" w:space="0" w:color="auto"/>
        <w:left w:val="none" w:sz="0" w:space="0" w:color="auto"/>
        <w:bottom w:val="none" w:sz="0" w:space="0" w:color="auto"/>
        <w:right w:val="none" w:sz="0" w:space="0" w:color="auto"/>
      </w:divBdr>
    </w:div>
    <w:div w:id="190653002">
      <w:marLeft w:val="0"/>
      <w:marRight w:val="0"/>
      <w:marTop w:val="0"/>
      <w:marBottom w:val="0"/>
      <w:divBdr>
        <w:top w:val="none" w:sz="0" w:space="0" w:color="auto"/>
        <w:left w:val="none" w:sz="0" w:space="0" w:color="auto"/>
        <w:bottom w:val="none" w:sz="0" w:space="0" w:color="auto"/>
        <w:right w:val="none" w:sz="0" w:space="0" w:color="auto"/>
      </w:divBdr>
    </w:div>
    <w:div w:id="1906530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img19.imageshack.us/img19/3488/112sd7.jpg" TargetMode="External"/><Relationship Id="rId13" Type="http://schemas.openxmlformats.org/officeDocument/2006/relationships/image" Target="media/image7.jpeg"/><Relationship Id="rId18" Type="http://schemas.openxmlformats.org/officeDocument/2006/relationships/image" Target="media/image11.png"/><Relationship Id="rId26" Type="http://schemas.openxmlformats.org/officeDocument/2006/relationships/hyperlink" Target="http://www.edebiyatogretmeni.net/" TargetMode="Externa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3.jpeg"/><Relationship Id="rId12" Type="http://schemas.openxmlformats.org/officeDocument/2006/relationships/image" Target="media/image6.jpeg"/><Relationship Id="rId17" Type="http://schemas.openxmlformats.org/officeDocument/2006/relationships/image" Target="media/image10.png"/><Relationship Id="rId25" Type="http://schemas.openxmlformats.org/officeDocument/2006/relationships/hyperlink" Target="http://www.edebiyatogretmeni.net/" TargetMode="Externa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hyperlink" Target="http://www.edebiyatogretmeni.net/"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http://tbn0.google.com/images?q=tbn:cMt0u7HruNsMQM:http://www.payidar.net/attachments/mustafa-kemal-ataturk/42786d1189068753t-dev-ataturk-fotograf-arsivi-nutuk-jpg" TargetMode="External"/><Relationship Id="rId24" Type="http://schemas.openxmlformats.org/officeDocument/2006/relationships/hyperlink" Target="http://www.edebiyatogretmeni.net/" TargetMode="External"/><Relationship Id="rId5" Type="http://schemas.openxmlformats.org/officeDocument/2006/relationships/image" Target="media/image1.jpeg"/><Relationship Id="rId15" Type="http://schemas.openxmlformats.org/officeDocument/2006/relationships/image" Target="media/image8.png"/><Relationship Id="rId23" Type="http://schemas.openxmlformats.org/officeDocument/2006/relationships/hyperlink" Target="http://www.edebiyatogretmeni.net/" TargetMode="External"/><Relationship Id="rId28" Type="http://schemas.openxmlformats.org/officeDocument/2006/relationships/hyperlink" Target="http://www.edebiyatogretmeni.net/" TargetMode="External"/><Relationship Id="rId10" Type="http://schemas.openxmlformats.org/officeDocument/2006/relationships/image" Target="media/image5.jpe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http://tbn0.google.com/images?q=tbn:4WY9oVtBoEkmzM:http://www.gozderesimler.com/data/media/155/ataturk14vh7.jpg" TargetMode="External"/><Relationship Id="rId22" Type="http://schemas.openxmlformats.org/officeDocument/2006/relationships/image" Target="media/image15.wmf"/><Relationship Id="rId27" Type="http://schemas.openxmlformats.org/officeDocument/2006/relationships/hyperlink" Target="http://www.edebiyatogretmeni.net/"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23</Pages>
  <Words>5240</Words>
  <Characters>29868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ozcan</dc:creator>
  <cp:keywords/>
  <dc:description/>
  <cp:lastModifiedBy>edanur</cp:lastModifiedBy>
  <cp:revision>7</cp:revision>
  <dcterms:created xsi:type="dcterms:W3CDTF">2010-01-16T16:03:00Z</dcterms:created>
  <dcterms:modified xsi:type="dcterms:W3CDTF">2010-10-26T18:40:00Z</dcterms:modified>
</cp:coreProperties>
</file>