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28" w:rsidRDefault="00101628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at001" style="position:absolute;margin-left:2.65pt;margin-top:32.55pt;width:213.9pt;height:102.6pt;z-index:-251668480;visibility:visible" wrapcoords="-76 0 -76 21442 21600 21442 21600 0 -76 0">
            <v:imagedata r:id="rId7" o:title=""/>
            <w10:wrap type="tight"/>
          </v:shape>
        </w:pict>
      </w:r>
      <w:r w:rsidRPr="00B04D15">
        <w:rPr>
          <w:b/>
        </w:rPr>
        <w:t>1.SORU</w:t>
      </w:r>
    </w:p>
    <w:p w:rsidR="00101628" w:rsidRPr="00B04D15" w:rsidRDefault="00101628" w:rsidP="00B04D15">
      <w:pPr>
        <w:tabs>
          <w:tab w:val="left" w:pos="708"/>
          <w:tab w:val="left" w:pos="1416"/>
          <w:tab w:val="left" w:pos="2124"/>
          <w:tab w:val="center" w:pos="5776"/>
        </w:tabs>
        <w:ind w:left="636" w:hanging="636"/>
        <w:rPr>
          <w:b/>
        </w:rPr>
      </w:pPr>
      <w:r w:rsidRPr="00B04D15">
        <w:rPr>
          <w:b/>
        </w:rPr>
        <w:t>şekilde m//n olduğuna göre y+z=?</w:t>
      </w:r>
    </w:p>
    <w:p w:rsidR="00101628" w:rsidRPr="002C79C0" w:rsidRDefault="00101628" w:rsidP="00B04D15">
      <w:pPr>
        <w:ind w:left="1416" w:hanging="636"/>
      </w:pPr>
      <w:r w:rsidRPr="002C79C0">
        <w:t xml:space="preserve"> </w:t>
      </w:r>
    </w:p>
    <w:p w:rsidR="00101628" w:rsidRDefault="00101628">
      <w:pPr>
        <w:rPr>
          <w:b/>
        </w:rPr>
      </w:pPr>
    </w:p>
    <w:p w:rsidR="00101628" w:rsidRDefault="00101628">
      <w:pPr>
        <w:rPr>
          <w:b/>
        </w:rPr>
      </w:pPr>
    </w:p>
    <w:p w:rsidR="00101628" w:rsidRDefault="00101628">
      <w:pPr>
        <w:rPr>
          <w:b/>
        </w:rPr>
      </w:pPr>
    </w:p>
    <w:p w:rsidR="00101628" w:rsidRDefault="00101628" w:rsidP="00B04D15"/>
    <w:p w:rsidR="00101628" w:rsidRPr="00B04D15" w:rsidRDefault="00101628" w:rsidP="00B04D15">
      <w:pPr>
        <w:ind w:firstLine="708"/>
        <w:rPr>
          <w:b/>
        </w:rPr>
      </w:pPr>
      <w:r w:rsidRPr="00B04D15">
        <w:rPr>
          <w:b/>
        </w:rPr>
        <w:t>A) 44</w:t>
      </w:r>
      <w:r w:rsidRPr="00B04D15">
        <w:rPr>
          <w:b/>
        </w:rPr>
        <w:tab/>
      </w:r>
      <w:r w:rsidRPr="00B04D15">
        <w:rPr>
          <w:b/>
        </w:rPr>
        <w:tab/>
        <w:t>B) 48</w:t>
      </w:r>
      <w:r w:rsidRPr="00B04D15">
        <w:rPr>
          <w:b/>
        </w:rPr>
        <w:tab/>
      </w:r>
      <w:r w:rsidRPr="00B04D15">
        <w:rPr>
          <w:b/>
        </w:rPr>
        <w:tab/>
        <w:t>C)  92</w:t>
      </w:r>
      <w:r w:rsidRPr="00B04D15">
        <w:rPr>
          <w:b/>
        </w:rPr>
        <w:tab/>
      </w:r>
      <w:r w:rsidRPr="00B04D15">
        <w:rPr>
          <w:b/>
        </w:rPr>
        <w:tab/>
        <w:t>D)  94</w:t>
      </w:r>
      <w:r w:rsidRPr="00B04D15">
        <w:rPr>
          <w:b/>
        </w:rPr>
        <w:tab/>
      </w:r>
    </w:p>
    <w:p w:rsidR="00101628" w:rsidRDefault="00101628">
      <w:pPr>
        <w:rPr>
          <w:b/>
        </w:rPr>
      </w:pPr>
      <w:r w:rsidRPr="00B04D15">
        <w:rPr>
          <w:b/>
        </w:rPr>
        <w:t>2.SORU</w:t>
      </w:r>
    </w:p>
    <w:p w:rsidR="00101628" w:rsidRPr="00B04D15" w:rsidRDefault="00101628" w:rsidP="00B04D15">
      <w:pPr>
        <w:spacing w:after="120"/>
        <w:jc w:val="both"/>
        <w:rPr>
          <w:b/>
        </w:rPr>
      </w:pPr>
      <w:r w:rsidRPr="00B04D15">
        <w:rPr>
          <w:b/>
        </w:rPr>
        <w:t>Aşağıdaki şekilde d</w:t>
      </w:r>
      <w:r w:rsidRPr="00B04D15">
        <w:rPr>
          <w:b/>
          <w:vertAlign w:val="subscript"/>
        </w:rPr>
        <w:t>1</w:t>
      </w:r>
      <w:r w:rsidRPr="00B04D15">
        <w:rPr>
          <w:b/>
        </w:rPr>
        <w:t>//d</w:t>
      </w:r>
      <w:r w:rsidRPr="00B04D15">
        <w:rPr>
          <w:b/>
          <w:vertAlign w:val="subscript"/>
        </w:rPr>
        <w:t>2</w:t>
      </w:r>
      <w:r w:rsidRPr="00B04D15">
        <w:rPr>
          <w:b/>
        </w:rPr>
        <w:t xml:space="preserve"> dir. V</w:t>
      </w:r>
      <w:r>
        <w:rPr>
          <w:b/>
        </w:rPr>
        <w:t>erilenlere göre a kaç derecedir?</w:t>
      </w:r>
    </w:p>
    <w:p w:rsidR="00101628" w:rsidRDefault="00101628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1.85pt;margin-top:19.6pt;width:36pt;height:18pt;z-index:251661312" stroked="f">
            <v:textbox style="mso-next-textbox:#_x0000_s1027">
              <w:txbxContent>
                <w:p w:rsidR="00101628" w:rsidRPr="00FE4AFC" w:rsidRDefault="00101628" w:rsidP="00B04D1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4AFC">
                    <w:rPr>
                      <w:rFonts w:ascii="Arial" w:hAnsi="Arial" w:cs="Arial"/>
                      <w:sz w:val="20"/>
                      <w:szCs w:val="20"/>
                    </w:rPr>
                    <w:t>5x-4</w:t>
                  </w:r>
                </w:p>
              </w:txbxContent>
            </v:textbox>
          </v:shape>
        </w:pict>
      </w:r>
    </w:p>
    <w:p w:rsidR="00101628" w:rsidRDefault="00101628">
      <w:r>
        <w:rPr>
          <w:noProof/>
        </w:rPr>
      </w:r>
      <w:r>
        <w:pict>
          <v:group id="_x0000_s1028" editas="canvas" style="width:459pt;height:110.25pt;mso-position-horizontal-relative:char;mso-position-vertical-relative:line" coordorigin="1418,9439" coordsize="9180,2205">
            <o:lock v:ext="edit" aspectratio="t"/>
            <v:shape id="_x0000_s1029" type="#_x0000_t75" style="position:absolute;left:1418;top:9439;width:9180;height:2205" o:preferrelative="f">
              <v:fill o:detectmouseclick="t"/>
              <v:path o:extrusionok="t" o:connecttype="none"/>
              <o:lock v:ext="edit" text="t"/>
            </v:shape>
            <v:line id="_x0000_s1030" style="position:absolute" from="2138,9799" to="5019,9799">
              <v:stroke startarrow="block" endarrow="block"/>
            </v:line>
            <v:line id="_x0000_s1031" style="position:absolute" from="2136,10698" to="5018,10699">
              <v:stroke startarrow="block" endarrow="block"/>
            </v:line>
            <v:shape id="_x0000_s1032" style="position:absolute;left:2760;top:10700;width:60;height:105" coordsize="60,105" path="m,hdc14,42,28,73,60,105e" filled="f">
              <v:path arrowok="t"/>
            </v:shape>
            <v:shape id="_x0000_s1033" style="position:absolute;left:2805;top:10560;width:285;height:117" coordsize="285,117" path="m,117hdc5,102,2,81,15,72,30,54,63,20,90,10hbc117,,148,7,180,10v32,3,83,14,105,17hde" filled="f">
              <v:path arrowok="t"/>
            </v:shape>
            <v:shape id="_x0000_s1034" style="position:absolute;left:4013;top:9682;width:285;height:117;mso-position-horizontal:absolute;mso-position-vertical:absolute" coordsize="285,117" path="m,117hdc5,102,2,81,15,72,30,54,63,20,90,10hbc117,,148,7,180,10v32,3,83,14,105,17hde" filled="f">
              <v:path arrowok="t"/>
            </v:shape>
            <v:shape id="_x0000_s1035" type="#_x0000_t202" style="position:absolute;left:5198;top:10444;width:720;height:540" stroked="f">
              <v:textbox style="mso-next-textbox:#_x0000_s1035">
                <w:txbxContent>
                  <w:p w:rsidR="00101628" w:rsidRPr="00B95F19" w:rsidRDefault="00101628" w:rsidP="00B04D15">
                    <w:pPr>
                      <w:rPr>
                        <w:rFonts w:ascii="Arial" w:hAnsi="Arial" w:cs="Arial"/>
                      </w:rPr>
                    </w:pPr>
                    <w:r w:rsidRPr="00B95F19">
                      <w:rPr>
                        <w:rFonts w:ascii="Arial" w:hAnsi="Arial" w:cs="Arial"/>
                      </w:rPr>
                      <w:t>d</w:t>
                    </w:r>
                    <w:r w:rsidRPr="00B95F19">
                      <w:rPr>
                        <w:rFonts w:ascii="Arial" w:hAnsi="Arial" w:cs="Arial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36" type="#_x0000_t202" style="position:absolute;left:5198;top:9529;width:1440;height:540" stroked="f">
              <v:textbox style="mso-next-textbox:#_x0000_s1036">
                <w:txbxContent>
                  <w:p w:rsidR="00101628" w:rsidRPr="00B95F19" w:rsidRDefault="00101628" w:rsidP="00B04D15">
                    <w:pPr>
                      <w:rPr>
                        <w:rFonts w:ascii="Arial" w:hAnsi="Arial" w:cs="Arial"/>
                      </w:rPr>
                    </w:pPr>
                    <w:r w:rsidRPr="00B95F19">
                      <w:rPr>
                        <w:rFonts w:ascii="Arial" w:hAnsi="Arial" w:cs="Arial"/>
                      </w:rPr>
                      <w:t>d</w:t>
                    </w:r>
                    <w:r w:rsidRPr="00B95F19">
                      <w:rPr>
                        <w:rFonts w:ascii="Arial" w:hAnsi="Arial" w:cs="Arial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7" type="#_x0000_t202" style="position:absolute;left:2138;top:11104;width:540;height:540" stroked="f">
              <v:textbox style="mso-next-textbox:#_x0000_s1037">
                <w:txbxContent>
                  <w:p w:rsidR="00101628" w:rsidRPr="00B95F19" w:rsidRDefault="00101628" w:rsidP="00B04D15">
                    <w:pPr>
                      <w:rPr>
                        <w:rFonts w:ascii="Arial" w:hAnsi="Arial" w:cs="Arial"/>
                      </w:rPr>
                    </w:pPr>
                    <w:r w:rsidRPr="00B95F19">
                      <w:rPr>
                        <w:rFonts w:ascii="Arial" w:hAnsi="Arial" w:cs="Arial"/>
                      </w:rPr>
                      <w:t>d</w:t>
                    </w:r>
                    <w:r w:rsidRPr="00B95F19">
                      <w:rPr>
                        <w:rFonts w:ascii="Arial" w:hAnsi="Arial" w:cs="Arial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38" type="#_x0000_t202" style="position:absolute;left:2138;top:10200;width:1080;height:360" stroked="f">
              <v:textbox style="mso-next-textbox:#_x0000_s1038">
                <w:txbxContent>
                  <w:p w:rsidR="00101628" w:rsidRPr="00FE4AFC" w:rsidRDefault="00101628" w:rsidP="00B04D15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4x+16</w:t>
                    </w:r>
                  </w:p>
                </w:txbxContent>
              </v:textbox>
            </v:shape>
            <v:shape id="_x0000_s1039" type="#_x0000_t202" style="position:absolute;left:2108;top:10729;width:360;height:360" stroked="f">
              <v:textbox style="mso-next-textbox:#_x0000_s1039">
                <w:txbxContent>
                  <w:p w:rsidR="00101628" w:rsidRPr="00FE4AFC" w:rsidRDefault="00101628" w:rsidP="00B04D15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line id="_x0000_s1040" style="position:absolute;flip:y" from="2468,9439" to="4628,11059">
              <v:stroke startarrow="block" endarrow="block"/>
            </v:line>
            <w10:anchorlock/>
          </v:group>
        </w:pict>
      </w:r>
    </w:p>
    <w:p w:rsidR="00101628" w:rsidRDefault="00101628"/>
    <w:p w:rsidR="00101628" w:rsidRDefault="00101628" w:rsidP="00B04D15">
      <w:pPr>
        <w:spacing w:before="120" w:after="120" w:line="360" w:lineRule="auto"/>
        <w:ind w:firstLine="708"/>
        <w:jc w:val="both"/>
      </w:pPr>
      <w:r>
        <w:t>A) 84</w:t>
      </w:r>
      <w:r w:rsidRPr="002C79C0">
        <w:tab/>
      </w:r>
      <w:r w:rsidRPr="002C79C0">
        <w:tab/>
      </w:r>
      <w:r>
        <w:t>B</w:t>
      </w:r>
      <w:r w:rsidRPr="002C79C0">
        <w:t>) 60</w:t>
      </w:r>
      <w:r w:rsidRPr="002C79C0">
        <w:tab/>
      </w:r>
      <w:r w:rsidRPr="002C79C0">
        <w:tab/>
      </w:r>
      <w:r>
        <w:t>C</w:t>
      </w:r>
      <w:r w:rsidRPr="002C79C0">
        <w:t>) 76</w:t>
      </w:r>
      <w:r w:rsidRPr="002C79C0">
        <w:tab/>
      </w:r>
      <w:r w:rsidRPr="002C79C0">
        <w:tab/>
      </w:r>
      <w:r>
        <w:t>D</w:t>
      </w:r>
      <w:r w:rsidRPr="002C79C0">
        <w:t>) 89</w:t>
      </w:r>
    </w:p>
    <w:p w:rsidR="00101628" w:rsidRDefault="00101628" w:rsidP="00B04D15">
      <w:pPr>
        <w:spacing w:before="120" w:after="120" w:line="360" w:lineRule="auto"/>
        <w:ind w:firstLine="708"/>
        <w:jc w:val="both"/>
      </w:pPr>
      <w:r>
        <w:rPr>
          <w:noProof/>
        </w:rPr>
        <w:pict>
          <v:shape id="Resim 39" o:spid="_x0000_s1041" type="#_x0000_t75" alt="http://www.matematiksel.byethost17.com/grafik3/acilars3.JPG" style="position:absolute;left:0;text-align:left;margin-left:-26.35pt;margin-top:9.9pt;width:298.9pt;height:151.4pt;z-index:251650048;visibility:visible">
            <v:imagedata r:id="rId8" r:href="rId9"/>
          </v:shape>
        </w:pict>
      </w: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 w:rsidP="00B04D15">
      <w:pPr>
        <w:spacing w:before="120" w:after="120" w:line="360" w:lineRule="auto"/>
        <w:ind w:firstLine="708"/>
        <w:jc w:val="both"/>
      </w:pPr>
    </w:p>
    <w:p w:rsidR="00101628" w:rsidRDefault="00101628">
      <w:pPr>
        <w:rPr>
          <w:b/>
        </w:rPr>
      </w:pPr>
      <w:r>
        <w:rPr>
          <w:b/>
        </w:rPr>
        <w:t>4.SORU</w:t>
      </w:r>
    </w:p>
    <w:p w:rsidR="00101628" w:rsidRPr="001D37DF" w:rsidRDefault="00101628" w:rsidP="00B04D15">
      <w:r w:rsidRPr="009A5BCA">
        <w:t xml:space="preserve">.    d // k </w:t>
      </w:r>
      <w:r>
        <w:t xml:space="preserve"> </w:t>
      </w:r>
      <w:r w:rsidRPr="009A5BCA">
        <w:t xml:space="preserve">  </w:t>
      </w:r>
      <w:r>
        <w:t xml:space="preserve">    ise x = ? nedir?</w:t>
      </w:r>
    </w:p>
    <w:p w:rsidR="00101628" w:rsidRDefault="00101628" w:rsidP="00B04D15">
      <w:r>
        <w:rPr>
          <w:noProof/>
        </w:rPr>
        <w:pict>
          <v:group id="_x0000_s1042" style="position:absolute;margin-left:36pt;margin-top:4.8pt;width:171pt;height:84.35pt;z-index:251662336" coordorigin="2677,3757" coordsize="3420,1800">
            <v:line id="_x0000_s1043" style="position:absolute;flip:x y" from="2677,3757" to="3037,5557">
              <v:stroke endarrow="block"/>
            </v:line>
            <v:line id="_x0000_s1044" style="position:absolute" from="5737,3757" to="6097,5557">
              <v:stroke endarrow="block"/>
            </v:line>
            <v:line id="_x0000_s1045" style="position:absolute;flip:y" from="3037,4117" to="3757,5557"/>
            <v:line id="_x0000_s1046" style="position:absolute" from="3757,4117" to="4837,5557"/>
            <v:line id="_x0000_s1047" style="position:absolute;flip:y" from="4837,3757" to="5737,5557"/>
            <w10:wrap side="left"/>
          </v:group>
        </w:pict>
      </w:r>
      <w:r>
        <w:t xml:space="preserve">          d</w:t>
      </w:r>
    </w:p>
    <w:p w:rsidR="00101628" w:rsidRDefault="00101628" w:rsidP="001D37DF">
      <w:pPr>
        <w:tabs>
          <w:tab w:val="left" w:pos="1837"/>
        </w:tabs>
      </w:pPr>
      <w:r>
        <w:t xml:space="preserve">                                   X                                    15</w:t>
      </w:r>
    </w:p>
    <w:p w:rsidR="00101628" w:rsidRDefault="00101628" w:rsidP="00B04D15">
      <w:r>
        <w:t xml:space="preserve">                      40                             60                            </w:t>
      </w:r>
    </w:p>
    <w:p w:rsidR="00101628" w:rsidRDefault="00101628" w:rsidP="001D37DF">
      <w:r>
        <w:t xml:space="preserve">                                                                                      K</w:t>
      </w:r>
    </w:p>
    <w:p w:rsidR="00101628" w:rsidRDefault="00101628" w:rsidP="001D37DF">
      <w:pPr>
        <w:rPr>
          <w:vertAlign w:val="superscript"/>
        </w:rPr>
      </w:pPr>
      <w:r w:rsidRPr="009A5BCA">
        <w:t>A) 25</w:t>
      </w:r>
      <w:r w:rsidRPr="009A5BCA">
        <w:rPr>
          <w:vertAlign w:val="superscript"/>
        </w:rPr>
        <w:t>0</w:t>
      </w:r>
      <w:r w:rsidRPr="009A5BCA">
        <w:t xml:space="preserve">                     B) 30</w:t>
      </w:r>
      <w:r w:rsidRPr="009A5BCA">
        <w:rPr>
          <w:vertAlign w:val="superscript"/>
        </w:rPr>
        <w:t>0</w:t>
      </w:r>
      <w:r w:rsidRPr="009A5BCA">
        <w:t xml:space="preserve">                   C) 35</w:t>
      </w:r>
      <w:r w:rsidRPr="009A5BCA">
        <w:rPr>
          <w:vertAlign w:val="superscript"/>
        </w:rPr>
        <w:t>0</w:t>
      </w:r>
      <w:r w:rsidRPr="009A5BCA">
        <w:t xml:space="preserve">               D) 40</w:t>
      </w:r>
      <w:r w:rsidRPr="009A5BCA">
        <w:rPr>
          <w:vertAlign w:val="superscript"/>
        </w:rPr>
        <w:t>0</w:t>
      </w:r>
    </w:p>
    <w:p w:rsidR="00101628" w:rsidRDefault="00101628" w:rsidP="001D37DF">
      <w:pPr>
        <w:rPr>
          <w:vertAlign w:val="superscript"/>
        </w:rPr>
      </w:pPr>
    </w:p>
    <w:p w:rsidR="00101628" w:rsidRDefault="00101628" w:rsidP="001D37DF">
      <w:pPr>
        <w:rPr>
          <w:vertAlign w:val="superscript"/>
        </w:rPr>
      </w:pPr>
    </w:p>
    <w:p w:rsidR="00101628" w:rsidRDefault="00101628" w:rsidP="001D37DF">
      <w:pPr>
        <w:rPr>
          <w:vertAlign w:val="superscript"/>
        </w:rPr>
      </w:pPr>
    </w:p>
    <w:tbl>
      <w:tblPr>
        <w:tblpPr w:leftFromText="141" w:rightFromText="141" w:vertAnchor="text" w:horzAnchor="page" w:tblpX="2425" w:tblpY="32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w:pict>
                <v:group id="_x0000_s1048" style="position:absolute;margin-left:-4.95pt;margin-top:9.7pt;width:202.75pt;height:137.9pt;z-index:251660288" coordorigin="4116,1897" coordsize="4055,2758">
                  <v:oval id="_x0000_s1049" style="position:absolute;left:6066;top:2238;width:57;height:57" fillcolor="black"/>
                  <v:line id="_x0000_s1050" style="position:absolute" from="4392,3121" to="7227,3121">
                    <v:stroke startarrow="oval" startarrowwidth="narrow" startarrowlength="short" endarrow="oval" endarrowwidth="narrow" endarrowlength="short"/>
                  </v:line>
                  <v:oval id="_x0000_s1051" style="position:absolute;left:7486;top:2237;width:57;height:57" fillcolor="black"/>
                  <v:oval id="_x0000_s1052" style="position:absolute;left:5780;top:3946;width:57;height:57" fillcolor="black"/>
                  <v:oval id="_x0000_s1053" style="position:absolute;left:6063;top:3093;width:57;height:57" fillcolor="black"/>
                  <v:shape id="_x0000_s1054" type="#_x0000_t202" style="position:absolute;left:4116;top:3077;width:720;height:720" filled="f" stroked="f">
                    <v:textbox style="mso-next-textbox:#_x0000_s1054">
                      <w:txbxContent>
                        <w:p w:rsidR="00101628" w:rsidRDefault="00101628" w:rsidP="001D37DF"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55" type="#_x0000_t202" style="position:absolute;left:7050;top:3093;width:720;height:720" filled="f" stroked="f">
                    <v:textbox style="mso-next-textbox:#_x0000_s1055">
                      <w:txbxContent>
                        <w:p w:rsidR="00101628" w:rsidRDefault="00101628" w:rsidP="001D37DF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56" type="#_x0000_t202" style="position:absolute;left:5990;top:1897;width:720;height:720" filled="f" stroked="f">
                    <v:textbox style="mso-next-textbox:#_x0000_s1056">
                      <w:txbxContent>
                        <w:p w:rsidR="00101628" w:rsidRDefault="00101628" w:rsidP="001D37DF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057" type="#_x0000_t202" style="position:absolute;left:5511;top:3935;width:720;height:720" filled="f" stroked="f">
                    <v:textbox style="mso-next-textbox:#_x0000_s1057">
                      <w:txbxContent>
                        <w:p w:rsidR="00101628" w:rsidRDefault="00101628" w:rsidP="001D37DF">
                          <w:r>
                            <w:t>E</w:t>
                          </w:r>
                        </w:p>
                      </w:txbxContent>
                    </v:textbox>
                  </v:shape>
                  <v:shape id="_x0000_s1058" type="#_x0000_t202" style="position:absolute;left:7451;top:1927;width:720;height:720" filled="f" stroked="f">
                    <v:textbox style="mso-next-textbox:#_x0000_s1058">
                      <w:txbxContent>
                        <w:p w:rsidR="00101628" w:rsidRDefault="00101628" w:rsidP="001D37DF">
                          <w:r>
                            <w:t>F</w:t>
                          </w:r>
                        </w:p>
                      </w:txbxContent>
                    </v:textbox>
                  </v:shape>
                  <v:shape id="_x0000_s1059" type="#_x0000_t202" style="position:absolute;left:5917;top:3103;width:720;height:720" filled="f" stroked="f">
                    <v:textbox style="mso-next-textbox:#_x0000_s1059">
                      <w:txbxContent>
                        <w:p w:rsidR="00101628" w:rsidRDefault="00101628" w:rsidP="001D37DF">
                          <w:r>
                            <w:t>C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28" w:rsidRPr="00D51802" w:rsidTr="00D51802">
        <w:trPr>
          <w:trHeight w:hRule="exact" w:val="284"/>
        </w:trPr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01628" w:rsidRPr="00D51802" w:rsidRDefault="00101628" w:rsidP="00D518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01628" w:rsidRDefault="00101628" w:rsidP="001D37DF">
      <w:pPr>
        <w:rPr>
          <w:b/>
        </w:rPr>
      </w:pPr>
      <w:r>
        <w:rPr>
          <w:b/>
        </w:rPr>
        <w:t>5</w:t>
      </w:r>
      <w:r w:rsidRPr="001D37DF">
        <w:rPr>
          <w:b/>
        </w:rPr>
        <w:t>.SORU</w:t>
      </w: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Pr="00114717" w:rsidRDefault="00101628" w:rsidP="001D37DF">
      <w:r>
        <w:t>Yukarıdaki şekle gö</w:t>
      </w:r>
      <w:r w:rsidRPr="00114717">
        <w:t xml:space="preserve">re aşağıdakilerden hangisi </w:t>
      </w:r>
      <w:r w:rsidRPr="00114717">
        <w:rPr>
          <w:u w:val="single"/>
        </w:rPr>
        <w:t>yanlıştır</w:t>
      </w:r>
      <w:r>
        <w:t>?</w:t>
      </w:r>
    </w:p>
    <w:p w:rsidR="00101628" w:rsidRPr="00114717" w:rsidRDefault="00101628" w:rsidP="001D37DF">
      <w:pPr>
        <w:spacing w:line="360" w:lineRule="auto"/>
        <w:ind w:firstLine="181"/>
        <w:rPr>
          <w:lang w:val="de-DE"/>
        </w:rPr>
      </w:pPr>
      <w:r>
        <w:rPr>
          <w:lang w:val="de-DE"/>
        </w:rPr>
        <w:t>A</w:t>
      </w:r>
      <w:r w:rsidRPr="00114717">
        <w:rPr>
          <w:lang w:val="de-DE"/>
        </w:rPr>
        <w:t xml:space="preserve">) [DC]’nı çizersek [AB] </w:t>
      </w:r>
      <w:r w:rsidRPr="00114717">
        <w:rPr>
          <w:lang w:val="de-DE"/>
        </w:rPr>
        <w:sym w:font="Symbol" w:char="F05E"/>
      </w:r>
      <w:r w:rsidRPr="00114717">
        <w:rPr>
          <w:lang w:val="de-DE"/>
        </w:rPr>
        <w:t xml:space="preserve"> [DC] olur.</w:t>
      </w:r>
    </w:p>
    <w:p w:rsidR="00101628" w:rsidRPr="00114717" w:rsidRDefault="00101628" w:rsidP="001D37DF">
      <w:pPr>
        <w:spacing w:line="360" w:lineRule="auto"/>
        <w:rPr>
          <w:lang w:val="de-DE"/>
        </w:rPr>
      </w:pPr>
      <w:r>
        <w:rPr>
          <w:lang w:val="de-DE"/>
        </w:rPr>
        <w:t xml:space="preserve">   B</w:t>
      </w:r>
      <w:r w:rsidRPr="00114717">
        <w:rPr>
          <w:lang w:val="de-DE"/>
        </w:rPr>
        <w:t>) E noktasından [AB]’ na çizilen dikme [AB]’nın orta dikmesidir.</w:t>
      </w:r>
    </w:p>
    <w:p w:rsidR="00101628" w:rsidRPr="00114717" w:rsidRDefault="00101628" w:rsidP="001D37DF">
      <w:pPr>
        <w:spacing w:line="360" w:lineRule="auto"/>
        <w:ind w:firstLine="181"/>
        <w:rPr>
          <w:lang w:val="de-DE"/>
        </w:rPr>
      </w:pPr>
      <w:r>
        <w:rPr>
          <w:lang w:val="de-DE"/>
        </w:rPr>
        <w:t>C</w:t>
      </w:r>
      <w:r w:rsidRPr="00114717">
        <w:rPr>
          <w:lang w:val="de-DE"/>
        </w:rPr>
        <w:t xml:space="preserve">) F noktasından [AB] na </w:t>
      </w:r>
      <w:r>
        <w:rPr>
          <w:lang w:val="de-DE"/>
        </w:rPr>
        <w:t xml:space="preserve">çizilen </w:t>
      </w:r>
      <w:r w:rsidRPr="00114717">
        <w:rPr>
          <w:lang w:val="de-DE"/>
        </w:rPr>
        <w:t xml:space="preserve">dikme </w:t>
      </w:r>
      <w:r>
        <w:rPr>
          <w:lang w:val="de-DE"/>
        </w:rPr>
        <w:t>B noktasından geçer.</w:t>
      </w:r>
    </w:p>
    <w:p w:rsidR="00101628" w:rsidRPr="00114717" w:rsidRDefault="00101628" w:rsidP="001D37DF">
      <w:pPr>
        <w:spacing w:line="360" w:lineRule="auto"/>
        <w:rPr>
          <w:lang w:val="de-DE"/>
        </w:rPr>
      </w:pPr>
      <w:r w:rsidRPr="00114717">
        <w:rPr>
          <w:lang w:val="de-DE"/>
        </w:rPr>
        <w:t xml:space="preserve">   </w:t>
      </w:r>
      <w:r>
        <w:rPr>
          <w:lang w:val="de-DE"/>
        </w:rPr>
        <w:t>D</w:t>
      </w:r>
      <w:r w:rsidRPr="00114717">
        <w:rPr>
          <w:lang w:val="de-DE"/>
        </w:rPr>
        <w:t xml:space="preserve">) D ve F noktaları </w:t>
      </w:r>
      <w:r>
        <w:rPr>
          <w:lang w:val="de-DE"/>
        </w:rPr>
        <w:t xml:space="preserve">cetvelle </w:t>
      </w:r>
      <w:r w:rsidRPr="00114717">
        <w:rPr>
          <w:lang w:val="de-DE"/>
        </w:rPr>
        <w:t>birleştirilirse [DF]//[AB] olur</w:t>
      </w:r>
    </w:p>
    <w:p w:rsidR="00101628" w:rsidRDefault="00101628" w:rsidP="001D37DF">
      <w:pPr>
        <w:rPr>
          <w:b/>
        </w:rPr>
      </w:pPr>
      <w:r>
        <w:rPr>
          <w:noProof/>
        </w:rPr>
        <w:pict>
          <v:shape id="Resim 30" o:spid="_x0000_s1060" type="#_x0000_t75" style="position:absolute;margin-left:559.6pt;margin-top:45.4pt;width:153.25pt;height:144.85pt;z-index:251649024;visibility:visible">
            <v:imagedata r:id="rId10" o:title=""/>
          </v:shape>
        </w:pict>
      </w:r>
      <w:r>
        <w:rPr>
          <w:b/>
        </w:rPr>
        <w:t>6.SORU</w:t>
      </w:r>
    </w:p>
    <w:p w:rsidR="00101628" w:rsidRPr="00791B28" w:rsidRDefault="00101628" w:rsidP="001D37DF">
      <w:pPr>
        <w:rPr>
          <w:lang w:val="de-DE"/>
        </w:rPr>
      </w:pPr>
      <w:r w:rsidRPr="00791B28">
        <w:rPr>
          <w:lang w:val="de-DE"/>
        </w:rPr>
        <w:t>Aynı düzlemdeki üç doğru k</w:t>
      </w:r>
      <w:r>
        <w:rPr>
          <w:lang w:val="de-DE"/>
        </w:rPr>
        <w:t>aç değişik biçimde bulunabilir?</w:t>
      </w:r>
    </w:p>
    <w:p w:rsidR="00101628" w:rsidRPr="00791B28" w:rsidRDefault="00101628" w:rsidP="001D37DF">
      <w:pPr>
        <w:rPr>
          <w:lang w:val="de-DE"/>
        </w:rPr>
      </w:pPr>
      <w:r w:rsidRPr="00791B28">
        <w:rPr>
          <w:lang w:val="de-DE"/>
        </w:rPr>
        <w:t xml:space="preserve">  </w:t>
      </w:r>
      <w:r>
        <w:rPr>
          <w:lang w:val="de-DE"/>
        </w:rPr>
        <w:tab/>
        <w:t>A</w:t>
      </w:r>
      <w:r w:rsidRPr="00791B28">
        <w:rPr>
          <w:lang w:val="de-DE"/>
        </w:rPr>
        <w:t>) 1</w:t>
      </w:r>
      <w:r>
        <w:rPr>
          <w:lang w:val="de-DE"/>
        </w:rPr>
        <w:tab/>
      </w:r>
      <w:r>
        <w:rPr>
          <w:lang w:val="de-DE"/>
        </w:rPr>
        <w:tab/>
        <w:t>B) 2</w:t>
      </w:r>
      <w:r>
        <w:rPr>
          <w:lang w:val="de-DE"/>
        </w:rPr>
        <w:tab/>
      </w:r>
      <w:r>
        <w:rPr>
          <w:lang w:val="de-DE"/>
        </w:rPr>
        <w:tab/>
        <w:t>C) 3</w:t>
      </w:r>
      <w:r>
        <w:rPr>
          <w:lang w:val="de-DE"/>
        </w:rPr>
        <w:tab/>
      </w:r>
      <w:r>
        <w:rPr>
          <w:lang w:val="de-DE"/>
        </w:rPr>
        <w:tab/>
        <w:t>D) 4</w:t>
      </w: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  <w:r>
        <w:rPr>
          <w:b/>
        </w:rPr>
        <w:t>7.SORU</w:t>
      </w:r>
    </w:p>
    <w:p w:rsidR="00101628" w:rsidRDefault="00101628" w:rsidP="001D37DF">
      <w:pPr>
        <w:rPr>
          <w:b/>
        </w:rPr>
      </w:pPr>
      <w:r>
        <w:rPr>
          <w:noProof/>
        </w:rPr>
        <w:pict>
          <v:group id="_x0000_s1061" style="position:absolute;margin-left:70.7pt;margin-top:-18pt;width:279.9pt;height:85.5pt;z-index:251663360" coordorigin="2479,9393" coordsize="5598,1710">
            <v:line id="_x0000_s1062" style="position:absolute;rotation:40" from="4280,9656" to="7115,9656">
              <v:stroke startarrow="open" startarrowwidth="wide" startarrowlength="long" endarrow="open" endarrowwidth="wide" endarrowlength="long"/>
            </v:line>
            <v:line id="_x0000_s1063" style="position:absolute;rotation:40" from="2515,9836" to="5350,9836">
              <v:stroke startarrow="open" startarrowwidth="wide" startarrowlength="long" endarrow="open" endarrowwidth="wide" endarrowlength="long"/>
            </v:line>
            <v:line id="_x0000_s1064" style="position:absolute" from="2479,9843" to="7519,9843">
              <v:stroke startarrow="open" startarrowwidth="wide" startarrowlength="long" endarrow="open" endarrowwidth="wide" endarrowlength="long"/>
            </v:line>
            <v:group id="_x0000_s1065" style="position:absolute;left:3667;top:9652;width:494;height:347" coordorigin="3667,9146" coordsize="494,347">
              <v:shape id="_x0000_s1066" style="position:absolute;left:3667;top:9171;width:80;height:165;mso-position-horizontal:absolute;mso-position-vertical:absolute" coordsize="80,165" path="m80,c69,12,22,45,11,72v-11,27,2,74,3,93e" filled="f">
                <v:path arrowok="t"/>
              </v:shape>
              <v:shape id="_x0000_s1067" style="position:absolute;left:3756;top:9146;width:402;height:190;mso-position-horizontal:absolute;mso-position-vertical:absolute" coordsize="402,190" path="m,25c14,21,52,,87,1v35,1,87,12,123,27c246,43,274,64,306,91v32,27,76,78,96,99e" filled="f">
                <v:path arrowok="t"/>
              </v:shape>
              <v:shape id="_x0000_s1068" style="position:absolute;left:3696;top:9342;width:387;height:151" coordsize="387,151" path="m,c10,12,31,46,63,69v32,23,78,62,132,72c249,151,347,132,387,129e" filled="f">
                <v:path arrowok="t"/>
              </v:shape>
              <v:shape id="_x0000_s1069" style="position:absolute;left:4104;top:9333;width:57;height:138" coordsize="57,138" path="m54,v,12,3,49,-6,72c39,95,10,124,,138e" filled="f">
                <v:path arrowok="t"/>
              </v:shape>
            </v:group>
            <v:group id="_x0000_s1070" style="position:absolute;left:5645;top:9649;width:494;height:347" coordorigin="3667,9146" coordsize="494,347">
              <v:shape id="_x0000_s1071" style="position:absolute;left:3667;top:9171;width:80;height:165;mso-position-horizontal:absolute;mso-position-vertical:absolute" coordsize="80,165" path="m80,c69,12,22,45,11,72v-11,27,2,74,3,93e" filled="f">
                <v:path arrowok="t"/>
              </v:shape>
              <v:shape id="_x0000_s1072" style="position:absolute;left:3756;top:9146;width:402;height:190;mso-position-horizontal:absolute;mso-position-vertical:absolute" coordsize="402,190" path="m,25c14,21,52,,87,1v35,1,87,12,123,27c246,43,274,64,306,91v32,27,76,78,96,99e" filled="f">
                <v:path arrowok="t"/>
              </v:shape>
              <v:shape id="_x0000_s1073" style="position:absolute;left:3696;top:9342;width:387;height:151" coordsize="387,151" path="m,c10,12,31,46,63,69v32,23,78,62,132,72c249,151,347,132,387,129e" filled="f">
                <v:path arrowok="t"/>
              </v:shape>
              <v:shape id="_x0000_s1074" style="position:absolute;left:4104;top:9333;width:57;height:138" coordsize="57,138" path="m54,v,12,3,49,-6,72c39,95,10,124,,138e" filled="f">
                <v:path arrowok="t"/>
              </v:shape>
            </v:group>
            <v:shape id="_x0000_s1075" type="#_x0000_t202" style="position:absolute;left:3367;top:9513;width:720;height:540" filled="f" stroked="f">
              <v:textbox>
                <w:txbxContent>
                  <w:p w:rsidR="00101628" w:rsidRPr="00675E75" w:rsidRDefault="00101628" w:rsidP="001D37DF">
                    <w:r>
                      <w:t>a</w:t>
                    </w:r>
                  </w:p>
                </w:txbxContent>
              </v:textbox>
            </v:shape>
            <v:shape id="_x0000_s1076" type="#_x0000_t202" style="position:absolute;left:3607;top:9888;width:720;height:540" filled="f" stroked="f">
              <v:textbox>
                <w:txbxContent>
                  <w:p w:rsidR="00101628" w:rsidRPr="00675E75" w:rsidRDefault="00101628" w:rsidP="001D37DF">
                    <w:r>
                      <w:t>b</w:t>
                    </w:r>
                  </w:p>
                </w:txbxContent>
              </v:textbox>
            </v:shape>
            <v:shape id="_x0000_s1077" type="#_x0000_t202" style="position:absolute;left:4087;top:9753;width:720;height:540" filled="f" stroked="f">
              <v:textbox>
                <w:txbxContent>
                  <w:p w:rsidR="00101628" w:rsidRPr="00675E75" w:rsidRDefault="00101628" w:rsidP="001D37DF">
                    <w:r>
                      <w:t>c</w:t>
                    </w:r>
                  </w:p>
                </w:txbxContent>
              </v:textbox>
            </v:shape>
            <v:shape id="_x0000_s1078" type="#_x0000_t202" style="position:absolute;left:3862;top:9393;width:720;height:540" filled="f" stroked="f">
              <v:textbox>
                <w:txbxContent>
                  <w:p w:rsidR="00101628" w:rsidRPr="00675E75" w:rsidRDefault="00101628" w:rsidP="001D37DF">
                    <w:r>
                      <w:t>d</w:t>
                    </w:r>
                  </w:p>
                </w:txbxContent>
              </v:textbox>
            </v:shape>
            <v:shape id="_x0000_s1079" type="#_x0000_t202" style="position:absolute;left:5332;top:9513;width:720;height:540" filled="f" stroked="f">
              <v:textbox>
                <w:txbxContent>
                  <w:p w:rsidR="00101628" w:rsidRPr="00675E75" w:rsidRDefault="00101628" w:rsidP="001D37DF">
                    <w:r>
                      <w:t>e</w:t>
                    </w:r>
                  </w:p>
                </w:txbxContent>
              </v:textbox>
            </v:shape>
            <v:shape id="_x0000_s1080" type="#_x0000_t202" style="position:absolute;left:5572;top:9888;width:720;height:540" filled="f" stroked="f">
              <v:textbox>
                <w:txbxContent>
                  <w:p w:rsidR="00101628" w:rsidRPr="00675E75" w:rsidRDefault="00101628" w:rsidP="001D37DF">
                    <w:r>
                      <w:t>f</w:t>
                    </w:r>
                  </w:p>
                </w:txbxContent>
              </v:textbox>
            </v:shape>
            <v:shape id="_x0000_s1081" type="#_x0000_t202" style="position:absolute;left:6052;top:9753;width:720;height:540" filled="f" stroked="f">
              <v:textbox>
                <w:txbxContent>
                  <w:p w:rsidR="00101628" w:rsidRPr="00675E75" w:rsidRDefault="00101628" w:rsidP="001D37DF">
                    <w:r>
                      <w:t>g</w:t>
                    </w:r>
                  </w:p>
                </w:txbxContent>
              </v:textbox>
            </v:shape>
            <v:shape id="_x0000_s1082" type="#_x0000_t202" style="position:absolute;left:5827;top:9393;width:720;height:540" filled="f" stroked="f">
              <v:textbox>
                <w:txbxContent>
                  <w:p w:rsidR="00101628" w:rsidRPr="00675E75" w:rsidRDefault="00101628" w:rsidP="001D37DF">
                    <w:r>
                      <w:t>h</w:t>
                    </w:r>
                  </w:p>
                </w:txbxContent>
              </v:textbox>
            </v:shape>
            <v:shape id="_x0000_s1083" type="#_x0000_t202" style="position:absolute;left:4597;top:10563;width:720;height:540" filled="f" stroked="f">
              <v:textbox>
                <w:txbxContent>
                  <w:p w:rsidR="00101628" w:rsidRPr="00675E75" w:rsidRDefault="00101628" w:rsidP="001D37DF">
                    <w:r>
                      <w:t>p</w:t>
                    </w:r>
                  </w:p>
                </w:txbxContent>
              </v:textbox>
            </v:shape>
            <v:shape id="_x0000_s1084" type="#_x0000_t202" style="position:absolute;left:6382;top:10383;width:720;height:540" filled="f" stroked="f">
              <v:textbox>
                <w:txbxContent>
                  <w:p w:rsidR="00101628" w:rsidRPr="00675E75" w:rsidRDefault="00101628" w:rsidP="001D37DF">
                    <w:r>
                      <w:t>r</w:t>
                    </w:r>
                  </w:p>
                </w:txbxContent>
              </v:textbox>
            </v:shape>
            <v:shape id="_x0000_s1085" type="#_x0000_t202" style="position:absolute;left:7357;top:9483;width:720;height:540" filled="f" stroked="f">
              <v:textbox>
                <w:txbxContent>
                  <w:p w:rsidR="00101628" w:rsidRPr="00675E75" w:rsidRDefault="00101628" w:rsidP="001D37DF">
                    <w:r>
                      <w:t>s</w:t>
                    </w:r>
                  </w:p>
                </w:txbxContent>
              </v:textbox>
            </v:shape>
          </v:group>
        </w:pict>
      </w:r>
    </w:p>
    <w:p w:rsidR="00101628" w:rsidRDefault="00101628" w:rsidP="001D37DF"/>
    <w:p w:rsidR="00101628" w:rsidRDefault="00101628" w:rsidP="001D37DF">
      <w:pPr>
        <w:rPr>
          <w:lang w:val="de-DE"/>
        </w:rPr>
      </w:pPr>
      <w:r>
        <w:rPr>
          <w:lang w:val="de-DE"/>
        </w:rPr>
        <w:t>Ahmet cetvelini defterinin üzerine koyarak iki tarafınıda kalemiyle çizmiş ve oluşan çizgilere p, r doğruları demiştir. Daha sonra bunları kesen başka bir doğru çizerek bunada s demiştir. Oluşan açılara isim vererek çizimini tamamlamıştır. Ahmet’in çizdiği yukarıdaki şekle göre aşağıdakilerden hangisi veya hangileri doğrudur.</w:t>
      </w:r>
    </w:p>
    <w:p w:rsidR="00101628" w:rsidRDefault="00101628" w:rsidP="001D37DF">
      <w:pPr>
        <w:numPr>
          <w:ilvl w:val="0"/>
          <w:numId w:val="1"/>
        </w:numPr>
        <w:spacing w:after="0" w:line="240" w:lineRule="auto"/>
        <w:rPr>
          <w:lang w:val="de-DE"/>
        </w:rPr>
      </w:pPr>
      <w:r>
        <w:rPr>
          <w:lang w:val="de-DE"/>
        </w:rPr>
        <w:t>p // r</w:t>
      </w:r>
    </w:p>
    <w:p w:rsidR="00101628" w:rsidRPr="00675E75" w:rsidRDefault="00101628" w:rsidP="001D37DF">
      <w:pPr>
        <w:numPr>
          <w:ilvl w:val="0"/>
          <w:numId w:val="1"/>
        </w:numPr>
        <w:spacing w:after="0" w:line="240" w:lineRule="auto"/>
        <w:rPr>
          <w:lang w:val="fr-FR"/>
        </w:rPr>
      </w:pPr>
      <w:r w:rsidRPr="00675E75">
        <w:rPr>
          <w:lang w:val="fr-FR"/>
        </w:rPr>
        <w:t>a ile e yöndeş açılardır.</w:t>
      </w:r>
    </w:p>
    <w:p w:rsidR="00101628" w:rsidRDefault="00101628" w:rsidP="001D37DF">
      <w:pPr>
        <w:numPr>
          <w:ilvl w:val="0"/>
          <w:numId w:val="1"/>
        </w:numPr>
        <w:spacing w:after="0" w:line="240" w:lineRule="auto"/>
        <w:rPr>
          <w:lang w:val="fr-FR"/>
        </w:rPr>
      </w:pPr>
      <w:r>
        <w:rPr>
          <w:lang w:val="fr-FR"/>
        </w:rPr>
        <w:t>c ile f iç ters açılardır.</w:t>
      </w:r>
    </w:p>
    <w:p w:rsidR="00101628" w:rsidRPr="00675E75" w:rsidRDefault="00101628" w:rsidP="001D37DF">
      <w:pPr>
        <w:numPr>
          <w:ilvl w:val="0"/>
          <w:numId w:val="1"/>
        </w:numPr>
        <w:spacing w:after="0" w:line="240" w:lineRule="auto"/>
        <w:rPr>
          <w:lang w:val="fr-FR"/>
        </w:rPr>
      </w:pPr>
      <w:r w:rsidRPr="00675E75">
        <w:rPr>
          <w:lang w:val="fr-FR"/>
        </w:rPr>
        <w:t>b ile g komşu bütünler açılardır.</w:t>
      </w:r>
    </w:p>
    <w:p w:rsidR="00101628" w:rsidRPr="00675E75" w:rsidRDefault="00101628" w:rsidP="001D37DF">
      <w:pPr>
        <w:rPr>
          <w:lang w:val="fr-FR"/>
        </w:rPr>
      </w:pPr>
    </w:p>
    <w:p w:rsidR="00101628" w:rsidRDefault="00101628" w:rsidP="001D37DF">
      <w:pPr>
        <w:rPr>
          <w:lang w:val="en-US"/>
        </w:rPr>
      </w:pPr>
      <w:r w:rsidRPr="007136A9">
        <w:rPr>
          <w:lang w:val="en-US"/>
        </w:rPr>
        <w:t>a) I ve II</w:t>
      </w:r>
      <w:r w:rsidRPr="007136A9">
        <w:rPr>
          <w:lang w:val="en-US"/>
        </w:rPr>
        <w:tab/>
      </w:r>
      <w:r>
        <w:rPr>
          <w:lang w:val="en-US"/>
        </w:rPr>
        <w:tab/>
      </w:r>
      <w:r w:rsidRPr="007136A9">
        <w:rPr>
          <w:lang w:val="en-US"/>
        </w:rPr>
        <w:t>b) II ve IV</w:t>
      </w:r>
      <w:r>
        <w:rPr>
          <w:lang w:val="en-US"/>
        </w:rPr>
        <w:tab/>
      </w:r>
      <w:r w:rsidRPr="007136A9">
        <w:rPr>
          <w:lang w:val="en-US"/>
        </w:rPr>
        <w:tab/>
      </w:r>
      <w:r>
        <w:rPr>
          <w:lang w:val="en-US"/>
        </w:rPr>
        <w:t>c) I, II ve III</w:t>
      </w:r>
      <w:r>
        <w:rPr>
          <w:lang w:val="en-US"/>
        </w:rPr>
        <w:tab/>
      </w:r>
      <w:r>
        <w:rPr>
          <w:lang w:val="en-US"/>
        </w:rPr>
        <w:tab/>
        <w:t>d) Hepsi</w:t>
      </w:r>
    </w:p>
    <w:p w:rsidR="00101628" w:rsidRDefault="00101628" w:rsidP="001D37DF">
      <w:pPr>
        <w:rPr>
          <w:b/>
        </w:rPr>
      </w:pPr>
      <w:r w:rsidRPr="001D37DF">
        <w:rPr>
          <w:b/>
        </w:rPr>
        <w:t>8.SORU</w:t>
      </w:r>
    </w:p>
    <w:p w:rsidR="00101628" w:rsidRDefault="00101628" w:rsidP="001D37DF">
      <w:pPr>
        <w:tabs>
          <w:tab w:val="left" w:pos="3645"/>
          <w:tab w:val="left" w:pos="6030"/>
        </w:tabs>
      </w:pPr>
      <w:r>
        <w:rPr>
          <w:noProof/>
        </w:rPr>
        <w:pict>
          <v:shape id="Resim 90" o:spid="_x0000_s1086" type="#_x0000_t75" style="position:absolute;margin-left:-5.65pt;margin-top:6.85pt;width:207.05pt;height:187pt;z-index:251652096;visibility:visible">
            <v:imagedata r:id="rId11" o:title="" gain="121363f" blacklevel="-8520f"/>
          </v:shape>
        </w:pict>
      </w:r>
      <w:r>
        <w:rPr>
          <w:noProof/>
        </w:rPr>
        <w:pict>
          <v:shape id="Resim 89" o:spid="_x0000_s1087" type="#_x0000_t75" style="position:absolute;margin-left:321.55pt;margin-top:506pt;width:70.5pt;height:74.25pt;rotation:344980fd;z-index:251651072;visibility:visible">
            <v:imagedata r:id="rId12" o:title=""/>
          </v:shape>
        </w:pict>
      </w:r>
      <w:r>
        <w:rPr>
          <w:b/>
        </w:rPr>
        <w:t xml:space="preserve">                                                                                  </w:t>
      </w:r>
    </w:p>
    <w:p w:rsidR="00101628" w:rsidRDefault="00101628" w:rsidP="001D37DF">
      <w:pPr>
        <w:tabs>
          <w:tab w:val="left" w:pos="3645"/>
          <w:tab w:val="left" w:pos="6030"/>
        </w:tabs>
      </w:pPr>
      <w:r>
        <w:tab/>
        <w:t xml:space="preserve">                  </w:t>
      </w:r>
      <w:r w:rsidRPr="00246DD0">
        <w:t xml:space="preserve">  Yandaki şekilde EG // [AB dir. </w:t>
      </w:r>
    </w:p>
    <w:p w:rsidR="00101628" w:rsidRDefault="00101628" w:rsidP="001D37DF">
      <w:pPr>
        <w:tabs>
          <w:tab w:val="left" w:pos="3645"/>
          <w:tab w:val="left" w:pos="6030"/>
        </w:tabs>
      </w:pPr>
      <w:r>
        <w:tab/>
        <w:t xml:space="preserve">                    </w:t>
      </w:r>
      <w:r w:rsidRPr="00246DD0">
        <w:t>Verilenlere göre aşağıdakilerden hangisi doğrudur?</w:t>
      </w:r>
    </w:p>
    <w:p w:rsidR="00101628" w:rsidRDefault="00101628" w:rsidP="001D37DF">
      <w:pPr>
        <w:tabs>
          <w:tab w:val="left" w:pos="3645"/>
          <w:tab w:val="left" w:pos="6030"/>
        </w:tabs>
      </w:pPr>
      <w:r>
        <w:t xml:space="preserve">                                                                                   </w:t>
      </w: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Pr="00246DD0" w:rsidRDefault="00101628" w:rsidP="001D37DF">
      <w:pPr>
        <w:numPr>
          <w:ilvl w:val="0"/>
          <w:numId w:val="2"/>
        </w:numPr>
        <w:tabs>
          <w:tab w:val="left" w:pos="1260"/>
          <w:tab w:val="left" w:pos="3645"/>
          <w:tab w:val="left" w:pos="6030"/>
        </w:tabs>
        <w:spacing w:after="0" w:line="240" w:lineRule="auto"/>
        <w:ind w:left="0" w:firstLine="0"/>
      </w:pPr>
      <w:r>
        <w:t xml:space="preserve">t = m + n </w:t>
      </w:r>
    </w:p>
    <w:p w:rsidR="00101628" w:rsidRPr="00246DD0" w:rsidRDefault="00101628" w:rsidP="001D37DF">
      <w:pPr>
        <w:numPr>
          <w:ilvl w:val="0"/>
          <w:numId w:val="2"/>
        </w:numPr>
        <w:tabs>
          <w:tab w:val="left" w:pos="3645"/>
          <w:tab w:val="left" w:pos="6030"/>
        </w:tabs>
        <w:spacing w:after="0" w:line="240" w:lineRule="auto"/>
        <w:ind w:left="0" w:firstLine="0"/>
      </w:pPr>
      <w:r w:rsidRPr="00246DD0">
        <w:t>t = k+ m</w:t>
      </w:r>
    </w:p>
    <w:p w:rsidR="00101628" w:rsidRPr="00246DD0" w:rsidRDefault="00101628" w:rsidP="001D37DF">
      <w:pPr>
        <w:numPr>
          <w:ilvl w:val="0"/>
          <w:numId w:val="2"/>
        </w:numPr>
        <w:tabs>
          <w:tab w:val="left" w:pos="3645"/>
          <w:tab w:val="left" w:pos="6030"/>
        </w:tabs>
        <w:spacing w:after="0" w:line="240" w:lineRule="auto"/>
        <w:ind w:left="0" w:firstLine="0"/>
      </w:pPr>
      <w:r w:rsidRPr="00246DD0">
        <w:t>t = k + n</w:t>
      </w:r>
    </w:p>
    <w:p w:rsidR="00101628" w:rsidRPr="00246DD0" w:rsidRDefault="00101628" w:rsidP="001D37DF">
      <w:pPr>
        <w:numPr>
          <w:ilvl w:val="0"/>
          <w:numId w:val="2"/>
        </w:numPr>
        <w:tabs>
          <w:tab w:val="left" w:pos="3645"/>
          <w:tab w:val="left" w:pos="6030"/>
        </w:tabs>
        <w:spacing w:after="0" w:line="240" w:lineRule="auto"/>
        <w:ind w:left="0" w:firstLine="0"/>
      </w:pPr>
      <w:r w:rsidRPr="00246DD0">
        <w:t>t = 180 - k</w:t>
      </w:r>
    </w:p>
    <w:p w:rsidR="00101628" w:rsidRDefault="00101628" w:rsidP="001D37DF"/>
    <w:p w:rsidR="00101628" w:rsidRDefault="00101628" w:rsidP="001D37DF"/>
    <w:p w:rsidR="00101628" w:rsidRDefault="00101628" w:rsidP="001D37DF"/>
    <w:p w:rsidR="00101628" w:rsidRDefault="00101628" w:rsidP="001D37DF"/>
    <w:p w:rsidR="00101628" w:rsidRDefault="00101628" w:rsidP="001D37DF"/>
    <w:p w:rsidR="00101628" w:rsidRPr="00246DD0" w:rsidRDefault="00101628" w:rsidP="001D37DF"/>
    <w:p w:rsidR="00101628" w:rsidRDefault="00101628" w:rsidP="001D37DF">
      <w:pPr>
        <w:rPr>
          <w:b/>
        </w:rPr>
      </w:pPr>
      <w:r>
        <w:rPr>
          <w:b/>
        </w:rPr>
        <w:t>9.SORU</w:t>
      </w:r>
    </w:p>
    <w:p w:rsidR="00101628" w:rsidRDefault="00101628" w:rsidP="001D37DF">
      <w:pPr>
        <w:rPr>
          <w:b/>
        </w:rPr>
      </w:pPr>
      <w:r>
        <w:rPr>
          <w:noProof/>
        </w:rPr>
        <w:pict>
          <v:group id="_x0000_s1088" editas="canvas" style="position:absolute;margin-left:-17.25pt;margin-top:11.05pt;width:324pt;height:151.6pt;z-index:251664384;mso-position-horizontal-relative:char;mso-position-vertical-relative:line" coordorigin="1427,8105" coordsize="6480,3032">
            <o:lock v:ext="edit" aspectratio="t"/>
            <v:shape id="_x0000_s1089" type="#_x0000_t75" style="position:absolute;left:1427;top:8105;width:6480;height:3032" o:preferrelative="f">
              <v:fill o:detectmouseclick="t"/>
              <v:path o:extrusionok="t" o:connecttype="none"/>
              <o:lock v:ext="edit" text="t"/>
            </v:shape>
            <v:shape id="_x0000_s1090" type="#_x0000_t202" style="position:absolute;left:3767;top:8285;width:180;height:360" stroked="f">
              <v:textbox style="mso-next-textbox:#_x0000_s1090" inset="0,0,0,0">
                <w:txbxContent>
                  <w:p w:rsidR="00101628" w:rsidRDefault="00101628" w:rsidP="001D37DF">
                    <w:r>
                      <w:t>B</w:t>
                    </w:r>
                  </w:p>
                </w:txbxContent>
              </v:textbox>
            </v:shape>
            <v:shape id="_x0000_s1091" type="#_x0000_t202" style="position:absolute;left:6467;top:8285;width:180;height:360" stroked="f">
              <v:textbox style="mso-next-textbox:#_x0000_s1091" inset="0,0,0,0">
                <w:txbxContent>
                  <w:p w:rsidR="00101628" w:rsidRDefault="00101628" w:rsidP="001D37DF">
                    <w:r>
                      <w:t>C</w:t>
                    </w:r>
                  </w:p>
                </w:txbxContent>
              </v:textbox>
            </v:shape>
            <v:group id="_x0000_s1092" style="position:absolute;left:1427;top:9045;width:5565;height:2092" coordorigin="1622,8645" coordsize="5565,2092">
              <v:line id="_x0000_s1093" style="position:absolute" from="3947,8645" to="7187,8646">
                <v:stroke endarrow="block"/>
              </v:line>
              <v:line id="_x0000_s1094" style="position:absolute;flip:x" from="3602,8645" to="3962,10265"/>
              <v:line id="_x0000_s1095" style="position:absolute" from="3768,9365" to="5027,9366"/>
              <v:line id="_x0000_s1096" style="position:absolute;flip:x" from="1622,10250" to="3602,10251">
                <v:stroke endarrow="block"/>
              </v:line>
              <v:line id="_x0000_s1097" style="position:absolute;flip:x" from="4847,9365" to="5027,10265">
                <v:stroke endarrow="block"/>
              </v:line>
              <v:shape id="_x0000_s1098" style="position:absolute;left:3930;top:8757;width:360;height:180;rotation:-2714741fd" coordsize="360,180" path="m,c60,90,120,180,180,180,240,180,330,30,360,e" filled="f">
                <v:path arrowok="t"/>
              </v:shape>
              <v:shape id="_x0000_s1099" style="position:absolute;left:3261;top:9956;width:360;height:180;rotation:8703313fd;mso-position-horizontal:absolute;mso-position-vertical:absolute" coordsize="360,180" path="m,c60,90,120,180,180,180,240,180,330,30,360,e" filled="f">
                <v:path arrowok="t"/>
              </v:shape>
              <v:shapetype id="_x0000_t95" coordsize="21600,21600" o:spt="95" adj="11796480,5400" path="al10800,10800@0@0@2@14,10800,10800,10800,10800@3@15xe">
                <v:stroke joinstyle="miter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sum 10800 0 #1"/>
                  <v:f eqn="prod #1 1 2"/>
                  <v:f eqn="sum @18 5400 0"/>
                  <v:f eqn="cos @19 #0"/>
                  <v:f eqn="sin @19 #0"/>
                  <v:f eqn="sum @20 10800 0"/>
                  <v:f eqn="sum @21 10800 0"/>
                  <v:f eqn="sum 10800 0 @20"/>
                  <v:f eqn="sum #1 10800 0"/>
                  <v:f eqn="if @9 @17 @25"/>
                  <v:f eqn="if @9 0 21600"/>
                  <v:f eqn="cos 10800 #0"/>
                  <v:f eqn="sin 10800 #0"/>
                  <v:f eqn="sin #1 #0"/>
                  <v:f eqn="sum @28 10800 0"/>
                  <v:f eqn="sum @29 10800 0"/>
                  <v:f eqn="sum @30 10800 0"/>
                  <v:f eqn="if @4 0 @31"/>
                  <v:f eqn="if #0 @34 0"/>
                  <v:f eqn="if @6 @35 @31"/>
                  <v:f eqn="sum 21600 0 @36"/>
                  <v:f eqn="if @4 0 @33"/>
                  <v:f eqn="if #0 @38 @32"/>
                  <v:f eqn="if @6 @39 0"/>
                  <v:f eqn="if @4 @32 21600"/>
                  <v:f eqn="if @6 @41 @33"/>
                </v:formulas>
                <v:path o:connecttype="custom" o:connectlocs="10800,@27;@22,@23;10800,@26;@24,@23" textboxrect="@36,@40,@37,@42"/>
                <v:handles>
                  <v:h position="#1,#0" polar="10800,10800" radiusrange="0,10800"/>
                </v:handles>
              </v:shapetype>
              <v:shape id="_x0000_s1100" type="#_x0000_t95" style="position:absolute;left:4646;top:9136;width:652;height:416;rotation:2537853fd" adj="7961400,10800"/>
              <v:shape id="_x0000_s1101" type="#_x0000_t202" style="position:absolute;left:3362;top:9196;width:180;height:360" stroked="f">
                <v:textbox style="mso-next-textbox:#_x0000_s1101" inset="0,0,0,0">
                  <w:txbxContent>
                    <w:p w:rsidR="00101628" w:rsidRPr="00E5323B" w:rsidRDefault="00101628" w:rsidP="001D37DF">
                      <w:r>
                        <w:pict>
                          <v:shape id="_x0000_i1027" type="#_x0000_t75" style="width:9pt;height:18pt">
                            <v:imagedata r:id="rId13" o:title=""/>
                          </v:shape>
                        </w:pict>
                      </w:r>
                    </w:p>
                  </w:txbxContent>
                </v:textbox>
              </v:shape>
              <v:shape id="_x0000_s1102" type="#_x0000_t202" style="position:absolute;left:4787;top:9365;width:180;height:360" filled="f" stroked="f">
                <v:textbox style="mso-next-textbox:#_x0000_s1102" inset="0,0,0,0">
                  <w:txbxContent>
                    <w:p w:rsidR="00101628" w:rsidRPr="00E5323B" w:rsidRDefault="00101628" w:rsidP="001D37DF">
                      <w:r>
                        <w:t>E</w:t>
                      </w:r>
                    </w:p>
                  </w:txbxContent>
                </v:textbox>
              </v:shape>
              <v:shape id="_x0000_s1103" type="#_x0000_t202" style="position:absolute;left:5207;top:8825;width:180;height:360" stroked="f">
                <v:textbox style="mso-next-textbox:#_x0000_s1103" inset="0,0,0,0">
                  <w:txbxContent>
                    <w:p w:rsidR="00101628" w:rsidRDefault="00101628" w:rsidP="001D37DF">
                      <w:r>
                        <w:t>x</w:t>
                      </w:r>
                    </w:p>
                  </w:txbxContent>
                </v:textbox>
              </v:shape>
              <v:shape id="_x0000_s1104" type="#_x0000_t202" style="position:absolute;left:3587;top:10265;width:180;height:360" stroked="f">
                <v:textbox style="mso-next-textbox:#_x0000_s1104" inset="0,0,0,0">
                  <w:txbxContent>
                    <w:p w:rsidR="00101628" w:rsidRDefault="00101628" w:rsidP="001D37DF">
                      <w:r>
                        <w:t>F</w:t>
                      </w:r>
                    </w:p>
                  </w:txbxContent>
                </v:textbox>
              </v:shape>
              <v:shape id="_x0000_s1105" type="#_x0000_t202" style="position:absolute;left:1967;top:10377;width:180;height:360" stroked="f">
                <v:textbox style="mso-next-textbox:#_x0000_s1105" inset="0,0,0,0">
                  <w:txbxContent>
                    <w:p w:rsidR="00101628" w:rsidRDefault="00101628" w:rsidP="001D37DF">
                      <w:r>
                        <w:t>G</w:t>
                      </w:r>
                    </w:p>
                  </w:txbxContent>
                </v:textbox>
              </v:shape>
              <v:shape id="_x0000_s1106" type="#_x0000_t202" style="position:absolute;left:4307;top:8764;width:540;height:241" stroked="f">
                <v:textbox style="mso-next-textbox:#_x0000_s1106" inset="0,0,0,0">
                  <w:txbxContent>
                    <w:p w:rsidR="00101628" w:rsidRDefault="00101628" w:rsidP="001D37DF">
                      <w:r>
                        <w:t>44º</w:t>
                      </w:r>
                    </w:p>
                  </w:txbxContent>
                </v:textbox>
              </v:shape>
              <v:shape id="_x0000_s1107" type="#_x0000_t202" style="position:absolute;left:3142;top:9725;width:180;height:360" stroked="f">
                <v:textbox style="mso-next-textbox:#_x0000_s1107" inset="0,0,0,0">
                  <w:txbxContent>
                    <w:p w:rsidR="00101628" w:rsidRDefault="00101628" w:rsidP="001D37DF">
                      <w:r>
                        <w:t>y</w:t>
                      </w:r>
                    </w:p>
                  </w:txbxContent>
                </v:textbox>
              </v:shape>
              <v:shape id="_x0000_s1108" type="#_x0000_t202" style="position:absolute;left:5017;top:10085;width:180;height:360" stroked="f">
                <v:textbox style="mso-next-textbox:#_x0000_s1108" inset="0,0,0,0">
                  <w:txbxContent>
                    <w:p w:rsidR="00101628" w:rsidRDefault="00101628" w:rsidP="001D37DF">
                      <w:r>
                        <w:t>H</w:t>
                      </w:r>
                    </w:p>
                  </w:txbxContent>
                </v:textbox>
              </v:shape>
            </v:group>
          </v:group>
        </w:pict>
      </w: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Pr="00E94B61" w:rsidRDefault="00101628" w:rsidP="001D37DF">
      <w:r>
        <w:t>Yukarıdaki şekilde;</w:t>
      </w:r>
      <w:r w:rsidRPr="00246DD0">
        <w:rPr>
          <w:b/>
        </w:rPr>
        <w:t xml:space="preserve"> </w:t>
      </w:r>
      <w:r w:rsidRPr="005B69CC">
        <w:rPr>
          <w:position w:val="-10"/>
        </w:rPr>
        <w:object w:dxaOrig="460" w:dyaOrig="340">
          <v:shape id="_x0000_i1028" type="#_x0000_t75" style="width:23.25pt;height:17.25pt" o:ole="">
            <v:imagedata r:id="rId14" o:title=""/>
          </v:shape>
          <o:OLEObject Type="Embed" ProgID="Equation.3" ShapeID="_x0000_i1028" DrawAspect="Content" ObjectID="_1347637665" r:id="rId15"/>
        </w:object>
      </w:r>
      <w:r w:rsidRPr="005B69CC">
        <w:t>//</w:t>
      </w:r>
      <w:r w:rsidRPr="005B69CC">
        <w:rPr>
          <w:position w:val="-10"/>
        </w:rPr>
        <w:object w:dxaOrig="520" w:dyaOrig="340">
          <v:shape id="_x0000_i1029" type="#_x0000_t75" style="width:26.25pt;height:17.25pt" o:ole="">
            <v:imagedata r:id="rId16" o:title=""/>
          </v:shape>
          <o:OLEObject Type="Embed" ProgID="Equation.3" ShapeID="_x0000_i1029" DrawAspect="Content" ObjectID="_1347637666" r:id="rId17"/>
        </w:object>
      </w:r>
      <w:r w:rsidRPr="005B69CC">
        <w:t>//</w:t>
      </w:r>
      <w:r w:rsidRPr="005B69CC">
        <w:rPr>
          <w:position w:val="-10"/>
        </w:rPr>
        <w:object w:dxaOrig="460" w:dyaOrig="340">
          <v:shape id="_x0000_i1030" type="#_x0000_t75" style="width:23.25pt;height:17.25pt" o:ole="">
            <v:imagedata r:id="rId18" o:title=""/>
          </v:shape>
          <o:OLEObject Type="Embed" ProgID="Equation.3" ShapeID="_x0000_i1030" DrawAspect="Content" ObjectID="_1347637667" r:id="rId19"/>
        </w:object>
      </w:r>
      <w:r w:rsidRPr="005B69CC">
        <w:t xml:space="preserve">  ve </w:t>
      </w:r>
      <w:r w:rsidRPr="005B69CC">
        <w:rPr>
          <w:position w:val="-10"/>
        </w:rPr>
        <w:object w:dxaOrig="520" w:dyaOrig="340">
          <v:shape id="_x0000_i1031" type="#_x0000_t75" style="width:26.25pt;height:17.25pt" o:ole="">
            <v:imagedata r:id="rId20" o:title=""/>
          </v:shape>
          <o:OLEObject Type="Embed" ProgID="Equation.3" ShapeID="_x0000_i1031" DrawAspect="Content" ObjectID="_1347637668" r:id="rId21"/>
        </w:object>
      </w:r>
      <w:r w:rsidRPr="005B69CC">
        <w:t>//</w:t>
      </w:r>
      <w:r w:rsidRPr="005B69CC">
        <w:rPr>
          <w:position w:val="-10"/>
        </w:rPr>
        <w:object w:dxaOrig="499" w:dyaOrig="340">
          <v:shape id="_x0000_i1032" type="#_x0000_t75" style="width:24.75pt;height:17.25pt" o:ole="">
            <v:imagedata r:id="rId22" o:title=""/>
          </v:shape>
          <o:OLEObject Type="Embed" ProgID="Equation.3" ShapeID="_x0000_i1032" DrawAspect="Content" ObjectID="_1347637669" r:id="rId23"/>
        </w:object>
      </w:r>
      <w:r w:rsidRPr="005B69CC">
        <w:t xml:space="preserve"> olmak üzere x+y aşağıdakilerden hangisidir?</w:t>
      </w:r>
    </w:p>
    <w:p w:rsidR="00101628" w:rsidRDefault="00101628" w:rsidP="001D37DF">
      <w:r w:rsidRPr="00E94B61">
        <w:t>A.) 44</w:t>
      </w:r>
      <w:r w:rsidRPr="00E94B61">
        <w:tab/>
      </w:r>
      <w:r w:rsidRPr="00E94B61">
        <w:tab/>
      </w:r>
      <w:r w:rsidRPr="00E94B61">
        <w:tab/>
        <w:t>B.) 136</w:t>
      </w:r>
      <w:r w:rsidRPr="00E94B61">
        <w:tab/>
      </w:r>
      <w:r w:rsidRPr="00E94B61">
        <w:tab/>
        <w:t>C.) 224</w:t>
      </w:r>
      <w:r w:rsidRPr="00E94B61">
        <w:tab/>
      </w:r>
      <w:r w:rsidRPr="00E94B61">
        <w:tab/>
        <w:t>D.)268</w:t>
      </w:r>
    </w:p>
    <w:p w:rsidR="00101628" w:rsidRDefault="00101628" w:rsidP="001D37DF">
      <w:pPr>
        <w:rPr>
          <w:b/>
        </w:rPr>
      </w:pPr>
      <w:r w:rsidRPr="001D37DF">
        <w:rPr>
          <w:b/>
        </w:rPr>
        <w:t>10.SORU</w:t>
      </w:r>
    </w:p>
    <w:p w:rsidR="00101628" w:rsidRPr="001D37DF" w:rsidRDefault="00101628" w:rsidP="001D37DF">
      <w:pPr>
        <w:rPr>
          <w:b/>
        </w:rPr>
      </w:pPr>
      <w:r>
        <w:rPr>
          <w:noProof/>
        </w:rPr>
        <w:pict>
          <v:group id="_x0000_s1109" editas="canvas" style="position:absolute;margin-left:-1.15pt;margin-top:14.85pt;width:198pt;height:171pt;z-index:251665408" coordorigin="2144,6664" coordsize="3960,3420" o:allowoverlap="f">
            <o:lock v:ext="edit" aspectratio="t"/>
            <v:shape id="_x0000_s1110" type="#_x0000_t75" style="position:absolute;left:2144;top:6664;width:3960;height:3420" o:preferrelative="f">
              <v:fill o:detectmouseclick="t"/>
              <v:path o:extrusionok="t" o:connecttype="none"/>
              <o:lock v:ext="edit" text="t"/>
            </v:shape>
            <v:line id="_x0000_s1111" style="position:absolute" from="4837,7179" to="5917,8799"/>
            <v:line id="_x0000_s1112" style="position:absolute;flip:x" from="2324,8824" to="5924,8824">
              <v:stroke endarrow="block"/>
            </v:line>
            <v:line id="_x0000_s1113" style="position:absolute;flip:x" from="2864,7204" to="4844,10084">
              <v:stroke endarrow="block"/>
            </v:line>
            <v:shape id="_x0000_s1114" type="#_x0000_t202" style="position:absolute;left:5282;top:8509;width:720;height:360" filled="f" stroked="f">
              <v:textbox style="mso-next-textbox:#_x0000_s1114">
                <w:txbxContent>
                  <w:p w:rsidR="00101628" w:rsidRDefault="00101628" w:rsidP="001D37DF">
                    <w:r>
                      <w:t>45 (</w:t>
                    </w:r>
                  </w:p>
                </w:txbxContent>
              </v:textbox>
            </v:shape>
            <v:shape id="_x0000_s1115" type="#_x0000_t202" style="position:absolute;left:3047;top:8719;width:1080;height:540" filled="f" stroked="f">
              <v:textbox style="mso-next-textbox:#_x0000_s1115">
                <w:txbxContent>
                  <w:p w:rsidR="00101628" w:rsidRDefault="00101628" w:rsidP="001D37DF">
                    <w:r>
                      <w:t>65 (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6" type="#_x0000_t19" style="position:absolute;left:4486;top:6816;width:718;height:653" coordsize="43083,39177" adj="-11405288,3569242,21483" path="wr-117,,43083,43200,,19354,34038,39177nfewr-117,,43083,43200,,19354,34038,39177l21483,21600nsxe">
              <v:path o:connectlocs="0,19354;34038,39177;21483,21600"/>
            </v:shape>
            <v:shape id="_x0000_s1117" type="#_x0000_t202" style="position:absolute;left:5099;top:6688;width:828;height:696" filled="f" stroked="f">
              <v:textbox style="mso-next-textbox:#_x0000_s1117">
                <w:txbxContent>
                  <w:p w:rsidR="00101628" w:rsidRPr="00D1728F" w:rsidRDefault="00101628" w:rsidP="001D37DF">
                    <w:pPr>
                      <w:rPr>
                        <w:b/>
                      </w:rPr>
                    </w:pPr>
                    <w:r w:rsidRPr="00D1728F">
                      <w:t xml:space="preserve">  </w:t>
                    </w:r>
                    <w:r w:rsidRPr="00D1728F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a</w:t>
                    </w:r>
                    <w:r w:rsidRPr="00D1728F">
                      <w:rPr>
                        <w:b/>
                      </w:rPr>
                      <w:t>=?</w:t>
                    </w:r>
                  </w:p>
                </w:txbxContent>
              </v:textbox>
            </v:shape>
            <v:line id="_x0000_s1118" style="position:absolute;flip:x" from="2507,7180" to="4847,7181">
              <v:stroke endarrow="block"/>
            </v:line>
            <v:shape id="_x0000_s1119" type="#_x0000_t202" style="position:absolute;left:2327;top:6814;width:828;height:696" filled="f" stroked="f">
              <v:textbox style="mso-next-textbox:#_x0000_s1119">
                <w:txbxContent>
                  <w:p w:rsidR="00101628" w:rsidRPr="00D1728F" w:rsidRDefault="00101628" w:rsidP="001D37DF">
                    <w:pPr>
                      <w:rPr>
                        <w:b/>
                      </w:rPr>
                    </w:pPr>
                    <w:r w:rsidRPr="00D1728F">
                      <w:t xml:space="preserve">  </w:t>
                    </w:r>
                    <w:r w:rsidRPr="00D1728F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shape>
            <v:shape id="_x0000_s1120" type="#_x0000_t202" style="position:absolute;left:2147;top:8824;width:828;height:696" filled="f" stroked="f">
              <v:textbox style="mso-next-textbox:#_x0000_s1120">
                <w:txbxContent>
                  <w:p w:rsidR="00101628" w:rsidRPr="00D1728F" w:rsidRDefault="00101628" w:rsidP="001D37DF">
                    <w:pPr>
                      <w:rPr>
                        <w:b/>
                      </w:rPr>
                    </w:pPr>
                    <w:r w:rsidRPr="00D1728F">
                      <w:t xml:space="preserve">  </w:t>
                    </w: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b/>
        </w:rPr>
        <w:t xml:space="preserve">                                                                       </w:t>
      </w:r>
    </w:p>
    <w:p w:rsidR="00101628" w:rsidRPr="00246DD0" w:rsidRDefault="00101628" w:rsidP="001D37DF">
      <w:pPr>
        <w:rPr>
          <w:b/>
        </w:rPr>
      </w:pPr>
      <w:r>
        <w:rPr>
          <w:b/>
        </w:rPr>
        <w:t xml:space="preserve">                                                                                </w:t>
      </w:r>
      <w:r w:rsidRPr="00246DD0">
        <w:t xml:space="preserve">Yandaki şekilde </w:t>
      </w:r>
      <w:r>
        <w:t>d // e</w:t>
      </w:r>
      <w:r w:rsidRPr="00246DD0">
        <w:t xml:space="preserve"> ise  a = ?</w:t>
      </w:r>
    </w:p>
    <w:p w:rsidR="00101628" w:rsidRPr="00246DD0" w:rsidRDefault="00101628" w:rsidP="001D37DF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>
        <w:t xml:space="preserve">A)  </w:t>
      </w:r>
      <w:r w:rsidRPr="00246DD0">
        <w:t>235</w:t>
      </w:r>
      <w:r>
        <w:t xml:space="preserve">   B)  </w:t>
      </w:r>
      <w:r w:rsidRPr="00246DD0">
        <w:t>65</w:t>
      </w:r>
      <w:r>
        <w:t xml:space="preserve">  C)  </w:t>
      </w:r>
      <w:r w:rsidRPr="00246DD0">
        <w:t>110</w:t>
      </w:r>
      <w:r>
        <w:t xml:space="preserve">  </w:t>
      </w:r>
      <w:r w:rsidRPr="00E57EE3">
        <w:t>D</w:t>
      </w:r>
      <w:r>
        <w:t xml:space="preserve">) </w:t>
      </w:r>
      <w:r w:rsidRPr="00E57EE3">
        <w:t>225</w:t>
      </w: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</w:p>
    <w:p w:rsidR="00101628" w:rsidRDefault="00101628" w:rsidP="001D37DF">
      <w:pPr>
        <w:rPr>
          <w:b/>
        </w:rPr>
      </w:pPr>
      <w:r>
        <w:rPr>
          <w:b/>
        </w:rPr>
        <w:t>11.SORU</w:t>
      </w:r>
    </w:p>
    <w:p w:rsidR="00101628" w:rsidRDefault="00101628" w:rsidP="004E1FA0">
      <w:pPr>
        <w:rPr>
          <w:bCs/>
        </w:rPr>
      </w:pPr>
      <w:r w:rsidRPr="002C012C">
        <w:rPr>
          <w:bCs/>
        </w:rPr>
        <w:t xml:space="preserve">Tümler iki açıdan büyük olanın ölçüsü, küçük olanın ölçüsünün beş katıdır. Büyük açının ölçüsü </w:t>
      </w:r>
    </w:p>
    <w:p w:rsidR="00101628" w:rsidRPr="002C012C" w:rsidRDefault="00101628" w:rsidP="004E1FA0">
      <w:pPr>
        <w:rPr>
          <w:bCs/>
        </w:rPr>
      </w:pPr>
      <w:r>
        <w:rPr>
          <w:bCs/>
        </w:rPr>
        <w:t xml:space="preserve">       </w:t>
      </w:r>
      <w:r w:rsidRPr="002C012C">
        <w:rPr>
          <w:bCs/>
        </w:rPr>
        <w:t>kaç derecedir?</w:t>
      </w:r>
    </w:p>
    <w:p w:rsidR="00101628" w:rsidRDefault="00101628" w:rsidP="004E1FA0">
      <w:pPr>
        <w:rPr>
          <w:bCs/>
        </w:rPr>
      </w:pPr>
      <w:r w:rsidRPr="002C012C">
        <w:rPr>
          <w:bCs/>
        </w:rPr>
        <w:t>A)   75                     B)    60                         C)   45                     D)   22</w:t>
      </w:r>
    </w:p>
    <w:p w:rsidR="00101628" w:rsidRDefault="00101628" w:rsidP="004E1FA0">
      <w:pPr>
        <w:rPr>
          <w:b/>
          <w:bCs/>
        </w:rPr>
      </w:pPr>
    </w:p>
    <w:p w:rsidR="00101628" w:rsidRDefault="00101628" w:rsidP="004E1FA0">
      <w:pPr>
        <w:rPr>
          <w:b/>
          <w:bCs/>
        </w:rPr>
      </w:pPr>
    </w:p>
    <w:p w:rsidR="00101628" w:rsidRDefault="00101628" w:rsidP="004E1FA0">
      <w:pPr>
        <w:rPr>
          <w:b/>
          <w:bCs/>
        </w:rPr>
      </w:pPr>
    </w:p>
    <w:p w:rsidR="00101628" w:rsidRDefault="00101628" w:rsidP="004E1FA0">
      <w:pPr>
        <w:rPr>
          <w:b/>
          <w:bCs/>
        </w:rPr>
      </w:pPr>
      <w:r w:rsidRPr="004E1FA0">
        <w:rPr>
          <w:b/>
          <w:bCs/>
        </w:rPr>
        <w:t>12.SORU</w:t>
      </w:r>
    </w:p>
    <w:p w:rsidR="00101628" w:rsidRDefault="00101628" w:rsidP="004E1FA0">
      <w:pPr>
        <w:rPr>
          <w:b/>
          <w:bCs/>
        </w:rPr>
      </w:pPr>
      <w:r>
        <w:rPr>
          <w:noProof/>
        </w:rPr>
        <w:pict>
          <v:shape id="Resim 145" o:spid="_x0000_s1121" type="#_x0000_t75" style="position:absolute;margin-left:-24.7pt;margin-top:13.85pt;width:236.4pt;height:96.8pt;z-index:251653120;visibility:visible">
            <v:imagedata r:id="rId24" o:title=""/>
          </v:shape>
        </w:pict>
      </w:r>
    </w:p>
    <w:p w:rsidR="00101628" w:rsidRDefault="00101628" w:rsidP="004E1FA0">
      <w:pPr>
        <w:rPr>
          <w:b/>
          <w:bCs/>
        </w:rPr>
      </w:pPr>
    </w:p>
    <w:p w:rsidR="00101628" w:rsidRDefault="00101628" w:rsidP="004E1FA0">
      <w:pPr>
        <w:rPr>
          <w:b/>
          <w:bCs/>
        </w:rPr>
      </w:pPr>
    </w:p>
    <w:p w:rsidR="00101628" w:rsidRDefault="00101628" w:rsidP="004E1FA0">
      <w:pPr>
        <w:rPr>
          <w:b/>
          <w:bCs/>
        </w:rPr>
      </w:pPr>
    </w:p>
    <w:p w:rsidR="00101628" w:rsidRDefault="00101628" w:rsidP="004E1FA0">
      <w:pPr>
        <w:rPr>
          <w:b/>
          <w:bCs/>
        </w:rPr>
      </w:pPr>
    </w:p>
    <w:p w:rsidR="00101628" w:rsidRPr="00246DD0" w:rsidRDefault="00101628" w:rsidP="004E1FA0">
      <w:pPr>
        <w:ind w:firstLine="708"/>
      </w:pPr>
      <w:r>
        <w:t>Yukarıdaki ş</w:t>
      </w:r>
      <w:r w:rsidRPr="00246DD0">
        <w:t xml:space="preserve">ekilde </w:t>
      </w:r>
      <w:r>
        <w:t>[</w:t>
      </w:r>
      <w:r w:rsidRPr="00246DD0">
        <w:t>AB</w:t>
      </w:r>
      <w:r>
        <w:t xml:space="preserve"> </w:t>
      </w:r>
      <w:r w:rsidRPr="00246DD0">
        <w:t>//</w:t>
      </w:r>
      <w:r>
        <w:t xml:space="preserve"> [</w:t>
      </w:r>
      <w:r w:rsidRPr="00246DD0">
        <w:t xml:space="preserve">CD dir. Verilenlere göre </w:t>
      </w:r>
      <w:r>
        <w:t>X açısının ölçüsü</w:t>
      </w:r>
      <w:r w:rsidRPr="00246DD0">
        <w:t xml:space="preserve"> kaç derecedir?</w:t>
      </w:r>
    </w:p>
    <w:p w:rsidR="00101628" w:rsidRDefault="00101628" w:rsidP="004E1FA0">
      <w:r w:rsidRPr="00246DD0">
        <w:tab/>
        <w:t xml:space="preserve">a) </w:t>
      </w:r>
      <w:bookmarkStart w:id="0" w:name="MTReference"/>
      <w:bookmarkEnd w:id="0"/>
      <w:r w:rsidRPr="00246DD0">
        <w:rPr>
          <w:position w:val="-6"/>
        </w:rPr>
        <w:object w:dxaOrig="360" w:dyaOrig="320">
          <v:shape id="_x0000_i1033" type="#_x0000_t75" style="width:18pt;height:15.75pt" o:ole="">
            <v:imagedata r:id="rId25" o:title=""/>
          </v:shape>
          <o:OLEObject Type="Embed" ProgID="Equation.DSMT4" ShapeID="_x0000_i1033" DrawAspect="Content" ObjectID="_1347637670" r:id="rId26"/>
        </w:object>
      </w:r>
      <w:r w:rsidRPr="00246DD0">
        <w:tab/>
      </w:r>
      <w:r w:rsidRPr="00246DD0">
        <w:tab/>
        <w:t xml:space="preserve">b) </w:t>
      </w:r>
      <w:r w:rsidRPr="00246DD0">
        <w:rPr>
          <w:position w:val="-6"/>
        </w:rPr>
        <w:object w:dxaOrig="400" w:dyaOrig="320">
          <v:shape id="_x0000_i1034" type="#_x0000_t75" style="width:20.25pt;height:15.75pt" o:ole="">
            <v:imagedata r:id="rId27" o:title=""/>
          </v:shape>
          <o:OLEObject Type="Embed" ProgID="Equation.DSMT4" ShapeID="_x0000_i1034" DrawAspect="Content" ObjectID="_1347637671" r:id="rId28"/>
        </w:object>
      </w:r>
      <w:r w:rsidRPr="00246DD0">
        <w:tab/>
      </w:r>
      <w:r w:rsidRPr="00246DD0">
        <w:tab/>
        <w:t>c)</w:t>
      </w:r>
      <w:r w:rsidRPr="00246DD0">
        <w:rPr>
          <w:position w:val="-6"/>
        </w:rPr>
        <w:object w:dxaOrig="380" w:dyaOrig="320">
          <v:shape id="_x0000_i1035" type="#_x0000_t75" style="width:18.75pt;height:15.75pt" o:ole="">
            <v:imagedata r:id="rId29" o:title=""/>
          </v:shape>
          <o:OLEObject Type="Embed" ProgID="Equation.DSMT4" ShapeID="_x0000_i1035" DrawAspect="Content" ObjectID="_1347637672" r:id="rId30"/>
        </w:object>
      </w:r>
      <w:r w:rsidRPr="00246DD0">
        <w:t xml:space="preserve"> </w:t>
      </w:r>
      <w:r w:rsidRPr="00246DD0">
        <w:tab/>
      </w:r>
      <w:r w:rsidRPr="00246DD0">
        <w:tab/>
        <w:t xml:space="preserve">d) </w:t>
      </w:r>
      <w:r w:rsidRPr="00246DD0">
        <w:rPr>
          <w:position w:val="-6"/>
        </w:rPr>
        <w:object w:dxaOrig="380" w:dyaOrig="320">
          <v:shape id="_x0000_i1036" type="#_x0000_t75" style="width:18.75pt;height:15.75pt" o:ole="">
            <v:imagedata r:id="rId31" o:title=""/>
          </v:shape>
          <o:OLEObject Type="Embed" ProgID="Equation.DSMT4" ShapeID="_x0000_i1036" DrawAspect="Content" ObjectID="_1347637673" r:id="rId32"/>
        </w:object>
      </w:r>
    </w:p>
    <w:p w:rsidR="00101628" w:rsidRDefault="00101628" w:rsidP="004E1FA0">
      <w:r>
        <w:rPr>
          <w:noProof/>
        </w:rPr>
        <w:pict>
          <v:shape id="Resim 146" o:spid="_x0000_s1122" type="#_x0000_t75" style="position:absolute;margin-left:-8.95pt;margin-top:21.8pt;width:144.15pt;height:105.1pt;z-index:251654144;visibility:visible">
            <v:imagedata r:id="rId33" o:title=""/>
          </v:shape>
        </w:pict>
      </w:r>
      <w:r w:rsidRPr="004E1FA0">
        <w:rPr>
          <w:b/>
        </w:rPr>
        <w:t>13.SORU</w:t>
      </w:r>
      <w:r w:rsidRPr="004E1FA0">
        <w:t xml:space="preserve"> </w:t>
      </w:r>
      <w:r>
        <w:t xml:space="preserve">                  </w:t>
      </w:r>
    </w:p>
    <w:p w:rsidR="00101628" w:rsidRDefault="00101628" w:rsidP="004E1FA0">
      <w:r>
        <w:t xml:space="preserve">                                                                                   </w:t>
      </w:r>
      <w:r w:rsidRPr="007C2CEC">
        <w:t>Şekilde  DE // AB dir.</w:t>
      </w:r>
    </w:p>
    <w:p w:rsidR="00101628" w:rsidRPr="007C2CEC" w:rsidRDefault="00101628" w:rsidP="004E1FA0">
      <w:pPr>
        <w:ind w:left="3545" w:firstLine="709"/>
      </w:pPr>
      <w:r w:rsidRPr="007C2CEC">
        <w:t>Verilenlere göre</w:t>
      </w:r>
      <w:r>
        <w:t xml:space="preserve">  x</w:t>
      </w:r>
      <w:r w:rsidRPr="007C2CEC">
        <w:t xml:space="preserve">  açısı kaç derecedir.</w:t>
      </w:r>
    </w:p>
    <w:p w:rsidR="00101628" w:rsidRPr="007C2CEC" w:rsidRDefault="00101628" w:rsidP="004E1FA0"/>
    <w:p w:rsidR="00101628" w:rsidRDefault="00101628" w:rsidP="004E1FA0">
      <w:pPr>
        <w:rPr>
          <w:b/>
        </w:rPr>
      </w:pPr>
    </w:p>
    <w:p w:rsidR="00101628" w:rsidRPr="007C2CEC" w:rsidRDefault="00101628" w:rsidP="004E1FA0">
      <w:r w:rsidRPr="007C2CEC">
        <w:t>A) 116</w:t>
      </w:r>
      <w:r w:rsidRPr="00547DA6">
        <w:t xml:space="preserve"> </w:t>
      </w:r>
      <w:r>
        <w:tab/>
        <w:t xml:space="preserve">    </w:t>
      </w:r>
      <w:r w:rsidRPr="007C2CEC">
        <w:t>B) 118</w:t>
      </w:r>
      <w:r>
        <w:t xml:space="preserve">     </w:t>
      </w:r>
      <w:r w:rsidRPr="007C2CEC">
        <w:t>C) 120</w:t>
      </w:r>
      <w:r w:rsidRPr="00547DA6">
        <w:t xml:space="preserve"> </w:t>
      </w:r>
      <w:r>
        <w:tab/>
      </w:r>
      <w:r w:rsidRPr="007C2CEC">
        <w:t>D) 130</w:t>
      </w:r>
    </w:p>
    <w:p w:rsidR="00101628" w:rsidRDefault="00101628" w:rsidP="004E1FA0">
      <w:pPr>
        <w:rPr>
          <w:b/>
        </w:rPr>
      </w:pPr>
    </w:p>
    <w:p w:rsidR="00101628" w:rsidRDefault="00101628" w:rsidP="004E1FA0">
      <w:pPr>
        <w:rPr>
          <w:b/>
        </w:rPr>
      </w:pPr>
      <w:r>
        <w:rPr>
          <w:b/>
        </w:rPr>
        <w:t>14.SORU</w:t>
      </w:r>
    </w:p>
    <w:p w:rsidR="00101628" w:rsidRPr="002C012C" w:rsidRDefault="00101628" w:rsidP="004E1FA0">
      <w:r w:rsidRPr="002C012C">
        <w:t xml:space="preserve">Bir açının tümleri, kendisinin 4 katı </w:t>
      </w:r>
      <w:r>
        <w:t>ise bu açının bütünleri kaçtır?</w:t>
      </w:r>
    </w:p>
    <w:p w:rsidR="00101628" w:rsidRDefault="00101628" w:rsidP="004E1FA0">
      <w:r w:rsidRPr="002C012C">
        <w:t xml:space="preserve">a) </w:t>
      </w:r>
      <w:r w:rsidRPr="00B06CC9">
        <w:t>160                b) 162</w:t>
      </w:r>
      <w:r w:rsidRPr="002C012C">
        <w:t xml:space="preserve">                        c) 164                           d) 166</w:t>
      </w:r>
    </w:p>
    <w:p w:rsidR="00101628" w:rsidRPr="004E1FA0" w:rsidRDefault="00101628" w:rsidP="004E1FA0">
      <w:pPr>
        <w:rPr>
          <w:b/>
        </w:rPr>
      </w:pPr>
      <w:r>
        <w:rPr>
          <w:noProof/>
        </w:rPr>
        <w:pict>
          <v:shape id="Resim 149" o:spid="_x0000_s1123" type="#_x0000_t75" style="position:absolute;margin-left:-8.95pt;margin-top:17.25pt;width:197.15pt;height:196.1pt;z-index:251657216;visibility:visible">
            <v:imagedata r:id="rId34" o:title="" cropleft="3475f"/>
          </v:shape>
        </w:pict>
      </w:r>
      <w:r w:rsidRPr="004E1FA0">
        <w:rPr>
          <w:b/>
        </w:rPr>
        <w:t>15.SORU</w:t>
      </w:r>
    </w:p>
    <w:p w:rsidR="00101628" w:rsidRDefault="00101628" w:rsidP="001D37DF">
      <w:pPr>
        <w:rPr>
          <w:b/>
        </w:rPr>
      </w:pPr>
      <w:r>
        <w:rPr>
          <w:noProof/>
        </w:rPr>
        <w:pict>
          <v:shape id="Resim 147" o:spid="_x0000_s1124" type="#_x0000_t75" style="position:absolute;margin-left:97.85pt;margin-top:426.75pt;width:3in;height:126.75pt;z-index:251655168;visibility:visible">
            <v:imagedata r:id="rId35" o:title=""/>
          </v:shape>
        </w:pict>
      </w:r>
      <w:r>
        <w:rPr>
          <w:noProof/>
        </w:rPr>
        <w:pict>
          <v:shape id="Resim 148" o:spid="_x0000_s1125" type="#_x0000_t75" style="position:absolute;margin-left:97.85pt;margin-top:426.75pt;width:3in;height:126.75pt;z-index:251656192;visibility:visible">
            <v:imagedata r:id="rId35" o:title=""/>
          </v:shape>
        </w:pict>
      </w:r>
    </w:p>
    <w:p w:rsidR="00101628" w:rsidRPr="004E1FA0" w:rsidRDefault="00101628" w:rsidP="004E1FA0"/>
    <w:p w:rsidR="00101628" w:rsidRPr="004E1FA0" w:rsidRDefault="00101628" w:rsidP="004E1FA0"/>
    <w:p w:rsidR="00101628" w:rsidRPr="004E1FA0" w:rsidRDefault="00101628" w:rsidP="004E1FA0"/>
    <w:p w:rsidR="00101628" w:rsidRPr="004E1FA0" w:rsidRDefault="00101628" w:rsidP="004E1FA0"/>
    <w:p w:rsidR="00101628" w:rsidRDefault="00101628" w:rsidP="004E1FA0"/>
    <w:p w:rsidR="00101628" w:rsidRDefault="00101628" w:rsidP="004E1FA0">
      <w:pPr>
        <w:tabs>
          <w:tab w:val="left" w:pos="3823"/>
        </w:tabs>
      </w:pPr>
      <w:r>
        <w:tab/>
      </w:r>
    </w:p>
    <w:p w:rsidR="00101628" w:rsidRDefault="00101628" w:rsidP="004E1FA0">
      <w:pPr>
        <w:tabs>
          <w:tab w:val="left" w:pos="3823"/>
        </w:tabs>
      </w:pPr>
    </w:p>
    <w:p w:rsidR="00101628" w:rsidRDefault="00101628" w:rsidP="004E1FA0">
      <w:pPr>
        <w:tabs>
          <w:tab w:val="left" w:pos="3823"/>
        </w:tabs>
        <w:rPr>
          <w:b/>
        </w:rPr>
      </w:pPr>
      <w:r w:rsidRPr="004E1FA0">
        <w:rPr>
          <w:b/>
        </w:rPr>
        <w:t>16.SORU</w:t>
      </w:r>
    </w:p>
    <w:p w:rsidR="00101628" w:rsidRPr="004E1FA0" w:rsidRDefault="00101628" w:rsidP="004E1FA0">
      <w:pPr>
        <w:rPr>
          <w:b/>
        </w:rPr>
      </w:pPr>
      <w:r w:rsidRPr="004E1FA0">
        <w:rPr>
          <w:b/>
        </w:rPr>
        <w:t>Bir açının tümleri ile bütünlerinin toplamı 170 ‘dir.Bu açının ölçüsü kaç derecedir?</w:t>
      </w:r>
    </w:p>
    <w:p w:rsidR="00101628" w:rsidRDefault="00101628" w:rsidP="004E1FA0">
      <w:pPr>
        <w:rPr>
          <w:b/>
        </w:rPr>
      </w:pPr>
      <w:r w:rsidRPr="004E1FA0">
        <w:rPr>
          <w:b/>
        </w:rPr>
        <w:t xml:space="preserve">A)20            B)30              C)40              D)50                 </w:t>
      </w:r>
    </w:p>
    <w:p w:rsidR="00101628" w:rsidRDefault="00101628" w:rsidP="004E1FA0">
      <w:pPr>
        <w:rPr>
          <w:b/>
        </w:rPr>
      </w:pPr>
      <w:r>
        <w:rPr>
          <w:b/>
        </w:rPr>
        <w:t>17.SORU</w:t>
      </w:r>
    </w:p>
    <w:p w:rsidR="00101628" w:rsidRPr="004E1FA0" w:rsidRDefault="00101628" w:rsidP="004E1FA0">
      <w:pPr>
        <w:rPr>
          <w:b/>
        </w:rPr>
      </w:pPr>
      <w:r>
        <w:rPr>
          <w:noProof/>
        </w:rPr>
        <w:pict>
          <v:shape id="Resim 150" o:spid="_x0000_s1126" type="#_x0000_t75" style="position:absolute;margin-left:-13.05pt;margin-top:20.25pt;width:188.85pt;height:74.5pt;z-index:251658240;visibility:visible">
            <v:imagedata r:id="rId36" o:title=""/>
          </v:shape>
        </w:pict>
      </w:r>
    </w:p>
    <w:p w:rsidR="00101628" w:rsidRPr="002C012C" w:rsidRDefault="00101628" w:rsidP="004E1FA0">
      <w:r>
        <w:rPr>
          <w:b/>
        </w:rPr>
        <w:t xml:space="preserve">                                                                              </w:t>
      </w:r>
      <w:r w:rsidRPr="0091073D">
        <w:t>Yandaki</w:t>
      </w:r>
      <w:r w:rsidRPr="002C012C">
        <w:t xml:space="preserve"> şekilde </w:t>
      </w:r>
      <w:r>
        <w:t>verilenlere göre x</w:t>
      </w:r>
      <w:r w:rsidRPr="002C012C">
        <w:t xml:space="preserve"> açısı kaç derecedir?</w:t>
      </w:r>
    </w:p>
    <w:p w:rsidR="00101628" w:rsidRPr="0091073D" w:rsidRDefault="00101628" w:rsidP="004E1FA0">
      <w:pPr>
        <w:tabs>
          <w:tab w:val="left" w:pos="3945"/>
        </w:tabs>
      </w:pPr>
      <w:r>
        <w:t xml:space="preserve">                                                                          </w:t>
      </w:r>
      <w:r w:rsidRPr="0091073D">
        <w:t>a)105  b)100  c)103  d)110</w:t>
      </w:r>
      <w:r w:rsidRPr="0091073D">
        <w:tab/>
      </w:r>
    </w:p>
    <w:p w:rsidR="00101628" w:rsidRPr="004E1FA0" w:rsidRDefault="00101628" w:rsidP="004E1FA0">
      <w:pPr>
        <w:tabs>
          <w:tab w:val="left" w:pos="3823"/>
        </w:tabs>
        <w:rPr>
          <w:b/>
        </w:rPr>
      </w:pPr>
    </w:p>
    <w:p w:rsidR="00101628" w:rsidRDefault="00101628" w:rsidP="004E1FA0">
      <w:pPr>
        <w:rPr>
          <w:b/>
        </w:rPr>
      </w:pPr>
      <w:r>
        <w:rPr>
          <w:noProof/>
        </w:rPr>
        <w:pict>
          <v:group id="_x0000_s1127" editas="canvas" style="position:absolute;margin-left:-20.6pt;margin-top:22.7pt;width:3in;height:132.65pt;z-index:251666432" coordorigin="1031,8641" coordsize="4320,2653">
            <o:lock v:ext="edit" aspectratio="t"/>
            <v:shape id="_x0000_s1128" type="#_x0000_t75" style="position:absolute;left:1031;top:8641;width:4320;height:2653" o:preferrelative="f">
              <v:fill o:detectmouseclick="t"/>
              <v:path o:extrusionok="t" o:connecttype="none"/>
              <o:lock v:ext="edit" text="t"/>
            </v:shape>
            <v:line id="_x0000_s1129" style="position:absolute;flip:x" from="1391,9001" to="3551,9001">
              <v:stroke endarrow="block"/>
            </v:line>
            <v:line id="_x0000_s1130" style="position:absolute" from="2364,10801" to="4451,10803">
              <v:stroke endarrow="block"/>
            </v:line>
            <v:line id="_x0000_s1131" style="position:absolute" from="3416,10081" to="4496,10082">
              <v:stroke endarrow="block"/>
            </v:line>
            <v:shape id="_x0000_s1132" type="#_x0000_t202" style="position:absolute;left:1211;top:8954;width:468;height:540" filled="f" strokecolor="white">
              <v:textbox style="mso-next-textbox:#_x0000_s1132">
                <w:txbxContent>
                  <w:p w:rsidR="00101628" w:rsidRDefault="00101628" w:rsidP="004E1FA0">
                    <w:r>
                      <w:t>d</w:t>
                    </w:r>
                  </w:p>
                  <w:p w:rsidR="00101628" w:rsidRPr="004D38B6" w:rsidRDefault="00101628" w:rsidP="004E1FA0"/>
                </w:txbxContent>
              </v:textbox>
            </v:shape>
            <v:shape id="_x0000_s1133" type="#_x0000_t202" style="position:absolute;left:4271;top:9736;width:360;height:360" filled="f" strokecolor="white">
              <v:textbox style="mso-next-textbox:#_x0000_s1133">
                <w:txbxContent>
                  <w:p w:rsidR="00101628" w:rsidRDefault="00101628" w:rsidP="004E1FA0">
                    <w:r>
                      <w:t>k</w:t>
                    </w:r>
                  </w:p>
                </w:txbxContent>
              </v:textbox>
            </v:shape>
            <v:shape id="_x0000_s1134" type="#_x0000_t202" style="position:absolute;left:3024;top:9001;width:540;height:360" strokecolor="white">
              <v:textbox style="mso-next-textbox:#_x0000_s1134">
                <w:txbxContent>
                  <w:p w:rsidR="00101628" w:rsidRPr="00F36BE2" w:rsidRDefault="00101628" w:rsidP="004E1FA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6</w:t>
                    </w:r>
                    <w:r w:rsidRPr="00F36BE2">
                      <w:rPr>
                        <w:sz w:val="16"/>
                        <w:szCs w:val="16"/>
                      </w:rPr>
                      <w:t>0</w:t>
                    </w:r>
                  </w:p>
                </w:txbxContent>
              </v:textbox>
            </v:shape>
            <v:line id="_x0000_s1135" style="position:absolute;flip:x" from="1629,9001" to="3609,9002"/>
            <v:shape id="_x0000_s1136" type="#_x0000_t202" style="position:absolute;left:2664;top:10096;width:540;height:360" strokecolor="white">
              <v:textbox style="mso-next-textbox:#_x0000_s1136">
                <w:txbxContent>
                  <w:p w:rsidR="00101628" w:rsidRPr="00F36BE2" w:rsidRDefault="00101628" w:rsidP="004E1FA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</w:t>
                    </w:r>
                    <w:r w:rsidRPr="00F36BE2">
                      <w:rPr>
                        <w:sz w:val="16"/>
                        <w:szCs w:val="16"/>
                      </w:rPr>
                      <w:t>0</w:t>
                    </w:r>
                  </w:p>
                </w:txbxContent>
              </v:textbox>
            </v:shape>
            <v:line id="_x0000_s1137" style="position:absolute;flip:x" from="2349,9001" to="3609,10801"/>
            <v:line id="_x0000_s1138" style="position:absolute;flip:x" from="2364,10081" to="3444,10801"/>
            <v:shape id="_x0000_s1139" type="#_x0000_t202" style="position:absolute;left:3444;top:10081;width:360;height:360" strokecolor="white">
              <v:textbox style="mso-next-textbox:#_x0000_s1139">
                <w:txbxContent>
                  <w:p w:rsidR="00101628" w:rsidRPr="00F36BE2" w:rsidRDefault="00101628" w:rsidP="004E1FA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</w:t>
                    </w:r>
                  </w:p>
                </w:txbxContent>
              </v:textbox>
            </v:shape>
            <v:line id="_x0000_s1140" style="position:absolute;flip:x" from="3444,10081" to="3804,10081"/>
            <v:shape id="_x0000_s1141" type="#_x0000_t202" style="position:absolute;left:4361;top:10571;width:540;height:540" filled="f" strokecolor="white">
              <v:textbox style="mso-next-textbox:#_x0000_s1141">
                <w:txbxContent>
                  <w:p w:rsidR="00101628" w:rsidRDefault="00101628" w:rsidP="004E1FA0">
                    <w:r>
                      <w:t>l</w:t>
                    </w:r>
                  </w:p>
                </w:txbxContent>
              </v:textbox>
            </v:shape>
          </v:group>
        </w:pict>
      </w:r>
      <w:r w:rsidRPr="004E1FA0">
        <w:rPr>
          <w:b/>
        </w:rPr>
        <w:t>18.SORU</w:t>
      </w:r>
    </w:p>
    <w:p w:rsidR="00101628" w:rsidRPr="004E1FA0" w:rsidRDefault="00101628" w:rsidP="004E1FA0">
      <w:pPr>
        <w:rPr>
          <w:b/>
        </w:rPr>
      </w:pPr>
    </w:p>
    <w:p w:rsidR="00101628" w:rsidRDefault="00101628" w:rsidP="004E1FA0">
      <w:r>
        <w:t xml:space="preserve">                                                                                      d // k // l olduğuna göre x kaç derecedir</w:t>
      </w:r>
    </w:p>
    <w:p w:rsidR="00101628" w:rsidRDefault="00101628" w:rsidP="004E1FA0">
      <w:r>
        <w:t xml:space="preserve">                                                                                 </w:t>
      </w:r>
    </w:p>
    <w:p w:rsidR="00101628" w:rsidRDefault="00101628" w:rsidP="004E1FA0"/>
    <w:p w:rsidR="00101628" w:rsidRDefault="00101628" w:rsidP="004E1FA0"/>
    <w:p w:rsidR="00101628" w:rsidRDefault="00101628" w:rsidP="008B4318"/>
    <w:p w:rsidR="00101628" w:rsidRDefault="00101628" w:rsidP="008B4318">
      <w:r>
        <w:t xml:space="preserve">a)40              b)80              c)100            </w:t>
      </w:r>
      <w:r w:rsidRPr="002C012C">
        <w:t xml:space="preserve">   d)140</w:t>
      </w:r>
    </w:p>
    <w:p w:rsidR="00101628" w:rsidRDefault="00101628" w:rsidP="008B4318">
      <w:pPr>
        <w:rPr>
          <w:b/>
        </w:rPr>
      </w:pPr>
      <w:r w:rsidRPr="008B4318">
        <w:rPr>
          <w:b/>
        </w:rPr>
        <w:t>19.SORU</w:t>
      </w:r>
    </w:p>
    <w:p w:rsidR="00101628" w:rsidRPr="008B4318" w:rsidRDefault="00101628" w:rsidP="008B4318">
      <w:pPr>
        <w:rPr>
          <w:b/>
        </w:rPr>
      </w:pPr>
      <w:r>
        <w:rPr>
          <w:noProof/>
        </w:rPr>
        <w:pict>
          <v:shape id="Resim 180" o:spid="_x0000_s1142" type="#_x0000_t75" style="position:absolute;margin-left:-22.35pt;margin-top:13.05pt;width:197.9pt;height:99.3pt;z-index:251659264;visibility:visible">
            <v:imagedata r:id="rId37" o:title=""/>
            <w10:wrap type="square"/>
          </v:shape>
        </w:pict>
      </w:r>
    </w:p>
    <w:p w:rsidR="00101628" w:rsidRPr="00E33BC7" w:rsidRDefault="00101628" w:rsidP="008B4318"/>
    <w:p w:rsidR="00101628" w:rsidRPr="00E33BC7" w:rsidRDefault="00101628" w:rsidP="008B4318">
      <w:pPr>
        <w:spacing w:line="360" w:lineRule="auto"/>
      </w:pPr>
      <w:r w:rsidRPr="00E33BC7">
        <w:t xml:space="preserve">  Yandaki şekilde verilenlere göre s(B) = 50</w:t>
      </w:r>
      <w:r w:rsidRPr="00E33BC7">
        <w:rPr>
          <w:vertAlign w:val="superscript"/>
        </w:rPr>
        <w:t>0</w:t>
      </w:r>
      <w:r w:rsidRPr="00E33BC7">
        <w:t xml:space="preserve"> </w:t>
      </w:r>
    </w:p>
    <w:p w:rsidR="00101628" w:rsidRPr="00E33BC7" w:rsidRDefault="00101628" w:rsidP="008B4318">
      <w:pPr>
        <w:spacing w:line="360" w:lineRule="auto"/>
      </w:pPr>
      <w:r w:rsidRPr="00E33BC7">
        <w:t xml:space="preserve">       s(C’)=110</w:t>
      </w:r>
      <w:r w:rsidRPr="00E33BC7">
        <w:rPr>
          <w:vertAlign w:val="superscript"/>
        </w:rPr>
        <w:t>0</w:t>
      </w:r>
      <w:r w:rsidRPr="00E33BC7">
        <w:t xml:space="preserve"> ise s(A) kaç derecedir?</w:t>
      </w:r>
    </w:p>
    <w:p w:rsidR="00101628" w:rsidRPr="00E33BC7" w:rsidRDefault="00101628" w:rsidP="008B4318">
      <w:pPr>
        <w:spacing w:line="360" w:lineRule="auto"/>
      </w:pPr>
      <w:r w:rsidRPr="00E33BC7">
        <w:t xml:space="preserve">        A)</w:t>
      </w:r>
      <w:r>
        <w:t xml:space="preserve"> 45         </w:t>
      </w:r>
      <w:r w:rsidRPr="00E33BC7">
        <w:t>B) 50</w:t>
      </w:r>
      <w:r>
        <w:t xml:space="preserve">  </w:t>
      </w:r>
      <w:r w:rsidRPr="00E33BC7">
        <w:t xml:space="preserve">       C</w:t>
      </w:r>
      <w:r>
        <w:t xml:space="preserve">)55            </w:t>
      </w:r>
      <w:r w:rsidRPr="00E33BC7">
        <w:t xml:space="preserve">  D) 60</w:t>
      </w:r>
    </w:p>
    <w:p w:rsidR="00101628" w:rsidRPr="008B4318" w:rsidRDefault="00101628" w:rsidP="008B4318">
      <w:pPr>
        <w:spacing w:line="360" w:lineRule="auto"/>
        <w:rPr>
          <w:b/>
        </w:rPr>
      </w:pPr>
      <w:r w:rsidRPr="008B4318">
        <w:rPr>
          <w:b/>
        </w:rPr>
        <w:t>20.SORU</w:t>
      </w:r>
    </w:p>
    <w:p w:rsidR="00101628" w:rsidRPr="00D45E92" w:rsidRDefault="00101628" w:rsidP="008B4318">
      <w:r w:rsidRPr="00D45E92">
        <w:t>Bir dış açısının ölçüsü 36° olan düzgün çokgenin bir iç açısının ölçüsü kaç derecedir?</w:t>
      </w:r>
    </w:p>
    <w:p w:rsidR="00101628" w:rsidRPr="00D45E92" w:rsidRDefault="00101628" w:rsidP="008B4318">
      <w:pPr>
        <w:ind w:left="708"/>
      </w:pPr>
      <w:r w:rsidRPr="00D45E92">
        <w:t>a) 140°</w:t>
      </w:r>
      <w:r w:rsidRPr="00D45E92">
        <w:tab/>
      </w:r>
      <w:r>
        <w:tab/>
      </w:r>
      <w:r w:rsidRPr="00D45E92">
        <w:t>b) 170°</w:t>
      </w:r>
      <w:r w:rsidRPr="00D45E92">
        <w:tab/>
        <w:t>c) 144°</w:t>
      </w:r>
      <w:r w:rsidRPr="00D45E92">
        <w:tab/>
      </w:r>
      <w:r>
        <w:tab/>
      </w:r>
      <w:r w:rsidRPr="00D45E92">
        <w:t>d) 162°</w:t>
      </w:r>
      <w:r w:rsidRPr="00D45E92">
        <w:tab/>
      </w:r>
    </w:p>
    <w:p w:rsidR="00101628" w:rsidRPr="008B4318" w:rsidRDefault="00101628" w:rsidP="008B4318">
      <w:pPr>
        <w:rPr>
          <w:b/>
        </w:rPr>
      </w:pPr>
    </w:p>
    <w:p w:rsidR="00101628" w:rsidRDefault="00101628" w:rsidP="004E1FA0">
      <w:pPr>
        <w:rPr>
          <w:b/>
        </w:rPr>
      </w:pPr>
    </w:p>
    <w:p w:rsidR="00101628" w:rsidRDefault="00101628" w:rsidP="008B4318">
      <w:pPr>
        <w:rPr>
          <w:b/>
        </w:rPr>
      </w:pPr>
      <w:r w:rsidRPr="008B4318">
        <w:rPr>
          <w:b/>
        </w:rPr>
        <w:t>21.SORU</w:t>
      </w:r>
    </w:p>
    <w:p w:rsidR="00101628" w:rsidRPr="008B4318" w:rsidRDefault="00101628" w:rsidP="008B4318">
      <w:pPr>
        <w:rPr>
          <w:b/>
        </w:rPr>
      </w:pPr>
      <w:r w:rsidRPr="00D45E92">
        <w:t xml:space="preserve">Bir köşesinden en fazla 5 köşegen çizilebilen bir düzgün çokgenin bir dış açısının ölçüsü kaç derecedir? </w:t>
      </w:r>
    </w:p>
    <w:p w:rsidR="00101628" w:rsidRPr="00D45E92" w:rsidRDefault="00101628" w:rsidP="008B4318">
      <w:pPr>
        <w:ind w:left="360"/>
      </w:pPr>
    </w:p>
    <w:p w:rsidR="00101628" w:rsidRPr="00D45E92" w:rsidRDefault="00101628" w:rsidP="008B4318">
      <w:pPr>
        <w:numPr>
          <w:ilvl w:val="0"/>
          <w:numId w:val="3"/>
        </w:numPr>
        <w:spacing w:after="0" w:line="240" w:lineRule="auto"/>
      </w:pPr>
      <w:r w:rsidRPr="00D45E92">
        <w:t>45</w:t>
      </w:r>
    </w:p>
    <w:p w:rsidR="00101628" w:rsidRPr="00D45E92" w:rsidRDefault="00101628" w:rsidP="008B4318">
      <w:pPr>
        <w:numPr>
          <w:ilvl w:val="0"/>
          <w:numId w:val="3"/>
        </w:numPr>
        <w:spacing w:after="0" w:line="240" w:lineRule="auto"/>
      </w:pPr>
      <w:r w:rsidRPr="00D45E92">
        <w:t>60</w:t>
      </w:r>
    </w:p>
    <w:p w:rsidR="00101628" w:rsidRPr="00D45E92" w:rsidRDefault="00101628" w:rsidP="008B4318">
      <w:pPr>
        <w:numPr>
          <w:ilvl w:val="0"/>
          <w:numId w:val="3"/>
        </w:numPr>
        <w:spacing w:after="0" w:line="240" w:lineRule="auto"/>
      </w:pPr>
      <w:r w:rsidRPr="00D45E92">
        <w:t>72</w:t>
      </w:r>
    </w:p>
    <w:p w:rsidR="00101628" w:rsidRDefault="00101628" w:rsidP="008B4318">
      <w:pPr>
        <w:numPr>
          <w:ilvl w:val="0"/>
          <w:numId w:val="3"/>
        </w:numPr>
        <w:spacing w:after="0" w:line="240" w:lineRule="auto"/>
      </w:pPr>
      <w:r>
        <w:t>90</w:t>
      </w:r>
    </w:p>
    <w:p w:rsidR="00101628" w:rsidRDefault="00101628" w:rsidP="008B4318">
      <w:pPr>
        <w:spacing w:after="0" w:line="240" w:lineRule="auto"/>
        <w:ind w:left="900"/>
      </w:pPr>
    </w:p>
    <w:p w:rsidR="00101628" w:rsidRPr="00D45E92" w:rsidRDefault="00101628" w:rsidP="008B4318">
      <w:pPr>
        <w:spacing w:after="0" w:line="240" w:lineRule="auto"/>
        <w:ind w:left="900"/>
      </w:pPr>
    </w:p>
    <w:p w:rsidR="00101628" w:rsidRDefault="00101628" w:rsidP="008B4318">
      <w:pPr>
        <w:ind w:left="540"/>
        <w:rPr>
          <w:b/>
        </w:rPr>
      </w:pPr>
      <w:r w:rsidRPr="008B4318">
        <w:rPr>
          <w:b/>
        </w:rPr>
        <w:t>22.SORU</w:t>
      </w:r>
    </w:p>
    <w:p w:rsidR="00101628" w:rsidRPr="00D45E92" w:rsidRDefault="00101628" w:rsidP="008B4318">
      <w:r w:rsidRPr="00D45E92">
        <w:t>Düzgün dokuzgenin bir dış açısının ölçüsü kaç derecedir?</w:t>
      </w:r>
    </w:p>
    <w:p w:rsidR="00101628" w:rsidRDefault="00101628" w:rsidP="008B4318">
      <w:r w:rsidRPr="00D45E92">
        <w:t>A )  80                         B ) 40                          C ) 100                        D ) 110</w:t>
      </w:r>
    </w:p>
    <w:p w:rsidR="00101628" w:rsidRDefault="00101628" w:rsidP="008B4318">
      <w:pPr>
        <w:rPr>
          <w:b/>
        </w:rPr>
      </w:pPr>
      <w:r w:rsidRPr="008B4318">
        <w:rPr>
          <w:b/>
        </w:rPr>
        <w:t>23.SORU</w:t>
      </w:r>
    </w:p>
    <w:p w:rsidR="00101628" w:rsidRPr="00D45E92" w:rsidRDefault="00101628" w:rsidP="008B4318">
      <w:r w:rsidRPr="00D45E92">
        <w:t>Sekizgenin iç açılarının ölçüleri toplamı kaç derecedir?</w:t>
      </w:r>
    </w:p>
    <w:p w:rsidR="00101628" w:rsidRPr="008B4318" w:rsidRDefault="00101628" w:rsidP="008B4318">
      <w:pPr>
        <w:ind w:firstLine="708"/>
        <w:rPr>
          <w:b/>
        </w:rPr>
      </w:pPr>
      <w:r w:rsidRPr="00D45E92">
        <w:t>A) 1000          B) 1080          C) 2020          D) 2080</w:t>
      </w:r>
      <w:r w:rsidRPr="00D45E92">
        <w:br/>
      </w:r>
      <w:r w:rsidRPr="008B4318">
        <w:rPr>
          <w:b/>
        </w:rPr>
        <w:t xml:space="preserve">                                                                                        </w:t>
      </w:r>
    </w:p>
    <w:p w:rsidR="00101628" w:rsidRDefault="00101628" w:rsidP="008B4318">
      <w:pPr>
        <w:ind w:firstLine="708"/>
        <w:rPr>
          <w:b/>
        </w:rPr>
      </w:pPr>
      <w:r w:rsidRPr="008B4318">
        <w:rPr>
          <w:b/>
        </w:rPr>
        <w:t xml:space="preserve">24.SORU </w:t>
      </w:r>
    </w:p>
    <w:p w:rsidR="00101628" w:rsidRPr="00E70A27" w:rsidRDefault="00101628" w:rsidP="008B4318">
      <w:pPr>
        <w:rPr>
          <w:color w:val="000000"/>
        </w:rPr>
      </w:pPr>
      <w:r w:rsidRPr="00E70A27">
        <w:rPr>
          <w:color w:val="000000"/>
        </w:rPr>
        <w:t>İç açılarının ölçüleri toplamı 1800 olan düzgün çokgenin bir dış</w:t>
      </w:r>
      <w:r>
        <w:rPr>
          <w:color w:val="000000"/>
        </w:rPr>
        <w:t xml:space="preserve"> açısının ölçüsü kaç derecedir?</w:t>
      </w:r>
    </w:p>
    <w:p w:rsidR="00101628" w:rsidRDefault="00101628" w:rsidP="008B4318">
      <w:pPr>
        <w:rPr>
          <w:color w:val="000000"/>
        </w:rPr>
      </w:pPr>
      <w:r w:rsidRPr="00E70A27">
        <w:rPr>
          <w:color w:val="000000"/>
        </w:rPr>
        <w:t xml:space="preserve"> A) 30                B) 60               C) 108                 D) 150</w:t>
      </w:r>
    </w:p>
    <w:p w:rsidR="00101628" w:rsidRDefault="00101628" w:rsidP="008B4318">
      <w:pPr>
        <w:rPr>
          <w:b/>
          <w:color w:val="000000"/>
        </w:rPr>
      </w:pPr>
      <w:r w:rsidRPr="008B4318">
        <w:rPr>
          <w:b/>
          <w:color w:val="000000"/>
        </w:rPr>
        <w:t>25.SORU</w:t>
      </w:r>
    </w:p>
    <w:p w:rsidR="00101628" w:rsidRPr="00D45E92" w:rsidRDefault="00101628" w:rsidP="008B4318">
      <w:r w:rsidRPr="00D45E92">
        <w:t>Bir iç açısının ölçüsü 150</w:t>
      </w:r>
      <w:r w:rsidRPr="00D45E92">
        <w:rPr>
          <w:vertAlign w:val="superscript"/>
        </w:rPr>
        <w:t>0</w:t>
      </w:r>
      <w:r w:rsidRPr="00D45E92">
        <w:t xml:space="preserve"> olan düzgün çokgenin kenar sayısı nedir?</w:t>
      </w:r>
    </w:p>
    <w:p w:rsidR="00101628" w:rsidRPr="00D45E92" w:rsidRDefault="00101628" w:rsidP="008B4318">
      <w:r w:rsidRPr="00D45E92">
        <w:t>A ) 10                        B ) 11                            C ) 12                         D ) 13</w:t>
      </w:r>
    </w:p>
    <w:p w:rsidR="00101628" w:rsidRPr="00D45E92" w:rsidRDefault="00101628" w:rsidP="008B4318"/>
    <w:p w:rsidR="00101628" w:rsidRPr="008B4318" w:rsidRDefault="00101628" w:rsidP="008B4318">
      <w:pPr>
        <w:rPr>
          <w:b/>
          <w:color w:val="000000"/>
        </w:rPr>
      </w:pPr>
    </w:p>
    <w:p w:rsidR="00101628" w:rsidRDefault="00101628" w:rsidP="008B4318">
      <w:pPr>
        <w:rPr>
          <w:color w:val="000000"/>
        </w:rPr>
      </w:pPr>
      <w:r>
        <w:rPr>
          <w:color w:val="000000"/>
        </w:rPr>
        <w:t xml:space="preserve">                                      NECLA KARADENİZ </w:t>
      </w:r>
    </w:p>
    <w:p w:rsidR="00101628" w:rsidRPr="00E70A27" w:rsidRDefault="00101628" w:rsidP="008B4318">
      <w:pPr>
        <w:rPr>
          <w:color w:val="000000"/>
        </w:rPr>
      </w:pPr>
      <w:r>
        <w:rPr>
          <w:color w:val="000000"/>
        </w:rPr>
        <w:t xml:space="preserve">                                           MATEMATİK ÖĞRETMENİ</w:t>
      </w:r>
    </w:p>
    <w:p w:rsidR="00101628" w:rsidRPr="008B4318" w:rsidRDefault="00101628" w:rsidP="008B4318">
      <w:pPr>
        <w:ind w:firstLine="708"/>
        <w:rPr>
          <w:b/>
        </w:rPr>
      </w:pPr>
    </w:p>
    <w:p w:rsidR="00101628" w:rsidRPr="00D45E92" w:rsidRDefault="00101628" w:rsidP="008B4318">
      <w:pPr>
        <w:ind w:firstLine="708"/>
      </w:pPr>
    </w:p>
    <w:p w:rsidR="00101628" w:rsidRPr="008B4318" w:rsidRDefault="00101628" w:rsidP="008B4318">
      <w:pPr>
        <w:rPr>
          <w:b/>
        </w:rPr>
      </w:pPr>
      <w:hyperlink r:id="rId38" w:history="1">
        <w:r w:rsidRPr="004330CA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101628" w:rsidRPr="00D45E92" w:rsidRDefault="00101628" w:rsidP="008B4318"/>
    <w:p w:rsidR="00101628" w:rsidRPr="008B4318" w:rsidRDefault="00101628" w:rsidP="008B4318">
      <w:pPr>
        <w:ind w:left="540"/>
        <w:rPr>
          <w:b/>
        </w:rPr>
      </w:pPr>
    </w:p>
    <w:p w:rsidR="00101628" w:rsidRPr="008B4318" w:rsidRDefault="00101628" w:rsidP="004E1FA0">
      <w:pPr>
        <w:rPr>
          <w:b/>
        </w:rPr>
      </w:pPr>
    </w:p>
    <w:p w:rsidR="00101628" w:rsidRDefault="00101628" w:rsidP="004E1FA0"/>
    <w:p w:rsidR="00101628" w:rsidRDefault="00101628" w:rsidP="004E1FA0"/>
    <w:p w:rsidR="00101628" w:rsidRPr="002C012C" w:rsidRDefault="00101628" w:rsidP="004E1FA0"/>
    <w:p w:rsidR="00101628" w:rsidRDefault="00101628" w:rsidP="004E1FA0">
      <w:pPr>
        <w:tabs>
          <w:tab w:val="left" w:pos="3945"/>
        </w:tabs>
      </w:pPr>
    </w:p>
    <w:sectPr w:rsidR="00101628" w:rsidSect="00C4784B">
      <w:headerReference w:type="default" r:id="rId3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28" w:rsidRDefault="00101628" w:rsidP="00B04D15">
      <w:pPr>
        <w:spacing w:after="0" w:line="240" w:lineRule="auto"/>
      </w:pPr>
      <w:r>
        <w:separator/>
      </w:r>
    </w:p>
  </w:endnote>
  <w:endnote w:type="continuationSeparator" w:id="0">
    <w:p w:rsidR="00101628" w:rsidRDefault="00101628" w:rsidP="00B04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28" w:rsidRDefault="00101628" w:rsidP="00B04D15">
      <w:pPr>
        <w:spacing w:after="0" w:line="240" w:lineRule="auto"/>
      </w:pPr>
      <w:r>
        <w:separator/>
      </w:r>
    </w:p>
  </w:footnote>
  <w:footnote w:type="continuationSeparator" w:id="0">
    <w:p w:rsidR="00101628" w:rsidRDefault="00101628" w:rsidP="00B04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28" w:rsidRPr="00B04D15" w:rsidRDefault="00101628">
    <w:pPr>
      <w:pStyle w:val="Header"/>
      <w:rPr>
        <w:sz w:val="32"/>
        <w:szCs w:val="32"/>
      </w:rPr>
    </w:pPr>
    <w:r w:rsidRPr="00B04D15">
      <w:rPr>
        <w:sz w:val="32"/>
        <w:szCs w:val="32"/>
      </w:rPr>
      <w:t xml:space="preserve">                             </w:t>
    </w:r>
    <w:r>
      <w:rPr>
        <w:sz w:val="32"/>
        <w:szCs w:val="32"/>
      </w:rPr>
      <w:t xml:space="preserve"> 7.SINIF    </w:t>
    </w:r>
    <w:r w:rsidRPr="00B04D15">
      <w:rPr>
        <w:sz w:val="32"/>
        <w:szCs w:val="32"/>
      </w:rPr>
      <w:t>MATEMATİK 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1A0B"/>
    <w:multiLevelType w:val="hybridMultilevel"/>
    <w:tmpl w:val="51ACB484"/>
    <w:lvl w:ilvl="0" w:tplc="54DC1440">
      <w:start w:val="607"/>
      <w:numFmt w:val="decimal"/>
      <w:lvlText w:val="%1-"/>
      <w:lvlJc w:val="left"/>
      <w:pPr>
        <w:tabs>
          <w:tab w:val="num" w:pos="996"/>
        </w:tabs>
        <w:ind w:left="996" w:hanging="57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">
    <w:nsid w:val="1B055677"/>
    <w:multiLevelType w:val="hybridMultilevel"/>
    <w:tmpl w:val="946423AE"/>
    <w:lvl w:ilvl="0" w:tplc="3EC2225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8DC225D"/>
    <w:multiLevelType w:val="hybridMultilevel"/>
    <w:tmpl w:val="2A460E8E"/>
    <w:lvl w:ilvl="0" w:tplc="D066991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78913BA"/>
    <w:multiLevelType w:val="hybridMultilevel"/>
    <w:tmpl w:val="AED4AFD0"/>
    <w:lvl w:ilvl="0" w:tplc="F3F21C2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D15"/>
    <w:rsid w:val="00077009"/>
    <w:rsid w:val="00101628"/>
    <w:rsid w:val="00114717"/>
    <w:rsid w:val="001D345A"/>
    <w:rsid w:val="001D37DF"/>
    <w:rsid w:val="00246DD0"/>
    <w:rsid w:val="002C012C"/>
    <w:rsid w:val="002C79C0"/>
    <w:rsid w:val="004330CA"/>
    <w:rsid w:val="004D38B6"/>
    <w:rsid w:val="004E1FA0"/>
    <w:rsid w:val="00547DA6"/>
    <w:rsid w:val="005B69CC"/>
    <w:rsid w:val="00675E75"/>
    <w:rsid w:val="007136A9"/>
    <w:rsid w:val="0072277E"/>
    <w:rsid w:val="00791B28"/>
    <w:rsid w:val="007C2CEC"/>
    <w:rsid w:val="008B4318"/>
    <w:rsid w:val="0091073D"/>
    <w:rsid w:val="009A5BCA"/>
    <w:rsid w:val="00B04D15"/>
    <w:rsid w:val="00B06CC9"/>
    <w:rsid w:val="00B95F19"/>
    <w:rsid w:val="00C4784B"/>
    <w:rsid w:val="00D1728F"/>
    <w:rsid w:val="00D45E92"/>
    <w:rsid w:val="00D51802"/>
    <w:rsid w:val="00E33BC7"/>
    <w:rsid w:val="00E5323B"/>
    <w:rsid w:val="00E57EE3"/>
    <w:rsid w:val="00E70A27"/>
    <w:rsid w:val="00E94B61"/>
    <w:rsid w:val="00F36BE2"/>
    <w:rsid w:val="00FE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84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04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4D1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04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4D15"/>
    <w:rPr>
      <w:rFonts w:cs="Times New Roman"/>
    </w:rPr>
  </w:style>
  <w:style w:type="table" w:styleId="TableGrid">
    <w:name w:val="Table Grid"/>
    <w:basedOn w:val="TableNormal"/>
    <w:uiPriority w:val="99"/>
    <w:rsid w:val="001D37D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770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image" Target="media/image9.wmf"/><Relationship Id="rId26" Type="http://schemas.openxmlformats.org/officeDocument/2006/relationships/oleObject" Target="embeddings/oleObject6.bin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8.pn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oleObject" Target="embeddings/oleObject9.bin"/><Relationship Id="rId37" Type="http://schemas.openxmlformats.org/officeDocument/2006/relationships/image" Target="media/image21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http://www.matematiksel.byethost17.com/grafik3/acilars3.JPG" TargetMode="External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8</Pages>
  <Words>804</Words>
  <Characters>4583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3</cp:revision>
  <dcterms:created xsi:type="dcterms:W3CDTF">2009-10-18T18:36:00Z</dcterms:created>
  <dcterms:modified xsi:type="dcterms:W3CDTF">2010-10-03T16:01:00Z</dcterms:modified>
</cp:coreProperties>
</file>