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8" w:type="dxa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808"/>
      </w:tblGrid>
      <w:tr w:rsidR="00455526" w:rsidRPr="004C5AA3" w:rsidTr="000E3BCD">
        <w:trPr>
          <w:trHeight w:val="1377"/>
        </w:trPr>
        <w:tc>
          <w:tcPr>
            <w:tcW w:w="10808" w:type="dxa"/>
          </w:tcPr>
          <w:tbl>
            <w:tblPr>
              <w:tblpPr w:leftFromText="141" w:rightFromText="141" w:vertAnchor="text" w:horzAnchor="margin" w:tblpXSpec="right" w:tblpY="-159"/>
              <w:tblOverlap w:val="never"/>
              <w:tblW w:w="0" w:type="auto"/>
              <w:tblBorders>
                <w:top w:val="threeDEmboss" w:sz="6" w:space="0" w:color="auto"/>
                <w:left w:val="threeDEmboss" w:sz="6" w:space="0" w:color="auto"/>
                <w:bottom w:val="threeDEmboss" w:sz="6" w:space="0" w:color="auto"/>
                <w:right w:val="threeDEmboss" w:sz="6" w:space="0" w:color="auto"/>
                <w:insideH w:val="threeDEmboss" w:sz="6" w:space="0" w:color="auto"/>
                <w:insideV w:val="threeDEmboss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913"/>
            </w:tblGrid>
            <w:tr w:rsidR="00455526" w:rsidRPr="004C5AA3" w:rsidTr="00E82469">
              <w:trPr>
                <w:trHeight w:val="1231"/>
              </w:trPr>
              <w:tc>
                <w:tcPr>
                  <w:tcW w:w="1913" w:type="dxa"/>
                  <w:tcBorders>
                    <w:top w:val="threeDEmboss" w:sz="6" w:space="0" w:color="auto"/>
                    <w:left w:val="threeDEmboss" w:sz="6" w:space="0" w:color="auto"/>
                    <w:bottom w:val="threeDEmboss" w:sz="6" w:space="0" w:color="auto"/>
                    <w:right w:val="threeDEmboss" w:sz="6" w:space="0" w:color="auto"/>
                  </w:tcBorders>
                </w:tcPr>
                <w:p w:rsidR="00455526" w:rsidRPr="004C5AA3" w:rsidRDefault="00455526" w:rsidP="00E82469">
                  <w:pPr>
                    <w:spacing w:after="80"/>
                    <w:rPr>
                      <w:rFonts w:ascii="Comic Sans MS" w:hAnsi="Comic Sans MS"/>
                      <w:b/>
                    </w:rPr>
                  </w:pPr>
                  <w:r w:rsidRPr="009A64FB">
                    <w:rPr>
                      <w:rFonts w:ascii="Comic Sans MS" w:hAnsi="Comic Sans MS"/>
                      <w:b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5" type="#_x0000_t75" alt="S5003573" style="width:90.75pt;height:60.75pt;visibility:visible">
                        <v:imagedata r:id="rId5" o:title=""/>
                      </v:shape>
                    </w:pict>
                  </w:r>
                </w:p>
              </w:tc>
            </w:tr>
          </w:tbl>
          <w:p w:rsidR="00455526" w:rsidRPr="00100D01" w:rsidRDefault="00455526" w:rsidP="00E82469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</w:rPr>
              <w:t>2009-2010 EĞİTİM–ÖĞRETİM YILI ŞAHİNLER</w:t>
            </w:r>
            <w:r w:rsidRPr="00100D01">
              <w:rPr>
                <w:rFonts w:ascii="Comic Sans MS" w:hAnsi="Comic Sans MS"/>
                <w:b/>
                <w:sz w:val="22"/>
              </w:rPr>
              <w:t xml:space="preserve"> İLKÖĞRETİM OKULU</w:t>
            </w:r>
          </w:p>
          <w:p w:rsidR="00455526" w:rsidRPr="00100D01" w:rsidRDefault="00455526" w:rsidP="00E82469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</w:rPr>
              <w:t>5-B SINIFI TRAFİK GÜVENLİĞİ</w:t>
            </w:r>
            <w:r w:rsidRPr="00100D01">
              <w:rPr>
                <w:rFonts w:ascii="Comic Sans MS" w:hAnsi="Comic Sans MS"/>
                <w:b/>
                <w:sz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</w:rPr>
              <w:t>DERSİ 2.DÖNEM 2</w:t>
            </w:r>
            <w:r w:rsidRPr="00100D01">
              <w:rPr>
                <w:rFonts w:ascii="Comic Sans MS" w:hAnsi="Comic Sans MS"/>
                <w:b/>
                <w:sz w:val="22"/>
              </w:rPr>
              <w:t>.YAZILI</w:t>
            </w:r>
          </w:p>
          <w:p w:rsidR="00455526" w:rsidRDefault="00455526" w:rsidP="000E3BCD">
            <w:pPr>
              <w:rPr>
                <w:rFonts w:ascii="Comic Sans MS" w:hAnsi="Comic Sans MS"/>
              </w:rPr>
            </w:pPr>
            <w:r w:rsidRPr="00100D01">
              <w:rPr>
                <w:rFonts w:ascii="Comic Sans MS" w:hAnsi="Comic Sans MS"/>
              </w:rPr>
              <w:t xml:space="preserve">Adı:……………………………..     </w:t>
            </w:r>
            <w:r>
              <w:rPr>
                <w:rFonts w:ascii="Comic Sans MS" w:hAnsi="Comic Sans MS"/>
              </w:rPr>
              <w:t xml:space="preserve">                                           Tarih:     12.05.2010</w:t>
            </w:r>
          </w:p>
          <w:p w:rsidR="00455526" w:rsidRPr="004C5AA3" w:rsidRDefault="00455526" w:rsidP="000E3BCD">
            <w:pPr>
              <w:rPr>
                <w:rFonts w:ascii="Comic Sans MS" w:hAnsi="Comic Sans MS"/>
                <w:b/>
              </w:rPr>
            </w:pPr>
            <w:r w:rsidRPr="00100D01">
              <w:rPr>
                <w:rFonts w:ascii="Comic Sans MS" w:hAnsi="Comic Sans MS"/>
              </w:rPr>
              <w:t xml:space="preserve">Soyadı:…………………………………. </w:t>
            </w:r>
            <w:r>
              <w:rPr>
                <w:rFonts w:ascii="Comic Sans MS" w:hAnsi="Comic Sans MS"/>
              </w:rPr>
              <w:t xml:space="preserve">                Nu.:   </w:t>
            </w:r>
          </w:p>
        </w:tc>
      </w:tr>
    </w:tbl>
    <w:p w:rsidR="00455526" w:rsidRPr="007048A8" w:rsidRDefault="00455526" w:rsidP="00DF7786">
      <w:pPr>
        <w:rPr>
          <w:rFonts w:ascii="Comic Sans MS" w:hAnsi="Comic Sans MS"/>
          <w:b/>
        </w:rPr>
      </w:pPr>
    </w:p>
    <w:p w:rsidR="00455526" w:rsidRPr="004F7676" w:rsidRDefault="00455526" w:rsidP="00DF7786">
      <w:pPr>
        <w:pStyle w:val="ListParagraph"/>
        <w:numPr>
          <w:ilvl w:val="0"/>
          <w:numId w:val="1"/>
        </w:numPr>
        <w:rPr>
          <w:u w:val="single"/>
        </w:rPr>
      </w:pPr>
      <w:r>
        <w:t xml:space="preserve">Trafik kazaları aşağıdaki unsurlardan hangisinden </w:t>
      </w:r>
      <w:r w:rsidRPr="004F7676">
        <w:rPr>
          <w:u w:val="single"/>
        </w:rPr>
        <w:t>kaynaklanmaz?</w:t>
      </w:r>
    </w:p>
    <w:p w:rsidR="00455526" w:rsidRDefault="00455526" w:rsidP="00DF7786">
      <w:pPr>
        <w:pStyle w:val="ListParagraph"/>
        <w:numPr>
          <w:ilvl w:val="0"/>
          <w:numId w:val="2"/>
        </w:numPr>
      </w:pPr>
      <w:r>
        <w:t>İnsan</w:t>
      </w:r>
      <w:r>
        <w:tab/>
        <w:t xml:space="preserve">        b- araç</w:t>
      </w:r>
      <w:r>
        <w:tab/>
      </w:r>
      <w:r>
        <w:tab/>
        <w:t xml:space="preserve">c- yol </w:t>
      </w:r>
      <w:r>
        <w:tab/>
      </w:r>
      <w:r>
        <w:tab/>
        <w:t>d- bitki</w:t>
      </w:r>
    </w:p>
    <w:p w:rsidR="00455526" w:rsidRDefault="00455526" w:rsidP="00DF7786">
      <w:pPr>
        <w:pStyle w:val="ListParagraph"/>
        <w:ind w:left="1080"/>
      </w:pPr>
    </w:p>
    <w:p w:rsidR="00455526" w:rsidRPr="00A23151" w:rsidRDefault="00455526" w:rsidP="00402873">
      <w:pPr>
        <w:pStyle w:val="ListParagraph"/>
        <w:numPr>
          <w:ilvl w:val="0"/>
          <w:numId w:val="1"/>
        </w:numPr>
        <w:rPr>
          <w:u w:val="single"/>
        </w:rPr>
      </w:pPr>
      <w:r>
        <w:t xml:space="preserve">Aşağıdakilerden hangisi bisiklet, kaykay, paten,  kızak vb. araçları kullanırken alınacak güvenlik önlemlerinden </w:t>
      </w:r>
      <w:r w:rsidRPr="00A23151">
        <w:rPr>
          <w:u w:val="single"/>
        </w:rPr>
        <w:t>değildir?</w:t>
      </w:r>
    </w:p>
    <w:p w:rsidR="00455526" w:rsidRDefault="00455526" w:rsidP="00DF7786">
      <w:r>
        <w:tab/>
        <w:t>a- kask takmak</w:t>
      </w:r>
      <w:r>
        <w:tab/>
        <w:t>b- dirseklik takmak</w:t>
      </w:r>
      <w:r>
        <w:tab/>
        <w:t xml:space="preserve"> c- dizlik takmak</w:t>
      </w:r>
      <w:r>
        <w:tab/>
        <w:t>d- gözlük takmak</w:t>
      </w:r>
    </w:p>
    <w:p w:rsidR="00455526" w:rsidRDefault="00455526" w:rsidP="00DF7786"/>
    <w:p w:rsidR="00455526" w:rsidRDefault="00455526" w:rsidP="00DF7786">
      <w:pPr>
        <w:pStyle w:val="ListParagraph"/>
        <w:numPr>
          <w:ilvl w:val="0"/>
          <w:numId w:val="1"/>
        </w:numPr>
      </w:pPr>
      <w:r>
        <w:t>Güvenli bir şekilde bisiklete binilebilecek yer aşağıdakilerden hangisidir?</w:t>
      </w:r>
    </w:p>
    <w:p w:rsidR="00455526" w:rsidRDefault="00455526" w:rsidP="00DF7786">
      <w:pPr>
        <w:pStyle w:val="ListParagraph"/>
        <w:numPr>
          <w:ilvl w:val="0"/>
          <w:numId w:val="3"/>
        </w:numPr>
      </w:pPr>
      <w:r>
        <w:t>Taşıt trafiğine kapalı oyun alanı</w:t>
      </w:r>
      <w:r>
        <w:tab/>
        <w:t xml:space="preserve">       c- Taşıt trafiğine açık oyun alanı</w:t>
      </w:r>
    </w:p>
    <w:p w:rsidR="00455526" w:rsidRDefault="00455526" w:rsidP="009D6BF9">
      <w:pPr>
        <w:pStyle w:val="ListParagraph"/>
        <w:numPr>
          <w:ilvl w:val="0"/>
          <w:numId w:val="3"/>
        </w:numPr>
      </w:pPr>
      <w:r>
        <w:t>Oyun oynayan grupların yanı</w:t>
      </w:r>
      <w:r>
        <w:tab/>
        <w:t xml:space="preserve">       d- Yerde buzlanmanın olduğu alanlar</w:t>
      </w:r>
    </w:p>
    <w:p w:rsidR="00455526" w:rsidRDefault="00455526" w:rsidP="00402873">
      <w:pPr>
        <w:pStyle w:val="ListParagraph"/>
        <w:ind w:left="1080"/>
      </w:pPr>
    </w:p>
    <w:p w:rsidR="00455526" w:rsidRDefault="00455526" w:rsidP="004F7676">
      <w:pPr>
        <w:pStyle w:val="ListParagraph"/>
        <w:numPr>
          <w:ilvl w:val="0"/>
          <w:numId w:val="1"/>
        </w:numPr>
        <w:spacing w:line="276" w:lineRule="auto"/>
        <w:rPr>
          <w:u w:val="single"/>
        </w:rPr>
      </w:pPr>
      <w:r>
        <w:t xml:space="preserve">Aşağıda, yolculuk esnasında taşıt içinde yapılan davranışlar verilmiştir. Hangi seçenekte, herhangi bir tehlike ile </w:t>
      </w:r>
      <w:r w:rsidRPr="00402873">
        <w:rPr>
          <w:u w:val="single"/>
        </w:rPr>
        <w:t>karşılaşılmaz?</w:t>
      </w:r>
    </w:p>
    <w:p w:rsidR="00455526" w:rsidRDefault="00455526" w:rsidP="00402873">
      <w:pPr>
        <w:pStyle w:val="ListParagraph"/>
        <w:numPr>
          <w:ilvl w:val="0"/>
          <w:numId w:val="4"/>
        </w:numPr>
      </w:pPr>
      <w:r w:rsidRPr="00402873">
        <w:t>Taşıt içinde ayakta durmak</w:t>
      </w:r>
      <w:r>
        <w:tab/>
      </w:r>
      <w:r>
        <w:tab/>
        <w:t xml:space="preserve">   c- Taşıt penceresinden elini-kolunu-başını çıkarmak</w:t>
      </w:r>
    </w:p>
    <w:p w:rsidR="00455526" w:rsidRDefault="00455526" w:rsidP="00402873">
      <w:pPr>
        <w:pStyle w:val="ListParagraph"/>
        <w:numPr>
          <w:ilvl w:val="0"/>
          <w:numId w:val="4"/>
        </w:numPr>
      </w:pPr>
      <w:r>
        <w:t>Alçak sesle konuşarak yolculuk yapmak   d- Şoförle konuşmak</w:t>
      </w:r>
    </w:p>
    <w:p w:rsidR="00455526" w:rsidRDefault="00455526" w:rsidP="005537CC">
      <w:pPr>
        <w:pStyle w:val="ListParagraph"/>
        <w:ind w:left="1068"/>
      </w:pPr>
    </w:p>
    <w:p w:rsidR="00455526" w:rsidRDefault="00455526" w:rsidP="00402873">
      <w:pPr>
        <w:pStyle w:val="ListParagraph"/>
        <w:numPr>
          <w:ilvl w:val="0"/>
          <w:numId w:val="1"/>
        </w:numPr>
      </w:pPr>
      <w:r>
        <w:t>I- Alkollü araç kullanmak</w:t>
      </w:r>
      <w:r>
        <w:tab/>
      </w:r>
      <w:r>
        <w:tab/>
        <w:t>II- Yaya kaldırımını kullanmamak</w:t>
      </w:r>
    </w:p>
    <w:p w:rsidR="00455526" w:rsidRDefault="00455526" w:rsidP="00402873">
      <w:pPr>
        <w:ind w:left="708"/>
      </w:pPr>
      <w:r>
        <w:t>III- Uykusuz yola çıkmak</w:t>
      </w:r>
      <w:r>
        <w:tab/>
      </w:r>
      <w:r>
        <w:tab/>
        <w:t>IV- İki taşıt arasından yola fırlamak</w:t>
      </w:r>
    </w:p>
    <w:p w:rsidR="00455526" w:rsidRDefault="00455526" w:rsidP="00402873">
      <w:pPr>
        <w:ind w:left="708"/>
      </w:pPr>
      <w:r>
        <w:t>V- Yollarda bulunan çukurlar</w:t>
      </w:r>
      <w:r>
        <w:tab/>
        <w:t>VI- Yolda oyun oynamak</w:t>
      </w:r>
    </w:p>
    <w:p w:rsidR="00455526" w:rsidRDefault="00455526" w:rsidP="004F7676">
      <w:pPr>
        <w:spacing w:line="360" w:lineRule="auto"/>
        <w:ind w:left="708"/>
      </w:pPr>
      <w:r>
        <w:t>VII- Taşıtlardan fırlayan lastikler</w:t>
      </w:r>
      <w:r>
        <w:tab/>
        <w:t>VIII- Güvenli geçiş yerlerini kullanmamak</w:t>
      </w:r>
    </w:p>
    <w:p w:rsidR="00455526" w:rsidRDefault="00455526" w:rsidP="009D6BF9">
      <w:pPr>
        <w:spacing w:line="276" w:lineRule="auto"/>
        <w:ind w:left="708"/>
      </w:pPr>
      <w:r>
        <w:t>Yukarıda verilmiş olan cümlelerden hangileri yayaların sebep olduğu kaza nedenlerindendir?</w:t>
      </w:r>
    </w:p>
    <w:p w:rsidR="00455526" w:rsidRDefault="00455526" w:rsidP="005537CC">
      <w:pPr>
        <w:pStyle w:val="ListParagraph"/>
        <w:numPr>
          <w:ilvl w:val="0"/>
          <w:numId w:val="5"/>
        </w:numPr>
      </w:pPr>
      <w:r>
        <w:t>I-IV-V-VIII</w:t>
      </w:r>
      <w:r>
        <w:tab/>
        <w:t>b- III-II-IV-VIII</w:t>
      </w:r>
      <w:r>
        <w:tab/>
        <w:t xml:space="preserve"> c- III-IV-VII-VIII</w:t>
      </w:r>
      <w:r>
        <w:tab/>
        <w:t xml:space="preserve"> d- II-IV-VI-VIII</w:t>
      </w:r>
    </w:p>
    <w:p w:rsidR="00455526" w:rsidRDefault="00455526" w:rsidP="00CB7FC6">
      <w:pPr>
        <w:pStyle w:val="ListParagraph"/>
        <w:ind w:left="1068"/>
      </w:pPr>
    </w:p>
    <w:p w:rsidR="00455526" w:rsidRPr="006909AB" w:rsidRDefault="00455526" w:rsidP="004F7676">
      <w:pPr>
        <w:pStyle w:val="ListParagraph"/>
        <w:numPr>
          <w:ilvl w:val="0"/>
          <w:numId w:val="1"/>
        </w:numPr>
        <w:spacing w:line="276" w:lineRule="auto"/>
      </w:pPr>
      <w:r>
        <w:t xml:space="preserve">Aşağıdakilerden hangisi bisiklete binmeden önce can güvenliği için yapılması gerekenlerden biri </w:t>
      </w:r>
      <w:r w:rsidRPr="00CB7FC6">
        <w:rPr>
          <w:u w:val="single"/>
        </w:rPr>
        <w:t>değildir?</w:t>
      </w:r>
    </w:p>
    <w:p w:rsidR="00455526" w:rsidRDefault="00455526" w:rsidP="006909AB">
      <w:pPr>
        <w:ind w:left="360"/>
      </w:pPr>
      <w:r>
        <w:t xml:space="preserve">       a</w:t>
      </w:r>
      <w:r w:rsidRPr="00CB7FC6">
        <w:t>-</w:t>
      </w:r>
      <w:r>
        <w:t xml:space="preserve">  F</w:t>
      </w:r>
      <w:r w:rsidRPr="00CB7FC6">
        <w:t>renin ve kornanın kontrol edilmesi</w:t>
      </w:r>
      <w:r>
        <w:t xml:space="preserve"> </w:t>
      </w:r>
      <w:r>
        <w:tab/>
        <w:t>c- Kask, dizlik, dirseklik takılması</w:t>
      </w:r>
    </w:p>
    <w:p w:rsidR="00455526" w:rsidRDefault="00455526" w:rsidP="006909AB">
      <w:pPr>
        <w:pStyle w:val="ListParagraph"/>
      </w:pPr>
      <w:r>
        <w:t xml:space="preserve"> b- Boya ve cilanın kontrol edilmesi</w:t>
      </w:r>
      <w:r>
        <w:tab/>
      </w:r>
      <w:r>
        <w:tab/>
        <w:t>d- Lastiklerin ve zincirlerin kontrol edilmesi</w:t>
      </w:r>
    </w:p>
    <w:p w:rsidR="00455526" w:rsidRDefault="00455526" w:rsidP="006909AB">
      <w:pPr>
        <w:pStyle w:val="ListParagraph"/>
      </w:pPr>
    </w:p>
    <w:p w:rsidR="00455526" w:rsidRDefault="00455526" w:rsidP="004F7676">
      <w:pPr>
        <w:pStyle w:val="ListParagraph"/>
        <w:numPr>
          <w:ilvl w:val="0"/>
          <w:numId w:val="1"/>
        </w:numPr>
        <w:spacing w:line="276" w:lineRule="auto"/>
      </w:pPr>
      <w:r>
        <w:t>Aşağıda bisiklet donanımı ve görevleri verilmiştir. Doğru eşleştirmeleri yapınız.</w:t>
      </w:r>
    </w:p>
    <w:p w:rsidR="00455526" w:rsidRDefault="00455526" w:rsidP="006909AB">
      <w:pPr>
        <w:pStyle w:val="ListParagraph"/>
        <w:numPr>
          <w:ilvl w:val="0"/>
          <w:numId w:val="6"/>
        </w:numPr>
      </w:pPr>
      <w:r>
        <w:t>Bisikletin hızını azaltan veya bisikleti durduran sistem:</w:t>
      </w:r>
      <w:r>
        <w:tab/>
      </w:r>
      <w:r>
        <w:tab/>
      </w:r>
      <w:r>
        <w:tab/>
        <w:t xml:space="preserve">     far</w:t>
      </w:r>
    </w:p>
    <w:p w:rsidR="00455526" w:rsidRDefault="00455526" w:rsidP="006909AB">
      <w:pPr>
        <w:pStyle w:val="ListParagraph"/>
        <w:numPr>
          <w:ilvl w:val="0"/>
          <w:numId w:val="6"/>
        </w:numPr>
      </w:pPr>
      <w:r>
        <w:t>Bisiklet sürücüsünün oturduğu yer:</w:t>
      </w:r>
      <w:r>
        <w:tab/>
      </w:r>
      <w:r>
        <w:tab/>
      </w:r>
      <w:r>
        <w:tab/>
      </w:r>
      <w:r>
        <w:tab/>
      </w:r>
      <w:r>
        <w:tab/>
        <w:t xml:space="preserve">     pedal</w:t>
      </w:r>
    </w:p>
    <w:p w:rsidR="00455526" w:rsidRDefault="00455526" w:rsidP="006909AB">
      <w:pPr>
        <w:pStyle w:val="ListParagraph"/>
        <w:numPr>
          <w:ilvl w:val="0"/>
          <w:numId w:val="6"/>
        </w:numPr>
      </w:pPr>
      <w:r>
        <w:t>Geceleyin bisikletin sürücüler tarafından görülmesini sağlar</w:t>
      </w:r>
      <w:r>
        <w:tab/>
      </w:r>
      <w:r>
        <w:tab/>
        <w:t xml:space="preserve">     kedigözü</w:t>
      </w:r>
    </w:p>
    <w:p w:rsidR="00455526" w:rsidRDefault="00455526" w:rsidP="006909AB">
      <w:pPr>
        <w:pStyle w:val="ListParagraph"/>
        <w:numPr>
          <w:ilvl w:val="0"/>
          <w:numId w:val="6"/>
        </w:numPr>
      </w:pPr>
      <w:r>
        <w:t>Karanlıkta yolu aydınlatan aygıt: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sele</w:t>
      </w:r>
    </w:p>
    <w:p w:rsidR="00455526" w:rsidRDefault="00455526" w:rsidP="00A23151">
      <w:pPr>
        <w:pStyle w:val="ListParagraph"/>
        <w:numPr>
          <w:ilvl w:val="0"/>
          <w:numId w:val="6"/>
        </w:numPr>
      </w:pPr>
      <w:r>
        <w:t>Tekerlekleri döndüren aygıt: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fren</w:t>
      </w:r>
    </w:p>
    <w:p w:rsidR="00455526" w:rsidRDefault="00455526" w:rsidP="00A23151"/>
    <w:p w:rsidR="00455526" w:rsidRDefault="00455526" w:rsidP="004F7676">
      <w:pPr>
        <w:pStyle w:val="ListParagraph"/>
        <w:numPr>
          <w:ilvl w:val="0"/>
          <w:numId w:val="1"/>
        </w:numPr>
        <w:spacing w:line="276" w:lineRule="auto"/>
      </w:pPr>
      <w:r>
        <w:t>Aşağıdakilerden hangisi hafif yaralanma durumunda basit müdahale yapabilmek için gerekli malzemeler doğru olarak verilmiştir?</w:t>
      </w:r>
    </w:p>
    <w:p w:rsidR="00455526" w:rsidRDefault="00455526" w:rsidP="009A1F31">
      <w:pPr>
        <w:pStyle w:val="ListParagraph"/>
        <w:numPr>
          <w:ilvl w:val="0"/>
          <w:numId w:val="7"/>
        </w:numPr>
      </w:pPr>
      <w:r>
        <w:t>Antiseptik solüsyon – yara bandı – kolonya – makas</w:t>
      </w:r>
    </w:p>
    <w:p w:rsidR="00455526" w:rsidRDefault="00455526" w:rsidP="009A1F31">
      <w:pPr>
        <w:pStyle w:val="ListParagraph"/>
        <w:numPr>
          <w:ilvl w:val="0"/>
          <w:numId w:val="7"/>
        </w:numPr>
      </w:pPr>
      <w:r>
        <w:t>Sabun ve su – sargı bezi – kolonya – yara bandı</w:t>
      </w:r>
    </w:p>
    <w:p w:rsidR="00455526" w:rsidRDefault="00455526" w:rsidP="009A1F31">
      <w:pPr>
        <w:pStyle w:val="ListParagraph"/>
        <w:numPr>
          <w:ilvl w:val="0"/>
          <w:numId w:val="7"/>
        </w:numPr>
      </w:pPr>
      <w:r>
        <w:t xml:space="preserve">Kolonya – makas – sargı bezi </w:t>
      </w:r>
    </w:p>
    <w:p w:rsidR="00455526" w:rsidRDefault="00455526" w:rsidP="009D6BF9">
      <w:pPr>
        <w:pStyle w:val="ListParagraph"/>
        <w:numPr>
          <w:ilvl w:val="0"/>
          <w:numId w:val="7"/>
        </w:numPr>
        <w:spacing w:line="360" w:lineRule="auto"/>
      </w:pPr>
      <w:r>
        <w:t>Sabun ve su – sargı bezi – antiseptik solüsyon – yara bandı</w:t>
      </w:r>
    </w:p>
    <w:p w:rsidR="00455526" w:rsidRDefault="00455526" w:rsidP="0091784C">
      <w:pPr>
        <w:pStyle w:val="ListParagraph"/>
        <w:numPr>
          <w:ilvl w:val="0"/>
          <w:numId w:val="1"/>
        </w:numPr>
      </w:pPr>
      <w:r>
        <w:t>Sürüş anında bisiklet, kaykay, paten, kızak gibi araçlardan düşülmesi halinde aşağıdakilerden hangisi ile karşılaşılabilir?</w:t>
      </w:r>
    </w:p>
    <w:p w:rsidR="00455526" w:rsidRDefault="00455526" w:rsidP="0091784C">
      <w:pPr>
        <w:pStyle w:val="ListParagraph"/>
        <w:numPr>
          <w:ilvl w:val="0"/>
          <w:numId w:val="8"/>
        </w:numPr>
      </w:pPr>
      <w:r>
        <w:t>Kalp nakli</w:t>
      </w:r>
      <w:r>
        <w:tab/>
      </w:r>
      <w:r>
        <w:tab/>
        <w:t xml:space="preserve">     b- Sara </w:t>
      </w:r>
      <w:r>
        <w:tab/>
      </w:r>
      <w:r>
        <w:tab/>
        <w:t xml:space="preserve">  c- Sıyrık</w:t>
      </w:r>
      <w:r>
        <w:tab/>
      </w:r>
      <w:r>
        <w:tab/>
        <w:t>d- Kızamık</w:t>
      </w:r>
    </w:p>
    <w:p w:rsidR="00455526" w:rsidRDefault="00455526" w:rsidP="004F7676">
      <w:pPr>
        <w:pStyle w:val="ListParagraph"/>
        <w:ind w:left="1068"/>
      </w:pPr>
    </w:p>
    <w:p w:rsidR="00455526" w:rsidRDefault="00455526" w:rsidP="004F7676">
      <w:pPr>
        <w:pStyle w:val="ListParagraph"/>
        <w:numPr>
          <w:ilvl w:val="0"/>
          <w:numId w:val="1"/>
        </w:numPr>
      </w:pPr>
      <w:r>
        <w:t>Sürücü belgesi almak isteyen yetişkinler aşağıdaki kuruluşlardan hangisine başvurmalıdır?</w:t>
      </w:r>
    </w:p>
    <w:p w:rsidR="00455526" w:rsidRDefault="00455526" w:rsidP="004F7676">
      <w:pPr>
        <w:pStyle w:val="ListParagraph"/>
        <w:numPr>
          <w:ilvl w:val="0"/>
          <w:numId w:val="12"/>
        </w:numPr>
      </w:pPr>
      <w:r>
        <w:t>İlçe polis karakoluna</w:t>
      </w:r>
      <w:r>
        <w:tab/>
      </w:r>
      <w:r>
        <w:tab/>
        <w:t>c- Mahalle muhtarlıklarına</w:t>
      </w:r>
      <w:r>
        <w:tab/>
      </w:r>
    </w:p>
    <w:p w:rsidR="00455526" w:rsidRDefault="00455526" w:rsidP="004F7676">
      <w:pPr>
        <w:pStyle w:val="ListParagraph"/>
        <w:numPr>
          <w:ilvl w:val="0"/>
          <w:numId w:val="12"/>
        </w:numPr>
      </w:pPr>
      <w:r>
        <w:t>Sürücü kurslarına</w:t>
      </w:r>
      <w:r>
        <w:tab/>
      </w:r>
      <w:r>
        <w:tab/>
      </w:r>
      <w:r>
        <w:tab/>
        <w:t>d-İlçedeki ilköğretim okullarına</w:t>
      </w:r>
    </w:p>
    <w:p w:rsidR="00455526" w:rsidRDefault="00455526" w:rsidP="00F2761D"/>
    <w:p w:rsidR="00455526" w:rsidRDefault="00455526" w:rsidP="00A23151">
      <w:pPr>
        <w:pStyle w:val="ListParagraph"/>
        <w:numPr>
          <w:ilvl w:val="0"/>
          <w:numId w:val="1"/>
        </w:numPr>
      </w:pPr>
      <w:r>
        <w:t>Aşağıdakilerden hangisi 112 Acil Yardım Merkezini aradığımızda, vermemiz gereken bilgilerden değildir?</w:t>
      </w:r>
    </w:p>
    <w:p w:rsidR="00455526" w:rsidRDefault="00455526" w:rsidP="00F2761D">
      <w:pPr>
        <w:pStyle w:val="ListParagraph"/>
        <w:numPr>
          <w:ilvl w:val="0"/>
          <w:numId w:val="9"/>
        </w:numPr>
      </w:pPr>
      <w:r>
        <w:t>Kazanın durumu hakkında bilgi vermek</w:t>
      </w:r>
    </w:p>
    <w:p w:rsidR="00455526" w:rsidRDefault="00455526" w:rsidP="00F2761D">
      <w:pPr>
        <w:pStyle w:val="ListParagraph"/>
        <w:numPr>
          <w:ilvl w:val="0"/>
          <w:numId w:val="9"/>
        </w:numPr>
      </w:pPr>
      <w:r>
        <w:t>Kazazedenin mesleği hakkında bilgi vermek</w:t>
      </w:r>
    </w:p>
    <w:p w:rsidR="00455526" w:rsidRDefault="00455526" w:rsidP="00F2761D">
      <w:pPr>
        <w:pStyle w:val="ListParagraph"/>
        <w:numPr>
          <w:ilvl w:val="0"/>
          <w:numId w:val="9"/>
        </w:numPr>
      </w:pPr>
      <w:r>
        <w:t>Kaza yerinin adresi hakkında bilgi vermek</w:t>
      </w:r>
    </w:p>
    <w:p w:rsidR="00455526" w:rsidRDefault="00455526" w:rsidP="009D6BF9">
      <w:pPr>
        <w:pStyle w:val="ListParagraph"/>
        <w:numPr>
          <w:ilvl w:val="0"/>
          <w:numId w:val="9"/>
        </w:numPr>
        <w:spacing w:line="360" w:lineRule="auto"/>
      </w:pPr>
      <w:r>
        <w:t>Kazazedenin durumu hakkında bilgi vermek</w:t>
      </w:r>
    </w:p>
    <w:p w:rsidR="00455526" w:rsidRDefault="00455526" w:rsidP="00F2761D">
      <w:pPr>
        <w:pStyle w:val="ListParagraph"/>
        <w:numPr>
          <w:ilvl w:val="0"/>
          <w:numId w:val="1"/>
        </w:numPr>
      </w:pPr>
      <w:r>
        <w:t>Aşağıdaki cümleleri, altta verilen sözcüklerden uygun olanlarla tamamlayınız.</w:t>
      </w:r>
    </w:p>
    <w:p w:rsidR="00455526" w:rsidRDefault="00455526" w:rsidP="00105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360"/>
      </w:pPr>
      <w:r>
        <w:t>Antiseptikli solüsyon, kask, dizlik, hızlı, dirseklik, akrobatik hareketler, taşıt trafiğine kapalı,</w:t>
      </w:r>
    </w:p>
    <w:p w:rsidR="00455526" w:rsidRDefault="00455526" w:rsidP="00105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360"/>
      </w:pPr>
      <w:r w:rsidRPr="00105F44">
        <w:t xml:space="preserve"> </w:t>
      </w:r>
      <w:r>
        <w:t>basit müdahale</w:t>
      </w:r>
    </w:p>
    <w:p w:rsidR="00455526" w:rsidRDefault="00455526" w:rsidP="006909AB">
      <w:pPr>
        <w:pStyle w:val="ListParagraph"/>
      </w:pPr>
    </w:p>
    <w:p w:rsidR="00455526" w:rsidRDefault="00455526" w:rsidP="004F7676">
      <w:pPr>
        <w:pStyle w:val="ListParagraph"/>
        <w:numPr>
          <w:ilvl w:val="0"/>
          <w:numId w:val="10"/>
        </w:numPr>
        <w:spacing w:line="276" w:lineRule="auto"/>
      </w:pPr>
      <w:r>
        <w:t>Bisiklet, kaykay, paten, kızak vb. araçlar …………………………………………………......</w:t>
      </w:r>
    </w:p>
    <w:p w:rsidR="00455526" w:rsidRDefault="00455526" w:rsidP="004F7676">
      <w:pPr>
        <w:pStyle w:val="ListParagraph"/>
        <w:spacing w:line="276" w:lineRule="auto"/>
        <w:ind w:left="1080"/>
      </w:pPr>
      <w:r>
        <w:t>alanlarda kullanılmalıdır.</w:t>
      </w:r>
    </w:p>
    <w:p w:rsidR="00455526" w:rsidRDefault="00455526" w:rsidP="004F7676">
      <w:pPr>
        <w:pStyle w:val="ListParagraph"/>
        <w:numPr>
          <w:ilvl w:val="0"/>
          <w:numId w:val="10"/>
        </w:numPr>
        <w:spacing w:line="276" w:lineRule="auto"/>
      </w:pPr>
      <w:r>
        <w:t>Bisiklet, kaykay,</w:t>
      </w:r>
      <w:r w:rsidRPr="00C60B62">
        <w:t xml:space="preserve"> </w:t>
      </w:r>
      <w:r>
        <w:t>paten, kızak vb. araçları kullanırken  ………  giyilmeli  ……….. ve …………</w:t>
      </w:r>
    </w:p>
    <w:p w:rsidR="00455526" w:rsidRDefault="00455526" w:rsidP="004F7676">
      <w:pPr>
        <w:spacing w:line="276" w:lineRule="auto"/>
        <w:ind w:left="1080"/>
      </w:pPr>
      <w:r>
        <w:t>takılmalıdır.</w:t>
      </w:r>
    </w:p>
    <w:p w:rsidR="00455526" w:rsidRDefault="00455526" w:rsidP="004F7676">
      <w:pPr>
        <w:pStyle w:val="ListParagraph"/>
        <w:numPr>
          <w:ilvl w:val="0"/>
          <w:numId w:val="10"/>
        </w:numPr>
        <w:spacing w:line="276" w:lineRule="auto"/>
      </w:pPr>
      <w:r>
        <w:t>Taşıt trafiğine kapalı oyun alanlarında bisiklet, kaykay,</w:t>
      </w:r>
      <w:r w:rsidRPr="00C60B62">
        <w:t xml:space="preserve"> </w:t>
      </w:r>
      <w:r>
        <w:t>paten, kızak vb. araçları kullanırken ……………………………. Yapılmamalıdır.</w:t>
      </w:r>
    </w:p>
    <w:p w:rsidR="00455526" w:rsidRDefault="00455526" w:rsidP="004F7676">
      <w:pPr>
        <w:pStyle w:val="ListParagraph"/>
        <w:numPr>
          <w:ilvl w:val="0"/>
          <w:numId w:val="10"/>
        </w:numPr>
        <w:spacing w:line="276" w:lineRule="auto"/>
      </w:pPr>
      <w:r>
        <w:t>Bisiklet, kaykay,</w:t>
      </w:r>
      <w:r w:rsidRPr="00C60B62">
        <w:t xml:space="preserve"> </w:t>
      </w:r>
      <w:r>
        <w:t>paten, kızak vb. ………….. gidilmemelidir.</w:t>
      </w:r>
    </w:p>
    <w:p w:rsidR="00455526" w:rsidRDefault="00455526" w:rsidP="004F7676">
      <w:pPr>
        <w:pStyle w:val="ListParagraph"/>
        <w:numPr>
          <w:ilvl w:val="0"/>
          <w:numId w:val="10"/>
        </w:numPr>
        <w:spacing w:line="276" w:lineRule="auto"/>
      </w:pPr>
      <w:r>
        <w:t>Bisiklet, kaykay,</w:t>
      </w:r>
      <w:r w:rsidRPr="00C60B62">
        <w:t xml:space="preserve"> </w:t>
      </w:r>
      <w:r>
        <w:t>paten, kızak vb.  araçlardan düşülmesi halinde oluşan yaralanmalarda ………..</w:t>
      </w:r>
    </w:p>
    <w:p w:rsidR="00455526" w:rsidRDefault="00455526" w:rsidP="004F7676">
      <w:pPr>
        <w:spacing w:line="276" w:lineRule="auto"/>
        <w:ind w:left="1080"/>
      </w:pPr>
      <w:r>
        <w:t>……………….. yapılabilir.</w:t>
      </w:r>
    </w:p>
    <w:p w:rsidR="00455526" w:rsidRDefault="00455526" w:rsidP="004F7676">
      <w:pPr>
        <w:spacing w:line="276" w:lineRule="auto"/>
        <w:ind w:left="1080"/>
      </w:pPr>
    </w:p>
    <w:p w:rsidR="00455526" w:rsidRDefault="00455526" w:rsidP="009D6BF9">
      <w:pPr>
        <w:pStyle w:val="ListParagraph"/>
        <w:numPr>
          <w:ilvl w:val="0"/>
          <w:numId w:val="1"/>
        </w:numPr>
        <w:spacing w:line="360" w:lineRule="auto"/>
      </w:pPr>
      <w:r>
        <w:t>Aşağıdaki ifadelerden doğru olanın önüne “D” , yanlış olanın önüne “Y”  harfi yazınız.</w:t>
      </w:r>
    </w:p>
    <w:p w:rsidR="00455526" w:rsidRDefault="00455526" w:rsidP="004F7676">
      <w:pPr>
        <w:spacing w:line="360" w:lineRule="auto"/>
      </w:pPr>
      <w:r>
        <w:t>(….)* Kask giymeden bisiklet, kaykay, paten, kızak vb. araçlar kullanmak tehlikeli değildir.</w:t>
      </w:r>
    </w:p>
    <w:p w:rsidR="00455526" w:rsidRDefault="00455526" w:rsidP="004F7676">
      <w:pPr>
        <w:spacing w:line="360" w:lineRule="auto"/>
      </w:pPr>
      <w:r>
        <w:t>(….)*Bisiklet, kaykay,</w:t>
      </w:r>
      <w:r w:rsidRPr="00C60B62">
        <w:t xml:space="preserve"> </w:t>
      </w:r>
      <w:r>
        <w:t>paten, kızak vb. araçları kullanırken kask giymeli, dizlik ve dirseklik takılmalıdır.</w:t>
      </w:r>
    </w:p>
    <w:p w:rsidR="00455526" w:rsidRDefault="00455526" w:rsidP="004F7676">
      <w:pPr>
        <w:spacing w:line="360" w:lineRule="auto"/>
      </w:pPr>
      <w:r>
        <w:t>(….)*Taşıt trafiğine kapalı oyun alanlarında bisiklet kullanırken sağa sola dönüşlerde dikkatli olunmalı, hızlı gidilmemelidir.</w:t>
      </w:r>
    </w:p>
    <w:p w:rsidR="00455526" w:rsidRDefault="00455526" w:rsidP="004F7676">
      <w:pPr>
        <w:spacing w:line="360" w:lineRule="auto"/>
      </w:pPr>
      <w:r>
        <w:t>(….)* Taşıt trafiğine kapalı oyun alanlarında</w:t>
      </w:r>
      <w:r w:rsidRPr="00B10677">
        <w:t xml:space="preserve"> </w:t>
      </w:r>
      <w:r>
        <w:t>bisiklet, kaykay,</w:t>
      </w:r>
      <w:r w:rsidRPr="00C60B62">
        <w:t xml:space="preserve"> </w:t>
      </w:r>
      <w:r>
        <w:t>paten, kızak vb. araçları kullanırken akrobatik hareketler yapılabilir.</w:t>
      </w:r>
    </w:p>
    <w:p w:rsidR="00455526" w:rsidRDefault="00455526" w:rsidP="004F7676">
      <w:pPr>
        <w:spacing w:line="360" w:lineRule="auto"/>
      </w:pPr>
      <w:r>
        <w:t>(….)*Bisiklet, kaykay,</w:t>
      </w:r>
      <w:r w:rsidRPr="00C60B62">
        <w:t xml:space="preserve"> </w:t>
      </w:r>
      <w:r>
        <w:t>paten, kızak gibi araçlardan düşülmesi halinde, oluşan hafif yaralanmalarda (sıyrık, bere, çürük, ezik gibi); yara antiseptikli solüsyon ile silinip temizlenebilir.</w:t>
      </w:r>
    </w:p>
    <w:p w:rsidR="00455526" w:rsidRDefault="00455526" w:rsidP="009D6BF9">
      <w:pPr>
        <w:pStyle w:val="ListParagraph"/>
        <w:numPr>
          <w:ilvl w:val="0"/>
          <w:numId w:val="1"/>
        </w:numPr>
        <w:spacing w:line="360" w:lineRule="auto"/>
      </w:pPr>
      <w:r>
        <w:t xml:space="preserve">Aşağıdakilerden hangisi trafik kazalarında sürücüden kaynaklanan hatalardan değildir?        </w:t>
      </w:r>
    </w:p>
    <w:p w:rsidR="00455526" w:rsidRDefault="00455526" w:rsidP="00AB394F">
      <w:pPr>
        <w:pStyle w:val="ListParagraph"/>
        <w:numPr>
          <w:ilvl w:val="0"/>
          <w:numId w:val="13"/>
        </w:numPr>
      </w:pPr>
      <w:r>
        <w:t>aşırı hız</w:t>
      </w:r>
      <w:r>
        <w:tab/>
      </w:r>
      <w:r>
        <w:tab/>
        <w:t>b- hatalı şerit değiştirme         c- alkol</w:t>
      </w:r>
      <w:r>
        <w:tab/>
        <w:t xml:space="preserve"> d-yolun bozuk oluşu</w:t>
      </w:r>
    </w:p>
    <w:p w:rsidR="00455526" w:rsidRDefault="00455526" w:rsidP="00AB394F">
      <w:pPr>
        <w:pStyle w:val="ListParagraph"/>
      </w:pPr>
    </w:p>
    <w:p w:rsidR="00455526" w:rsidRDefault="00455526" w:rsidP="004F7676">
      <w:pPr>
        <w:pStyle w:val="ListParagraph"/>
        <w:numPr>
          <w:ilvl w:val="0"/>
          <w:numId w:val="1"/>
        </w:numPr>
        <w:spacing w:line="276" w:lineRule="auto"/>
      </w:pPr>
      <w:r>
        <w:t>Aşağıda verilen cümleleri okuyunuz. Bu cümlelerde noktalı yerlere uygun kelimeleri getirerek cümleleri tamamlayınız.</w:t>
      </w:r>
    </w:p>
    <w:p w:rsidR="00455526" w:rsidRDefault="00455526" w:rsidP="004F7676">
      <w:pPr>
        <w:pStyle w:val="ListParagraph"/>
        <w:numPr>
          <w:ilvl w:val="0"/>
          <w:numId w:val="11"/>
        </w:numPr>
        <w:spacing w:line="276" w:lineRule="auto"/>
      </w:pPr>
      <w:r>
        <w:t>Trafik işaret levhalarına ………………. verilmemelidir.</w:t>
      </w:r>
    </w:p>
    <w:p w:rsidR="00455526" w:rsidRDefault="00455526" w:rsidP="004F7676">
      <w:pPr>
        <w:pStyle w:val="ListParagraph"/>
        <w:numPr>
          <w:ilvl w:val="0"/>
          <w:numId w:val="11"/>
        </w:numPr>
        <w:spacing w:line="276" w:lineRule="auto"/>
      </w:pPr>
      <w:r>
        <w:t>Yaya kaldırımının taşıt trafiğine …………………. tarafından yürünmelidir.</w:t>
      </w:r>
    </w:p>
    <w:p w:rsidR="00455526" w:rsidRDefault="00455526" w:rsidP="004F7676">
      <w:pPr>
        <w:pStyle w:val="ListParagraph"/>
        <w:numPr>
          <w:ilvl w:val="0"/>
          <w:numId w:val="11"/>
        </w:numPr>
        <w:spacing w:line="276" w:lineRule="auto"/>
      </w:pPr>
      <w:r>
        <w:t>Toplu taşıma araçlarına binerken ve onlardan inerken ……………… olunmalıdır.</w:t>
      </w:r>
    </w:p>
    <w:p w:rsidR="00455526" w:rsidRDefault="00455526" w:rsidP="004F7676">
      <w:pPr>
        <w:pStyle w:val="ListParagraph"/>
        <w:numPr>
          <w:ilvl w:val="0"/>
          <w:numId w:val="11"/>
        </w:numPr>
        <w:spacing w:line="276" w:lineRule="auto"/>
      </w:pPr>
      <w:r>
        <w:t>Kara yolunda karşıya geçişlerde …………………………. geçiş yerleri kullanılmalıdır.</w:t>
      </w:r>
    </w:p>
    <w:p w:rsidR="00455526" w:rsidRDefault="00455526" w:rsidP="004F7676">
      <w:pPr>
        <w:pStyle w:val="ListParagraph"/>
        <w:numPr>
          <w:ilvl w:val="0"/>
          <w:numId w:val="11"/>
        </w:numPr>
        <w:spacing w:line="276" w:lineRule="auto"/>
      </w:pPr>
      <w:r>
        <w:t>Yaya kaldırımında yürüyüş yönüne göre ………………. taraftan yürünmelidir.</w:t>
      </w:r>
    </w:p>
    <w:p w:rsidR="00455526" w:rsidRDefault="00455526" w:rsidP="00B410D2"/>
    <w:p w:rsidR="00455526" w:rsidRDefault="00455526" w:rsidP="00B410D2">
      <w:pPr>
        <w:pStyle w:val="ListParagraph"/>
        <w:numPr>
          <w:ilvl w:val="0"/>
          <w:numId w:val="1"/>
        </w:numPr>
      </w:pPr>
      <w:r>
        <w:t>Bisiklet, kaykay,</w:t>
      </w:r>
      <w:r w:rsidRPr="00C60B62">
        <w:t xml:space="preserve"> </w:t>
      </w:r>
      <w:r>
        <w:t>paten, kızak vb. araçları kullanırken güvenlik tedbirlerine (Kask, dizlik, dirseklik</w:t>
      </w:r>
    </w:p>
    <w:p w:rsidR="00455526" w:rsidRDefault="00455526" w:rsidP="00B410D2">
      <w:r>
        <w:t>vb. unsurları kullanmak) uyulmaması durumunda neler yaşanabilir?</w:t>
      </w:r>
    </w:p>
    <w:p w:rsidR="00455526" w:rsidRDefault="00455526" w:rsidP="00B410D2"/>
    <w:p w:rsidR="00455526" w:rsidRDefault="00455526" w:rsidP="00B410D2">
      <w:r>
        <w:tab/>
        <w:t>*</w:t>
      </w:r>
    </w:p>
    <w:p w:rsidR="00455526" w:rsidRDefault="00455526" w:rsidP="00B410D2"/>
    <w:p w:rsidR="00455526" w:rsidRDefault="00455526" w:rsidP="00B410D2">
      <w:r>
        <w:tab/>
        <w:t>*</w:t>
      </w:r>
    </w:p>
    <w:p w:rsidR="00455526" w:rsidRDefault="00455526" w:rsidP="00B410D2">
      <w:hyperlink r:id="rId6" w:history="1">
        <w:r w:rsidRPr="009852D4">
          <w:rPr>
            <w:rStyle w:val="Hyperlink"/>
          </w:rPr>
          <w:t>www.sorubak.com</w:t>
        </w:r>
      </w:hyperlink>
      <w:r>
        <w:t xml:space="preserve"> </w:t>
      </w:r>
    </w:p>
    <w:p w:rsidR="00455526" w:rsidRDefault="00455526" w:rsidP="00B410D2"/>
    <w:p w:rsidR="00455526" w:rsidRPr="00C05ABE" w:rsidRDefault="00455526" w:rsidP="00C05ABE">
      <w:pPr>
        <w:rPr>
          <w:sz w:val="20"/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05ABE">
        <w:rPr>
          <w:sz w:val="20"/>
          <w:szCs w:val="20"/>
        </w:rPr>
        <w:t xml:space="preserve">  BAŞARILAR!</w:t>
      </w:r>
    </w:p>
    <w:p w:rsidR="00455526" w:rsidRPr="00C05ABE" w:rsidRDefault="00455526" w:rsidP="009D6BF9">
      <w:pPr>
        <w:ind w:left="7788"/>
        <w:rPr>
          <w:sz w:val="20"/>
          <w:szCs w:val="20"/>
        </w:rPr>
      </w:pPr>
      <w:r w:rsidRPr="00C05ABE">
        <w:rPr>
          <w:sz w:val="20"/>
          <w:szCs w:val="20"/>
        </w:rPr>
        <w:t>Sevdiye ŞİMŞEK</w:t>
      </w:r>
    </w:p>
    <w:sectPr w:rsidR="00455526" w:rsidRPr="00C05ABE" w:rsidSect="00C05ABE">
      <w:pgSz w:w="11906" w:h="16838"/>
      <w:pgMar w:top="426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90863"/>
    <w:multiLevelType w:val="hybridMultilevel"/>
    <w:tmpl w:val="0DC245EE"/>
    <w:lvl w:ilvl="0" w:tplc="13088C12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8AF431F"/>
    <w:multiLevelType w:val="hybridMultilevel"/>
    <w:tmpl w:val="CB52AE58"/>
    <w:lvl w:ilvl="0" w:tplc="5914BCAC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16DA5825"/>
    <w:multiLevelType w:val="hybridMultilevel"/>
    <w:tmpl w:val="EE42D92E"/>
    <w:lvl w:ilvl="0" w:tplc="96804E94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17827F44"/>
    <w:multiLevelType w:val="hybridMultilevel"/>
    <w:tmpl w:val="C2DAB708"/>
    <w:lvl w:ilvl="0" w:tplc="2D1A8D7E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3060078B"/>
    <w:multiLevelType w:val="hybridMultilevel"/>
    <w:tmpl w:val="7D861F52"/>
    <w:lvl w:ilvl="0" w:tplc="42809966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16E1366"/>
    <w:multiLevelType w:val="hybridMultilevel"/>
    <w:tmpl w:val="4ADA1238"/>
    <w:lvl w:ilvl="0" w:tplc="945C1656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62274EB"/>
    <w:multiLevelType w:val="hybridMultilevel"/>
    <w:tmpl w:val="8662BEB2"/>
    <w:lvl w:ilvl="0" w:tplc="B4C6C560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38E32250"/>
    <w:multiLevelType w:val="hybridMultilevel"/>
    <w:tmpl w:val="84CC0C52"/>
    <w:lvl w:ilvl="0" w:tplc="2C0C163C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9033BB6"/>
    <w:multiLevelType w:val="hybridMultilevel"/>
    <w:tmpl w:val="16B465CC"/>
    <w:lvl w:ilvl="0" w:tplc="33BE7C24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4A8338C9"/>
    <w:multiLevelType w:val="hybridMultilevel"/>
    <w:tmpl w:val="E5022DE8"/>
    <w:lvl w:ilvl="0" w:tplc="984E5464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A962258"/>
    <w:multiLevelType w:val="hybridMultilevel"/>
    <w:tmpl w:val="7AFA2E62"/>
    <w:lvl w:ilvl="0" w:tplc="EAD21CA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C3D032E"/>
    <w:multiLevelType w:val="hybridMultilevel"/>
    <w:tmpl w:val="427C1316"/>
    <w:lvl w:ilvl="0" w:tplc="44E21A9C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69941D97"/>
    <w:multiLevelType w:val="hybridMultilevel"/>
    <w:tmpl w:val="31EA3216"/>
    <w:lvl w:ilvl="0" w:tplc="618004C4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0"/>
  </w:num>
  <w:num w:numId="11">
    <w:abstractNumId w:val="8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786"/>
    <w:rsid w:val="000E3BCD"/>
    <w:rsid w:val="00100D01"/>
    <w:rsid w:val="00105F44"/>
    <w:rsid w:val="00287EC4"/>
    <w:rsid w:val="0032532D"/>
    <w:rsid w:val="003365D7"/>
    <w:rsid w:val="00375445"/>
    <w:rsid w:val="003C3A51"/>
    <w:rsid w:val="00402873"/>
    <w:rsid w:val="00455526"/>
    <w:rsid w:val="004C5AA3"/>
    <w:rsid w:val="004F7676"/>
    <w:rsid w:val="005537CC"/>
    <w:rsid w:val="00620D02"/>
    <w:rsid w:val="006909AB"/>
    <w:rsid w:val="007048A8"/>
    <w:rsid w:val="007B071E"/>
    <w:rsid w:val="00812F85"/>
    <w:rsid w:val="0081711B"/>
    <w:rsid w:val="0091784C"/>
    <w:rsid w:val="009852D4"/>
    <w:rsid w:val="009A1F31"/>
    <w:rsid w:val="009A64FB"/>
    <w:rsid w:val="009D6BF9"/>
    <w:rsid w:val="00A23151"/>
    <w:rsid w:val="00AB394F"/>
    <w:rsid w:val="00B10677"/>
    <w:rsid w:val="00B410D2"/>
    <w:rsid w:val="00BC183F"/>
    <w:rsid w:val="00C05ABE"/>
    <w:rsid w:val="00C60B62"/>
    <w:rsid w:val="00CB7FC6"/>
    <w:rsid w:val="00CE10F4"/>
    <w:rsid w:val="00CE62F8"/>
    <w:rsid w:val="00DC34BC"/>
    <w:rsid w:val="00DF7786"/>
    <w:rsid w:val="00E82469"/>
    <w:rsid w:val="00E97672"/>
    <w:rsid w:val="00F27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786"/>
    <w:rPr>
      <w:rFonts w:ascii="Times New Roman" w:eastAsia="Times New Roman" w:hAnsi="Times New Roman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F77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7786"/>
    <w:rPr>
      <w:rFonts w:ascii="Tahoma" w:hAnsi="Tahoma" w:cs="Tahoma"/>
      <w:color w:val="000000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DF778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C18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805</Words>
  <Characters>4594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edanur</cp:lastModifiedBy>
  <cp:revision>3</cp:revision>
  <cp:lastPrinted>2010-05-11T20:14:00Z</cp:lastPrinted>
  <dcterms:created xsi:type="dcterms:W3CDTF">2010-05-13T18:21:00Z</dcterms:created>
  <dcterms:modified xsi:type="dcterms:W3CDTF">2010-06-01T17:12:00Z</dcterms:modified>
</cp:coreProperties>
</file>