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202" w:rsidRPr="006110F4" w:rsidRDefault="00007202" w:rsidP="007F59F0">
      <w:pPr>
        <w:rPr>
          <w:b/>
        </w:rPr>
      </w:pPr>
    </w:p>
    <w:p w:rsidR="00007202" w:rsidRPr="006110F4" w:rsidRDefault="00007202" w:rsidP="00C5638B">
      <w:pPr>
        <w:jc w:val="center"/>
        <w:rPr>
          <w:b/>
        </w:rPr>
      </w:pPr>
      <w:r w:rsidRPr="006110F4">
        <w:rPr>
          <w:b/>
        </w:rPr>
        <w:t>2010–2011 EĞİTİM-ÖĞRETİM YILI HALİL NOM  İLKÖĞRETİM OKULU</w:t>
      </w:r>
    </w:p>
    <w:p w:rsidR="00007202" w:rsidRPr="006110F4" w:rsidRDefault="00007202" w:rsidP="00C5638B">
      <w:pPr>
        <w:ind w:firstLine="708"/>
        <w:rPr>
          <w:sz w:val="20"/>
          <w:szCs w:val="20"/>
        </w:rPr>
      </w:pPr>
      <w:r w:rsidRPr="006110F4">
        <w:rPr>
          <w:b/>
        </w:rPr>
        <w:t xml:space="preserve">                                                      3.SINIFLAR SERBEST ETKİNLİKLER DERSİ AYLIK FAALİYET PLANI</w:t>
      </w:r>
    </w:p>
    <w:p w:rsidR="00007202" w:rsidRPr="006110F4" w:rsidRDefault="00007202" w:rsidP="00C5638B">
      <w:pPr>
        <w:jc w:val="center"/>
        <w:rPr>
          <w:sz w:val="20"/>
          <w:szCs w:val="20"/>
        </w:rPr>
      </w:pPr>
    </w:p>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532"/>
        <w:gridCol w:w="1688"/>
        <w:gridCol w:w="10"/>
        <w:gridCol w:w="2652"/>
        <w:gridCol w:w="26"/>
        <w:gridCol w:w="2636"/>
        <w:gridCol w:w="42"/>
        <w:gridCol w:w="2620"/>
        <w:gridCol w:w="58"/>
        <w:gridCol w:w="2604"/>
        <w:gridCol w:w="74"/>
        <w:gridCol w:w="2588"/>
        <w:gridCol w:w="98"/>
      </w:tblGrid>
      <w:tr w:rsidR="00007202" w:rsidRPr="006110F4" w:rsidTr="008205BE">
        <w:trPr>
          <w:cantSplit/>
          <w:trHeight w:val="630"/>
        </w:trPr>
        <w:tc>
          <w:tcPr>
            <w:tcW w:w="534" w:type="dxa"/>
            <w:textDirection w:val="btLr"/>
          </w:tcPr>
          <w:p w:rsidR="00007202" w:rsidRPr="006110F4" w:rsidRDefault="00007202" w:rsidP="00303A4E">
            <w:pPr>
              <w:jc w:val="center"/>
              <w:rPr>
                <w:b/>
                <w:sz w:val="28"/>
                <w:szCs w:val="28"/>
              </w:rPr>
            </w:pPr>
            <w:r w:rsidRPr="006110F4">
              <w:rPr>
                <w:b/>
                <w:sz w:val="28"/>
                <w:szCs w:val="28"/>
              </w:rPr>
              <w:t>AY</w:t>
            </w:r>
          </w:p>
        </w:tc>
        <w:tc>
          <w:tcPr>
            <w:tcW w:w="533" w:type="dxa"/>
            <w:textDirection w:val="btLr"/>
          </w:tcPr>
          <w:p w:rsidR="00007202" w:rsidRPr="006110F4" w:rsidRDefault="00007202" w:rsidP="00580645">
            <w:pPr>
              <w:rPr>
                <w:b/>
                <w:sz w:val="28"/>
                <w:szCs w:val="28"/>
              </w:rPr>
            </w:pPr>
            <w:r w:rsidRPr="006110F4">
              <w:rPr>
                <w:b/>
                <w:sz w:val="28"/>
                <w:szCs w:val="28"/>
              </w:rPr>
              <w:t xml:space="preserve">       </w:t>
            </w:r>
          </w:p>
          <w:p w:rsidR="00007202" w:rsidRPr="006110F4" w:rsidRDefault="00007202" w:rsidP="00580645">
            <w:pPr>
              <w:rPr>
                <w:b/>
                <w:sz w:val="28"/>
                <w:szCs w:val="28"/>
              </w:rPr>
            </w:pPr>
          </w:p>
        </w:tc>
        <w:tc>
          <w:tcPr>
            <w:tcW w:w="1699" w:type="dxa"/>
            <w:gridSpan w:val="2"/>
          </w:tcPr>
          <w:p w:rsidR="00007202" w:rsidRPr="006110F4" w:rsidRDefault="00007202" w:rsidP="0037794F">
            <w:pPr>
              <w:rPr>
                <w:b/>
                <w:sz w:val="20"/>
                <w:szCs w:val="20"/>
              </w:rPr>
            </w:pPr>
          </w:p>
        </w:tc>
        <w:tc>
          <w:tcPr>
            <w:tcW w:w="2679" w:type="dxa"/>
            <w:gridSpan w:val="2"/>
          </w:tcPr>
          <w:p w:rsidR="00007202" w:rsidRPr="006110F4" w:rsidRDefault="00007202" w:rsidP="007C470C">
            <w:pPr>
              <w:rPr>
                <w:b/>
                <w:sz w:val="28"/>
                <w:szCs w:val="28"/>
              </w:rPr>
            </w:pPr>
            <w:r w:rsidRPr="006110F4">
              <w:rPr>
                <w:b/>
                <w:sz w:val="28"/>
                <w:szCs w:val="28"/>
              </w:rPr>
              <w:t xml:space="preserve">     1.DERS </w:t>
            </w:r>
          </w:p>
          <w:p w:rsidR="00007202" w:rsidRPr="006110F4" w:rsidRDefault="00007202" w:rsidP="00C01261">
            <w:pPr>
              <w:rPr>
                <w:b/>
                <w:sz w:val="20"/>
                <w:szCs w:val="20"/>
              </w:rPr>
            </w:pPr>
            <w:r w:rsidRPr="006110F4">
              <w:rPr>
                <w:b/>
                <w:sz w:val="20"/>
                <w:szCs w:val="20"/>
              </w:rPr>
              <w:t>(BİLİŞİM  TEKNOLOJİ.)</w:t>
            </w:r>
          </w:p>
        </w:tc>
        <w:tc>
          <w:tcPr>
            <w:tcW w:w="2679" w:type="dxa"/>
            <w:gridSpan w:val="2"/>
          </w:tcPr>
          <w:p w:rsidR="00007202" w:rsidRPr="006110F4" w:rsidRDefault="00007202" w:rsidP="009C0906">
            <w:pPr>
              <w:pStyle w:val="ListParagraph"/>
              <w:rPr>
                <w:b/>
                <w:sz w:val="28"/>
                <w:szCs w:val="28"/>
              </w:rPr>
            </w:pPr>
            <w:r w:rsidRPr="006110F4">
              <w:rPr>
                <w:b/>
                <w:sz w:val="28"/>
                <w:szCs w:val="28"/>
              </w:rPr>
              <w:t xml:space="preserve">2.DERS </w:t>
            </w:r>
          </w:p>
        </w:tc>
        <w:tc>
          <w:tcPr>
            <w:tcW w:w="2679" w:type="dxa"/>
            <w:gridSpan w:val="2"/>
          </w:tcPr>
          <w:p w:rsidR="00007202" w:rsidRPr="006110F4" w:rsidRDefault="00007202" w:rsidP="009C0906">
            <w:pPr>
              <w:ind w:left="360"/>
              <w:jc w:val="center"/>
              <w:rPr>
                <w:b/>
                <w:sz w:val="28"/>
                <w:szCs w:val="28"/>
              </w:rPr>
            </w:pPr>
            <w:r w:rsidRPr="006110F4">
              <w:rPr>
                <w:b/>
                <w:sz w:val="28"/>
                <w:szCs w:val="28"/>
              </w:rPr>
              <w:t>3.DERS</w:t>
            </w:r>
          </w:p>
        </w:tc>
        <w:tc>
          <w:tcPr>
            <w:tcW w:w="2679" w:type="dxa"/>
            <w:gridSpan w:val="2"/>
          </w:tcPr>
          <w:p w:rsidR="00007202" w:rsidRPr="006110F4" w:rsidRDefault="00007202" w:rsidP="009C0906">
            <w:pPr>
              <w:ind w:left="360"/>
              <w:jc w:val="center"/>
              <w:rPr>
                <w:b/>
                <w:sz w:val="28"/>
                <w:szCs w:val="28"/>
              </w:rPr>
            </w:pPr>
            <w:r w:rsidRPr="006110F4">
              <w:rPr>
                <w:b/>
                <w:sz w:val="28"/>
                <w:szCs w:val="28"/>
              </w:rPr>
              <w:t>4.DERS</w:t>
            </w:r>
          </w:p>
        </w:tc>
        <w:tc>
          <w:tcPr>
            <w:tcW w:w="2679" w:type="dxa"/>
            <w:gridSpan w:val="2"/>
          </w:tcPr>
          <w:p w:rsidR="00007202" w:rsidRPr="006110F4" w:rsidRDefault="00007202" w:rsidP="009C0906">
            <w:pPr>
              <w:ind w:left="360"/>
              <w:jc w:val="center"/>
              <w:rPr>
                <w:b/>
                <w:sz w:val="28"/>
                <w:szCs w:val="28"/>
              </w:rPr>
            </w:pPr>
            <w:r w:rsidRPr="006110F4">
              <w:rPr>
                <w:b/>
                <w:sz w:val="28"/>
                <w:szCs w:val="28"/>
              </w:rPr>
              <w:t>5.DERS</w:t>
            </w:r>
          </w:p>
        </w:tc>
      </w:tr>
      <w:tr w:rsidR="00007202" w:rsidRPr="006110F4" w:rsidTr="008205BE">
        <w:trPr>
          <w:cantSplit/>
          <w:trHeight w:val="2818"/>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 xml:space="preserve">   20 EYLÜL – 1 EKİM</w:t>
            </w:r>
          </w:p>
        </w:tc>
        <w:tc>
          <w:tcPr>
            <w:tcW w:w="533" w:type="dxa"/>
            <w:textDirection w:val="btLr"/>
          </w:tcPr>
          <w:p w:rsidR="00007202" w:rsidRPr="006110F4" w:rsidRDefault="00007202" w:rsidP="00303A4E">
            <w:pPr>
              <w:ind w:left="113" w:right="113"/>
              <w:jc w:val="center"/>
              <w:rPr>
                <w:b/>
              </w:rPr>
            </w:pPr>
            <w:r w:rsidRPr="006110F4">
              <w:rPr>
                <w:b/>
                <w:sz w:val="28"/>
                <w:szCs w:val="28"/>
              </w:rPr>
              <w:t>1.  HAFTA</w:t>
            </w:r>
          </w:p>
        </w:tc>
        <w:tc>
          <w:tcPr>
            <w:tcW w:w="1699" w:type="dxa"/>
            <w:gridSpan w:val="2"/>
          </w:tcPr>
          <w:p w:rsidR="00007202" w:rsidRPr="006110F4" w:rsidRDefault="00007202" w:rsidP="007C470C">
            <w:pPr>
              <w:jc w:val="center"/>
              <w:rPr>
                <w:b/>
                <w:sz w:val="16"/>
                <w:szCs w:val="16"/>
              </w:rPr>
            </w:pPr>
          </w:p>
          <w:p w:rsidR="00007202" w:rsidRPr="006110F4" w:rsidRDefault="00007202" w:rsidP="009C0906">
            <w:pPr>
              <w:rPr>
                <w:b/>
                <w:sz w:val="16"/>
                <w:szCs w:val="16"/>
              </w:rPr>
            </w:pPr>
            <w:r w:rsidRPr="006110F4">
              <w:rPr>
                <w:b/>
                <w:sz w:val="16"/>
                <w:szCs w:val="16"/>
              </w:rPr>
              <w:t>YETERLİKALANI</w:t>
            </w:r>
          </w:p>
          <w:p w:rsidR="00007202" w:rsidRPr="006110F4" w:rsidRDefault="00007202" w:rsidP="009C0906">
            <w:pPr>
              <w:rPr>
                <w:b/>
                <w:sz w:val="16"/>
                <w:szCs w:val="16"/>
              </w:rPr>
            </w:pPr>
            <w:r w:rsidRPr="006110F4">
              <w:rPr>
                <w:b/>
                <w:sz w:val="16"/>
                <w:szCs w:val="16"/>
              </w:rPr>
              <w:t>KAZANIMLAR</w:t>
            </w:r>
          </w:p>
          <w:p w:rsidR="00007202" w:rsidRPr="006110F4" w:rsidRDefault="00007202" w:rsidP="009C0906">
            <w:pPr>
              <w:rPr>
                <w:b/>
                <w:sz w:val="16"/>
                <w:szCs w:val="16"/>
              </w:rPr>
            </w:pPr>
            <w:r w:rsidRPr="006110F4">
              <w:rPr>
                <w:b/>
                <w:sz w:val="16"/>
                <w:szCs w:val="16"/>
              </w:rPr>
              <w:t>ETKİNLİK</w:t>
            </w:r>
          </w:p>
          <w:p w:rsidR="00007202" w:rsidRPr="006110F4" w:rsidRDefault="00007202" w:rsidP="009C0906">
            <w:pPr>
              <w:rPr>
                <w:b/>
                <w:sz w:val="16"/>
                <w:szCs w:val="16"/>
              </w:rPr>
            </w:pPr>
            <w:r w:rsidRPr="006110F4">
              <w:rPr>
                <w:b/>
                <w:sz w:val="16"/>
                <w:szCs w:val="16"/>
              </w:rPr>
              <w:t>AÇIKLAMA</w:t>
            </w:r>
          </w:p>
          <w:p w:rsidR="00007202" w:rsidRPr="006110F4" w:rsidRDefault="00007202" w:rsidP="009C0906">
            <w:pPr>
              <w:rPr>
                <w:b/>
                <w:sz w:val="16"/>
                <w:szCs w:val="16"/>
              </w:rPr>
            </w:pPr>
            <w:r w:rsidRPr="006110F4">
              <w:rPr>
                <w:b/>
                <w:sz w:val="16"/>
                <w:szCs w:val="16"/>
              </w:rPr>
              <w:t>KULLANILACAK ARAÇ GEREÇ</w:t>
            </w:r>
          </w:p>
          <w:p w:rsidR="00007202" w:rsidRPr="006110F4" w:rsidRDefault="00007202" w:rsidP="009C0906">
            <w:pPr>
              <w:rPr>
                <w:b/>
                <w:sz w:val="16"/>
                <w:szCs w:val="16"/>
              </w:rPr>
            </w:pPr>
            <w:r w:rsidRPr="006110F4">
              <w:rPr>
                <w:b/>
                <w:sz w:val="16"/>
                <w:szCs w:val="16"/>
              </w:rPr>
              <w:t>YÖNTEM</w:t>
            </w:r>
          </w:p>
          <w:p w:rsidR="00007202" w:rsidRPr="006110F4" w:rsidRDefault="00007202" w:rsidP="009C0906">
            <w:pPr>
              <w:rPr>
                <w:b/>
                <w:sz w:val="16"/>
                <w:szCs w:val="16"/>
              </w:rPr>
            </w:pPr>
            <w:r w:rsidRPr="006110F4">
              <w:rPr>
                <w:b/>
                <w:sz w:val="16"/>
                <w:szCs w:val="16"/>
              </w:rPr>
              <w:t>DEĞERLENDİRME</w:t>
            </w:r>
          </w:p>
          <w:p w:rsidR="00007202" w:rsidRPr="006110F4" w:rsidRDefault="00007202" w:rsidP="009C0906">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gridSpan w:val="2"/>
          </w:tcPr>
          <w:p w:rsidR="00007202" w:rsidRPr="006110F4" w:rsidRDefault="00007202" w:rsidP="0037794F">
            <w:pPr>
              <w:jc w:val="center"/>
              <w:rPr>
                <w:b/>
                <w:sz w:val="16"/>
                <w:szCs w:val="16"/>
              </w:rPr>
            </w:pPr>
          </w:p>
          <w:p w:rsidR="00007202" w:rsidRPr="006110F4" w:rsidRDefault="00007202" w:rsidP="00166540">
            <w:pPr>
              <w:rPr>
                <w:sz w:val="20"/>
                <w:szCs w:val="20"/>
              </w:rPr>
            </w:pPr>
            <w:r w:rsidRPr="006110F4">
              <w:rPr>
                <w:b/>
                <w:bCs/>
                <w:sz w:val="20"/>
                <w:szCs w:val="20"/>
              </w:rPr>
              <w:t>1.</w:t>
            </w:r>
            <w:r w:rsidRPr="006110F4">
              <w:rPr>
                <w:sz w:val="20"/>
                <w:szCs w:val="20"/>
              </w:rPr>
              <w:t>1.  Farklı amaçlar için günlük hayatta kullanılan teknolojileri fark eder.</w:t>
            </w:r>
          </w:p>
          <w:p w:rsidR="00007202" w:rsidRPr="006110F4" w:rsidRDefault="00007202" w:rsidP="00166540">
            <w:r w:rsidRPr="006110F4">
              <w:rPr>
                <w:b/>
                <w:bCs/>
                <w:sz w:val="20"/>
                <w:szCs w:val="20"/>
              </w:rPr>
              <w:t>[!]:</w:t>
            </w:r>
            <w:r w:rsidRPr="006110F4">
              <w:rPr>
                <w:sz w:val="20"/>
                <w:szCs w:val="20"/>
              </w:rPr>
              <w:t xml:space="preserve"> </w:t>
            </w:r>
            <w:r w:rsidRPr="006110F4">
              <w:rPr>
                <w:b/>
                <w:bCs/>
                <w:sz w:val="20"/>
                <w:szCs w:val="20"/>
              </w:rPr>
              <w:t>1.1</w:t>
            </w:r>
            <w:r w:rsidRPr="006110F4">
              <w:rPr>
                <w:sz w:val="20"/>
                <w:szCs w:val="20"/>
              </w:rPr>
              <w:t>. Farklı mesleklerde yer alan teknolojiler tanımlanır. Bilgisayarın iş, devlet, sağlık ve eğitim alanlarındaki yaygın kullanımlarına örnekler verilir (uçak bileti alma, çevrimiçi bankacılık, elektronik oylama, hasta kayıt sistemleri, özel cerrahi araçları, uzaktan öğrenme, ödev yapma vb.).</w:t>
            </w:r>
          </w:p>
        </w:tc>
        <w:tc>
          <w:tcPr>
            <w:tcW w:w="2679" w:type="dxa"/>
            <w:gridSpan w:val="2"/>
          </w:tcPr>
          <w:p w:rsidR="00007202" w:rsidRPr="006110F4" w:rsidRDefault="00007202" w:rsidP="007C470C">
            <w:pPr>
              <w:jc w:val="center"/>
              <w:rPr>
                <w:b/>
                <w:sz w:val="16"/>
                <w:szCs w:val="16"/>
              </w:rPr>
            </w:pPr>
          </w:p>
          <w:p w:rsidR="00007202" w:rsidRPr="001A48F6" w:rsidRDefault="00007202" w:rsidP="009C0906">
            <w:pPr>
              <w:rPr>
                <w:b/>
                <w:sz w:val="16"/>
                <w:szCs w:val="16"/>
              </w:rPr>
            </w:pPr>
            <w:r w:rsidRPr="001A48F6">
              <w:rPr>
                <w:b/>
                <w:sz w:val="16"/>
                <w:szCs w:val="16"/>
              </w:rPr>
              <w:t>OYUNLARLA EĞİTİM</w:t>
            </w:r>
          </w:p>
          <w:p w:rsidR="00007202" w:rsidRPr="006110F4" w:rsidRDefault="00007202" w:rsidP="009C0906">
            <w:r w:rsidRPr="006110F4">
              <w:t>Duygu ve düşüncelerini ifade edebilme</w:t>
            </w:r>
          </w:p>
          <w:p w:rsidR="00007202" w:rsidRPr="006110F4" w:rsidRDefault="00007202" w:rsidP="009C0906">
            <w:r w:rsidRPr="006110F4">
              <w:t>Oyunlara katılmaya istekli olur.</w:t>
            </w:r>
          </w:p>
          <w:p w:rsidR="00007202" w:rsidRPr="006110F4" w:rsidRDefault="00007202" w:rsidP="009C0906">
            <w:pPr>
              <w:rPr>
                <w:b/>
                <w:bCs/>
              </w:rPr>
            </w:pPr>
            <w:r w:rsidRPr="006110F4">
              <w:rPr>
                <w:b/>
                <w:bCs/>
              </w:rPr>
              <w:t>Gece gündüz oyunu</w:t>
            </w:r>
          </w:p>
          <w:p w:rsidR="00007202" w:rsidRPr="006110F4" w:rsidRDefault="00007202" w:rsidP="009C0906">
            <w:r w:rsidRPr="006110F4">
              <w:t>Sınıf rehber öğretmeni</w:t>
            </w:r>
          </w:p>
          <w:p w:rsidR="00007202" w:rsidRPr="006110F4" w:rsidRDefault="00007202" w:rsidP="009C0906">
            <w:r w:rsidRPr="006110F4">
              <w:t xml:space="preserve">Anlatım, Gösterip Yaptırma,  Gösteri, Beyin Fırtınası, Benzetim, Drama, </w:t>
            </w:r>
          </w:p>
          <w:p w:rsidR="00007202" w:rsidRPr="006110F4" w:rsidRDefault="00007202" w:rsidP="009C0906">
            <w:pPr>
              <w:jc w:val="center"/>
              <w:rPr>
                <w:b/>
                <w:sz w:val="16"/>
                <w:szCs w:val="16"/>
              </w:rPr>
            </w:pPr>
            <w:r w:rsidRPr="006110F4">
              <w:t>Süreç</w:t>
            </w:r>
          </w:p>
        </w:tc>
        <w:tc>
          <w:tcPr>
            <w:tcW w:w="2679" w:type="dxa"/>
            <w:gridSpan w:val="2"/>
          </w:tcPr>
          <w:p w:rsidR="00007202" w:rsidRPr="006110F4" w:rsidRDefault="00007202" w:rsidP="00AE27AD">
            <w:pPr>
              <w:rPr>
                <w:b/>
              </w:rPr>
            </w:pPr>
            <w:r w:rsidRPr="006110F4">
              <w:rPr>
                <w:b/>
              </w:rPr>
              <w:t>Şarkı söyleme:</w:t>
            </w:r>
            <w:r w:rsidRPr="006110F4">
              <w:rPr>
                <w:bCs/>
                <w:color w:val="000000"/>
                <w:szCs w:val="16"/>
              </w:rPr>
              <w:t xml:space="preserve"> 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gridSpan w:val="2"/>
          </w:tcPr>
          <w:p w:rsidR="00007202" w:rsidRPr="006110F4" w:rsidRDefault="00007202" w:rsidP="007C470C">
            <w:pPr>
              <w:jc w:val="center"/>
              <w:rPr>
                <w:b/>
              </w:rPr>
            </w:pPr>
            <w:r w:rsidRPr="006110F4">
              <w:rPr>
                <w:b/>
              </w:rPr>
              <w:t>Kitap okuma:</w:t>
            </w:r>
          </w:p>
          <w:p w:rsidR="00007202" w:rsidRPr="006110F4" w:rsidRDefault="00007202" w:rsidP="007C470C">
            <w:pPr>
              <w:jc w:val="center"/>
              <w:rPr>
                <w:b/>
              </w:rPr>
            </w:pPr>
          </w:p>
          <w:p w:rsidR="00007202" w:rsidRPr="006110F4" w:rsidRDefault="00007202" w:rsidP="008B3F11">
            <w:pPr>
              <w:jc w:val="center"/>
            </w:pPr>
            <w:r w:rsidRPr="006110F4">
              <w:rPr>
                <w:sz w:val="22"/>
                <w:szCs w:val="22"/>
              </w:rPr>
              <w:t>4.Noktalama işaretlerine dikkat ederek okur.</w:t>
            </w:r>
          </w:p>
          <w:p w:rsidR="00007202" w:rsidRPr="006110F4" w:rsidRDefault="00007202" w:rsidP="007C470C">
            <w:pPr>
              <w:jc w:val="center"/>
              <w:rPr>
                <w:b/>
              </w:rPr>
            </w:pPr>
          </w:p>
          <w:p w:rsidR="00007202" w:rsidRPr="006110F4" w:rsidRDefault="00007202" w:rsidP="008B3F11">
            <w:r w:rsidRPr="006110F4">
              <w:rPr>
                <w:sz w:val="22"/>
                <w:szCs w:val="22"/>
              </w:rPr>
              <w:t xml:space="preserve">1.4. Noktalama işaretleri konulmuş bir metinle, konulmamış bir metnin okunuşu arasındaki farka dikkat çekilebilir. </w:t>
            </w:r>
          </w:p>
          <w:p w:rsidR="00007202" w:rsidRPr="006110F4" w:rsidRDefault="00007202" w:rsidP="008B3F11"/>
          <w:p w:rsidR="00007202" w:rsidRPr="006110F4" w:rsidRDefault="00007202" w:rsidP="007C470C">
            <w:pPr>
              <w:jc w:val="center"/>
              <w:rPr>
                <w:b/>
              </w:rPr>
            </w:pPr>
          </w:p>
        </w:tc>
        <w:tc>
          <w:tcPr>
            <w:tcW w:w="2679" w:type="dxa"/>
            <w:gridSpan w:val="2"/>
          </w:tcPr>
          <w:p w:rsidR="00007202" w:rsidRPr="006110F4" w:rsidRDefault="00007202" w:rsidP="007C470C">
            <w:pPr>
              <w:jc w:val="center"/>
              <w:rPr>
                <w:b/>
              </w:rPr>
            </w:pPr>
            <w:r w:rsidRPr="006110F4">
              <w:rPr>
                <w:b/>
              </w:rPr>
              <w:t>Bilmece, bulmaca:</w:t>
            </w:r>
          </w:p>
          <w:p w:rsidR="00007202" w:rsidRDefault="00007202" w:rsidP="007C470C">
            <w:pPr>
              <w:jc w:val="center"/>
            </w:pPr>
            <w:r w:rsidRPr="003E42A8">
              <w:rPr>
                <w:b/>
                <w:bCs/>
              </w:rPr>
              <w:t xml:space="preserve">1: </w:t>
            </w:r>
            <w:r w:rsidRPr="00146609">
              <w:rPr>
                <w:bCs/>
              </w:rPr>
              <w:t>Seviyelerine</w:t>
            </w:r>
            <w:r w:rsidRPr="003E42A8">
              <w:t xml:space="preserve"> uygun harf bulmacalarını çözebilmekten zevk alabilme</w:t>
            </w:r>
          </w:p>
          <w:p w:rsidR="00007202" w:rsidRDefault="00007202" w:rsidP="007C470C">
            <w:pPr>
              <w:jc w:val="center"/>
            </w:pPr>
          </w:p>
          <w:p w:rsidR="00007202" w:rsidRDefault="00007202" w:rsidP="003E42A8">
            <w:pPr>
              <w:spacing w:line="240" w:lineRule="exact"/>
              <w:jc w:val="both"/>
              <w:rPr>
                <w:sz w:val="18"/>
                <w:szCs w:val="18"/>
              </w:rPr>
            </w:pPr>
            <w:r>
              <w:rPr>
                <w:b/>
                <w:bCs/>
                <w:sz w:val="18"/>
                <w:szCs w:val="18"/>
              </w:rPr>
              <w:sym w:font="Symbol" w:char="F0A8"/>
            </w:r>
            <w:r>
              <w:rPr>
                <w:b/>
                <w:bCs/>
                <w:sz w:val="18"/>
                <w:szCs w:val="18"/>
              </w:rPr>
              <w:t xml:space="preserve"> </w:t>
            </w:r>
            <w:r>
              <w:rPr>
                <w:sz w:val="18"/>
                <w:szCs w:val="18"/>
              </w:rPr>
              <w:t>Harf Bulmacası Çözme</w:t>
            </w:r>
          </w:p>
          <w:p w:rsidR="00007202" w:rsidRPr="003E42A8" w:rsidRDefault="00007202" w:rsidP="007C470C">
            <w:pPr>
              <w:jc w:val="center"/>
              <w:rPr>
                <w:b/>
              </w:rPr>
            </w:pPr>
          </w:p>
        </w:tc>
      </w:tr>
      <w:tr w:rsidR="00007202" w:rsidRPr="006110F4" w:rsidTr="008205BE">
        <w:trPr>
          <w:cantSplit/>
          <w:trHeight w:val="5000"/>
        </w:trPr>
        <w:tc>
          <w:tcPr>
            <w:tcW w:w="534" w:type="dxa"/>
            <w:vMerge/>
            <w:vAlign w:val="center"/>
          </w:tcPr>
          <w:p w:rsidR="00007202" w:rsidRPr="006110F4" w:rsidRDefault="00007202" w:rsidP="00A63734"/>
        </w:tc>
        <w:tc>
          <w:tcPr>
            <w:tcW w:w="533" w:type="dxa"/>
            <w:textDirection w:val="btLr"/>
            <w:vAlign w:val="center"/>
          </w:tcPr>
          <w:p w:rsidR="00007202" w:rsidRPr="006110F4" w:rsidRDefault="00007202" w:rsidP="009C0906">
            <w:pPr>
              <w:ind w:left="163" w:right="113"/>
              <w:jc w:val="center"/>
              <w:rPr>
                <w:b/>
              </w:rPr>
            </w:pPr>
            <w:r w:rsidRPr="006110F4">
              <w:rPr>
                <w:b/>
                <w:sz w:val="28"/>
                <w:szCs w:val="28"/>
              </w:rPr>
              <w:t>2.  HAFTA</w:t>
            </w:r>
          </w:p>
        </w:tc>
        <w:tc>
          <w:tcPr>
            <w:tcW w:w="1699" w:type="dxa"/>
            <w:gridSpan w:val="2"/>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9" w:type="dxa"/>
            <w:gridSpan w:val="2"/>
            <w:vAlign w:val="center"/>
          </w:tcPr>
          <w:p w:rsidR="00007202" w:rsidRDefault="00007202" w:rsidP="007041D9">
            <w:pPr>
              <w:rPr>
                <w:sz w:val="20"/>
                <w:szCs w:val="20"/>
              </w:rPr>
            </w:pPr>
            <w:r w:rsidRPr="007041D9">
              <w:rPr>
                <w:b/>
                <w:bCs/>
                <w:sz w:val="20"/>
                <w:szCs w:val="20"/>
              </w:rPr>
              <w:t>1.</w:t>
            </w:r>
            <w:r>
              <w:rPr>
                <w:sz w:val="20"/>
                <w:szCs w:val="20"/>
              </w:rPr>
              <w:t xml:space="preserve">1.  </w:t>
            </w:r>
            <w:r w:rsidRPr="006110F4">
              <w:rPr>
                <w:sz w:val="20"/>
                <w:szCs w:val="20"/>
              </w:rPr>
              <w:t>Farklı amaçlar için günlük hayatta kullanılan teknolojileri fark eder. Farklı mesleklerde yer alan teknolojiler tanımlanır. Bilgisayarın iş, devlet, sağlık ve eğitim alanlarındaki yaygın kullanımlarına örnekler verilir (uçak bileti alma, çevrimiçi bankacılık, elektronik oylama, hasta kayıt sistemleri, özel cerrahi araçları, uzaktan öğrenme, ödev yapma vb.).</w:t>
            </w:r>
          </w:p>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Pr="006110F4" w:rsidRDefault="00007202" w:rsidP="007041D9"/>
        </w:tc>
        <w:tc>
          <w:tcPr>
            <w:tcW w:w="2679" w:type="dxa"/>
            <w:gridSpan w:val="2"/>
            <w:vAlign w:val="center"/>
          </w:tcPr>
          <w:p w:rsidR="00007202" w:rsidRDefault="00007202" w:rsidP="009C0906">
            <w:pPr>
              <w:rPr>
                <w:b/>
              </w:rPr>
            </w:pPr>
            <w:r w:rsidRPr="006110F4">
              <w:rPr>
                <w:b/>
              </w:rPr>
              <w:t>Film izleme:</w:t>
            </w:r>
          </w:p>
          <w:p w:rsidR="00007202" w:rsidRPr="00B719A2" w:rsidRDefault="00007202" w:rsidP="009C0906">
            <w:r w:rsidRPr="00B719A2">
              <w:t>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p w:rsidR="00007202" w:rsidRPr="006110F4" w:rsidRDefault="00007202" w:rsidP="009C0906">
            <w:pPr>
              <w:rPr>
                <w:b/>
              </w:rPr>
            </w:pPr>
          </w:p>
        </w:tc>
        <w:tc>
          <w:tcPr>
            <w:tcW w:w="2679" w:type="dxa"/>
            <w:gridSpan w:val="2"/>
            <w:vAlign w:val="center"/>
          </w:tcPr>
          <w:p w:rsidR="00007202" w:rsidRDefault="00007202" w:rsidP="00166540">
            <w:pPr>
              <w:rPr>
                <w:b/>
              </w:rPr>
            </w:pPr>
            <w:r w:rsidRPr="006110F4">
              <w:rPr>
                <w:b/>
              </w:rPr>
              <w:t>Bitki yetiştirme:</w:t>
            </w:r>
          </w:p>
          <w:p w:rsidR="00007202" w:rsidRDefault="00007202" w:rsidP="007041D9">
            <w:r w:rsidRPr="007041D9">
              <w:t>Her öğrenci veya öğrenci grubu yıl boyunca bakımını üstleneceği bir çiçek getirecekler. Öğretmen çiçeklere nasıl bakılacağı ile ilgili bilgi verecek. Çiçeklerin bakımları derste yapılacak.</w:t>
            </w:r>
          </w:p>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Default="00007202" w:rsidP="007041D9"/>
          <w:p w:rsidR="00007202" w:rsidRPr="007041D9" w:rsidRDefault="00007202" w:rsidP="007041D9"/>
        </w:tc>
        <w:tc>
          <w:tcPr>
            <w:tcW w:w="2679" w:type="dxa"/>
            <w:gridSpan w:val="2"/>
            <w:vAlign w:val="center"/>
          </w:tcPr>
          <w:p w:rsidR="00007202" w:rsidRPr="006110F4" w:rsidRDefault="00007202" w:rsidP="009C0906">
            <w:pPr>
              <w:rPr>
                <w:b/>
              </w:rPr>
            </w:pPr>
            <w:r w:rsidRPr="006110F4">
              <w:rPr>
                <w:b/>
              </w:rPr>
              <w:t>Tekerleme ve sayışmalar:</w:t>
            </w:r>
          </w:p>
          <w:p w:rsidR="00007202" w:rsidRPr="006110F4" w:rsidRDefault="00007202" w:rsidP="006E4C1B">
            <w:r w:rsidRPr="006110F4">
              <w:t xml:space="preserve">Öğrencilerden şimdiye kadar öğrendikleri tekerlemeleri, ninnileri, sayışmacalar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Pr="006110F4" w:rsidRDefault="00007202" w:rsidP="009C0906">
            <w:pPr>
              <w:rPr>
                <w:b/>
              </w:rPr>
            </w:pPr>
          </w:p>
        </w:tc>
        <w:tc>
          <w:tcPr>
            <w:tcW w:w="2679" w:type="dxa"/>
            <w:gridSpan w:val="2"/>
            <w:vAlign w:val="center"/>
          </w:tcPr>
          <w:p w:rsidR="00007202" w:rsidRDefault="00007202" w:rsidP="009C0906">
            <w:pPr>
              <w:rPr>
                <w:b/>
              </w:rPr>
            </w:pPr>
            <w:r w:rsidRPr="006110F4">
              <w:rPr>
                <w:b/>
              </w:rPr>
              <w:t>Sınıf içi oyunlar:</w:t>
            </w:r>
          </w:p>
          <w:p w:rsidR="00007202" w:rsidRDefault="00007202" w:rsidP="00935C3F">
            <w:pPr>
              <w:rPr>
                <w:b/>
              </w:rPr>
            </w:pPr>
            <w:r>
              <w:rPr>
                <w:b/>
              </w:rPr>
              <w:t>Tek ayakta sekme yarışı:</w:t>
            </w:r>
          </w:p>
          <w:p w:rsidR="00007202" w:rsidRDefault="00007202" w:rsidP="00935C3F">
            <w:r w:rsidRPr="00935C3F">
              <w:t>Öğrenciler tek ayak üzerinde sekerler. En fazla seken öğrenci birinci olur.</w:t>
            </w:r>
            <w:r>
              <w:t xml:space="preserve">                    </w:t>
            </w:r>
          </w:p>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Default="00007202" w:rsidP="00935C3F"/>
          <w:p w:rsidR="00007202" w:rsidRPr="006110F4" w:rsidRDefault="00007202" w:rsidP="00935C3F">
            <w:pPr>
              <w:rPr>
                <w:b/>
              </w:rPr>
            </w:pPr>
          </w:p>
        </w:tc>
      </w:tr>
      <w:tr w:rsidR="00007202" w:rsidRPr="006110F4" w:rsidTr="008205BE">
        <w:trPr>
          <w:gridAfter w:val="1"/>
          <w:wAfter w:w="98" w:type="dxa"/>
          <w:cantSplit/>
          <w:trHeight w:val="589"/>
        </w:trPr>
        <w:tc>
          <w:tcPr>
            <w:tcW w:w="530" w:type="dxa"/>
            <w:textDirection w:val="btLr"/>
          </w:tcPr>
          <w:p w:rsidR="00007202" w:rsidRPr="006110F4" w:rsidRDefault="00007202" w:rsidP="007C470C">
            <w:pPr>
              <w:jc w:val="center"/>
              <w:rPr>
                <w:b/>
                <w:sz w:val="28"/>
                <w:szCs w:val="28"/>
              </w:rPr>
            </w:pPr>
            <w:r w:rsidRPr="006110F4">
              <w:rPr>
                <w:b/>
                <w:sz w:val="28"/>
                <w:szCs w:val="28"/>
              </w:rPr>
              <w:t>AY</w:t>
            </w:r>
          </w:p>
        </w:tc>
        <w:tc>
          <w:tcPr>
            <w:tcW w:w="529"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89" w:type="dxa"/>
          </w:tcPr>
          <w:p w:rsidR="00007202" w:rsidRPr="006110F4" w:rsidRDefault="00007202" w:rsidP="007C470C">
            <w:pPr>
              <w:rPr>
                <w:b/>
                <w:sz w:val="20"/>
                <w:szCs w:val="20"/>
              </w:rPr>
            </w:pPr>
          </w:p>
        </w:tc>
        <w:tc>
          <w:tcPr>
            <w:tcW w:w="2663" w:type="dxa"/>
            <w:gridSpan w:val="2"/>
          </w:tcPr>
          <w:p w:rsidR="00007202" w:rsidRPr="006110F4" w:rsidRDefault="00007202" w:rsidP="00C01261">
            <w:pPr>
              <w:rPr>
                <w:b/>
                <w:sz w:val="28"/>
                <w:szCs w:val="28"/>
              </w:rPr>
            </w:pPr>
            <w:r w:rsidRPr="006110F4">
              <w:rPr>
                <w:b/>
                <w:sz w:val="28"/>
                <w:szCs w:val="28"/>
              </w:rPr>
              <w:t xml:space="preserve">         1.DERS </w:t>
            </w:r>
          </w:p>
          <w:p w:rsidR="00007202" w:rsidRPr="006110F4" w:rsidRDefault="00007202" w:rsidP="00C01261">
            <w:pPr>
              <w:rPr>
                <w:b/>
                <w:sz w:val="20"/>
                <w:szCs w:val="20"/>
              </w:rPr>
            </w:pPr>
            <w:r w:rsidRPr="006110F4">
              <w:rPr>
                <w:b/>
                <w:sz w:val="20"/>
                <w:szCs w:val="20"/>
              </w:rPr>
              <w:t>(BİLİŞİM  TEKNOLOJİ.)</w:t>
            </w:r>
          </w:p>
        </w:tc>
        <w:tc>
          <w:tcPr>
            <w:tcW w:w="2663" w:type="dxa"/>
            <w:gridSpan w:val="2"/>
          </w:tcPr>
          <w:p w:rsidR="00007202" w:rsidRPr="006110F4" w:rsidRDefault="00007202" w:rsidP="007C470C">
            <w:pPr>
              <w:pStyle w:val="ListParagraph"/>
              <w:rPr>
                <w:b/>
                <w:sz w:val="28"/>
                <w:szCs w:val="28"/>
              </w:rPr>
            </w:pPr>
            <w:r w:rsidRPr="006110F4">
              <w:rPr>
                <w:b/>
                <w:sz w:val="28"/>
                <w:szCs w:val="28"/>
              </w:rPr>
              <w:t xml:space="preserve">2.DERS </w:t>
            </w:r>
          </w:p>
        </w:tc>
        <w:tc>
          <w:tcPr>
            <w:tcW w:w="2663" w:type="dxa"/>
            <w:gridSpan w:val="2"/>
          </w:tcPr>
          <w:p w:rsidR="00007202" w:rsidRPr="006110F4" w:rsidRDefault="00007202" w:rsidP="007C470C">
            <w:pPr>
              <w:ind w:left="360"/>
              <w:jc w:val="center"/>
              <w:rPr>
                <w:b/>
                <w:sz w:val="28"/>
                <w:szCs w:val="28"/>
              </w:rPr>
            </w:pPr>
            <w:r w:rsidRPr="006110F4">
              <w:rPr>
                <w:b/>
                <w:sz w:val="28"/>
                <w:szCs w:val="28"/>
              </w:rPr>
              <w:t>3.DERS</w:t>
            </w:r>
          </w:p>
        </w:tc>
        <w:tc>
          <w:tcPr>
            <w:tcW w:w="2663" w:type="dxa"/>
            <w:gridSpan w:val="2"/>
          </w:tcPr>
          <w:p w:rsidR="00007202" w:rsidRPr="006110F4" w:rsidRDefault="00007202" w:rsidP="007C470C">
            <w:pPr>
              <w:ind w:left="360"/>
              <w:jc w:val="center"/>
              <w:rPr>
                <w:b/>
                <w:sz w:val="28"/>
                <w:szCs w:val="28"/>
              </w:rPr>
            </w:pPr>
            <w:r w:rsidRPr="006110F4">
              <w:rPr>
                <w:b/>
                <w:sz w:val="28"/>
                <w:szCs w:val="28"/>
              </w:rPr>
              <w:t>4.DERS</w:t>
            </w:r>
          </w:p>
        </w:tc>
        <w:tc>
          <w:tcPr>
            <w:tcW w:w="2663" w:type="dxa"/>
            <w:gridSpan w:val="2"/>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8205BE">
        <w:trPr>
          <w:gridAfter w:val="1"/>
          <w:wAfter w:w="98" w:type="dxa"/>
          <w:cantSplit/>
          <w:trHeight w:val="3178"/>
        </w:trPr>
        <w:tc>
          <w:tcPr>
            <w:tcW w:w="530" w:type="dxa"/>
            <w:vMerge w:val="restart"/>
            <w:textDirection w:val="btLr"/>
          </w:tcPr>
          <w:p w:rsidR="00007202" w:rsidRPr="006110F4" w:rsidRDefault="00007202" w:rsidP="007C470C">
            <w:pPr>
              <w:ind w:left="113" w:right="113"/>
              <w:jc w:val="center"/>
              <w:rPr>
                <w:b/>
                <w:sz w:val="28"/>
                <w:szCs w:val="28"/>
              </w:rPr>
            </w:pPr>
            <w:r w:rsidRPr="006110F4">
              <w:rPr>
                <w:b/>
                <w:sz w:val="28"/>
                <w:szCs w:val="28"/>
              </w:rPr>
              <w:t>4 EKİM – 15 EKİM</w:t>
            </w:r>
          </w:p>
        </w:tc>
        <w:tc>
          <w:tcPr>
            <w:tcW w:w="529" w:type="dxa"/>
            <w:textDirection w:val="btLr"/>
          </w:tcPr>
          <w:p w:rsidR="00007202" w:rsidRPr="006110F4" w:rsidRDefault="00007202" w:rsidP="007C470C">
            <w:pPr>
              <w:ind w:left="113" w:right="113"/>
              <w:jc w:val="center"/>
              <w:rPr>
                <w:b/>
              </w:rPr>
            </w:pPr>
            <w:r w:rsidRPr="006110F4">
              <w:rPr>
                <w:b/>
                <w:sz w:val="28"/>
                <w:szCs w:val="28"/>
              </w:rPr>
              <w:t>3.  HAFTA</w:t>
            </w:r>
          </w:p>
        </w:tc>
        <w:tc>
          <w:tcPr>
            <w:tcW w:w="168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63" w:type="dxa"/>
            <w:gridSpan w:val="2"/>
          </w:tcPr>
          <w:p w:rsidR="00007202" w:rsidRPr="006110F4" w:rsidRDefault="00007202" w:rsidP="007C470C">
            <w:pPr>
              <w:jc w:val="center"/>
              <w:rPr>
                <w:b/>
                <w:sz w:val="16"/>
                <w:szCs w:val="16"/>
              </w:rPr>
            </w:pPr>
          </w:p>
          <w:p w:rsidR="00007202" w:rsidRPr="006110F4" w:rsidRDefault="00007202" w:rsidP="00166540">
            <w:pPr>
              <w:rPr>
                <w:sz w:val="20"/>
                <w:szCs w:val="20"/>
              </w:rPr>
            </w:pPr>
            <w:r w:rsidRPr="006110F4">
              <w:rPr>
                <w:b/>
                <w:bCs/>
                <w:sz w:val="20"/>
                <w:szCs w:val="20"/>
              </w:rPr>
              <w:t>1.2.</w:t>
            </w:r>
            <w:r w:rsidRPr="006110F4">
              <w:rPr>
                <w:b/>
                <w:bCs/>
                <w:sz w:val="14"/>
                <w:szCs w:val="14"/>
              </w:rPr>
              <w:t xml:space="preserve">  </w:t>
            </w:r>
            <w:r w:rsidRPr="006110F4">
              <w:rPr>
                <w:sz w:val="20"/>
                <w:szCs w:val="20"/>
              </w:rPr>
              <w:t xml:space="preserve">Teknolojik gelişmelerin insan hayatına olan etkisini belirler. </w:t>
            </w:r>
          </w:p>
          <w:p w:rsidR="00007202" w:rsidRPr="006110F4" w:rsidRDefault="00007202" w:rsidP="00166540">
            <w:pPr>
              <w:rPr>
                <w:sz w:val="20"/>
                <w:szCs w:val="20"/>
              </w:rPr>
            </w:pPr>
            <w:r w:rsidRPr="006110F4">
              <w:rPr>
                <w:b/>
                <w:bCs/>
                <w:sz w:val="20"/>
                <w:szCs w:val="20"/>
              </w:rPr>
              <w:t>1.3.</w:t>
            </w:r>
            <w:r w:rsidRPr="006110F4">
              <w:rPr>
                <w:sz w:val="20"/>
                <w:szCs w:val="20"/>
              </w:rPr>
              <w:t xml:space="preserve">  Teknolojinin günlük hayattaki genel kullanımına ilişkin avantaj ve dezavantajlarını tartışır. Dereceli puanlama anahtarı             Kontrol listeleri  </w:t>
            </w:r>
          </w:p>
          <w:p w:rsidR="00007202" w:rsidRPr="006110F4" w:rsidRDefault="00007202" w:rsidP="00166540">
            <w:pPr>
              <w:rPr>
                <w:sz w:val="20"/>
                <w:szCs w:val="20"/>
              </w:rPr>
            </w:pPr>
            <w:r w:rsidRPr="006110F4">
              <w:rPr>
                <w:sz w:val="20"/>
                <w:szCs w:val="20"/>
              </w:rPr>
              <w:t xml:space="preserve">Gözlem formları     </w:t>
            </w:r>
          </w:p>
          <w:p w:rsidR="00007202" w:rsidRPr="006110F4" w:rsidRDefault="00007202" w:rsidP="00166540">
            <w:pPr>
              <w:rPr>
                <w:sz w:val="20"/>
                <w:szCs w:val="20"/>
              </w:rPr>
            </w:pPr>
            <w:r w:rsidRPr="006110F4">
              <w:rPr>
                <w:sz w:val="20"/>
                <w:szCs w:val="20"/>
              </w:rPr>
              <w:t xml:space="preserve">Açık uçlu sorular         </w:t>
            </w:r>
          </w:p>
          <w:p w:rsidR="00007202" w:rsidRPr="006110F4" w:rsidRDefault="00007202" w:rsidP="00166540">
            <w:pPr>
              <w:rPr>
                <w:sz w:val="20"/>
                <w:szCs w:val="20"/>
              </w:rPr>
            </w:pPr>
            <w:r w:rsidRPr="006110F4">
              <w:rPr>
                <w:sz w:val="20"/>
                <w:szCs w:val="20"/>
              </w:rPr>
              <w:t xml:space="preserve">Kısa yanıtlı maddeler </w:t>
            </w:r>
          </w:p>
          <w:p w:rsidR="00007202" w:rsidRPr="006110F4" w:rsidRDefault="00007202" w:rsidP="00166540">
            <w:pPr>
              <w:rPr>
                <w:sz w:val="20"/>
                <w:szCs w:val="20"/>
              </w:rPr>
            </w:pPr>
            <w:r w:rsidRPr="006110F4">
              <w:rPr>
                <w:sz w:val="20"/>
                <w:szCs w:val="20"/>
              </w:rPr>
              <w:t>Tartışma</w:t>
            </w:r>
          </w:p>
          <w:p w:rsidR="00007202" w:rsidRPr="006110F4" w:rsidRDefault="00007202" w:rsidP="00166540"/>
        </w:tc>
        <w:tc>
          <w:tcPr>
            <w:tcW w:w="2663" w:type="dxa"/>
            <w:gridSpan w:val="2"/>
          </w:tcPr>
          <w:p w:rsidR="00007202" w:rsidRDefault="00007202" w:rsidP="00AE27AD">
            <w:r w:rsidRPr="006110F4">
              <w:rPr>
                <w:b/>
              </w:rPr>
              <w:t>Görsel okuma:</w:t>
            </w:r>
            <w:r w:rsidRPr="006110F4">
              <w:t xml:space="preserve"> </w:t>
            </w:r>
          </w:p>
          <w:p w:rsidR="00007202" w:rsidRDefault="00007202" w:rsidP="00AE27AD">
            <w:r w:rsidRPr="006110F4">
              <w:t>12. Görsellerden hareketle cümleler/metinler yazar</w:t>
            </w:r>
            <w:r>
              <w:t>7yorumlar</w:t>
            </w:r>
          </w:p>
          <w:p w:rsidR="00007202" w:rsidRDefault="00007202" w:rsidP="00AE27AD"/>
          <w:p w:rsidR="00007202" w:rsidRDefault="00007202" w:rsidP="00AE27AD">
            <w:r>
              <w:t>Öğretmenin vereceği bir görsel ile ilgili ;</w:t>
            </w:r>
          </w:p>
          <w:p w:rsidR="00007202" w:rsidRPr="0047525A" w:rsidRDefault="00007202" w:rsidP="0047525A">
            <w:pPr>
              <w:numPr>
                <w:ilvl w:val="0"/>
                <w:numId w:val="9"/>
              </w:numPr>
              <w:rPr>
                <w:b/>
              </w:rPr>
            </w:pPr>
            <w:r>
              <w:t>Gördükleri</w:t>
            </w:r>
          </w:p>
          <w:p w:rsidR="00007202" w:rsidRPr="0047525A" w:rsidRDefault="00007202" w:rsidP="0047525A">
            <w:pPr>
              <w:numPr>
                <w:ilvl w:val="0"/>
                <w:numId w:val="9"/>
              </w:numPr>
              <w:rPr>
                <w:b/>
              </w:rPr>
            </w:pPr>
            <w:r>
              <w:t>Neler anlatılmak istendiği</w:t>
            </w:r>
          </w:p>
          <w:p w:rsidR="00007202" w:rsidRPr="006110F4" w:rsidRDefault="00007202" w:rsidP="0047525A">
            <w:pPr>
              <w:rPr>
                <w:b/>
              </w:rPr>
            </w:pPr>
            <w:r>
              <w:t>İle ilgili yazı yazdırılıp okutulur veya sadece konuşturulur.</w:t>
            </w:r>
          </w:p>
        </w:tc>
        <w:tc>
          <w:tcPr>
            <w:tcW w:w="2663" w:type="dxa"/>
            <w:gridSpan w:val="2"/>
          </w:tcPr>
          <w:p w:rsidR="00007202" w:rsidRPr="008205BE" w:rsidRDefault="00007202" w:rsidP="008205BE">
            <w:pPr>
              <w:rPr>
                <w:sz w:val="12"/>
                <w:szCs w:val="12"/>
              </w:rPr>
            </w:pPr>
            <w:r w:rsidRPr="006110F4">
              <w:rPr>
                <w:b/>
              </w:rPr>
              <w:t>Drama</w:t>
            </w:r>
            <w:r>
              <w:rPr>
                <w:b/>
              </w:rPr>
              <w:t xml:space="preserve">, tiyatro </w:t>
            </w:r>
            <w:r w:rsidRPr="006110F4">
              <w:rPr>
                <w:b/>
              </w:rPr>
              <w:t xml:space="preserve"> çalışması:</w:t>
            </w:r>
            <w:r>
              <w:t xml:space="preserve"> </w:t>
            </w:r>
            <w:r w:rsidRPr="008205BE">
              <w:rPr>
                <w:sz w:val="12"/>
                <w:szCs w:val="12"/>
              </w:rPr>
              <w:t xml:space="preserve">İyi Haber Kötü Haber </w:t>
            </w:r>
            <w:r w:rsidRPr="008205BE">
              <w:rPr>
                <w:b/>
                <w:sz w:val="12"/>
                <w:szCs w:val="12"/>
              </w:rPr>
              <w:t xml:space="preserve"> </w:t>
            </w:r>
          </w:p>
          <w:p w:rsidR="00007202" w:rsidRPr="008205BE" w:rsidRDefault="00007202" w:rsidP="008205BE">
            <w:pPr>
              <w:rPr>
                <w:sz w:val="12"/>
                <w:szCs w:val="12"/>
              </w:rPr>
            </w:pPr>
            <w:r w:rsidRPr="008205BE">
              <w:rPr>
                <w:sz w:val="12"/>
                <w:szCs w:val="12"/>
              </w:rPr>
              <w:t xml:space="preserve">Grup büyüklüğü:                  </w:t>
            </w:r>
          </w:p>
          <w:p w:rsidR="00007202" w:rsidRPr="008205BE" w:rsidRDefault="00007202" w:rsidP="008205BE">
            <w:pPr>
              <w:rPr>
                <w:sz w:val="12"/>
                <w:szCs w:val="12"/>
              </w:rPr>
            </w:pPr>
            <w:r w:rsidRPr="008205BE">
              <w:rPr>
                <w:sz w:val="12"/>
                <w:szCs w:val="12"/>
              </w:rPr>
              <w:t>Tüm sınıf veya daha küçük bir grup</w:t>
            </w:r>
          </w:p>
          <w:p w:rsidR="00007202" w:rsidRPr="008205BE" w:rsidRDefault="00007202" w:rsidP="008205BE">
            <w:pPr>
              <w:rPr>
                <w:b/>
                <w:sz w:val="12"/>
                <w:szCs w:val="12"/>
              </w:rPr>
            </w:pPr>
            <w:r w:rsidRPr="008205BE">
              <w:rPr>
                <w:b/>
                <w:sz w:val="12"/>
                <w:szCs w:val="12"/>
              </w:rPr>
              <w:t>Gerekenler:</w:t>
            </w:r>
          </w:p>
          <w:p w:rsidR="00007202" w:rsidRPr="008205BE" w:rsidRDefault="00007202" w:rsidP="008205BE">
            <w:pPr>
              <w:rPr>
                <w:sz w:val="12"/>
                <w:szCs w:val="12"/>
              </w:rPr>
            </w:pPr>
            <w:r w:rsidRPr="008205BE">
              <w:rPr>
                <w:sz w:val="12"/>
                <w:szCs w:val="12"/>
              </w:rPr>
              <w:t>Daire şeklinde oturulacak bir boşluk</w:t>
            </w:r>
          </w:p>
          <w:p w:rsidR="00007202" w:rsidRPr="008205BE" w:rsidRDefault="00007202" w:rsidP="008205BE">
            <w:pPr>
              <w:rPr>
                <w:b/>
                <w:sz w:val="12"/>
                <w:szCs w:val="12"/>
              </w:rPr>
            </w:pPr>
            <w:r w:rsidRPr="008205BE">
              <w:rPr>
                <w:b/>
                <w:sz w:val="12"/>
                <w:szCs w:val="12"/>
              </w:rPr>
              <w:t>Aktivite</w:t>
            </w:r>
          </w:p>
          <w:p w:rsidR="00007202" w:rsidRPr="008205BE" w:rsidRDefault="00007202" w:rsidP="008205BE">
            <w:pPr>
              <w:rPr>
                <w:sz w:val="12"/>
                <w:szCs w:val="12"/>
              </w:rPr>
            </w:pPr>
            <w:r w:rsidRPr="008205BE">
              <w:rPr>
                <w:sz w:val="12"/>
                <w:szCs w:val="12"/>
              </w:rPr>
              <w:t>Bu aktivite dairesel hikaye anlatımı şeklinde yapılmaktadır, her çocuk hikayeye sırayla bir cümle eklemektedir. Fakat bu sefer çocuklara, "iyi haber şu ki..." ya da "kötü haber şu ki..." diye başlamalarını söyleyin.</w:t>
            </w:r>
          </w:p>
          <w:p w:rsidR="00007202" w:rsidRPr="008205BE" w:rsidRDefault="00007202" w:rsidP="008205BE">
            <w:pPr>
              <w:rPr>
                <w:sz w:val="12"/>
                <w:szCs w:val="12"/>
              </w:rPr>
            </w:pPr>
            <w:r w:rsidRPr="008205BE">
              <w:rPr>
                <w:sz w:val="12"/>
                <w:szCs w:val="12"/>
              </w:rPr>
              <w:t>Çocukların iyi ya da kötü haberlerinin bir önceki çocuğun söylediği ile bağlantılı olmasını sağlayın. Hangi durumda iyi veya kötü haberin bu hikayeye uygunluk göstereceği bazen zor olacaktır. Bu durumda hikayeyi sizin başlatmanız ve pek çok olasılık yaratmanız işe yarayacaktır.</w:t>
            </w:r>
          </w:p>
          <w:p w:rsidR="00007202" w:rsidRPr="008205BE" w:rsidRDefault="00007202" w:rsidP="008205BE">
            <w:pPr>
              <w:rPr>
                <w:sz w:val="12"/>
                <w:szCs w:val="12"/>
              </w:rPr>
            </w:pPr>
            <w:r w:rsidRPr="008205BE">
              <w:rPr>
                <w:sz w:val="12"/>
                <w:szCs w:val="12"/>
              </w:rPr>
              <w:t>Örneğin;</w:t>
            </w:r>
          </w:p>
          <w:p w:rsidR="00007202" w:rsidRPr="008205BE" w:rsidRDefault="00007202" w:rsidP="008205BE">
            <w:pPr>
              <w:rPr>
                <w:sz w:val="12"/>
                <w:szCs w:val="12"/>
              </w:rPr>
            </w:pPr>
            <w:r w:rsidRPr="008205BE">
              <w:rPr>
                <w:sz w:val="12"/>
                <w:szCs w:val="12"/>
              </w:rPr>
              <w:t>Öğretmen: Bu, küçük bir köyün dışında,küçük bir evde ve çok mutsuz olarak yaşayan Ayşe, Mehmet ve ailesinin hikayesidir.</w:t>
            </w:r>
          </w:p>
          <w:p w:rsidR="00007202" w:rsidRPr="008205BE" w:rsidRDefault="00007202" w:rsidP="008205BE">
            <w:pPr>
              <w:rPr>
                <w:sz w:val="12"/>
                <w:szCs w:val="12"/>
              </w:rPr>
            </w:pPr>
            <w:r w:rsidRPr="008205BE">
              <w:rPr>
                <w:sz w:val="12"/>
                <w:szCs w:val="12"/>
              </w:rPr>
              <w:t>Çocuk A: iyi haber, daha büyük bir eve taşınacaklarmış.</w:t>
            </w:r>
          </w:p>
          <w:p w:rsidR="00007202" w:rsidRPr="008205BE" w:rsidRDefault="00007202" w:rsidP="008205BE">
            <w:pPr>
              <w:rPr>
                <w:sz w:val="12"/>
                <w:szCs w:val="12"/>
              </w:rPr>
            </w:pPr>
            <w:r w:rsidRPr="008205BE">
              <w:rPr>
                <w:sz w:val="12"/>
                <w:szCs w:val="12"/>
              </w:rPr>
              <w:t>Çocuk B: Kötü haber, yeni evin çok odası olmasına rağmen, odaların şimdiki evdekinden çok daha küçük olmasıymış.</w:t>
            </w:r>
          </w:p>
        </w:tc>
        <w:tc>
          <w:tcPr>
            <w:tcW w:w="2663" w:type="dxa"/>
            <w:gridSpan w:val="2"/>
          </w:tcPr>
          <w:p w:rsidR="00007202" w:rsidRPr="006110F4" w:rsidRDefault="00007202" w:rsidP="007C470C">
            <w:pPr>
              <w:jc w:val="center"/>
              <w:rPr>
                <w:b/>
              </w:rPr>
            </w:pPr>
            <w:r w:rsidRPr="006110F4">
              <w:rPr>
                <w:b/>
              </w:rPr>
              <w:t>İngilizce:</w:t>
            </w:r>
          </w:p>
          <w:p w:rsidR="00007202" w:rsidRPr="00BC5777" w:rsidRDefault="00007202" w:rsidP="007C470C">
            <w:pPr>
              <w:jc w:val="center"/>
            </w:pPr>
            <w:r w:rsidRPr="00BC5777">
              <w:rPr>
                <w:b/>
              </w:rPr>
              <w:t xml:space="preserve"> 2: </w:t>
            </w:r>
            <w:r w:rsidRPr="00D443AB">
              <w:t>İngilizcede</w:t>
            </w:r>
            <w:r w:rsidRPr="00BC5777">
              <w:t xml:space="preserve"> belli seslerin bilgisi</w:t>
            </w:r>
          </w:p>
          <w:p w:rsidR="00007202" w:rsidRPr="006110F4" w:rsidRDefault="00007202" w:rsidP="007C470C">
            <w:pPr>
              <w:jc w:val="center"/>
              <w:rPr>
                <w:b/>
              </w:rPr>
            </w:pPr>
            <w:r w:rsidRPr="00BC5777">
              <w:t>İngilizcede sesler ve alfabenin tanıtımı yapılacak. Şarkı ile alfabe öğretilecek.</w:t>
            </w:r>
          </w:p>
        </w:tc>
        <w:tc>
          <w:tcPr>
            <w:tcW w:w="2663" w:type="dxa"/>
            <w:gridSpan w:val="2"/>
          </w:tcPr>
          <w:p w:rsidR="00007202" w:rsidRPr="006110F4" w:rsidRDefault="00007202" w:rsidP="007C470C">
            <w:pPr>
              <w:jc w:val="center"/>
              <w:rPr>
                <w:b/>
              </w:rPr>
            </w:pPr>
            <w:r w:rsidRPr="006110F4">
              <w:rPr>
                <w:b/>
              </w:rPr>
              <w:t>Kukla yapımı, oynatımı</w:t>
            </w:r>
          </w:p>
          <w:p w:rsidR="00007202" w:rsidRPr="00FC61D2" w:rsidRDefault="00007202" w:rsidP="007C470C">
            <w:pPr>
              <w:jc w:val="center"/>
            </w:pPr>
            <w:r w:rsidRPr="00FC61D2">
              <w:t>Çeşitli malzemeleri kullanarak kukla yapma ve sunma:</w:t>
            </w:r>
          </w:p>
          <w:p w:rsidR="00007202" w:rsidRPr="006110F4" w:rsidRDefault="00007202" w:rsidP="007C470C">
            <w:pPr>
              <w:jc w:val="center"/>
              <w:rPr>
                <w:b/>
              </w:rPr>
            </w:pPr>
            <w:r w:rsidRPr="00FC61D2">
              <w:t>İnsan, hayvan vb. ile ilgili yapılan kuklalar sınıfta tanıtılır, hareket ve konuşma yaptırılır.</w:t>
            </w:r>
          </w:p>
        </w:tc>
      </w:tr>
      <w:tr w:rsidR="00007202" w:rsidRPr="006110F4" w:rsidTr="008205BE">
        <w:trPr>
          <w:gridAfter w:val="1"/>
          <w:wAfter w:w="98" w:type="dxa"/>
          <w:cantSplit/>
          <w:trHeight w:val="5638"/>
        </w:trPr>
        <w:tc>
          <w:tcPr>
            <w:tcW w:w="530" w:type="dxa"/>
            <w:vMerge/>
            <w:vAlign w:val="center"/>
          </w:tcPr>
          <w:p w:rsidR="00007202" w:rsidRPr="006110F4" w:rsidRDefault="00007202" w:rsidP="007C470C"/>
        </w:tc>
        <w:tc>
          <w:tcPr>
            <w:tcW w:w="529" w:type="dxa"/>
            <w:textDirection w:val="btLr"/>
            <w:vAlign w:val="center"/>
          </w:tcPr>
          <w:p w:rsidR="00007202" w:rsidRPr="006110F4" w:rsidRDefault="00007202" w:rsidP="007C470C">
            <w:pPr>
              <w:ind w:left="163" w:right="113"/>
              <w:jc w:val="center"/>
              <w:rPr>
                <w:b/>
              </w:rPr>
            </w:pPr>
            <w:r w:rsidRPr="006110F4">
              <w:rPr>
                <w:b/>
                <w:sz w:val="28"/>
                <w:szCs w:val="28"/>
              </w:rPr>
              <w:t>4.  HAFTA</w:t>
            </w:r>
          </w:p>
        </w:tc>
        <w:tc>
          <w:tcPr>
            <w:tcW w:w="168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63" w:type="dxa"/>
            <w:gridSpan w:val="2"/>
            <w:vAlign w:val="center"/>
          </w:tcPr>
          <w:p w:rsidR="00007202" w:rsidRPr="006110F4" w:rsidRDefault="00007202" w:rsidP="00166540">
            <w:pPr>
              <w:rPr>
                <w:sz w:val="20"/>
                <w:szCs w:val="20"/>
              </w:rPr>
            </w:pPr>
            <w:r w:rsidRPr="006110F4">
              <w:rPr>
                <w:b/>
                <w:bCs/>
                <w:sz w:val="20"/>
                <w:szCs w:val="20"/>
              </w:rPr>
              <w:t>1.2.</w:t>
            </w:r>
            <w:r w:rsidRPr="006110F4">
              <w:rPr>
                <w:b/>
                <w:bCs/>
                <w:sz w:val="14"/>
                <w:szCs w:val="14"/>
              </w:rPr>
              <w:t xml:space="preserve">  </w:t>
            </w:r>
            <w:r w:rsidRPr="006110F4">
              <w:rPr>
                <w:sz w:val="20"/>
                <w:szCs w:val="20"/>
              </w:rPr>
              <w:t xml:space="preserve">Teknolojik gelişmelerin insan hayatına olan etkisini belirler. </w:t>
            </w:r>
          </w:p>
          <w:p w:rsidR="00007202" w:rsidRPr="006110F4" w:rsidRDefault="00007202" w:rsidP="00166540">
            <w:pPr>
              <w:rPr>
                <w:sz w:val="20"/>
                <w:szCs w:val="20"/>
              </w:rPr>
            </w:pPr>
            <w:r w:rsidRPr="006110F4">
              <w:rPr>
                <w:b/>
                <w:bCs/>
                <w:sz w:val="20"/>
                <w:szCs w:val="20"/>
              </w:rPr>
              <w:t>1.3.</w:t>
            </w:r>
            <w:r w:rsidRPr="006110F4">
              <w:rPr>
                <w:sz w:val="20"/>
                <w:szCs w:val="20"/>
              </w:rPr>
              <w:t xml:space="preserve">  Teknolojinin günlük hayattaki genel kullanımına ilişkin avantaj ve dezavantajlarını tartışır. Dereceli puanlama anahtarı             Kontrol listeleri  </w:t>
            </w:r>
          </w:p>
          <w:p w:rsidR="00007202" w:rsidRPr="006110F4" w:rsidRDefault="00007202" w:rsidP="00166540">
            <w:pPr>
              <w:rPr>
                <w:sz w:val="20"/>
                <w:szCs w:val="20"/>
              </w:rPr>
            </w:pPr>
            <w:r w:rsidRPr="006110F4">
              <w:rPr>
                <w:sz w:val="20"/>
                <w:szCs w:val="20"/>
              </w:rPr>
              <w:t xml:space="preserve">Gözlem formları     </w:t>
            </w:r>
          </w:p>
          <w:p w:rsidR="00007202" w:rsidRPr="006110F4" w:rsidRDefault="00007202" w:rsidP="00166540">
            <w:pPr>
              <w:rPr>
                <w:sz w:val="20"/>
                <w:szCs w:val="20"/>
              </w:rPr>
            </w:pPr>
            <w:r w:rsidRPr="006110F4">
              <w:rPr>
                <w:sz w:val="20"/>
                <w:szCs w:val="20"/>
              </w:rPr>
              <w:t xml:space="preserve">Açık uçlu sorular         </w:t>
            </w:r>
          </w:p>
          <w:p w:rsidR="00007202" w:rsidRPr="006110F4" w:rsidRDefault="00007202" w:rsidP="00166540">
            <w:pPr>
              <w:rPr>
                <w:sz w:val="20"/>
                <w:szCs w:val="20"/>
              </w:rPr>
            </w:pPr>
            <w:r w:rsidRPr="006110F4">
              <w:rPr>
                <w:sz w:val="20"/>
                <w:szCs w:val="20"/>
              </w:rPr>
              <w:t xml:space="preserve">Kısa yanıtlı maddeler </w:t>
            </w:r>
          </w:p>
          <w:p w:rsidR="00007202" w:rsidRPr="006110F4" w:rsidRDefault="00007202" w:rsidP="00166540">
            <w:pPr>
              <w:rPr>
                <w:sz w:val="20"/>
                <w:szCs w:val="20"/>
              </w:rPr>
            </w:pPr>
            <w:r w:rsidRPr="006110F4">
              <w:rPr>
                <w:sz w:val="20"/>
                <w:szCs w:val="20"/>
              </w:rPr>
              <w:t>Tartışma</w:t>
            </w:r>
          </w:p>
          <w:p w:rsidR="00007202" w:rsidRPr="006110F4" w:rsidRDefault="00007202" w:rsidP="00166540">
            <w:pPr>
              <w:rPr>
                <w:sz w:val="20"/>
                <w:szCs w:val="20"/>
              </w:rPr>
            </w:pPr>
          </w:p>
          <w:p w:rsidR="00007202" w:rsidRDefault="00007202" w:rsidP="007C470C"/>
          <w:p w:rsidR="00007202" w:rsidRDefault="00007202" w:rsidP="007C470C"/>
          <w:p w:rsidR="00007202" w:rsidRDefault="00007202" w:rsidP="007C470C"/>
          <w:p w:rsidR="00007202" w:rsidRDefault="00007202" w:rsidP="007C470C"/>
          <w:p w:rsidR="00007202" w:rsidRDefault="00007202" w:rsidP="007C470C"/>
          <w:p w:rsidR="00007202" w:rsidRDefault="00007202" w:rsidP="007C470C"/>
          <w:p w:rsidR="00007202" w:rsidRPr="006110F4" w:rsidRDefault="00007202" w:rsidP="007C470C"/>
        </w:tc>
        <w:tc>
          <w:tcPr>
            <w:tcW w:w="2663" w:type="dxa"/>
            <w:gridSpan w:val="2"/>
            <w:vAlign w:val="center"/>
          </w:tcPr>
          <w:p w:rsidR="00007202" w:rsidRPr="004C0010" w:rsidRDefault="00007202" w:rsidP="004C0010">
            <w:pPr>
              <w:rPr>
                <w:b/>
              </w:rPr>
            </w:pPr>
            <w:r w:rsidRPr="006110F4">
              <w:rPr>
                <w:b/>
              </w:rPr>
              <w:t>Arkadaşlarımızı ve kendimizi tanıyalım:</w:t>
            </w:r>
            <w:r w:rsidRPr="004C0010">
              <w:rPr>
                <w:sz w:val="22"/>
                <w:szCs w:val="22"/>
              </w:rPr>
              <w:t xml:space="preserve"> 2.14. Kendisinin beğendiği ve beğenmediği özelliklerini yazmaları istenebilir.</w:t>
            </w: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Pr="006110F4" w:rsidRDefault="00007202" w:rsidP="007C470C">
            <w:pPr>
              <w:rPr>
                <w:b/>
              </w:rPr>
            </w:pPr>
          </w:p>
        </w:tc>
        <w:tc>
          <w:tcPr>
            <w:tcW w:w="2663" w:type="dxa"/>
            <w:gridSpan w:val="2"/>
            <w:vAlign w:val="center"/>
          </w:tcPr>
          <w:p w:rsidR="00007202" w:rsidRDefault="00007202" w:rsidP="007C470C">
            <w:pPr>
              <w:jc w:val="center"/>
              <w:rPr>
                <w:b/>
              </w:rPr>
            </w:pPr>
            <w:r w:rsidRPr="006110F4">
              <w:rPr>
                <w:b/>
              </w:rPr>
              <w:t>Şiir ezberleme, okuma, anlama:</w:t>
            </w:r>
          </w:p>
          <w:p w:rsidR="00007202" w:rsidRDefault="00007202" w:rsidP="001F6A83">
            <w:r>
              <w:rPr>
                <w:b/>
                <w:bCs/>
                <w:sz w:val="18"/>
                <w:szCs w:val="18"/>
              </w:rPr>
              <w:t xml:space="preserve"> </w:t>
            </w:r>
            <w:r w:rsidRPr="001F6A83">
              <w:rPr>
                <w:b/>
                <w:bCs/>
              </w:rPr>
              <w:t>1 :</w:t>
            </w:r>
            <w:r w:rsidRPr="001F6A83">
              <w:t xml:space="preserve"> Seviyelerine uygun şiirleri doğal bir sesle okuyabilme.</w:t>
            </w:r>
          </w:p>
          <w:p w:rsidR="00007202" w:rsidRDefault="00007202" w:rsidP="001F6A83"/>
          <w:p w:rsidR="00007202" w:rsidRDefault="00007202" w:rsidP="001F6A83">
            <w:r>
              <w:t>Öğrencilere okuma kuralları hatırlatılıp, önce öğretmen sonra öğrencilere önceden seçilen bir şiir okutulur.</w:t>
            </w:r>
          </w:p>
          <w:p w:rsidR="00007202" w:rsidRDefault="00007202" w:rsidP="001F6A83"/>
          <w:p w:rsidR="00007202" w:rsidRDefault="00007202" w:rsidP="001F6A83"/>
          <w:p w:rsidR="00007202" w:rsidRDefault="00007202" w:rsidP="001F6A83"/>
          <w:p w:rsidR="00007202" w:rsidRDefault="00007202" w:rsidP="001F6A83"/>
          <w:p w:rsidR="00007202" w:rsidRDefault="00007202" w:rsidP="001F6A83"/>
          <w:p w:rsidR="00007202" w:rsidRDefault="00007202" w:rsidP="001F6A83"/>
          <w:p w:rsidR="00007202" w:rsidRPr="001F6A83" w:rsidRDefault="00007202" w:rsidP="001F6A83">
            <w:pPr>
              <w:rPr>
                <w:b/>
              </w:rPr>
            </w:pPr>
          </w:p>
        </w:tc>
        <w:tc>
          <w:tcPr>
            <w:tcW w:w="2663" w:type="dxa"/>
            <w:gridSpan w:val="2"/>
            <w:vAlign w:val="center"/>
          </w:tcPr>
          <w:p w:rsidR="00007202" w:rsidRDefault="00007202" w:rsidP="007C470C">
            <w:pPr>
              <w:rPr>
                <w:b/>
              </w:rPr>
            </w:pPr>
            <w:r w:rsidRPr="006110F4">
              <w:rPr>
                <w:b/>
              </w:rPr>
              <w:t>Masal anlatma:</w:t>
            </w:r>
          </w:p>
          <w:p w:rsidR="00007202" w:rsidRDefault="00007202" w:rsidP="007C5BE0">
            <w:pPr>
              <w:tabs>
                <w:tab w:val="left" w:pos="907"/>
              </w:tabs>
              <w:spacing w:line="240" w:lineRule="exact"/>
            </w:pPr>
            <w:r w:rsidRPr="007C5BE0">
              <w:rPr>
                <w:b/>
                <w:bCs/>
              </w:rPr>
              <w:t xml:space="preserve"> 1 :</w:t>
            </w:r>
            <w:r w:rsidRPr="007C5BE0">
              <w:t xml:space="preserve"> Güzel konuşma ve yazma kurallarını öğrenip uygulayabilme. </w:t>
            </w: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r>
              <w:t xml:space="preserve">Öğrencilere konuşmada nelere dikkat edecekleri hatırlatılır. Masal anlatımında vurgu ton vb. ile içerikte 5n 1k gibi unsurların belirtilmesi gerektiği açıklanıp, önceden okudukları bir masal anlattırılıp, değerlendirilir. </w:t>
            </w: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Pr="006110F4" w:rsidRDefault="00007202" w:rsidP="007C470C">
            <w:pPr>
              <w:rPr>
                <w:b/>
              </w:rPr>
            </w:pPr>
          </w:p>
        </w:tc>
        <w:tc>
          <w:tcPr>
            <w:tcW w:w="2663" w:type="dxa"/>
            <w:gridSpan w:val="2"/>
            <w:vAlign w:val="center"/>
          </w:tcPr>
          <w:p w:rsidR="00007202" w:rsidRPr="004C0010" w:rsidRDefault="00007202" w:rsidP="007C470C">
            <w:pPr>
              <w:rPr>
                <w:b/>
              </w:rPr>
            </w:pPr>
            <w:r w:rsidRPr="004C0010">
              <w:rPr>
                <w:b/>
              </w:rPr>
              <w:t>Kesiyorum, yapıştırıyorum:</w:t>
            </w:r>
          </w:p>
          <w:p w:rsidR="00007202" w:rsidRPr="004C0010" w:rsidRDefault="00007202" w:rsidP="00C3749B">
            <w:pPr>
              <w:autoSpaceDE w:val="0"/>
              <w:autoSpaceDN w:val="0"/>
              <w:adjustRightInd w:val="0"/>
              <w:rPr>
                <w:b/>
                <w:bCs/>
              </w:rPr>
            </w:pPr>
            <w:r w:rsidRPr="004C0010">
              <w:rPr>
                <w:b/>
                <w:bCs/>
              </w:rPr>
              <w:t>3. 12.“Heykel Yapıyorum”</w:t>
            </w:r>
          </w:p>
          <w:p w:rsidR="00007202" w:rsidRPr="004C0010" w:rsidRDefault="00007202" w:rsidP="00C3749B">
            <w:pPr>
              <w:autoSpaceDE w:val="0"/>
              <w:autoSpaceDN w:val="0"/>
              <w:adjustRightInd w:val="0"/>
            </w:pPr>
            <w:r w:rsidRPr="004C0010">
              <w:t>Öğrenciler, renkli plastik kabloları bükerek insan, hayvan, bitki ya da çeşitli nesnelerin heykellerini yaparlar.</w:t>
            </w:r>
          </w:p>
          <w:p w:rsidR="00007202" w:rsidRPr="004C0010" w:rsidRDefault="00007202" w:rsidP="00C3749B">
            <w:pPr>
              <w:autoSpaceDE w:val="0"/>
              <w:autoSpaceDN w:val="0"/>
              <w:adjustRightInd w:val="0"/>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Default="00007202" w:rsidP="007C470C">
            <w:pPr>
              <w:rPr>
                <w:b/>
              </w:rPr>
            </w:pPr>
          </w:p>
          <w:p w:rsidR="00007202" w:rsidRPr="004C0010" w:rsidRDefault="00007202" w:rsidP="007C470C">
            <w:pPr>
              <w:rPr>
                <w:b/>
              </w:rPr>
            </w:pPr>
          </w:p>
        </w:tc>
      </w:tr>
    </w:tbl>
    <w:p w:rsidR="00007202" w:rsidRPr="006110F4" w:rsidRDefault="00007202" w:rsidP="00580645">
      <w:pPr>
        <w:rPr>
          <w:b/>
        </w:rPr>
      </w:pPr>
    </w:p>
    <w:tbl>
      <w:tblPr>
        <w:tblpPr w:leftFromText="141" w:rightFromText="141" w:horzAnchor="margin" w:tblpXSpec="center" w:tblpY="480"/>
        <w:tblW w:w="1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3F294B">
        <w:trPr>
          <w:cantSplit/>
          <w:trHeight w:val="559"/>
        </w:trPr>
        <w:tc>
          <w:tcPr>
            <w:tcW w:w="534" w:type="dxa"/>
            <w:textDirection w:val="btLr"/>
          </w:tcPr>
          <w:p w:rsidR="00007202" w:rsidRPr="006110F4" w:rsidRDefault="00007202" w:rsidP="003F294B">
            <w:pPr>
              <w:jc w:val="center"/>
              <w:rPr>
                <w:b/>
                <w:sz w:val="28"/>
                <w:szCs w:val="28"/>
              </w:rPr>
            </w:pPr>
            <w:r w:rsidRPr="006110F4">
              <w:rPr>
                <w:b/>
                <w:sz w:val="28"/>
                <w:szCs w:val="28"/>
              </w:rPr>
              <w:t>AY</w:t>
            </w:r>
          </w:p>
        </w:tc>
        <w:tc>
          <w:tcPr>
            <w:tcW w:w="533" w:type="dxa"/>
            <w:textDirection w:val="btLr"/>
          </w:tcPr>
          <w:p w:rsidR="00007202" w:rsidRPr="006110F4" w:rsidRDefault="00007202" w:rsidP="003F294B">
            <w:pPr>
              <w:rPr>
                <w:b/>
                <w:sz w:val="28"/>
                <w:szCs w:val="28"/>
              </w:rPr>
            </w:pPr>
            <w:r w:rsidRPr="006110F4">
              <w:rPr>
                <w:b/>
                <w:sz w:val="28"/>
                <w:szCs w:val="28"/>
              </w:rPr>
              <w:t xml:space="preserve">       </w:t>
            </w:r>
          </w:p>
          <w:p w:rsidR="00007202" w:rsidRPr="006110F4" w:rsidRDefault="00007202" w:rsidP="003F294B">
            <w:pPr>
              <w:rPr>
                <w:b/>
                <w:sz w:val="28"/>
                <w:szCs w:val="28"/>
              </w:rPr>
            </w:pPr>
          </w:p>
        </w:tc>
        <w:tc>
          <w:tcPr>
            <w:tcW w:w="1699" w:type="dxa"/>
          </w:tcPr>
          <w:p w:rsidR="00007202" w:rsidRPr="006110F4" w:rsidRDefault="00007202" w:rsidP="003F294B">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3F294B">
            <w:pPr>
              <w:pStyle w:val="ListParagraph"/>
              <w:rPr>
                <w:b/>
                <w:sz w:val="28"/>
                <w:szCs w:val="28"/>
              </w:rPr>
            </w:pPr>
            <w:r w:rsidRPr="006110F4">
              <w:rPr>
                <w:b/>
                <w:sz w:val="28"/>
                <w:szCs w:val="28"/>
              </w:rPr>
              <w:t xml:space="preserve">2.DERS </w:t>
            </w:r>
          </w:p>
        </w:tc>
        <w:tc>
          <w:tcPr>
            <w:tcW w:w="2679" w:type="dxa"/>
          </w:tcPr>
          <w:p w:rsidR="00007202" w:rsidRPr="006110F4" w:rsidRDefault="00007202" w:rsidP="003F294B">
            <w:pPr>
              <w:ind w:left="360"/>
              <w:jc w:val="center"/>
              <w:rPr>
                <w:b/>
                <w:sz w:val="28"/>
                <w:szCs w:val="28"/>
              </w:rPr>
            </w:pPr>
            <w:r w:rsidRPr="006110F4">
              <w:rPr>
                <w:b/>
                <w:sz w:val="28"/>
                <w:szCs w:val="28"/>
              </w:rPr>
              <w:t>3.DERS</w:t>
            </w:r>
          </w:p>
        </w:tc>
        <w:tc>
          <w:tcPr>
            <w:tcW w:w="2679" w:type="dxa"/>
          </w:tcPr>
          <w:p w:rsidR="00007202" w:rsidRPr="006110F4" w:rsidRDefault="00007202" w:rsidP="003F294B">
            <w:pPr>
              <w:ind w:left="360"/>
              <w:jc w:val="center"/>
              <w:rPr>
                <w:b/>
                <w:sz w:val="28"/>
                <w:szCs w:val="28"/>
              </w:rPr>
            </w:pPr>
            <w:r w:rsidRPr="006110F4">
              <w:rPr>
                <w:b/>
                <w:sz w:val="28"/>
                <w:szCs w:val="28"/>
              </w:rPr>
              <w:t>4.DERS</w:t>
            </w:r>
          </w:p>
        </w:tc>
        <w:tc>
          <w:tcPr>
            <w:tcW w:w="2679" w:type="dxa"/>
          </w:tcPr>
          <w:p w:rsidR="00007202" w:rsidRPr="006110F4" w:rsidRDefault="00007202" w:rsidP="003F294B">
            <w:pPr>
              <w:ind w:left="360"/>
              <w:jc w:val="center"/>
              <w:rPr>
                <w:b/>
                <w:sz w:val="28"/>
                <w:szCs w:val="28"/>
              </w:rPr>
            </w:pPr>
            <w:r w:rsidRPr="006110F4">
              <w:rPr>
                <w:b/>
                <w:sz w:val="28"/>
                <w:szCs w:val="28"/>
              </w:rPr>
              <w:t>5.DERS</w:t>
            </w:r>
          </w:p>
        </w:tc>
      </w:tr>
      <w:tr w:rsidR="00007202" w:rsidRPr="006110F4" w:rsidTr="003F294B">
        <w:trPr>
          <w:cantSplit/>
          <w:trHeight w:val="2818"/>
        </w:trPr>
        <w:tc>
          <w:tcPr>
            <w:tcW w:w="534" w:type="dxa"/>
            <w:vMerge w:val="restart"/>
            <w:textDirection w:val="btLr"/>
          </w:tcPr>
          <w:p w:rsidR="00007202" w:rsidRPr="006110F4" w:rsidRDefault="00007202" w:rsidP="003F294B">
            <w:pPr>
              <w:ind w:left="113" w:right="113"/>
              <w:jc w:val="center"/>
              <w:rPr>
                <w:b/>
                <w:sz w:val="28"/>
                <w:szCs w:val="28"/>
              </w:rPr>
            </w:pPr>
            <w:r w:rsidRPr="006110F4">
              <w:rPr>
                <w:b/>
                <w:sz w:val="28"/>
                <w:szCs w:val="28"/>
              </w:rPr>
              <w:t>18 EKİM – 28 EKİM</w:t>
            </w:r>
          </w:p>
        </w:tc>
        <w:tc>
          <w:tcPr>
            <w:tcW w:w="533" w:type="dxa"/>
            <w:textDirection w:val="btLr"/>
          </w:tcPr>
          <w:p w:rsidR="00007202" w:rsidRPr="006110F4" w:rsidRDefault="00007202" w:rsidP="003F294B">
            <w:pPr>
              <w:ind w:left="113" w:right="113"/>
              <w:jc w:val="center"/>
              <w:rPr>
                <w:b/>
              </w:rPr>
            </w:pPr>
            <w:r w:rsidRPr="006110F4">
              <w:rPr>
                <w:b/>
                <w:sz w:val="28"/>
                <w:szCs w:val="28"/>
              </w:rPr>
              <w:t>5.  HAFTA</w:t>
            </w:r>
          </w:p>
        </w:tc>
        <w:tc>
          <w:tcPr>
            <w:tcW w:w="1699" w:type="dxa"/>
          </w:tcPr>
          <w:p w:rsidR="00007202" w:rsidRPr="006110F4" w:rsidRDefault="00007202" w:rsidP="003F294B">
            <w:pPr>
              <w:jc w:val="center"/>
              <w:rPr>
                <w:b/>
                <w:sz w:val="16"/>
                <w:szCs w:val="16"/>
              </w:rPr>
            </w:pPr>
          </w:p>
          <w:p w:rsidR="00007202" w:rsidRPr="006110F4" w:rsidRDefault="00007202" w:rsidP="003F294B">
            <w:pPr>
              <w:rPr>
                <w:b/>
                <w:sz w:val="16"/>
                <w:szCs w:val="16"/>
              </w:rPr>
            </w:pPr>
            <w:r w:rsidRPr="006110F4">
              <w:rPr>
                <w:b/>
                <w:sz w:val="16"/>
                <w:szCs w:val="16"/>
              </w:rPr>
              <w:t>YETERLİKALANI</w:t>
            </w:r>
          </w:p>
          <w:p w:rsidR="00007202" w:rsidRPr="006110F4" w:rsidRDefault="00007202" w:rsidP="003F294B">
            <w:pPr>
              <w:rPr>
                <w:b/>
                <w:sz w:val="16"/>
                <w:szCs w:val="16"/>
              </w:rPr>
            </w:pPr>
            <w:r w:rsidRPr="006110F4">
              <w:rPr>
                <w:b/>
                <w:sz w:val="16"/>
                <w:szCs w:val="16"/>
              </w:rPr>
              <w:t>KAZANIMLAR</w:t>
            </w:r>
          </w:p>
          <w:p w:rsidR="00007202" w:rsidRPr="006110F4" w:rsidRDefault="00007202" w:rsidP="003F294B">
            <w:pPr>
              <w:rPr>
                <w:b/>
                <w:sz w:val="16"/>
                <w:szCs w:val="16"/>
              </w:rPr>
            </w:pPr>
            <w:r w:rsidRPr="006110F4">
              <w:rPr>
                <w:b/>
                <w:sz w:val="16"/>
                <w:szCs w:val="16"/>
              </w:rPr>
              <w:t>ETKİNLİK</w:t>
            </w:r>
          </w:p>
          <w:p w:rsidR="00007202" w:rsidRPr="006110F4" w:rsidRDefault="00007202" w:rsidP="003F294B">
            <w:pPr>
              <w:rPr>
                <w:b/>
                <w:sz w:val="16"/>
                <w:szCs w:val="16"/>
              </w:rPr>
            </w:pPr>
            <w:r w:rsidRPr="006110F4">
              <w:rPr>
                <w:b/>
                <w:sz w:val="16"/>
                <w:szCs w:val="16"/>
              </w:rPr>
              <w:t>AÇIKLAMA</w:t>
            </w:r>
          </w:p>
          <w:p w:rsidR="00007202" w:rsidRPr="006110F4" w:rsidRDefault="00007202" w:rsidP="003F294B">
            <w:pPr>
              <w:rPr>
                <w:b/>
                <w:sz w:val="16"/>
                <w:szCs w:val="16"/>
              </w:rPr>
            </w:pPr>
            <w:r w:rsidRPr="006110F4">
              <w:rPr>
                <w:b/>
                <w:sz w:val="16"/>
                <w:szCs w:val="16"/>
              </w:rPr>
              <w:t>KULLANILACAK ARAÇ GEREÇ</w:t>
            </w:r>
          </w:p>
          <w:p w:rsidR="00007202" w:rsidRPr="006110F4" w:rsidRDefault="00007202" w:rsidP="003F294B">
            <w:pPr>
              <w:rPr>
                <w:b/>
                <w:sz w:val="16"/>
                <w:szCs w:val="16"/>
              </w:rPr>
            </w:pPr>
            <w:r w:rsidRPr="006110F4">
              <w:rPr>
                <w:b/>
                <w:sz w:val="16"/>
                <w:szCs w:val="16"/>
              </w:rPr>
              <w:t>YÖNTEM</w:t>
            </w:r>
          </w:p>
          <w:p w:rsidR="00007202" w:rsidRPr="006110F4" w:rsidRDefault="00007202" w:rsidP="003F294B">
            <w:pPr>
              <w:rPr>
                <w:b/>
                <w:sz w:val="16"/>
                <w:szCs w:val="16"/>
              </w:rPr>
            </w:pPr>
            <w:r w:rsidRPr="006110F4">
              <w:rPr>
                <w:b/>
                <w:sz w:val="16"/>
                <w:szCs w:val="16"/>
              </w:rPr>
              <w:t>DEĞERLENDİRME</w:t>
            </w:r>
          </w:p>
          <w:p w:rsidR="00007202" w:rsidRPr="006110F4" w:rsidRDefault="00007202" w:rsidP="003F294B">
            <w:pPr>
              <w:rPr>
                <w:b/>
                <w:sz w:val="16"/>
                <w:szCs w:val="16"/>
              </w:rPr>
            </w:pPr>
            <w:r w:rsidRPr="006110F4">
              <w:rPr>
                <w:b/>
                <w:sz w:val="16"/>
                <w:szCs w:val="16"/>
              </w:rPr>
              <w:t>SÜRE</w:t>
            </w:r>
          </w:p>
          <w:p w:rsidR="00007202" w:rsidRPr="006110F4" w:rsidRDefault="00007202" w:rsidP="003F294B">
            <w:pPr>
              <w:jc w:val="center"/>
              <w:rPr>
                <w:b/>
                <w:sz w:val="16"/>
                <w:szCs w:val="16"/>
              </w:rPr>
            </w:pPr>
          </w:p>
        </w:tc>
        <w:tc>
          <w:tcPr>
            <w:tcW w:w="2679" w:type="dxa"/>
          </w:tcPr>
          <w:p w:rsidR="00007202" w:rsidRPr="006110F4" w:rsidRDefault="00007202" w:rsidP="003F294B">
            <w:pPr>
              <w:jc w:val="center"/>
              <w:rPr>
                <w:b/>
                <w:sz w:val="16"/>
                <w:szCs w:val="16"/>
              </w:rPr>
            </w:pPr>
          </w:p>
          <w:p w:rsidR="00007202" w:rsidRPr="006110F4" w:rsidRDefault="00007202" w:rsidP="00166540">
            <w:pPr>
              <w:rPr>
                <w:sz w:val="20"/>
                <w:szCs w:val="20"/>
              </w:rPr>
            </w:pPr>
            <w:r w:rsidRPr="006110F4">
              <w:rPr>
                <w:b/>
                <w:bCs/>
                <w:sz w:val="20"/>
                <w:szCs w:val="20"/>
              </w:rPr>
              <w:t>1.4.</w:t>
            </w:r>
            <w:r w:rsidRPr="006110F4">
              <w:rPr>
                <w:b/>
                <w:bCs/>
                <w:sz w:val="14"/>
                <w:szCs w:val="14"/>
              </w:rPr>
              <w:t xml:space="preserve">  </w:t>
            </w:r>
            <w:r w:rsidRPr="006110F4">
              <w:rPr>
                <w:sz w:val="20"/>
                <w:szCs w:val="20"/>
              </w:rPr>
              <w:t>Farklı amaçlar için kullanılan yazılım ve donanımlara örnekler verir.</w:t>
            </w:r>
          </w:p>
          <w:p w:rsidR="00007202" w:rsidRPr="006110F4" w:rsidRDefault="00007202" w:rsidP="003F294B">
            <w:r w:rsidRPr="006110F4">
              <w:rPr>
                <w:sz w:val="20"/>
                <w:szCs w:val="20"/>
              </w:rPr>
              <w:t>Yazılım ve donanım kavramlarından bahsedilir. Mikrofon, oyun çubuğu, tarayıcı, yazıcı ve çeşitleri, dijital kamera, optik okuyucu ve barkod okuyucudan bahsedilir. Bunların kullanıldığı yazılım türlerine örnekler verilir. Yazılım-donanım uyumluluğunun gerekliliğinden bahsedilir.</w:t>
            </w:r>
          </w:p>
        </w:tc>
        <w:tc>
          <w:tcPr>
            <w:tcW w:w="2679" w:type="dxa"/>
          </w:tcPr>
          <w:p w:rsidR="00007202" w:rsidRPr="006110F4" w:rsidRDefault="00007202" w:rsidP="001A48F6">
            <w:pPr>
              <w:rPr>
                <w:b/>
              </w:rPr>
            </w:pPr>
            <w:r>
              <w:rPr>
                <w:b/>
              </w:rPr>
              <w:t xml:space="preserve">          </w:t>
            </w:r>
            <w:r w:rsidRPr="006110F4">
              <w:rPr>
                <w:b/>
              </w:rPr>
              <w:t>İngilizce:</w:t>
            </w:r>
          </w:p>
          <w:p w:rsidR="00007202" w:rsidRPr="00BC5777" w:rsidRDefault="00007202" w:rsidP="001A48F6">
            <w:pPr>
              <w:jc w:val="center"/>
            </w:pPr>
            <w:r w:rsidRPr="00BC5777">
              <w:rPr>
                <w:b/>
              </w:rPr>
              <w:t xml:space="preserve"> 2 :</w:t>
            </w:r>
            <w:r w:rsidRPr="00BC5777">
              <w:t xml:space="preserve"> İngilizcede belli seslerin bilgisi</w:t>
            </w:r>
          </w:p>
          <w:p w:rsidR="00007202" w:rsidRDefault="00007202" w:rsidP="001A48F6">
            <w:pPr>
              <w:jc w:val="center"/>
            </w:pPr>
            <w:r w:rsidRPr="00BC5777">
              <w:t>İngilizce’de sesler ve alfabenin tanıtımı yapılacak. Şarkı ile alfabe öğretilecek.</w:t>
            </w:r>
          </w:p>
          <w:p w:rsidR="00007202" w:rsidRDefault="00007202" w:rsidP="001A48F6">
            <w:pPr>
              <w:rPr>
                <w:b/>
              </w:rPr>
            </w:pPr>
          </w:p>
          <w:p w:rsidR="00007202" w:rsidRDefault="00007202" w:rsidP="003F294B">
            <w:pPr>
              <w:jc w:val="center"/>
              <w:rPr>
                <w:b/>
              </w:rPr>
            </w:pPr>
          </w:p>
          <w:p w:rsidR="00007202" w:rsidRPr="006110F4" w:rsidRDefault="00007202" w:rsidP="003F294B">
            <w:pPr>
              <w:jc w:val="center"/>
              <w:rPr>
                <w:b/>
              </w:rPr>
            </w:pPr>
          </w:p>
        </w:tc>
        <w:tc>
          <w:tcPr>
            <w:tcW w:w="2679" w:type="dxa"/>
          </w:tcPr>
          <w:p w:rsidR="00007202" w:rsidRPr="006110F4" w:rsidRDefault="00007202" w:rsidP="003F294B">
            <w:pPr>
              <w:jc w:val="center"/>
              <w:rPr>
                <w:b/>
              </w:rPr>
            </w:pPr>
          </w:p>
          <w:p w:rsidR="00007202" w:rsidRDefault="00007202" w:rsidP="003F294B">
            <w:pPr>
              <w:jc w:val="center"/>
              <w:rPr>
                <w:b/>
              </w:rPr>
            </w:pPr>
            <w:r w:rsidRPr="006110F4">
              <w:rPr>
                <w:b/>
              </w:rPr>
              <w:t>Gezi, gözlem çalışması:</w:t>
            </w:r>
          </w:p>
          <w:p w:rsidR="00007202" w:rsidRPr="007E1E0C" w:rsidRDefault="00007202" w:rsidP="007E1E0C">
            <w:pPr>
              <w:autoSpaceDE w:val="0"/>
              <w:autoSpaceDN w:val="0"/>
              <w:adjustRightInd w:val="0"/>
            </w:pPr>
            <w:r w:rsidRPr="008336D9">
              <w:rPr>
                <w:rFonts w:ascii="Arial" w:hAnsi="Arial" w:cs="Arial"/>
                <w:b/>
                <w:bCs/>
                <w:sz w:val="16"/>
                <w:szCs w:val="16"/>
              </w:rPr>
              <w:t xml:space="preserve">. </w:t>
            </w:r>
            <w:r w:rsidRPr="007E1E0C">
              <w:rPr>
                <w:sz w:val="22"/>
                <w:szCs w:val="22"/>
              </w:rPr>
              <w:t>Birey, toplum ve çevre arasındaki</w:t>
            </w:r>
          </w:p>
          <w:p w:rsidR="00007202" w:rsidRPr="007E1E0C" w:rsidRDefault="00007202" w:rsidP="007E1E0C">
            <w:pPr>
              <w:autoSpaceDE w:val="0"/>
              <w:autoSpaceDN w:val="0"/>
              <w:adjustRightInd w:val="0"/>
            </w:pPr>
            <w:r w:rsidRPr="007E1E0C">
              <w:rPr>
                <w:sz w:val="22"/>
                <w:szCs w:val="22"/>
              </w:rPr>
              <w:t>karşılıklı bağımlılığı kavrar ve bunu gösteren</w:t>
            </w:r>
          </w:p>
          <w:p w:rsidR="00007202" w:rsidRPr="007E1E0C" w:rsidRDefault="00007202" w:rsidP="007E1E0C">
            <w:r w:rsidRPr="007E1E0C">
              <w:rPr>
                <w:sz w:val="22"/>
                <w:szCs w:val="22"/>
              </w:rPr>
              <w:t>örnekler verir.</w:t>
            </w:r>
          </w:p>
          <w:p w:rsidR="00007202" w:rsidRPr="007E1E0C" w:rsidRDefault="00007202" w:rsidP="007E1E0C">
            <w:r w:rsidRPr="007E1E0C">
              <w:rPr>
                <w:sz w:val="22"/>
                <w:szCs w:val="22"/>
              </w:rPr>
              <w:t>Okulumuzu ve bölümlerini tanıma: kütüphaneye ziyaret düzenlenecek. Kütüphane kuralları hatırlatılacak.</w:t>
            </w:r>
          </w:p>
          <w:p w:rsidR="00007202" w:rsidRPr="006110F4" w:rsidRDefault="00007202" w:rsidP="003F294B">
            <w:pPr>
              <w:jc w:val="center"/>
              <w:rPr>
                <w:b/>
              </w:rPr>
            </w:pPr>
          </w:p>
        </w:tc>
        <w:tc>
          <w:tcPr>
            <w:tcW w:w="2679" w:type="dxa"/>
          </w:tcPr>
          <w:p w:rsidR="00007202" w:rsidRPr="006110F4" w:rsidRDefault="00007202" w:rsidP="003F294B">
            <w:pPr>
              <w:jc w:val="center"/>
              <w:rPr>
                <w:b/>
              </w:rPr>
            </w:pPr>
          </w:p>
          <w:p w:rsidR="00007202" w:rsidRDefault="00007202" w:rsidP="003F294B">
            <w:pPr>
              <w:jc w:val="center"/>
              <w:rPr>
                <w:b/>
              </w:rPr>
            </w:pPr>
            <w:r w:rsidRPr="006110F4">
              <w:rPr>
                <w:b/>
              </w:rPr>
              <w:t>Güzel yazı çalışması:</w:t>
            </w:r>
          </w:p>
          <w:p w:rsidR="00007202" w:rsidRDefault="00007202" w:rsidP="003F294B">
            <w:pPr>
              <w:jc w:val="center"/>
            </w:pPr>
            <w:r w:rsidRPr="00903AD3">
              <w:t>4. Bütün yazılarını bitişik eğik yazı ile yazar.</w:t>
            </w:r>
          </w:p>
          <w:p w:rsidR="00007202" w:rsidRPr="00903AD3" w:rsidRDefault="00007202" w:rsidP="003F294B">
            <w:pPr>
              <w:jc w:val="center"/>
              <w:rPr>
                <w:b/>
              </w:rPr>
            </w:pPr>
            <w:r w:rsidRPr="00903AD3">
              <w:t>Büyük ve küçük bitişik eğik yazı harflerinin yazılışı (boyut, yön vb.) üzerinde önemle durulmalıdır.</w:t>
            </w:r>
            <w:r>
              <w:t xml:space="preserve"> Tüm küçük ve büyük harfler yazdırılıp kontrol edilir.</w:t>
            </w:r>
          </w:p>
        </w:tc>
        <w:tc>
          <w:tcPr>
            <w:tcW w:w="2679" w:type="dxa"/>
          </w:tcPr>
          <w:p w:rsidR="00007202" w:rsidRPr="006110F4" w:rsidRDefault="00007202" w:rsidP="003F294B">
            <w:pPr>
              <w:jc w:val="center"/>
              <w:rPr>
                <w:b/>
              </w:rPr>
            </w:pPr>
          </w:p>
          <w:p w:rsidR="00007202" w:rsidRPr="006110F4" w:rsidRDefault="00007202" w:rsidP="003F294B">
            <w:pPr>
              <w:jc w:val="center"/>
              <w:rPr>
                <w:b/>
              </w:rPr>
            </w:pPr>
            <w:r w:rsidRPr="006110F4">
              <w:rPr>
                <w:b/>
              </w:rPr>
              <w:t>Kitap tanıtımı:</w:t>
            </w:r>
          </w:p>
          <w:p w:rsidR="00007202" w:rsidRPr="00752BBD" w:rsidRDefault="00007202" w:rsidP="003F294B">
            <w:pPr>
              <w:jc w:val="center"/>
            </w:pPr>
            <w:r w:rsidRPr="00752BBD">
              <w:t>Okuduğu bir kitabı ayrıntılı olarak arkadaşlarına tanıtır.</w:t>
            </w:r>
          </w:p>
          <w:p w:rsidR="00007202" w:rsidRPr="00752BBD" w:rsidRDefault="00007202" w:rsidP="003F294B">
            <w:pPr>
              <w:jc w:val="center"/>
            </w:pPr>
            <w:r w:rsidRPr="00752BBD">
              <w:t>Adı, yazarı, konu ve içeriği, sevip sevmediği vb. ile ilgili düşüncelerini paylaşır.</w:t>
            </w:r>
          </w:p>
          <w:p w:rsidR="00007202" w:rsidRPr="006110F4" w:rsidRDefault="00007202" w:rsidP="003F294B">
            <w:pPr>
              <w:jc w:val="center"/>
              <w:rPr>
                <w:b/>
              </w:rPr>
            </w:pPr>
          </w:p>
        </w:tc>
      </w:tr>
      <w:tr w:rsidR="00007202" w:rsidRPr="006110F4" w:rsidTr="001E1973">
        <w:trPr>
          <w:cantSplit/>
          <w:trHeight w:val="5000"/>
        </w:trPr>
        <w:tc>
          <w:tcPr>
            <w:tcW w:w="534" w:type="dxa"/>
            <w:vMerge/>
            <w:vAlign w:val="center"/>
          </w:tcPr>
          <w:p w:rsidR="00007202" w:rsidRPr="006110F4" w:rsidRDefault="00007202" w:rsidP="003F294B"/>
        </w:tc>
        <w:tc>
          <w:tcPr>
            <w:tcW w:w="533" w:type="dxa"/>
            <w:textDirection w:val="btLr"/>
            <w:vAlign w:val="center"/>
          </w:tcPr>
          <w:p w:rsidR="00007202" w:rsidRPr="006110F4" w:rsidRDefault="00007202" w:rsidP="003F294B">
            <w:pPr>
              <w:ind w:left="163" w:right="113"/>
              <w:jc w:val="center"/>
              <w:rPr>
                <w:b/>
              </w:rPr>
            </w:pPr>
            <w:r w:rsidRPr="006110F4">
              <w:rPr>
                <w:b/>
                <w:sz w:val="28"/>
                <w:szCs w:val="28"/>
              </w:rPr>
              <w:t>6.  HAFTA</w:t>
            </w:r>
          </w:p>
        </w:tc>
        <w:tc>
          <w:tcPr>
            <w:tcW w:w="1699" w:type="dxa"/>
            <w:vAlign w:val="center"/>
          </w:tcPr>
          <w:p w:rsidR="00007202" w:rsidRPr="006110F4" w:rsidRDefault="00007202" w:rsidP="003F294B">
            <w:pPr>
              <w:rPr>
                <w:b/>
                <w:sz w:val="16"/>
                <w:szCs w:val="16"/>
              </w:rPr>
            </w:pPr>
            <w:r w:rsidRPr="006110F4">
              <w:rPr>
                <w:b/>
                <w:sz w:val="16"/>
                <w:szCs w:val="16"/>
              </w:rPr>
              <w:t>YETERLİKALANI</w:t>
            </w:r>
          </w:p>
          <w:p w:rsidR="00007202" w:rsidRPr="006110F4" w:rsidRDefault="00007202" w:rsidP="003F294B">
            <w:pPr>
              <w:rPr>
                <w:b/>
                <w:sz w:val="16"/>
                <w:szCs w:val="16"/>
              </w:rPr>
            </w:pPr>
            <w:r w:rsidRPr="006110F4">
              <w:rPr>
                <w:b/>
                <w:sz w:val="16"/>
                <w:szCs w:val="16"/>
              </w:rPr>
              <w:t>KAZANIMLAR</w:t>
            </w:r>
          </w:p>
          <w:p w:rsidR="00007202" w:rsidRPr="006110F4" w:rsidRDefault="00007202" w:rsidP="003F294B">
            <w:pPr>
              <w:rPr>
                <w:b/>
                <w:sz w:val="16"/>
                <w:szCs w:val="16"/>
              </w:rPr>
            </w:pPr>
            <w:r w:rsidRPr="006110F4">
              <w:rPr>
                <w:b/>
                <w:sz w:val="16"/>
                <w:szCs w:val="16"/>
              </w:rPr>
              <w:t>ETKİNLİK</w:t>
            </w:r>
          </w:p>
          <w:p w:rsidR="00007202" w:rsidRPr="006110F4" w:rsidRDefault="00007202" w:rsidP="003F294B">
            <w:pPr>
              <w:rPr>
                <w:b/>
                <w:sz w:val="16"/>
                <w:szCs w:val="16"/>
              </w:rPr>
            </w:pPr>
            <w:r w:rsidRPr="006110F4">
              <w:rPr>
                <w:b/>
                <w:sz w:val="16"/>
                <w:szCs w:val="16"/>
              </w:rPr>
              <w:t>AÇIKLAMA</w:t>
            </w:r>
          </w:p>
          <w:p w:rsidR="00007202" w:rsidRPr="006110F4" w:rsidRDefault="00007202" w:rsidP="003F294B">
            <w:pPr>
              <w:rPr>
                <w:b/>
                <w:sz w:val="16"/>
                <w:szCs w:val="16"/>
              </w:rPr>
            </w:pPr>
            <w:r w:rsidRPr="006110F4">
              <w:rPr>
                <w:b/>
                <w:sz w:val="16"/>
                <w:szCs w:val="16"/>
              </w:rPr>
              <w:t>KULLANILACAK ARAÇ GEREÇ</w:t>
            </w:r>
          </w:p>
          <w:p w:rsidR="00007202" w:rsidRPr="006110F4" w:rsidRDefault="00007202" w:rsidP="003F294B">
            <w:pPr>
              <w:rPr>
                <w:b/>
                <w:sz w:val="16"/>
                <w:szCs w:val="16"/>
              </w:rPr>
            </w:pPr>
            <w:r w:rsidRPr="006110F4">
              <w:rPr>
                <w:b/>
                <w:sz w:val="16"/>
                <w:szCs w:val="16"/>
              </w:rPr>
              <w:t>YÖNTEM</w:t>
            </w:r>
          </w:p>
          <w:p w:rsidR="00007202" w:rsidRPr="006110F4" w:rsidRDefault="00007202" w:rsidP="003F294B">
            <w:pPr>
              <w:rPr>
                <w:b/>
                <w:sz w:val="16"/>
                <w:szCs w:val="16"/>
              </w:rPr>
            </w:pPr>
            <w:r w:rsidRPr="006110F4">
              <w:rPr>
                <w:b/>
                <w:sz w:val="16"/>
                <w:szCs w:val="16"/>
              </w:rPr>
              <w:t>DEĞERLENDİRME</w:t>
            </w:r>
          </w:p>
          <w:p w:rsidR="00007202" w:rsidRPr="006110F4" w:rsidRDefault="00007202" w:rsidP="003F294B">
            <w:pPr>
              <w:rPr>
                <w:b/>
                <w:sz w:val="16"/>
                <w:szCs w:val="16"/>
              </w:rPr>
            </w:pPr>
            <w:r w:rsidRPr="006110F4">
              <w:rPr>
                <w:b/>
                <w:sz w:val="16"/>
                <w:szCs w:val="16"/>
              </w:rPr>
              <w:t>SÜRE</w:t>
            </w:r>
          </w:p>
          <w:p w:rsidR="00007202" w:rsidRPr="006110F4" w:rsidRDefault="00007202" w:rsidP="003F294B"/>
        </w:tc>
        <w:tc>
          <w:tcPr>
            <w:tcW w:w="2679" w:type="dxa"/>
            <w:vAlign w:val="center"/>
          </w:tcPr>
          <w:p w:rsidR="00007202" w:rsidRPr="006110F4" w:rsidRDefault="00007202" w:rsidP="00166540">
            <w:pPr>
              <w:rPr>
                <w:sz w:val="20"/>
                <w:szCs w:val="20"/>
              </w:rPr>
            </w:pPr>
            <w:r w:rsidRPr="006110F4">
              <w:rPr>
                <w:b/>
                <w:bCs/>
                <w:sz w:val="20"/>
                <w:szCs w:val="20"/>
              </w:rPr>
              <w:t>1.4.</w:t>
            </w:r>
            <w:r w:rsidRPr="006110F4">
              <w:rPr>
                <w:b/>
                <w:bCs/>
                <w:sz w:val="14"/>
                <w:szCs w:val="14"/>
              </w:rPr>
              <w:t xml:space="preserve">  </w:t>
            </w:r>
            <w:r w:rsidRPr="006110F4">
              <w:rPr>
                <w:sz w:val="20"/>
                <w:szCs w:val="20"/>
              </w:rPr>
              <w:t>Farklı amaçlar için kullanılan yazılım ve donanımlara örnekler verir.</w:t>
            </w:r>
          </w:p>
          <w:p w:rsidR="00007202" w:rsidRPr="006110F4" w:rsidRDefault="00007202" w:rsidP="00166540">
            <w:pPr>
              <w:rPr>
                <w:b/>
                <w:bCs/>
                <w:sz w:val="20"/>
                <w:szCs w:val="20"/>
              </w:rPr>
            </w:pPr>
          </w:p>
          <w:p w:rsidR="00007202" w:rsidRDefault="00007202" w:rsidP="003F294B">
            <w:pPr>
              <w:rPr>
                <w:sz w:val="20"/>
                <w:szCs w:val="20"/>
              </w:rPr>
            </w:pPr>
            <w:r w:rsidRPr="006110F4">
              <w:rPr>
                <w:b/>
                <w:bCs/>
                <w:sz w:val="20"/>
                <w:szCs w:val="20"/>
              </w:rPr>
              <w:t xml:space="preserve">1.4. </w:t>
            </w:r>
            <w:r w:rsidRPr="006110F4">
              <w:rPr>
                <w:sz w:val="20"/>
                <w:szCs w:val="20"/>
              </w:rPr>
              <w:t>Yazılım ve donanım kavramlarından bahsedilir. Mikrofon, oyun çubuğu, tarayıcı, yazıcı ve çeşitleri, dijital kamera, optik okuyucu ve barkod okuyucudan bahsedilir. Bunların kullanıldığı yazılım türlerine örnekler verilir. Yazılım-donanım uyumluluğunun gerekliliğinden bahsedilir.</w:t>
            </w:r>
          </w:p>
          <w:p w:rsidR="00007202" w:rsidRDefault="00007202" w:rsidP="003F294B">
            <w:pPr>
              <w:rPr>
                <w:sz w:val="20"/>
                <w:szCs w:val="20"/>
              </w:rPr>
            </w:pPr>
          </w:p>
          <w:p w:rsidR="00007202" w:rsidRDefault="00007202" w:rsidP="003F294B">
            <w:pPr>
              <w:rPr>
                <w:sz w:val="20"/>
                <w:szCs w:val="20"/>
              </w:rPr>
            </w:pPr>
          </w:p>
          <w:p w:rsidR="00007202" w:rsidRDefault="00007202" w:rsidP="003F294B">
            <w:pPr>
              <w:rPr>
                <w:sz w:val="20"/>
                <w:szCs w:val="20"/>
              </w:rPr>
            </w:pPr>
          </w:p>
          <w:p w:rsidR="00007202" w:rsidRDefault="00007202" w:rsidP="003F294B">
            <w:pPr>
              <w:rPr>
                <w:sz w:val="20"/>
                <w:szCs w:val="20"/>
              </w:rPr>
            </w:pPr>
          </w:p>
          <w:p w:rsidR="00007202" w:rsidRPr="006110F4" w:rsidRDefault="00007202" w:rsidP="003F294B"/>
        </w:tc>
        <w:tc>
          <w:tcPr>
            <w:tcW w:w="2679" w:type="dxa"/>
            <w:vAlign w:val="center"/>
          </w:tcPr>
          <w:p w:rsidR="00007202" w:rsidRDefault="00007202" w:rsidP="003F294B">
            <w:pPr>
              <w:rPr>
                <w:b/>
              </w:rPr>
            </w:pPr>
            <w:r w:rsidRPr="006110F4">
              <w:rPr>
                <w:b/>
              </w:rPr>
              <w:t>Yöremizi ve ülkemizi  tanıyalım, tanıtalım:</w:t>
            </w:r>
          </w:p>
          <w:p w:rsidR="00007202" w:rsidRPr="003A43B5" w:rsidRDefault="00007202" w:rsidP="003F294B">
            <w:r w:rsidRPr="003A43B5">
              <w:t>Yaşadığımız yöre ile ilgili resim yazı getirip sınıfta tanıtım yapılacak</w:t>
            </w:r>
            <w:r>
              <w:t>.</w:t>
            </w: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Default="00007202" w:rsidP="003F294B">
            <w:pPr>
              <w:rPr>
                <w:b/>
              </w:rPr>
            </w:pPr>
          </w:p>
          <w:p w:rsidR="00007202" w:rsidRPr="006110F4" w:rsidRDefault="00007202" w:rsidP="003F294B">
            <w:pPr>
              <w:rPr>
                <w:b/>
              </w:rPr>
            </w:pPr>
          </w:p>
        </w:tc>
        <w:tc>
          <w:tcPr>
            <w:tcW w:w="2679" w:type="dxa"/>
          </w:tcPr>
          <w:p w:rsidR="00007202" w:rsidRPr="006110F4" w:rsidRDefault="00007202" w:rsidP="00761F48">
            <w:pPr>
              <w:rPr>
                <w:b/>
              </w:rPr>
            </w:pPr>
            <w:r w:rsidRPr="006110F4">
              <w:rPr>
                <w:b/>
              </w:rPr>
              <w:t>Şarkı söyleme:</w:t>
            </w:r>
          </w:p>
          <w:p w:rsidR="00007202" w:rsidRPr="006110F4" w:rsidRDefault="00007202" w:rsidP="00761F48">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tcPr>
          <w:p w:rsidR="00007202" w:rsidRPr="006110F4" w:rsidRDefault="00007202" w:rsidP="00761F48">
            <w:pPr>
              <w:jc w:val="center"/>
              <w:rPr>
                <w:b/>
              </w:rPr>
            </w:pPr>
            <w:r w:rsidRPr="006110F4">
              <w:rPr>
                <w:b/>
              </w:rPr>
              <w:t>Kitap okuma:</w:t>
            </w:r>
          </w:p>
          <w:p w:rsidR="00007202" w:rsidRPr="006110F4" w:rsidRDefault="00007202" w:rsidP="008B3F11">
            <w:r w:rsidRPr="006110F4">
              <w:rPr>
                <w:sz w:val="22"/>
                <w:szCs w:val="22"/>
              </w:rPr>
              <w:t>9.Okuduğuna dikkatini yoğunlaştırır.</w:t>
            </w:r>
          </w:p>
          <w:p w:rsidR="00007202" w:rsidRPr="006110F4" w:rsidRDefault="00007202" w:rsidP="008B3F11"/>
          <w:p w:rsidR="00007202" w:rsidRPr="006110F4" w:rsidRDefault="00007202" w:rsidP="008B3F11">
            <w:r w:rsidRPr="006110F4">
              <w:rPr>
                <w:sz w:val="22"/>
                <w:szCs w:val="22"/>
              </w:rPr>
              <w:t>Öğrencilere verilen okumalar ile ilgili sorular sorulur. İlginç bölümleri sorulup anlattırılabilir.</w:t>
            </w:r>
          </w:p>
          <w:p w:rsidR="00007202" w:rsidRPr="006110F4" w:rsidRDefault="00007202" w:rsidP="00761F48">
            <w:pPr>
              <w:jc w:val="center"/>
              <w:rPr>
                <w:b/>
              </w:rPr>
            </w:pPr>
          </w:p>
        </w:tc>
        <w:tc>
          <w:tcPr>
            <w:tcW w:w="2679" w:type="dxa"/>
          </w:tcPr>
          <w:p w:rsidR="00007202" w:rsidRPr="006110F4" w:rsidRDefault="00007202" w:rsidP="00761F48">
            <w:pPr>
              <w:jc w:val="center"/>
              <w:rPr>
                <w:b/>
              </w:rPr>
            </w:pPr>
            <w:r w:rsidRPr="006110F4">
              <w:rPr>
                <w:b/>
              </w:rPr>
              <w:t>Bilmece, bulmaca:</w:t>
            </w:r>
          </w:p>
          <w:p w:rsidR="00007202" w:rsidRPr="003E42A8" w:rsidRDefault="00007202" w:rsidP="003E42A8">
            <w:pPr>
              <w:tabs>
                <w:tab w:val="left" w:pos="907"/>
              </w:tabs>
              <w:spacing w:line="240" w:lineRule="exact"/>
              <w:rPr>
                <w:spacing w:val="-6"/>
              </w:rPr>
            </w:pPr>
            <w:r w:rsidRPr="003E42A8">
              <w:rPr>
                <w:b/>
                <w:bCs/>
                <w:spacing w:val="-6"/>
              </w:rPr>
              <w:t xml:space="preserve"> 2 :</w:t>
            </w:r>
            <w:r w:rsidRPr="003E42A8">
              <w:rPr>
                <w:spacing w:val="-6"/>
              </w:rPr>
              <w:t xml:space="preserve"> Bildiği bilmeceleri, kelimeleri yerli yerinde kullanarak arkadaşlarına sorabilme.</w:t>
            </w:r>
          </w:p>
          <w:p w:rsidR="00007202" w:rsidRPr="003E42A8" w:rsidRDefault="00007202" w:rsidP="00761F48">
            <w:pPr>
              <w:jc w:val="center"/>
              <w:rPr>
                <w:b/>
              </w:rPr>
            </w:pPr>
            <w:r w:rsidRPr="003E42A8">
              <w:rPr>
                <w:b/>
                <w:bCs/>
              </w:rPr>
              <w:sym w:font="Symbol" w:char="F0A8"/>
            </w:r>
            <w:r w:rsidRPr="003E42A8">
              <w:rPr>
                <w:b/>
                <w:bCs/>
              </w:rPr>
              <w:t xml:space="preserve"> </w:t>
            </w:r>
            <w:r w:rsidRPr="003E42A8">
              <w:t>Bilmeceler öğrenilip sınıfta arkadaşlarına sorma.</w:t>
            </w:r>
          </w:p>
        </w:tc>
      </w:tr>
    </w:tbl>
    <w:p w:rsidR="00007202" w:rsidRPr="006110F4" w:rsidRDefault="00007202" w:rsidP="00580645">
      <w:pPr>
        <w:rPr>
          <w:b/>
        </w:rPr>
      </w:pPr>
    </w:p>
    <w:p w:rsidR="00007202" w:rsidRPr="006110F4" w:rsidRDefault="00007202" w:rsidP="00580645">
      <w:pPr>
        <w:rPr>
          <w:b/>
        </w:rPr>
      </w:pPr>
    </w:p>
    <w:p w:rsidR="00007202" w:rsidRPr="006110F4" w:rsidRDefault="00007202" w:rsidP="00580645">
      <w:pPr>
        <w:rPr>
          <w:b/>
        </w:rPr>
      </w:pPr>
    </w:p>
    <w:p w:rsidR="00007202" w:rsidRPr="006110F4" w:rsidRDefault="00007202" w:rsidP="00580645">
      <w:pPr>
        <w:rPr>
          <w:b/>
        </w:rPr>
      </w:pPr>
    </w:p>
    <w:p w:rsidR="00007202" w:rsidRPr="006110F4" w:rsidRDefault="00007202" w:rsidP="00580645">
      <w:pPr>
        <w:rPr>
          <w:b/>
        </w:rPr>
      </w:pPr>
    </w:p>
    <w:p w:rsidR="00007202" w:rsidRPr="006110F4" w:rsidRDefault="00007202" w:rsidP="00580645"/>
    <w:tbl>
      <w:tblPr>
        <w:tblW w:w="1590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6"/>
        <w:gridCol w:w="525"/>
        <w:gridCol w:w="1672"/>
        <w:gridCol w:w="2636"/>
        <w:gridCol w:w="2636"/>
        <w:gridCol w:w="2636"/>
        <w:gridCol w:w="2636"/>
        <w:gridCol w:w="2636"/>
      </w:tblGrid>
      <w:tr w:rsidR="00007202" w:rsidRPr="006110F4" w:rsidTr="002C03F8">
        <w:trPr>
          <w:cantSplit/>
          <w:trHeight w:val="611"/>
        </w:trPr>
        <w:tc>
          <w:tcPr>
            <w:tcW w:w="526" w:type="dxa"/>
            <w:textDirection w:val="btLr"/>
          </w:tcPr>
          <w:p w:rsidR="00007202" w:rsidRPr="006110F4" w:rsidRDefault="00007202" w:rsidP="007C470C">
            <w:pPr>
              <w:jc w:val="center"/>
              <w:rPr>
                <w:b/>
                <w:sz w:val="28"/>
                <w:szCs w:val="28"/>
              </w:rPr>
            </w:pPr>
            <w:r w:rsidRPr="006110F4">
              <w:rPr>
                <w:b/>
                <w:sz w:val="28"/>
                <w:szCs w:val="28"/>
              </w:rPr>
              <w:t>AY</w:t>
            </w:r>
          </w:p>
        </w:tc>
        <w:tc>
          <w:tcPr>
            <w:tcW w:w="525"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72" w:type="dxa"/>
          </w:tcPr>
          <w:p w:rsidR="00007202" w:rsidRPr="006110F4" w:rsidRDefault="00007202" w:rsidP="007C470C">
            <w:pPr>
              <w:rPr>
                <w:b/>
                <w:sz w:val="20"/>
                <w:szCs w:val="20"/>
              </w:rPr>
            </w:pPr>
          </w:p>
        </w:tc>
        <w:tc>
          <w:tcPr>
            <w:tcW w:w="2636"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36" w:type="dxa"/>
          </w:tcPr>
          <w:p w:rsidR="00007202" w:rsidRPr="006110F4" w:rsidRDefault="00007202" w:rsidP="007C470C">
            <w:pPr>
              <w:pStyle w:val="ListParagraph"/>
              <w:rPr>
                <w:b/>
                <w:sz w:val="28"/>
                <w:szCs w:val="28"/>
              </w:rPr>
            </w:pPr>
            <w:r w:rsidRPr="006110F4">
              <w:rPr>
                <w:b/>
                <w:sz w:val="28"/>
                <w:szCs w:val="28"/>
              </w:rPr>
              <w:t xml:space="preserve">2.DERS </w:t>
            </w:r>
          </w:p>
        </w:tc>
        <w:tc>
          <w:tcPr>
            <w:tcW w:w="2636" w:type="dxa"/>
          </w:tcPr>
          <w:p w:rsidR="00007202" w:rsidRPr="006110F4" w:rsidRDefault="00007202" w:rsidP="007C470C">
            <w:pPr>
              <w:ind w:left="360"/>
              <w:jc w:val="center"/>
              <w:rPr>
                <w:b/>
                <w:sz w:val="28"/>
                <w:szCs w:val="28"/>
              </w:rPr>
            </w:pPr>
            <w:r w:rsidRPr="006110F4">
              <w:rPr>
                <w:b/>
                <w:sz w:val="28"/>
                <w:szCs w:val="28"/>
              </w:rPr>
              <w:t>3.DERS</w:t>
            </w:r>
          </w:p>
        </w:tc>
        <w:tc>
          <w:tcPr>
            <w:tcW w:w="2636" w:type="dxa"/>
          </w:tcPr>
          <w:p w:rsidR="00007202" w:rsidRPr="006110F4" w:rsidRDefault="00007202" w:rsidP="007C470C">
            <w:pPr>
              <w:ind w:left="360"/>
              <w:jc w:val="center"/>
              <w:rPr>
                <w:b/>
                <w:sz w:val="28"/>
                <w:szCs w:val="28"/>
              </w:rPr>
            </w:pPr>
            <w:r w:rsidRPr="006110F4">
              <w:rPr>
                <w:b/>
                <w:sz w:val="28"/>
                <w:szCs w:val="28"/>
              </w:rPr>
              <w:t>4.DERS</w:t>
            </w:r>
          </w:p>
        </w:tc>
        <w:tc>
          <w:tcPr>
            <w:tcW w:w="2636"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1403FB">
        <w:trPr>
          <w:cantSplit/>
          <w:trHeight w:val="3328"/>
        </w:trPr>
        <w:tc>
          <w:tcPr>
            <w:tcW w:w="526" w:type="dxa"/>
            <w:vMerge w:val="restart"/>
            <w:textDirection w:val="btLr"/>
          </w:tcPr>
          <w:p w:rsidR="00007202" w:rsidRPr="006110F4" w:rsidRDefault="00007202" w:rsidP="007C470C">
            <w:pPr>
              <w:ind w:left="113" w:right="113"/>
              <w:jc w:val="center"/>
              <w:rPr>
                <w:b/>
                <w:sz w:val="28"/>
                <w:szCs w:val="28"/>
              </w:rPr>
            </w:pPr>
            <w:r w:rsidRPr="006110F4">
              <w:rPr>
                <w:b/>
                <w:sz w:val="28"/>
                <w:szCs w:val="28"/>
              </w:rPr>
              <w:t>1 KASIM -  12 KASIM</w:t>
            </w:r>
          </w:p>
        </w:tc>
        <w:tc>
          <w:tcPr>
            <w:tcW w:w="525" w:type="dxa"/>
            <w:textDirection w:val="btLr"/>
          </w:tcPr>
          <w:p w:rsidR="00007202" w:rsidRPr="006110F4" w:rsidRDefault="00007202" w:rsidP="007C470C">
            <w:pPr>
              <w:ind w:left="113" w:right="113"/>
              <w:jc w:val="center"/>
              <w:rPr>
                <w:b/>
              </w:rPr>
            </w:pPr>
            <w:r w:rsidRPr="006110F4">
              <w:rPr>
                <w:b/>
                <w:sz w:val="28"/>
                <w:szCs w:val="28"/>
              </w:rPr>
              <w:t>7.  HAFTA</w:t>
            </w:r>
          </w:p>
        </w:tc>
        <w:tc>
          <w:tcPr>
            <w:tcW w:w="1672"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36" w:type="dxa"/>
          </w:tcPr>
          <w:p w:rsidR="00007202" w:rsidRPr="006110F4" w:rsidRDefault="00007202" w:rsidP="007C470C">
            <w:pPr>
              <w:jc w:val="center"/>
              <w:rPr>
                <w:b/>
                <w:sz w:val="16"/>
                <w:szCs w:val="16"/>
              </w:rPr>
            </w:pPr>
          </w:p>
          <w:p w:rsidR="00007202" w:rsidRPr="006110F4" w:rsidRDefault="00007202" w:rsidP="00166540">
            <w:pPr>
              <w:numPr>
                <w:ilvl w:val="1"/>
                <w:numId w:val="5"/>
              </w:numPr>
              <w:rPr>
                <w:sz w:val="20"/>
                <w:szCs w:val="20"/>
              </w:rPr>
            </w:pPr>
            <w:r w:rsidRPr="006110F4">
              <w:rPr>
                <w:sz w:val="20"/>
                <w:szCs w:val="20"/>
              </w:rPr>
              <w:t>Dosyaların ve yazılımların güvenliği için sürekli taşınabilir ortamlarda yedekler.</w:t>
            </w:r>
          </w:p>
          <w:p w:rsidR="00007202" w:rsidRPr="006110F4" w:rsidRDefault="00007202" w:rsidP="00166540">
            <w:pPr>
              <w:rPr>
                <w:sz w:val="20"/>
                <w:szCs w:val="20"/>
              </w:rPr>
            </w:pPr>
            <w:r w:rsidRPr="006110F4">
              <w:rPr>
                <w:b/>
                <w:bCs/>
                <w:sz w:val="20"/>
                <w:szCs w:val="20"/>
              </w:rPr>
              <w:t xml:space="preserve">1.5. </w:t>
            </w:r>
            <w:r w:rsidRPr="006110F4">
              <w:rPr>
                <w:sz w:val="20"/>
                <w:szCs w:val="20"/>
              </w:rPr>
              <w:t xml:space="preserve">Bir diski biçimlendirmenin önemi vurgulanır. Dereceli puanlama anahtarı             Kontrol listeleri  </w:t>
            </w:r>
          </w:p>
          <w:p w:rsidR="00007202" w:rsidRPr="006110F4" w:rsidRDefault="00007202" w:rsidP="00166540">
            <w:pPr>
              <w:rPr>
                <w:sz w:val="20"/>
                <w:szCs w:val="20"/>
              </w:rPr>
            </w:pPr>
            <w:r w:rsidRPr="006110F4">
              <w:rPr>
                <w:sz w:val="20"/>
                <w:szCs w:val="20"/>
              </w:rPr>
              <w:t xml:space="preserve">Gözlem formları     </w:t>
            </w:r>
          </w:p>
          <w:p w:rsidR="00007202" w:rsidRPr="006110F4" w:rsidRDefault="00007202" w:rsidP="00166540">
            <w:pPr>
              <w:rPr>
                <w:sz w:val="20"/>
                <w:szCs w:val="20"/>
              </w:rPr>
            </w:pPr>
            <w:r w:rsidRPr="006110F4">
              <w:rPr>
                <w:sz w:val="20"/>
                <w:szCs w:val="20"/>
              </w:rPr>
              <w:t xml:space="preserve">Açık uçlu sorular         </w:t>
            </w:r>
          </w:p>
          <w:p w:rsidR="00007202" w:rsidRPr="006110F4" w:rsidRDefault="00007202" w:rsidP="00166540">
            <w:pPr>
              <w:rPr>
                <w:sz w:val="20"/>
                <w:szCs w:val="20"/>
              </w:rPr>
            </w:pPr>
            <w:r w:rsidRPr="006110F4">
              <w:rPr>
                <w:sz w:val="20"/>
                <w:szCs w:val="20"/>
              </w:rPr>
              <w:t xml:space="preserve">Kısa yanıtlı maddeler </w:t>
            </w:r>
          </w:p>
          <w:p w:rsidR="00007202" w:rsidRPr="006110F4" w:rsidRDefault="00007202" w:rsidP="00166540">
            <w:r w:rsidRPr="006110F4">
              <w:rPr>
                <w:sz w:val="20"/>
                <w:szCs w:val="20"/>
              </w:rPr>
              <w:t>Tartışma</w:t>
            </w:r>
          </w:p>
        </w:tc>
        <w:tc>
          <w:tcPr>
            <w:tcW w:w="2636" w:type="dxa"/>
            <w:vAlign w:val="center"/>
          </w:tcPr>
          <w:p w:rsidR="00007202" w:rsidRPr="003A43B5" w:rsidRDefault="00007202" w:rsidP="00761F48">
            <w:pPr>
              <w:rPr>
                <w:sz w:val="20"/>
                <w:szCs w:val="20"/>
              </w:rPr>
            </w:pPr>
            <w:r w:rsidRPr="003A43B5">
              <w:rPr>
                <w:b/>
                <w:sz w:val="20"/>
                <w:szCs w:val="20"/>
              </w:rPr>
              <w:t>Film izleme:</w:t>
            </w:r>
            <w:r w:rsidRPr="003A43B5">
              <w:rPr>
                <w:sz w:val="20"/>
                <w:szCs w:val="20"/>
              </w:rPr>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636" w:type="dxa"/>
            <w:vAlign w:val="center"/>
          </w:tcPr>
          <w:p w:rsidR="00007202" w:rsidRDefault="00007202" w:rsidP="00924CA8">
            <w:r w:rsidRPr="006110F4">
              <w:rPr>
                <w:b/>
              </w:rPr>
              <w:t>Bitki yetiştirme:</w:t>
            </w:r>
            <w:r w:rsidRPr="007041D9">
              <w:t xml:space="preserve"> </w:t>
            </w:r>
          </w:p>
          <w:p w:rsidR="00007202" w:rsidRDefault="00007202" w:rsidP="00924CA8">
            <w:r w:rsidRPr="007041D9">
              <w:t>Her öğrenci veya öğrenci grubu yıl boyunca bakımını üstleneceği bir çiçek getirecekler. Öğretmen çiçeklere nasıl bakılacağı ile ilgili bilgi verecek. Çiçeklerin bakımları derste yapılacak.</w:t>
            </w: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Pr="006110F4" w:rsidRDefault="00007202" w:rsidP="00761F48">
            <w:pPr>
              <w:rPr>
                <w:b/>
              </w:rPr>
            </w:pPr>
          </w:p>
        </w:tc>
        <w:tc>
          <w:tcPr>
            <w:tcW w:w="2636" w:type="dxa"/>
            <w:vAlign w:val="center"/>
          </w:tcPr>
          <w:p w:rsidR="00007202" w:rsidRPr="0064757A" w:rsidRDefault="00007202" w:rsidP="00761F48">
            <w:pPr>
              <w:rPr>
                <w:sz w:val="20"/>
                <w:szCs w:val="20"/>
              </w:rPr>
            </w:pPr>
            <w:r w:rsidRPr="0064757A">
              <w:rPr>
                <w:b/>
                <w:sz w:val="20"/>
                <w:szCs w:val="20"/>
              </w:rPr>
              <w:t>Tekerleme ve sayışma:</w:t>
            </w:r>
            <w:r w:rsidRPr="0064757A">
              <w:rPr>
                <w:sz w:val="20"/>
                <w:szCs w:val="20"/>
              </w:rPr>
              <w:t xml:space="preserve"> Öğrencilerden şimdiye kadar öğrendikleri tekerlemeleri, ninnileri, sayışmacalar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Pr="006110F4" w:rsidRDefault="00007202" w:rsidP="00761F48">
            <w:pPr>
              <w:rPr>
                <w:sz w:val="20"/>
                <w:szCs w:val="20"/>
              </w:rPr>
            </w:pPr>
          </w:p>
        </w:tc>
        <w:tc>
          <w:tcPr>
            <w:tcW w:w="2636" w:type="dxa"/>
            <w:vAlign w:val="center"/>
          </w:tcPr>
          <w:p w:rsidR="00007202" w:rsidRDefault="00007202" w:rsidP="00761F48">
            <w:pPr>
              <w:rPr>
                <w:b/>
              </w:rPr>
            </w:pPr>
            <w:r w:rsidRPr="006110F4">
              <w:rPr>
                <w:b/>
              </w:rPr>
              <w:t>Sınıf içi oyunlar:</w:t>
            </w:r>
          </w:p>
          <w:p w:rsidR="00007202" w:rsidRDefault="00007202" w:rsidP="00761F48">
            <w:pPr>
              <w:rPr>
                <w:b/>
              </w:rPr>
            </w:pPr>
            <w:r>
              <w:rPr>
                <w:b/>
              </w:rPr>
              <w:t>Hedef bulma:</w:t>
            </w:r>
          </w:p>
          <w:p w:rsidR="00007202" w:rsidRDefault="00007202" w:rsidP="00761F48">
            <w:r w:rsidRPr="00935C3F">
              <w:t>Tahtaya iç içe 5 daire çizilip içten dışa azalan puanlar yazılıp, öğrencilerin gözleri kapatılır. Etraflarında 3 tur döndürülüp parmaklarıyla dairenin en iç noktası bulunur. En iç noktayı bulan birinci olur.</w:t>
            </w:r>
          </w:p>
          <w:p w:rsidR="00007202" w:rsidRDefault="00007202" w:rsidP="00761F48"/>
          <w:p w:rsidR="00007202" w:rsidRDefault="00007202" w:rsidP="00761F48"/>
          <w:p w:rsidR="00007202" w:rsidRDefault="00007202" w:rsidP="00761F48"/>
          <w:p w:rsidR="00007202" w:rsidRDefault="00007202" w:rsidP="00761F48"/>
          <w:p w:rsidR="00007202" w:rsidRPr="00935C3F" w:rsidRDefault="00007202" w:rsidP="00761F48"/>
        </w:tc>
      </w:tr>
      <w:tr w:rsidR="00007202" w:rsidRPr="006110F4" w:rsidTr="006E4C1B">
        <w:trPr>
          <w:cantSplit/>
          <w:trHeight w:val="5110"/>
        </w:trPr>
        <w:tc>
          <w:tcPr>
            <w:tcW w:w="526" w:type="dxa"/>
            <w:vMerge/>
            <w:vAlign w:val="center"/>
          </w:tcPr>
          <w:p w:rsidR="00007202" w:rsidRPr="006110F4" w:rsidRDefault="00007202" w:rsidP="007C470C"/>
        </w:tc>
        <w:tc>
          <w:tcPr>
            <w:tcW w:w="525" w:type="dxa"/>
            <w:textDirection w:val="btLr"/>
            <w:vAlign w:val="center"/>
          </w:tcPr>
          <w:p w:rsidR="00007202" w:rsidRPr="006110F4" w:rsidRDefault="00007202" w:rsidP="007C470C">
            <w:pPr>
              <w:ind w:left="163" w:right="113"/>
              <w:jc w:val="center"/>
              <w:rPr>
                <w:b/>
              </w:rPr>
            </w:pPr>
            <w:r w:rsidRPr="006110F4">
              <w:rPr>
                <w:b/>
                <w:sz w:val="28"/>
                <w:szCs w:val="28"/>
              </w:rPr>
              <w:t>8.  HAFTA</w:t>
            </w:r>
          </w:p>
        </w:tc>
        <w:tc>
          <w:tcPr>
            <w:tcW w:w="1672"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36" w:type="dxa"/>
            <w:vAlign w:val="center"/>
          </w:tcPr>
          <w:p w:rsidR="00007202" w:rsidRPr="006110F4" w:rsidRDefault="00007202" w:rsidP="00166540">
            <w:pPr>
              <w:rPr>
                <w:sz w:val="20"/>
                <w:szCs w:val="20"/>
              </w:rPr>
            </w:pPr>
            <w:r w:rsidRPr="006110F4">
              <w:rPr>
                <w:b/>
                <w:bCs/>
                <w:sz w:val="20"/>
                <w:szCs w:val="20"/>
              </w:rPr>
              <w:t>1.5.</w:t>
            </w:r>
            <w:r w:rsidRPr="006110F4">
              <w:rPr>
                <w:b/>
                <w:bCs/>
                <w:sz w:val="14"/>
                <w:szCs w:val="14"/>
              </w:rPr>
              <w:t xml:space="preserve">  </w:t>
            </w:r>
            <w:r w:rsidRPr="006110F4">
              <w:rPr>
                <w:sz w:val="20"/>
                <w:szCs w:val="20"/>
              </w:rPr>
              <w:t>Dosyaların ve yazılımların güvenliği için sürekli taşınabilir ortamlarda yedekler.</w:t>
            </w:r>
          </w:p>
          <w:p w:rsidR="00007202" w:rsidRPr="006110F4" w:rsidRDefault="00007202" w:rsidP="00166540">
            <w:pPr>
              <w:rPr>
                <w:sz w:val="20"/>
                <w:szCs w:val="20"/>
              </w:rPr>
            </w:pPr>
          </w:p>
          <w:p w:rsidR="00007202" w:rsidRPr="006110F4" w:rsidRDefault="00007202" w:rsidP="00166540">
            <w:pPr>
              <w:rPr>
                <w:sz w:val="20"/>
                <w:szCs w:val="20"/>
              </w:rPr>
            </w:pPr>
            <w:r w:rsidRPr="006110F4">
              <w:rPr>
                <w:b/>
                <w:bCs/>
                <w:sz w:val="20"/>
                <w:szCs w:val="20"/>
              </w:rPr>
              <w:t xml:space="preserve">1.5. </w:t>
            </w:r>
            <w:r w:rsidRPr="006110F4">
              <w:rPr>
                <w:sz w:val="20"/>
                <w:szCs w:val="20"/>
              </w:rPr>
              <w:t xml:space="preserve">Bir diski biçimlendirmenin önemi vurgulanır. Dereceli puanlama anahtarı             Kontrol listeleri  </w:t>
            </w:r>
          </w:p>
          <w:p w:rsidR="00007202" w:rsidRPr="006110F4" w:rsidRDefault="00007202" w:rsidP="00166540">
            <w:pPr>
              <w:rPr>
                <w:sz w:val="20"/>
                <w:szCs w:val="20"/>
              </w:rPr>
            </w:pPr>
            <w:r w:rsidRPr="006110F4">
              <w:rPr>
                <w:sz w:val="20"/>
                <w:szCs w:val="20"/>
              </w:rPr>
              <w:t xml:space="preserve">Gözlem formları     </w:t>
            </w:r>
          </w:p>
          <w:p w:rsidR="00007202" w:rsidRPr="006110F4" w:rsidRDefault="00007202" w:rsidP="00166540">
            <w:pPr>
              <w:rPr>
                <w:sz w:val="20"/>
                <w:szCs w:val="20"/>
              </w:rPr>
            </w:pPr>
            <w:r w:rsidRPr="006110F4">
              <w:rPr>
                <w:sz w:val="20"/>
                <w:szCs w:val="20"/>
              </w:rPr>
              <w:t xml:space="preserve">Açık uçlu sorular         </w:t>
            </w:r>
          </w:p>
          <w:p w:rsidR="00007202" w:rsidRPr="006110F4" w:rsidRDefault="00007202" w:rsidP="00166540">
            <w:pPr>
              <w:rPr>
                <w:sz w:val="20"/>
                <w:szCs w:val="20"/>
              </w:rPr>
            </w:pPr>
            <w:r w:rsidRPr="006110F4">
              <w:rPr>
                <w:sz w:val="20"/>
                <w:szCs w:val="20"/>
              </w:rPr>
              <w:t xml:space="preserve">Kısa yanıtlı maddeler </w:t>
            </w:r>
          </w:p>
          <w:p w:rsidR="00007202" w:rsidRDefault="00007202" w:rsidP="00166540">
            <w:pPr>
              <w:rPr>
                <w:sz w:val="20"/>
                <w:szCs w:val="20"/>
              </w:rPr>
            </w:pPr>
            <w:r w:rsidRPr="006110F4">
              <w:rPr>
                <w:sz w:val="20"/>
                <w:szCs w:val="20"/>
              </w:rPr>
              <w:t>Tartışma</w:t>
            </w:r>
          </w:p>
          <w:p w:rsidR="00007202" w:rsidRDefault="00007202" w:rsidP="00166540">
            <w:pPr>
              <w:rPr>
                <w:sz w:val="20"/>
                <w:szCs w:val="20"/>
              </w:rPr>
            </w:pPr>
          </w:p>
          <w:p w:rsidR="00007202" w:rsidRDefault="00007202" w:rsidP="00166540">
            <w:pPr>
              <w:rPr>
                <w:sz w:val="20"/>
                <w:szCs w:val="20"/>
              </w:rPr>
            </w:pPr>
          </w:p>
          <w:p w:rsidR="00007202" w:rsidRDefault="00007202" w:rsidP="00166540">
            <w:pPr>
              <w:rPr>
                <w:sz w:val="20"/>
                <w:szCs w:val="20"/>
              </w:rPr>
            </w:pPr>
          </w:p>
          <w:p w:rsidR="00007202" w:rsidRDefault="00007202" w:rsidP="00166540">
            <w:pPr>
              <w:rPr>
                <w:sz w:val="20"/>
                <w:szCs w:val="20"/>
              </w:rPr>
            </w:pPr>
          </w:p>
          <w:p w:rsidR="00007202" w:rsidRDefault="00007202" w:rsidP="00166540">
            <w:pPr>
              <w:rPr>
                <w:sz w:val="20"/>
                <w:szCs w:val="20"/>
              </w:rPr>
            </w:pPr>
          </w:p>
          <w:p w:rsidR="00007202" w:rsidRDefault="00007202" w:rsidP="00166540">
            <w:pPr>
              <w:rPr>
                <w:sz w:val="20"/>
                <w:szCs w:val="20"/>
              </w:rPr>
            </w:pPr>
          </w:p>
          <w:p w:rsidR="00007202" w:rsidRPr="006110F4" w:rsidRDefault="00007202" w:rsidP="00166540"/>
        </w:tc>
        <w:tc>
          <w:tcPr>
            <w:tcW w:w="2636" w:type="dxa"/>
          </w:tcPr>
          <w:p w:rsidR="00007202" w:rsidRDefault="00007202" w:rsidP="00761F48">
            <w:pPr>
              <w:rPr>
                <w:b/>
              </w:rPr>
            </w:pPr>
            <w:r w:rsidRPr="006110F4">
              <w:rPr>
                <w:b/>
              </w:rPr>
              <w:t>Görsel okuma:</w:t>
            </w:r>
          </w:p>
          <w:p w:rsidR="00007202" w:rsidRDefault="00007202" w:rsidP="00761F48">
            <w:pPr>
              <w:rPr>
                <w:b/>
              </w:rPr>
            </w:pPr>
          </w:p>
          <w:p w:rsidR="00007202" w:rsidRPr="006110F4" w:rsidRDefault="00007202" w:rsidP="006110F4">
            <w:pPr>
              <w:tabs>
                <w:tab w:val="left" w:pos="2996"/>
                <w:tab w:val="left" w:pos="3956"/>
              </w:tabs>
            </w:pPr>
            <w:r w:rsidRPr="006110F4">
              <w:t>6. Resim ve fotoğrafları yorumlar.</w:t>
            </w:r>
          </w:p>
          <w:p w:rsidR="00007202" w:rsidRPr="006110F4" w:rsidRDefault="00007202" w:rsidP="00761F48">
            <w:pPr>
              <w:rPr>
                <w:b/>
              </w:rPr>
            </w:pPr>
          </w:p>
        </w:tc>
        <w:tc>
          <w:tcPr>
            <w:tcW w:w="2636" w:type="dxa"/>
          </w:tcPr>
          <w:p w:rsidR="00007202" w:rsidRPr="00EB76AC" w:rsidRDefault="00007202" w:rsidP="00761F48">
            <w:pPr>
              <w:jc w:val="center"/>
              <w:rPr>
                <w:b/>
                <w:sz w:val="14"/>
                <w:szCs w:val="14"/>
              </w:rPr>
            </w:pPr>
            <w:r w:rsidRPr="00EB76AC">
              <w:rPr>
                <w:b/>
                <w:sz w:val="14"/>
                <w:szCs w:val="14"/>
              </w:rPr>
              <w:t>Drama, tiyatro  çalışması:</w:t>
            </w:r>
          </w:p>
          <w:p w:rsidR="00007202" w:rsidRPr="00EB76AC" w:rsidRDefault="00007202" w:rsidP="00EB76AC">
            <w:pPr>
              <w:rPr>
                <w:sz w:val="14"/>
                <w:szCs w:val="14"/>
              </w:rPr>
            </w:pPr>
            <w:r w:rsidRPr="00EB76AC">
              <w:rPr>
                <w:sz w:val="14"/>
                <w:szCs w:val="14"/>
              </w:rPr>
              <w:t>Kayıp Mazeret Dilekçesi</w:t>
            </w:r>
          </w:p>
          <w:p w:rsidR="00007202" w:rsidRPr="00EB76AC" w:rsidRDefault="00007202" w:rsidP="00EB76AC">
            <w:pPr>
              <w:rPr>
                <w:sz w:val="14"/>
                <w:szCs w:val="14"/>
              </w:rPr>
            </w:pPr>
            <w:r w:rsidRPr="00EB76AC">
              <w:rPr>
                <w:sz w:val="14"/>
                <w:szCs w:val="14"/>
              </w:rPr>
              <w:t>Grup büyüklüğü:</w:t>
            </w:r>
          </w:p>
          <w:p w:rsidR="00007202" w:rsidRPr="00EB76AC" w:rsidRDefault="00007202" w:rsidP="00EB76AC">
            <w:pPr>
              <w:rPr>
                <w:sz w:val="14"/>
                <w:szCs w:val="14"/>
              </w:rPr>
            </w:pPr>
            <w:r w:rsidRPr="00EB76AC">
              <w:rPr>
                <w:sz w:val="14"/>
                <w:szCs w:val="14"/>
              </w:rPr>
              <w:t>3 kişilik gruplar</w:t>
            </w:r>
          </w:p>
          <w:p w:rsidR="00007202" w:rsidRPr="00EB76AC" w:rsidRDefault="00007202" w:rsidP="00EB76AC">
            <w:pPr>
              <w:rPr>
                <w:sz w:val="14"/>
                <w:szCs w:val="14"/>
              </w:rPr>
            </w:pPr>
            <w:r w:rsidRPr="00EB76AC">
              <w:rPr>
                <w:sz w:val="14"/>
                <w:szCs w:val="14"/>
              </w:rPr>
              <w:t>Gerekenler:</w:t>
            </w:r>
          </w:p>
          <w:p w:rsidR="00007202" w:rsidRPr="00EB76AC" w:rsidRDefault="00007202" w:rsidP="00EB76AC">
            <w:pPr>
              <w:rPr>
                <w:sz w:val="14"/>
                <w:szCs w:val="14"/>
              </w:rPr>
            </w:pPr>
            <w:r w:rsidRPr="00EB76AC">
              <w:rPr>
                <w:sz w:val="14"/>
                <w:szCs w:val="14"/>
              </w:rPr>
              <w:t>Özel bir materyal gerekmez.</w:t>
            </w:r>
          </w:p>
          <w:p w:rsidR="00007202" w:rsidRPr="00EB76AC" w:rsidRDefault="00007202" w:rsidP="00EB76AC">
            <w:pPr>
              <w:rPr>
                <w:sz w:val="14"/>
                <w:szCs w:val="14"/>
              </w:rPr>
            </w:pPr>
            <w:r w:rsidRPr="00EB76AC">
              <w:rPr>
                <w:sz w:val="14"/>
                <w:szCs w:val="14"/>
              </w:rPr>
              <w:t>Aktivite</w:t>
            </w:r>
          </w:p>
          <w:p w:rsidR="00007202" w:rsidRPr="00EB76AC" w:rsidRDefault="00007202" w:rsidP="00EB76AC">
            <w:pPr>
              <w:rPr>
                <w:sz w:val="14"/>
                <w:szCs w:val="14"/>
              </w:rPr>
            </w:pPr>
            <w:r w:rsidRPr="00EB76AC">
              <w:rPr>
                <w:sz w:val="14"/>
                <w:szCs w:val="14"/>
              </w:rPr>
              <w:t>Her gruptaki üçlüye, bir öğretmen, bir müdür ve bir de öğrenci rollerini üstlenmelerini ve aşağıdaki oyunu canlandırmalarını söyleyin.</w:t>
            </w:r>
          </w:p>
          <w:p w:rsidR="00007202" w:rsidRPr="00EB76AC" w:rsidRDefault="00007202" w:rsidP="00EB76AC">
            <w:pPr>
              <w:rPr>
                <w:sz w:val="14"/>
                <w:szCs w:val="14"/>
              </w:rPr>
            </w:pPr>
            <w:r w:rsidRPr="00EB76AC">
              <w:rPr>
                <w:sz w:val="14"/>
                <w:szCs w:val="14"/>
              </w:rPr>
              <w:t>Okul yenidir ve okula gelmeyen çocuklar için katı kuralları vardır. Çocukların okula döndükten i/k gün anne veya babalarından, neden gelmediklerini açıklayan bir kağıt getirmeleri gerekmektedir.</w:t>
            </w:r>
          </w:p>
          <w:p w:rsidR="00007202" w:rsidRPr="00EB76AC" w:rsidRDefault="00007202" w:rsidP="00EB76AC">
            <w:pPr>
              <w:rPr>
                <w:sz w:val="14"/>
                <w:szCs w:val="14"/>
              </w:rPr>
            </w:pPr>
            <w:r w:rsidRPr="00EB76AC">
              <w:rPr>
                <w:sz w:val="14"/>
                <w:szCs w:val="14"/>
              </w:rPr>
              <w:t>Çocuk kendi mazeret dilekçesini bulamamaktadır. Annesi yazmıştır, fakat o belki de almayı unutmuştur. Ya da yolda düşürmüş olabilir. Öğretmene ne söylemelidir? Öğretmen çocuğa inanıp inanmamakta tereddütlüdür ve müdüre gider. Öğretmen ne söyleyecektir?</w:t>
            </w:r>
          </w:p>
          <w:p w:rsidR="00007202" w:rsidRPr="006110F4" w:rsidRDefault="00007202" w:rsidP="00EB76AC">
            <w:pPr>
              <w:rPr>
                <w:b/>
              </w:rPr>
            </w:pPr>
            <w:r w:rsidRPr="00EB76AC">
              <w:rPr>
                <w:sz w:val="14"/>
                <w:szCs w:val="14"/>
              </w:rPr>
              <w:t>Müdür ne söyleyecek ve ne yapacaktır?</w:t>
            </w:r>
            <w:r>
              <w:rPr>
                <w:sz w:val="16"/>
                <w:szCs w:val="16"/>
              </w:rPr>
              <w:t xml:space="preserve"> </w:t>
            </w:r>
          </w:p>
        </w:tc>
        <w:tc>
          <w:tcPr>
            <w:tcW w:w="2636" w:type="dxa"/>
          </w:tcPr>
          <w:p w:rsidR="00007202" w:rsidRPr="006110F4" w:rsidRDefault="00007202" w:rsidP="00761F48">
            <w:pPr>
              <w:jc w:val="center"/>
              <w:rPr>
                <w:b/>
              </w:rPr>
            </w:pPr>
            <w:r w:rsidRPr="006110F4">
              <w:rPr>
                <w:b/>
              </w:rPr>
              <w:t>İngilizce:</w:t>
            </w:r>
          </w:p>
          <w:p w:rsidR="00007202" w:rsidRPr="00BC5777" w:rsidRDefault="00007202" w:rsidP="00761F48">
            <w:pPr>
              <w:jc w:val="center"/>
            </w:pPr>
            <w:r w:rsidRPr="00BC5777">
              <w:rPr>
                <w:b/>
              </w:rPr>
              <w:t>5 :</w:t>
            </w:r>
            <w:r w:rsidRPr="00BC5777">
              <w:t xml:space="preserve"> Sayıları İngilizce olarak söyleme bilgisi</w:t>
            </w:r>
          </w:p>
          <w:p w:rsidR="00007202" w:rsidRPr="006110F4" w:rsidRDefault="00007202" w:rsidP="00761F48">
            <w:pPr>
              <w:jc w:val="center"/>
              <w:rPr>
                <w:b/>
              </w:rPr>
            </w:pPr>
            <w:smartTag w:uri="urn:schemas-microsoft-com:office:smarttags" w:element="metricconverter">
              <w:smartTagPr>
                <w:attr w:name="ProductID" w:val="10 a"/>
              </w:smartTagPr>
              <w:r w:rsidRPr="00BC5777">
                <w:t>10 a</w:t>
              </w:r>
            </w:smartTag>
            <w:r w:rsidRPr="00BC5777">
              <w:t xml:space="preserve"> kadar olan sayıların okunuşu şarkı ile öğretilecek</w:t>
            </w:r>
            <w:r>
              <w:rPr>
                <w:sz w:val="18"/>
              </w:rPr>
              <w:t>.</w:t>
            </w:r>
          </w:p>
        </w:tc>
        <w:tc>
          <w:tcPr>
            <w:tcW w:w="2636" w:type="dxa"/>
          </w:tcPr>
          <w:p w:rsidR="00007202" w:rsidRPr="006110F4" w:rsidRDefault="00007202" w:rsidP="00761F48">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bl>
    <w:p w:rsidR="00007202" w:rsidRPr="006110F4" w:rsidRDefault="00007202" w:rsidP="00580645">
      <w:pPr>
        <w:rPr>
          <w:b/>
        </w:rPr>
      </w:pPr>
    </w:p>
    <w:tbl>
      <w:tblPr>
        <w:tblpPr w:leftFromText="141" w:rightFromText="141" w:vertAnchor="page" w:horzAnchor="margin" w:tblpXSpec="center" w:tblpY="901"/>
        <w:tblW w:w="15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512"/>
        <w:gridCol w:w="1631"/>
        <w:gridCol w:w="2572"/>
        <w:gridCol w:w="2572"/>
        <w:gridCol w:w="2572"/>
        <w:gridCol w:w="2572"/>
        <w:gridCol w:w="2572"/>
      </w:tblGrid>
      <w:tr w:rsidR="00007202" w:rsidRPr="006110F4" w:rsidTr="003F294B">
        <w:trPr>
          <w:cantSplit/>
          <w:trHeight w:val="1160"/>
        </w:trPr>
        <w:tc>
          <w:tcPr>
            <w:tcW w:w="513" w:type="dxa"/>
            <w:textDirection w:val="btLr"/>
          </w:tcPr>
          <w:p w:rsidR="00007202" w:rsidRPr="006110F4" w:rsidRDefault="00007202" w:rsidP="003F294B">
            <w:pPr>
              <w:jc w:val="center"/>
              <w:rPr>
                <w:b/>
                <w:sz w:val="28"/>
                <w:szCs w:val="28"/>
              </w:rPr>
            </w:pPr>
            <w:r w:rsidRPr="006110F4">
              <w:rPr>
                <w:b/>
                <w:sz w:val="28"/>
                <w:szCs w:val="28"/>
              </w:rPr>
              <w:t>AY</w:t>
            </w:r>
          </w:p>
        </w:tc>
        <w:tc>
          <w:tcPr>
            <w:tcW w:w="512" w:type="dxa"/>
            <w:textDirection w:val="btLr"/>
          </w:tcPr>
          <w:p w:rsidR="00007202" w:rsidRPr="006110F4" w:rsidRDefault="00007202" w:rsidP="003F294B">
            <w:pPr>
              <w:rPr>
                <w:b/>
                <w:sz w:val="28"/>
                <w:szCs w:val="28"/>
              </w:rPr>
            </w:pPr>
            <w:r w:rsidRPr="006110F4">
              <w:rPr>
                <w:b/>
                <w:sz w:val="28"/>
                <w:szCs w:val="28"/>
              </w:rPr>
              <w:t xml:space="preserve">       </w:t>
            </w:r>
          </w:p>
          <w:p w:rsidR="00007202" w:rsidRPr="006110F4" w:rsidRDefault="00007202" w:rsidP="003F294B">
            <w:pPr>
              <w:rPr>
                <w:b/>
                <w:sz w:val="28"/>
                <w:szCs w:val="28"/>
              </w:rPr>
            </w:pPr>
          </w:p>
        </w:tc>
        <w:tc>
          <w:tcPr>
            <w:tcW w:w="1631" w:type="dxa"/>
          </w:tcPr>
          <w:p w:rsidR="00007202" w:rsidRPr="006110F4" w:rsidRDefault="00007202" w:rsidP="003F294B">
            <w:pPr>
              <w:rPr>
                <w:b/>
                <w:sz w:val="20"/>
                <w:szCs w:val="20"/>
              </w:rPr>
            </w:pPr>
          </w:p>
        </w:tc>
        <w:tc>
          <w:tcPr>
            <w:tcW w:w="2572"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572" w:type="dxa"/>
          </w:tcPr>
          <w:p w:rsidR="00007202" w:rsidRPr="006110F4" w:rsidRDefault="00007202" w:rsidP="003F294B">
            <w:pPr>
              <w:pStyle w:val="ListParagraph"/>
              <w:rPr>
                <w:b/>
                <w:sz w:val="28"/>
                <w:szCs w:val="28"/>
              </w:rPr>
            </w:pPr>
            <w:r w:rsidRPr="006110F4">
              <w:rPr>
                <w:b/>
                <w:sz w:val="28"/>
                <w:szCs w:val="28"/>
              </w:rPr>
              <w:t xml:space="preserve">2.DERS </w:t>
            </w:r>
          </w:p>
        </w:tc>
        <w:tc>
          <w:tcPr>
            <w:tcW w:w="2572" w:type="dxa"/>
          </w:tcPr>
          <w:p w:rsidR="00007202" w:rsidRPr="006110F4" w:rsidRDefault="00007202" w:rsidP="003F294B">
            <w:pPr>
              <w:ind w:left="360"/>
              <w:jc w:val="center"/>
              <w:rPr>
                <w:b/>
                <w:sz w:val="28"/>
                <w:szCs w:val="28"/>
              </w:rPr>
            </w:pPr>
            <w:r w:rsidRPr="006110F4">
              <w:rPr>
                <w:b/>
                <w:sz w:val="28"/>
                <w:szCs w:val="28"/>
              </w:rPr>
              <w:t>3.DERS</w:t>
            </w:r>
          </w:p>
        </w:tc>
        <w:tc>
          <w:tcPr>
            <w:tcW w:w="2572" w:type="dxa"/>
          </w:tcPr>
          <w:p w:rsidR="00007202" w:rsidRPr="006110F4" w:rsidRDefault="00007202" w:rsidP="003F294B">
            <w:pPr>
              <w:ind w:left="360"/>
              <w:jc w:val="center"/>
              <w:rPr>
                <w:b/>
                <w:sz w:val="28"/>
                <w:szCs w:val="28"/>
              </w:rPr>
            </w:pPr>
            <w:r w:rsidRPr="006110F4">
              <w:rPr>
                <w:b/>
                <w:sz w:val="28"/>
                <w:szCs w:val="28"/>
              </w:rPr>
              <w:t>4.DERS</w:t>
            </w:r>
          </w:p>
        </w:tc>
        <w:tc>
          <w:tcPr>
            <w:tcW w:w="2572" w:type="dxa"/>
          </w:tcPr>
          <w:p w:rsidR="00007202" w:rsidRPr="006110F4" w:rsidRDefault="00007202" w:rsidP="003F294B">
            <w:pPr>
              <w:ind w:left="360"/>
              <w:jc w:val="center"/>
              <w:rPr>
                <w:b/>
                <w:sz w:val="28"/>
                <w:szCs w:val="28"/>
              </w:rPr>
            </w:pPr>
            <w:r w:rsidRPr="006110F4">
              <w:rPr>
                <w:b/>
                <w:sz w:val="28"/>
                <w:szCs w:val="28"/>
              </w:rPr>
              <w:t>5.DERS</w:t>
            </w:r>
          </w:p>
        </w:tc>
      </w:tr>
      <w:tr w:rsidR="00007202" w:rsidRPr="006110F4" w:rsidTr="00825960">
        <w:trPr>
          <w:cantSplit/>
          <w:trHeight w:val="2860"/>
        </w:trPr>
        <w:tc>
          <w:tcPr>
            <w:tcW w:w="513" w:type="dxa"/>
            <w:vMerge w:val="restart"/>
            <w:textDirection w:val="btLr"/>
          </w:tcPr>
          <w:p w:rsidR="00007202" w:rsidRPr="006110F4" w:rsidRDefault="00007202" w:rsidP="003F294B">
            <w:pPr>
              <w:ind w:left="113" w:right="113"/>
              <w:jc w:val="center"/>
              <w:rPr>
                <w:b/>
                <w:sz w:val="28"/>
                <w:szCs w:val="28"/>
              </w:rPr>
            </w:pPr>
            <w:r w:rsidRPr="006110F4">
              <w:rPr>
                <w:b/>
                <w:sz w:val="28"/>
                <w:szCs w:val="28"/>
              </w:rPr>
              <w:t xml:space="preserve">22 KASIM - 3 ARALIK </w:t>
            </w:r>
          </w:p>
        </w:tc>
        <w:tc>
          <w:tcPr>
            <w:tcW w:w="512" w:type="dxa"/>
            <w:textDirection w:val="btLr"/>
          </w:tcPr>
          <w:p w:rsidR="00007202" w:rsidRPr="006110F4" w:rsidRDefault="00007202" w:rsidP="003F294B">
            <w:pPr>
              <w:ind w:left="113" w:right="113"/>
              <w:jc w:val="center"/>
              <w:rPr>
                <w:b/>
              </w:rPr>
            </w:pPr>
            <w:r w:rsidRPr="006110F4">
              <w:rPr>
                <w:b/>
                <w:sz w:val="28"/>
                <w:szCs w:val="28"/>
              </w:rPr>
              <w:t>9.  HAFTA</w:t>
            </w:r>
          </w:p>
        </w:tc>
        <w:tc>
          <w:tcPr>
            <w:tcW w:w="1631" w:type="dxa"/>
          </w:tcPr>
          <w:p w:rsidR="00007202" w:rsidRPr="006110F4" w:rsidRDefault="00007202" w:rsidP="003F294B">
            <w:pPr>
              <w:jc w:val="center"/>
              <w:rPr>
                <w:b/>
                <w:sz w:val="16"/>
                <w:szCs w:val="16"/>
              </w:rPr>
            </w:pPr>
          </w:p>
          <w:p w:rsidR="00007202" w:rsidRPr="006110F4" w:rsidRDefault="00007202" w:rsidP="003F294B">
            <w:pPr>
              <w:rPr>
                <w:b/>
                <w:sz w:val="16"/>
                <w:szCs w:val="16"/>
              </w:rPr>
            </w:pPr>
            <w:r w:rsidRPr="006110F4">
              <w:rPr>
                <w:b/>
                <w:sz w:val="16"/>
                <w:szCs w:val="16"/>
              </w:rPr>
              <w:t>YETERLİKALANI</w:t>
            </w:r>
          </w:p>
          <w:p w:rsidR="00007202" w:rsidRPr="006110F4" w:rsidRDefault="00007202" w:rsidP="003F294B">
            <w:pPr>
              <w:rPr>
                <w:b/>
                <w:sz w:val="16"/>
                <w:szCs w:val="16"/>
              </w:rPr>
            </w:pPr>
            <w:r w:rsidRPr="006110F4">
              <w:rPr>
                <w:b/>
                <w:sz w:val="16"/>
                <w:szCs w:val="16"/>
              </w:rPr>
              <w:t>KAZANIMLAR</w:t>
            </w:r>
          </w:p>
          <w:p w:rsidR="00007202" w:rsidRPr="006110F4" w:rsidRDefault="00007202" w:rsidP="003F294B">
            <w:pPr>
              <w:rPr>
                <w:b/>
                <w:sz w:val="16"/>
                <w:szCs w:val="16"/>
              </w:rPr>
            </w:pPr>
            <w:r w:rsidRPr="006110F4">
              <w:rPr>
                <w:b/>
                <w:sz w:val="16"/>
                <w:szCs w:val="16"/>
              </w:rPr>
              <w:t>ETKİNLİK</w:t>
            </w:r>
          </w:p>
          <w:p w:rsidR="00007202" w:rsidRPr="006110F4" w:rsidRDefault="00007202" w:rsidP="003F294B">
            <w:pPr>
              <w:rPr>
                <w:b/>
                <w:sz w:val="16"/>
                <w:szCs w:val="16"/>
              </w:rPr>
            </w:pPr>
            <w:r w:rsidRPr="006110F4">
              <w:rPr>
                <w:b/>
                <w:sz w:val="16"/>
                <w:szCs w:val="16"/>
              </w:rPr>
              <w:t>AÇIKLAMA</w:t>
            </w:r>
          </w:p>
          <w:p w:rsidR="00007202" w:rsidRPr="006110F4" w:rsidRDefault="00007202" w:rsidP="003F294B">
            <w:pPr>
              <w:rPr>
                <w:b/>
                <w:sz w:val="16"/>
                <w:szCs w:val="16"/>
              </w:rPr>
            </w:pPr>
            <w:r w:rsidRPr="006110F4">
              <w:rPr>
                <w:b/>
                <w:sz w:val="16"/>
                <w:szCs w:val="16"/>
              </w:rPr>
              <w:t>KULLANILACAK ARAÇ GEREÇ</w:t>
            </w:r>
          </w:p>
          <w:p w:rsidR="00007202" w:rsidRPr="006110F4" w:rsidRDefault="00007202" w:rsidP="003F294B">
            <w:pPr>
              <w:rPr>
                <w:b/>
                <w:sz w:val="16"/>
                <w:szCs w:val="16"/>
              </w:rPr>
            </w:pPr>
            <w:r w:rsidRPr="006110F4">
              <w:rPr>
                <w:b/>
                <w:sz w:val="16"/>
                <w:szCs w:val="16"/>
              </w:rPr>
              <w:t>YÖNTEM</w:t>
            </w:r>
          </w:p>
          <w:p w:rsidR="00007202" w:rsidRPr="006110F4" w:rsidRDefault="00007202" w:rsidP="003F294B">
            <w:pPr>
              <w:rPr>
                <w:b/>
                <w:sz w:val="16"/>
                <w:szCs w:val="16"/>
              </w:rPr>
            </w:pPr>
            <w:r w:rsidRPr="006110F4">
              <w:rPr>
                <w:b/>
                <w:sz w:val="16"/>
                <w:szCs w:val="16"/>
              </w:rPr>
              <w:t>DEĞERLENDİRME</w:t>
            </w:r>
          </w:p>
          <w:p w:rsidR="00007202" w:rsidRPr="006110F4" w:rsidRDefault="00007202" w:rsidP="003F294B">
            <w:pPr>
              <w:rPr>
                <w:b/>
                <w:sz w:val="16"/>
                <w:szCs w:val="16"/>
              </w:rPr>
            </w:pPr>
            <w:r w:rsidRPr="006110F4">
              <w:rPr>
                <w:b/>
                <w:sz w:val="16"/>
                <w:szCs w:val="16"/>
              </w:rPr>
              <w:t>SÜRE</w:t>
            </w:r>
          </w:p>
          <w:p w:rsidR="00007202" w:rsidRPr="006110F4" w:rsidRDefault="00007202" w:rsidP="003F294B">
            <w:pPr>
              <w:jc w:val="center"/>
              <w:rPr>
                <w:b/>
                <w:sz w:val="16"/>
                <w:szCs w:val="16"/>
              </w:rPr>
            </w:pPr>
          </w:p>
        </w:tc>
        <w:tc>
          <w:tcPr>
            <w:tcW w:w="2572" w:type="dxa"/>
          </w:tcPr>
          <w:p w:rsidR="00007202" w:rsidRPr="006110F4" w:rsidRDefault="00007202" w:rsidP="003F294B">
            <w:pPr>
              <w:jc w:val="center"/>
              <w:rPr>
                <w:b/>
                <w:sz w:val="16"/>
                <w:szCs w:val="16"/>
              </w:rPr>
            </w:pPr>
          </w:p>
          <w:p w:rsidR="00007202" w:rsidRPr="006110F4" w:rsidRDefault="00007202" w:rsidP="00166540">
            <w:pPr>
              <w:rPr>
                <w:b/>
                <w:bCs/>
                <w:sz w:val="20"/>
                <w:szCs w:val="20"/>
              </w:rPr>
            </w:pPr>
            <w:r w:rsidRPr="006110F4">
              <w:rPr>
                <w:b/>
                <w:bCs/>
                <w:sz w:val="20"/>
                <w:szCs w:val="20"/>
              </w:rPr>
              <w:t>1.6.</w:t>
            </w:r>
            <w:r w:rsidRPr="006110F4">
              <w:rPr>
                <w:b/>
                <w:bCs/>
                <w:sz w:val="14"/>
                <w:szCs w:val="14"/>
              </w:rPr>
              <w:t xml:space="preserve">  </w:t>
            </w:r>
            <w:r w:rsidRPr="006110F4">
              <w:rPr>
                <w:sz w:val="20"/>
                <w:szCs w:val="20"/>
              </w:rPr>
              <w:t>Bilgilerini düzenli bir şekilde depolamak için oluşturduğu dosya ve klasörleri düzenler.</w:t>
            </w:r>
          </w:p>
          <w:p w:rsidR="00007202" w:rsidRPr="006110F4" w:rsidRDefault="00007202" w:rsidP="003F294B">
            <w:r w:rsidRPr="006110F4">
              <w:rPr>
                <w:b/>
                <w:bCs/>
                <w:sz w:val="20"/>
                <w:szCs w:val="20"/>
              </w:rPr>
              <w:t>1.6.</w:t>
            </w:r>
            <w:r w:rsidRPr="006110F4">
              <w:rPr>
                <w:sz w:val="20"/>
                <w:szCs w:val="20"/>
              </w:rPr>
              <w:t xml:space="preserve"> Dosya, klasör ve kısayol oluşturulur. Dosyalar isim, boyut, tür (uzantı vurgulanır) ve değiştirilme tarihi gibi özelliklerine göre düzenletilir ve yeniden adlandırılır. İşletim sisteminin dosyaları, klasörleri, sürücüleri hiyerarşik bir yapıda nasıl görüntülendiği fark ettirilir.</w:t>
            </w:r>
          </w:p>
        </w:tc>
        <w:tc>
          <w:tcPr>
            <w:tcW w:w="2572" w:type="dxa"/>
            <w:vAlign w:val="center"/>
          </w:tcPr>
          <w:p w:rsidR="00007202" w:rsidRDefault="00007202" w:rsidP="00761F48">
            <w:pPr>
              <w:rPr>
                <w:b/>
              </w:rPr>
            </w:pPr>
            <w:r w:rsidRPr="006110F4">
              <w:rPr>
                <w:b/>
              </w:rPr>
              <w:t>Arkadaşlarımızı ve kendimizi tanıyalım:</w:t>
            </w:r>
          </w:p>
          <w:p w:rsidR="00007202" w:rsidRDefault="00007202" w:rsidP="00761F48">
            <w:r w:rsidRPr="004C0010">
              <w:t>14. Kendisini tanıtan yazılar yazar.</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4C0010" w:rsidRDefault="00007202" w:rsidP="00761F48">
            <w:pPr>
              <w:rPr>
                <w:b/>
              </w:rPr>
            </w:pPr>
          </w:p>
        </w:tc>
        <w:tc>
          <w:tcPr>
            <w:tcW w:w="2572" w:type="dxa"/>
            <w:vAlign w:val="center"/>
          </w:tcPr>
          <w:p w:rsidR="00007202" w:rsidRDefault="00007202" w:rsidP="00761F48">
            <w:pPr>
              <w:jc w:val="center"/>
              <w:rPr>
                <w:b/>
              </w:rPr>
            </w:pPr>
            <w:r w:rsidRPr="006110F4">
              <w:rPr>
                <w:b/>
              </w:rPr>
              <w:t>Şiir ezberleme, okuma, anlama:</w:t>
            </w:r>
          </w:p>
          <w:p w:rsidR="00007202" w:rsidRDefault="00007202" w:rsidP="001F6A83">
            <w:r w:rsidRPr="001F6A83">
              <w:rPr>
                <w:b/>
                <w:bCs/>
              </w:rPr>
              <w:t>1 :</w:t>
            </w:r>
            <w:r w:rsidRPr="001F6A83">
              <w:t xml:space="preserve"> Seviyelerine uygun şiirleri doğal bir sesle okuyabilme.</w:t>
            </w:r>
          </w:p>
          <w:p w:rsidR="00007202" w:rsidRDefault="00007202" w:rsidP="001F6A83"/>
          <w:p w:rsidR="00007202" w:rsidRDefault="00007202" w:rsidP="001F6A83">
            <w:pPr>
              <w:jc w:val="center"/>
            </w:pPr>
            <w:r>
              <w:t>Öğrencilere okuma kuralları hatırlatılıp, önce öğretmen sonra öğrencilere önceden seçilen bir şiir okutulur.</w:t>
            </w:r>
          </w:p>
          <w:p w:rsidR="00007202" w:rsidRDefault="00007202" w:rsidP="001F6A83">
            <w:pPr>
              <w:jc w:val="center"/>
            </w:pPr>
          </w:p>
          <w:p w:rsidR="00007202" w:rsidRDefault="00007202" w:rsidP="001F6A83">
            <w:pPr>
              <w:jc w:val="center"/>
            </w:pPr>
          </w:p>
          <w:p w:rsidR="00007202" w:rsidRPr="006110F4" w:rsidRDefault="00007202" w:rsidP="001F6A83">
            <w:pPr>
              <w:jc w:val="center"/>
              <w:rPr>
                <w:b/>
              </w:rPr>
            </w:pPr>
          </w:p>
        </w:tc>
        <w:tc>
          <w:tcPr>
            <w:tcW w:w="2572" w:type="dxa"/>
            <w:vAlign w:val="center"/>
          </w:tcPr>
          <w:p w:rsidR="00007202" w:rsidRDefault="00007202" w:rsidP="007C5BE0">
            <w:pPr>
              <w:tabs>
                <w:tab w:val="left" w:pos="907"/>
              </w:tabs>
              <w:spacing w:line="240" w:lineRule="exact"/>
            </w:pPr>
            <w:r w:rsidRPr="006110F4">
              <w:rPr>
                <w:b/>
              </w:rPr>
              <w:t>Masal anlatma:</w:t>
            </w:r>
            <w:r w:rsidRPr="007C5BE0">
              <w:rPr>
                <w:b/>
                <w:bCs/>
              </w:rPr>
              <w:t>1 :</w:t>
            </w:r>
            <w:r w:rsidRPr="007C5BE0">
              <w:t xml:space="preserve"> Güzel konuşma ve yazma kurallarını öğrenip uygulayabilme. </w:t>
            </w: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r>
              <w:t xml:space="preserve">Öğrencilere konuşmada nelere dikkat edecekleri hatırlatılır. Masal anlatımında vurgu ton vb. ile içerikte 5n 1k gibi unsurların belirtilmesi gerektiği açıklanıp, önceden okudukları bir masal anlattırılıp, değerlendirilir. </w:t>
            </w:r>
          </w:p>
          <w:p w:rsidR="00007202" w:rsidRPr="006110F4" w:rsidRDefault="00007202" w:rsidP="00761F48">
            <w:pPr>
              <w:rPr>
                <w:b/>
              </w:rPr>
            </w:pPr>
          </w:p>
        </w:tc>
        <w:tc>
          <w:tcPr>
            <w:tcW w:w="2572" w:type="dxa"/>
            <w:vAlign w:val="center"/>
          </w:tcPr>
          <w:p w:rsidR="00007202" w:rsidRPr="006110F4" w:rsidRDefault="00007202" w:rsidP="00C3749B">
            <w:pPr>
              <w:autoSpaceDE w:val="0"/>
              <w:autoSpaceDN w:val="0"/>
              <w:adjustRightInd w:val="0"/>
              <w:rPr>
                <w:b/>
                <w:bCs/>
                <w:sz w:val="20"/>
                <w:szCs w:val="20"/>
              </w:rPr>
            </w:pPr>
            <w:r w:rsidRPr="006110F4">
              <w:rPr>
                <w:b/>
              </w:rPr>
              <w:t>Kesiyorum, yapıştırıyorum:</w:t>
            </w:r>
            <w:r w:rsidRPr="006110F4">
              <w:rPr>
                <w:bCs/>
                <w:sz w:val="16"/>
                <w:szCs w:val="16"/>
              </w:rPr>
              <w:t xml:space="preserve"> </w:t>
            </w:r>
            <w:r w:rsidRPr="006110F4">
              <w:rPr>
                <w:bCs/>
                <w:sz w:val="20"/>
                <w:szCs w:val="20"/>
              </w:rPr>
              <w:sym w:font="Webdings" w:char="F048"/>
            </w:r>
            <w:r w:rsidRPr="006110F4">
              <w:rPr>
                <w:sz w:val="20"/>
                <w:szCs w:val="20"/>
              </w:rPr>
              <w:t xml:space="preserve"> </w:t>
            </w:r>
            <w:smartTag w:uri="urn:schemas-microsoft-com:office:smarttags" w:element="metricconverter">
              <w:smartTagPr>
                <w:attr w:name="ProductID" w:val="3. “"/>
              </w:smartTagPr>
              <w:r w:rsidRPr="006110F4">
                <w:rPr>
                  <w:b/>
                  <w:bCs/>
                  <w:sz w:val="20"/>
                  <w:szCs w:val="20"/>
                </w:rPr>
                <w:t>3. “</w:t>
              </w:r>
            </w:smartTag>
            <w:r w:rsidRPr="006110F4">
              <w:rPr>
                <w:b/>
                <w:bCs/>
                <w:sz w:val="20"/>
                <w:szCs w:val="20"/>
              </w:rPr>
              <w:t xml:space="preserve"> Çizgisel Nesnelerle Çalışıyorum”</w:t>
            </w:r>
          </w:p>
          <w:p w:rsidR="00007202" w:rsidRDefault="00007202" w:rsidP="00C3749B">
            <w:pPr>
              <w:rPr>
                <w:sz w:val="20"/>
                <w:szCs w:val="20"/>
              </w:rPr>
            </w:pPr>
            <w:r w:rsidRPr="006110F4">
              <w:rPr>
                <w:sz w:val="20"/>
                <w:szCs w:val="20"/>
              </w:rPr>
              <w:t>Öğrenciler, bir yüzey üzerine kürdan, kullanılmış kibrit çöpleri vb. çizgi etkisi yaratan malzemeleri yapıştırarak düzenleme yaparlar. Dilerlerse çalışmayı boyayarak renklendirebilir ya da kullandıkları malzemeleri önceden boyalara batırabilirler</w:t>
            </w:r>
          </w:p>
          <w:p w:rsidR="00007202" w:rsidRPr="006110F4" w:rsidRDefault="00007202" w:rsidP="00C3749B">
            <w:pPr>
              <w:rPr>
                <w:b/>
              </w:rPr>
            </w:pPr>
          </w:p>
        </w:tc>
      </w:tr>
      <w:tr w:rsidR="00007202" w:rsidRPr="006110F4" w:rsidTr="007752C5">
        <w:trPr>
          <w:cantSplit/>
          <w:trHeight w:val="5075"/>
        </w:trPr>
        <w:tc>
          <w:tcPr>
            <w:tcW w:w="513" w:type="dxa"/>
            <w:vMerge/>
            <w:vAlign w:val="center"/>
          </w:tcPr>
          <w:p w:rsidR="00007202" w:rsidRPr="006110F4" w:rsidRDefault="00007202" w:rsidP="003E4D73"/>
        </w:tc>
        <w:tc>
          <w:tcPr>
            <w:tcW w:w="512" w:type="dxa"/>
            <w:textDirection w:val="btLr"/>
            <w:vAlign w:val="center"/>
          </w:tcPr>
          <w:p w:rsidR="00007202" w:rsidRPr="006110F4" w:rsidRDefault="00007202" w:rsidP="003E4D73">
            <w:pPr>
              <w:ind w:left="163" w:right="113"/>
              <w:jc w:val="center"/>
              <w:rPr>
                <w:b/>
              </w:rPr>
            </w:pPr>
            <w:r w:rsidRPr="006110F4">
              <w:rPr>
                <w:b/>
                <w:sz w:val="28"/>
                <w:szCs w:val="28"/>
              </w:rPr>
              <w:t>10.  HAFTA</w:t>
            </w:r>
          </w:p>
        </w:tc>
        <w:tc>
          <w:tcPr>
            <w:tcW w:w="1631" w:type="dxa"/>
            <w:vAlign w:val="center"/>
          </w:tcPr>
          <w:p w:rsidR="00007202" w:rsidRPr="006110F4" w:rsidRDefault="00007202" w:rsidP="003E4D73">
            <w:pPr>
              <w:rPr>
                <w:b/>
                <w:sz w:val="16"/>
                <w:szCs w:val="16"/>
              </w:rPr>
            </w:pPr>
            <w:r w:rsidRPr="006110F4">
              <w:rPr>
                <w:b/>
                <w:sz w:val="16"/>
                <w:szCs w:val="16"/>
              </w:rPr>
              <w:t>YETERLİKALANI</w:t>
            </w:r>
          </w:p>
          <w:p w:rsidR="00007202" w:rsidRPr="006110F4" w:rsidRDefault="00007202" w:rsidP="003E4D73">
            <w:pPr>
              <w:rPr>
                <w:b/>
                <w:sz w:val="16"/>
                <w:szCs w:val="16"/>
              </w:rPr>
            </w:pPr>
            <w:r w:rsidRPr="006110F4">
              <w:rPr>
                <w:b/>
                <w:sz w:val="16"/>
                <w:szCs w:val="16"/>
              </w:rPr>
              <w:t>KAZANIMLAR</w:t>
            </w:r>
          </w:p>
          <w:p w:rsidR="00007202" w:rsidRPr="006110F4" w:rsidRDefault="00007202" w:rsidP="003E4D73">
            <w:pPr>
              <w:rPr>
                <w:b/>
                <w:sz w:val="16"/>
                <w:szCs w:val="16"/>
              </w:rPr>
            </w:pPr>
            <w:r w:rsidRPr="006110F4">
              <w:rPr>
                <w:b/>
                <w:sz w:val="16"/>
                <w:szCs w:val="16"/>
              </w:rPr>
              <w:t>ETKİNLİK</w:t>
            </w:r>
          </w:p>
          <w:p w:rsidR="00007202" w:rsidRPr="006110F4" w:rsidRDefault="00007202" w:rsidP="003E4D73">
            <w:pPr>
              <w:rPr>
                <w:b/>
                <w:sz w:val="16"/>
                <w:szCs w:val="16"/>
              </w:rPr>
            </w:pPr>
            <w:r w:rsidRPr="006110F4">
              <w:rPr>
                <w:b/>
                <w:sz w:val="16"/>
                <w:szCs w:val="16"/>
              </w:rPr>
              <w:t>AÇIKLAMA</w:t>
            </w:r>
          </w:p>
          <w:p w:rsidR="00007202" w:rsidRPr="006110F4" w:rsidRDefault="00007202" w:rsidP="003E4D73">
            <w:pPr>
              <w:rPr>
                <w:b/>
                <w:sz w:val="16"/>
                <w:szCs w:val="16"/>
              </w:rPr>
            </w:pPr>
            <w:r w:rsidRPr="006110F4">
              <w:rPr>
                <w:b/>
                <w:sz w:val="16"/>
                <w:szCs w:val="16"/>
              </w:rPr>
              <w:t>KULLANILACAK ARAÇ GEREÇ</w:t>
            </w:r>
          </w:p>
          <w:p w:rsidR="00007202" w:rsidRPr="006110F4" w:rsidRDefault="00007202" w:rsidP="003E4D73">
            <w:pPr>
              <w:rPr>
                <w:b/>
                <w:sz w:val="16"/>
                <w:szCs w:val="16"/>
              </w:rPr>
            </w:pPr>
            <w:r w:rsidRPr="006110F4">
              <w:rPr>
                <w:b/>
                <w:sz w:val="16"/>
                <w:szCs w:val="16"/>
              </w:rPr>
              <w:t>YÖNTEM</w:t>
            </w:r>
          </w:p>
          <w:p w:rsidR="00007202" w:rsidRPr="006110F4" w:rsidRDefault="00007202" w:rsidP="003E4D73">
            <w:pPr>
              <w:rPr>
                <w:b/>
                <w:sz w:val="16"/>
                <w:szCs w:val="16"/>
              </w:rPr>
            </w:pPr>
            <w:r w:rsidRPr="006110F4">
              <w:rPr>
                <w:b/>
                <w:sz w:val="16"/>
                <w:szCs w:val="16"/>
              </w:rPr>
              <w:t>DEĞERLENDİRME</w:t>
            </w:r>
          </w:p>
          <w:p w:rsidR="00007202" w:rsidRPr="006110F4" w:rsidRDefault="00007202" w:rsidP="003E4D73">
            <w:pPr>
              <w:rPr>
                <w:b/>
                <w:sz w:val="16"/>
                <w:szCs w:val="16"/>
              </w:rPr>
            </w:pPr>
            <w:r w:rsidRPr="006110F4">
              <w:rPr>
                <w:b/>
                <w:sz w:val="16"/>
                <w:szCs w:val="16"/>
              </w:rPr>
              <w:t>SÜRE</w:t>
            </w:r>
          </w:p>
          <w:p w:rsidR="00007202" w:rsidRPr="006110F4" w:rsidRDefault="00007202" w:rsidP="003E4D73"/>
        </w:tc>
        <w:tc>
          <w:tcPr>
            <w:tcW w:w="2572" w:type="dxa"/>
            <w:vAlign w:val="center"/>
          </w:tcPr>
          <w:p w:rsidR="00007202" w:rsidRPr="006110F4" w:rsidRDefault="00007202" w:rsidP="003E4D73">
            <w:pPr>
              <w:rPr>
                <w:sz w:val="20"/>
                <w:szCs w:val="20"/>
              </w:rPr>
            </w:pPr>
            <w:r w:rsidRPr="006110F4">
              <w:rPr>
                <w:b/>
                <w:bCs/>
                <w:sz w:val="20"/>
                <w:szCs w:val="20"/>
              </w:rPr>
              <w:t>1.6.</w:t>
            </w:r>
            <w:r w:rsidRPr="006110F4">
              <w:rPr>
                <w:b/>
                <w:bCs/>
                <w:sz w:val="14"/>
                <w:szCs w:val="14"/>
              </w:rPr>
              <w:t xml:space="preserve">  </w:t>
            </w:r>
            <w:r w:rsidRPr="006110F4">
              <w:rPr>
                <w:sz w:val="20"/>
                <w:szCs w:val="20"/>
              </w:rPr>
              <w:t>Bilgilerini düzenli bir şekilde depolamak için oluşturduğu dosya ve klasörleri düzenler.</w:t>
            </w:r>
          </w:p>
          <w:p w:rsidR="00007202" w:rsidRPr="006110F4" w:rsidRDefault="00007202" w:rsidP="003E4D73">
            <w:pPr>
              <w:rPr>
                <w:sz w:val="20"/>
                <w:szCs w:val="20"/>
              </w:rPr>
            </w:pPr>
            <w:r w:rsidRPr="006110F4">
              <w:rPr>
                <w:b/>
                <w:bCs/>
                <w:sz w:val="20"/>
                <w:szCs w:val="20"/>
              </w:rPr>
              <w:t>1.6.</w:t>
            </w:r>
            <w:r w:rsidRPr="006110F4">
              <w:rPr>
                <w:sz w:val="20"/>
                <w:szCs w:val="20"/>
              </w:rPr>
              <w:t xml:space="preserve"> Dosya, klasör ve kısayol oluşturulur. Dosyalar isim, boyut, tür (uzantı vurgulanır) ve değiştirilme tarihi gibi özelliklerine göre düzenletilir ve yeniden adlandırılır. İşletim sisteminin dosyaları, klasörleri, sürücüleri hiyerarşik bir yapıda nasıl görüntülendiği fark ettirilir. Dereceli puanlama anahtarı             Kontrol listeleri  </w:t>
            </w:r>
          </w:p>
          <w:p w:rsidR="00007202" w:rsidRPr="006110F4" w:rsidRDefault="00007202" w:rsidP="003E4D73">
            <w:pPr>
              <w:rPr>
                <w:sz w:val="20"/>
                <w:szCs w:val="20"/>
              </w:rPr>
            </w:pPr>
            <w:r w:rsidRPr="006110F4">
              <w:rPr>
                <w:sz w:val="20"/>
                <w:szCs w:val="20"/>
              </w:rPr>
              <w:t xml:space="preserve">Gözlem formları     </w:t>
            </w:r>
          </w:p>
          <w:p w:rsidR="00007202" w:rsidRPr="006110F4" w:rsidRDefault="00007202" w:rsidP="003E4D73">
            <w:pPr>
              <w:rPr>
                <w:sz w:val="20"/>
                <w:szCs w:val="20"/>
              </w:rPr>
            </w:pPr>
            <w:r w:rsidRPr="006110F4">
              <w:rPr>
                <w:sz w:val="20"/>
                <w:szCs w:val="20"/>
              </w:rPr>
              <w:t xml:space="preserve">Açık uçlu sorular         </w:t>
            </w:r>
          </w:p>
          <w:p w:rsidR="00007202" w:rsidRPr="006110F4" w:rsidRDefault="00007202" w:rsidP="003E4D73">
            <w:pPr>
              <w:rPr>
                <w:sz w:val="20"/>
                <w:szCs w:val="20"/>
              </w:rPr>
            </w:pPr>
            <w:r w:rsidRPr="006110F4">
              <w:rPr>
                <w:sz w:val="20"/>
                <w:szCs w:val="20"/>
              </w:rPr>
              <w:t xml:space="preserve">Kısa yanıtlı maddeler </w:t>
            </w:r>
          </w:p>
          <w:p w:rsidR="00007202" w:rsidRPr="006110F4" w:rsidRDefault="00007202" w:rsidP="003E4D73">
            <w:r w:rsidRPr="006110F4">
              <w:rPr>
                <w:sz w:val="20"/>
                <w:szCs w:val="20"/>
              </w:rPr>
              <w:t>Tartışma</w:t>
            </w:r>
          </w:p>
        </w:tc>
        <w:tc>
          <w:tcPr>
            <w:tcW w:w="2572" w:type="dxa"/>
          </w:tcPr>
          <w:p w:rsidR="00007202" w:rsidRPr="006110F4" w:rsidRDefault="00007202" w:rsidP="003E4D73">
            <w:pPr>
              <w:jc w:val="cente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rPr>
                <w:b/>
              </w:rPr>
              <w:t>5 :</w:t>
            </w:r>
            <w:r w:rsidRPr="00BC5777">
              <w:t xml:space="preserve"> Sayıları İngilizce olarak söyleme bilgisi</w:t>
            </w:r>
          </w:p>
          <w:p w:rsidR="00007202" w:rsidRPr="006110F4" w:rsidRDefault="00007202" w:rsidP="001A48F6">
            <w:pPr>
              <w:jc w:val="center"/>
              <w:rPr>
                <w:b/>
              </w:rPr>
            </w:pPr>
            <w:smartTag w:uri="urn:schemas-microsoft-com:office:smarttags" w:element="metricconverter">
              <w:smartTagPr>
                <w:attr w:name="ProductID" w:val="10 a"/>
              </w:smartTagPr>
              <w:r w:rsidRPr="00BC5777">
                <w:t>10 a</w:t>
              </w:r>
            </w:smartTag>
            <w:r w:rsidRPr="00BC5777">
              <w:t xml:space="preserve"> kadar olan sayıların okunuşu şarkı ile öğretilecek</w:t>
            </w:r>
          </w:p>
        </w:tc>
        <w:tc>
          <w:tcPr>
            <w:tcW w:w="2572" w:type="dxa"/>
          </w:tcPr>
          <w:p w:rsidR="00007202" w:rsidRPr="006110F4" w:rsidRDefault="00007202" w:rsidP="003E4D73">
            <w:pPr>
              <w:jc w:val="center"/>
              <w:rPr>
                <w:b/>
              </w:rPr>
            </w:pPr>
          </w:p>
          <w:p w:rsidR="00007202" w:rsidRDefault="00007202" w:rsidP="003E4D73">
            <w:pPr>
              <w:jc w:val="center"/>
              <w:rPr>
                <w:b/>
              </w:rPr>
            </w:pPr>
            <w:r w:rsidRPr="006110F4">
              <w:rPr>
                <w:b/>
              </w:rPr>
              <w:t>Gezi, gözlem çalışması:</w:t>
            </w:r>
          </w:p>
          <w:p w:rsidR="00007202" w:rsidRDefault="00007202" w:rsidP="003E4D73">
            <w:pPr>
              <w:jc w:val="center"/>
              <w:rPr>
                <w:b/>
              </w:rPr>
            </w:pPr>
            <w:r>
              <w:rPr>
                <w:b/>
              </w:rPr>
              <w:t>Yaşadığı yeri tanıma:</w:t>
            </w:r>
          </w:p>
          <w:p w:rsidR="00007202" w:rsidRPr="007E1E0C" w:rsidRDefault="00007202" w:rsidP="003E4D73">
            <w:pPr>
              <w:jc w:val="center"/>
            </w:pPr>
            <w:r w:rsidRPr="007E1E0C">
              <w:t>Yaşadığı yerleşim birimindeki kurumların işleyişi hakkında bilgi edinir.</w:t>
            </w:r>
          </w:p>
          <w:p w:rsidR="00007202" w:rsidRPr="006110F4" w:rsidRDefault="00007202" w:rsidP="007E1E0C">
            <w:pPr>
              <w:jc w:val="center"/>
              <w:rPr>
                <w:b/>
              </w:rPr>
            </w:pPr>
            <w:r w:rsidRPr="007E1E0C">
              <w:t>-</w:t>
            </w:r>
            <w:r>
              <w:t>İ</w:t>
            </w:r>
            <w:r w:rsidRPr="007E1E0C">
              <w:t>lçe jandarma komutanlığına ziyaret</w:t>
            </w:r>
            <w:r>
              <w:rPr>
                <w:b/>
              </w:rPr>
              <w:t>.</w:t>
            </w:r>
          </w:p>
        </w:tc>
        <w:tc>
          <w:tcPr>
            <w:tcW w:w="2572" w:type="dxa"/>
          </w:tcPr>
          <w:p w:rsidR="00007202" w:rsidRPr="006110F4" w:rsidRDefault="00007202" w:rsidP="003E4D73">
            <w:pPr>
              <w:jc w:val="center"/>
              <w:rPr>
                <w:b/>
              </w:rPr>
            </w:pPr>
          </w:p>
          <w:p w:rsidR="00007202" w:rsidRDefault="00007202" w:rsidP="003E4D73">
            <w:pPr>
              <w:jc w:val="center"/>
              <w:rPr>
                <w:b/>
              </w:rPr>
            </w:pPr>
            <w:r w:rsidRPr="006110F4">
              <w:rPr>
                <w:b/>
              </w:rPr>
              <w:t>Güzel yazı çalışması:</w:t>
            </w:r>
          </w:p>
          <w:p w:rsidR="00007202" w:rsidRDefault="00007202" w:rsidP="003E4D73">
            <w:pPr>
              <w:jc w:val="center"/>
              <w:rPr>
                <w:b/>
              </w:rPr>
            </w:pPr>
          </w:p>
          <w:p w:rsidR="00007202" w:rsidRDefault="00007202" w:rsidP="003E4D73">
            <w:pPr>
              <w:jc w:val="center"/>
            </w:pPr>
            <w:r w:rsidRPr="00903AD3">
              <w:t>3. Kelimeler, cümleler ve satırlar arasında uygun boşluk bırakır.</w:t>
            </w:r>
          </w:p>
          <w:p w:rsidR="00007202" w:rsidRDefault="00007202" w:rsidP="003E4D73">
            <w:pPr>
              <w:jc w:val="center"/>
            </w:pPr>
            <w:r w:rsidRPr="00903AD3">
              <w:t>Satır çizgisine dikkat ederek yazma; satırlara aynı hizadan başlama; sayfa kenarlarında uygun boşluk bırakma</w:t>
            </w:r>
            <w:r>
              <w:t>ya dikkat edilir.</w:t>
            </w:r>
          </w:p>
          <w:p w:rsidR="00007202" w:rsidRDefault="00007202" w:rsidP="003E4D73">
            <w:pPr>
              <w:jc w:val="center"/>
            </w:pPr>
            <w:r>
              <w:t>Defterlere kenar süslemeleri yaptırılabilir.</w:t>
            </w:r>
          </w:p>
          <w:p w:rsidR="00007202" w:rsidRPr="00903AD3" w:rsidRDefault="00007202" w:rsidP="003E4D73">
            <w:pPr>
              <w:jc w:val="center"/>
              <w:rPr>
                <w:b/>
              </w:rPr>
            </w:pPr>
          </w:p>
        </w:tc>
        <w:tc>
          <w:tcPr>
            <w:tcW w:w="2572" w:type="dxa"/>
          </w:tcPr>
          <w:p w:rsidR="00007202" w:rsidRPr="006110F4" w:rsidRDefault="00007202" w:rsidP="003E4D73">
            <w:pPr>
              <w:jc w:val="center"/>
              <w:rPr>
                <w:b/>
              </w:rPr>
            </w:pPr>
          </w:p>
          <w:p w:rsidR="00007202" w:rsidRPr="006110F4" w:rsidRDefault="00007202" w:rsidP="003E4D73">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3E4D73">
            <w:pPr>
              <w:jc w:val="center"/>
              <w:rPr>
                <w:b/>
              </w:rPr>
            </w:pPr>
          </w:p>
        </w:tc>
      </w:tr>
    </w:tbl>
    <w:p w:rsidR="00007202" w:rsidRPr="006110F4" w:rsidRDefault="00007202" w:rsidP="00580645">
      <w:pPr>
        <w:rPr>
          <w:b/>
        </w:rPr>
      </w:pPr>
    </w:p>
    <w:p w:rsidR="00007202" w:rsidRPr="006110F4" w:rsidRDefault="00007202" w:rsidP="009C0906"/>
    <w:p w:rsidR="00007202" w:rsidRPr="006110F4" w:rsidRDefault="00007202" w:rsidP="009C0906"/>
    <w:p w:rsidR="00007202" w:rsidRPr="006110F4" w:rsidRDefault="00007202" w:rsidP="009B2C98">
      <w:pPr>
        <w:tabs>
          <w:tab w:val="left" w:pos="2560"/>
        </w:tabs>
      </w:pPr>
      <w:r w:rsidRPr="006110F4">
        <w:tab/>
      </w:r>
    </w:p>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534"/>
        <w:gridCol w:w="533"/>
        <w:gridCol w:w="1698"/>
        <w:gridCol w:w="2678"/>
        <w:gridCol w:w="2678"/>
        <w:gridCol w:w="2678"/>
        <w:gridCol w:w="2678"/>
        <w:gridCol w:w="2678"/>
      </w:tblGrid>
      <w:tr w:rsidR="00007202" w:rsidRPr="006110F4" w:rsidTr="003E4D73">
        <w:trPr>
          <w:cantSplit/>
          <w:trHeight w:val="1143"/>
        </w:trPr>
        <w:tc>
          <w:tcPr>
            <w:tcW w:w="534" w:type="dxa"/>
            <w:gridSpan w:val="2"/>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0"/>
                <w:szCs w:val="20"/>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A72700">
        <w:trPr>
          <w:cantSplit/>
          <w:trHeight w:val="3681"/>
        </w:trPr>
        <w:tc>
          <w:tcPr>
            <w:tcW w:w="534" w:type="dxa"/>
            <w:gridSpan w:val="2"/>
            <w:vMerge w:val="restart"/>
            <w:textDirection w:val="btLr"/>
          </w:tcPr>
          <w:p w:rsidR="00007202" w:rsidRPr="006110F4" w:rsidRDefault="00007202" w:rsidP="003E4D73">
            <w:pPr>
              <w:ind w:left="113" w:right="113"/>
              <w:jc w:val="center"/>
              <w:rPr>
                <w:b/>
                <w:sz w:val="28"/>
                <w:szCs w:val="28"/>
              </w:rPr>
            </w:pPr>
            <w:r w:rsidRPr="006110F4">
              <w:rPr>
                <w:b/>
                <w:sz w:val="28"/>
                <w:szCs w:val="28"/>
              </w:rPr>
              <w:t>6 ARALIK – 17 ARALIK</w:t>
            </w:r>
          </w:p>
        </w:tc>
        <w:tc>
          <w:tcPr>
            <w:tcW w:w="533" w:type="dxa"/>
            <w:textDirection w:val="btLr"/>
          </w:tcPr>
          <w:p w:rsidR="00007202" w:rsidRPr="006110F4" w:rsidRDefault="00007202" w:rsidP="003E4D73">
            <w:pPr>
              <w:ind w:left="113" w:right="113"/>
              <w:jc w:val="center"/>
              <w:rPr>
                <w:b/>
              </w:rPr>
            </w:pPr>
            <w:r w:rsidRPr="006110F4">
              <w:rPr>
                <w:b/>
                <w:sz w:val="28"/>
                <w:szCs w:val="28"/>
              </w:rPr>
              <w:t>11.  HAFTA</w:t>
            </w:r>
          </w:p>
        </w:tc>
        <w:tc>
          <w:tcPr>
            <w:tcW w:w="1699" w:type="dxa"/>
          </w:tcPr>
          <w:p w:rsidR="00007202" w:rsidRPr="006110F4" w:rsidRDefault="00007202" w:rsidP="003E4D73">
            <w:pPr>
              <w:jc w:val="center"/>
              <w:rPr>
                <w:b/>
                <w:sz w:val="16"/>
                <w:szCs w:val="16"/>
              </w:rPr>
            </w:pPr>
          </w:p>
          <w:p w:rsidR="00007202" w:rsidRPr="006110F4" w:rsidRDefault="00007202" w:rsidP="003E4D73">
            <w:pPr>
              <w:rPr>
                <w:b/>
                <w:sz w:val="16"/>
                <w:szCs w:val="16"/>
              </w:rPr>
            </w:pPr>
            <w:r w:rsidRPr="006110F4">
              <w:rPr>
                <w:b/>
                <w:sz w:val="16"/>
                <w:szCs w:val="16"/>
              </w:rPr>
              <w:t>YETERLİKALANI</w:t>
            </w:r>
          </w:p>
          <w:p w:rsidR="00007202" w:rsidRPr="006110F4" w:rsidRDefault="00007202" w:rsidP="003E4D73">
            <w:pPr>
              <w:rPr>
                <w:b/>
                <w:sz w:val="16"/>
                <w:szCs w:val="16"/>
              </w:rPr>
            </w:pPr>
            <w:r w:rsidRPr="006110F4">
              <w:rPr>
                <w:b/>
                <w:sz w:val="16"/>
                <w:szCs w:val="16"/>
              </w:rPr>
              <w:t>KAZANIMLAR</w:t>
            </w:r>
          </w:p>
          <w:p w:rsidR="00007202" w:rsidRPr="006110F4" w:rsidRDefault="00007202" w:rsidP="003E4D73">
            <w:pPr>
              <w:rPr>
                <w:b/>
                <w:sz w:val="16"/>
                <w:szCs w:val="16"/>
              </w:rPr>
            </w:pPr>
            <w:r w:rsidRPr="006110F4">
              <w:rPr>
                <w:b/>
                <w:sz w:val="16"/>
                <w:szCs w:val="16"/>
              </w:rPr>
              <w:t>ETKİNLİK</w:t>
            </w:r>
          </w:p>
          <w:p w:rsidR="00007202" w:rsidRPr="006110F4" w:rsidRDefault="00007202" w:rsidP="003E4D73">
            <w:pPr>
              <w:rPr>
                <w:b/>
                <w:sz w:val="16"/>
                <w:szCs w:val="16"/>
              </w:rPr>
            </w:pPr>
            <w:r w:rsidRPr="006110F4">
              <w:rPr>
                <w:b/>
                <w:sz w:val="16"/>
                <w:szCs w:val="16"/>
              </w:rPr>
              <w:t>AÇIKLAMA</w:t>
            </w:r>
          </w:p>
          <w:p w:rsidR="00007202" w:rsidRPr="006110F4" w:rsidRDefault="00007202" w:rsidP="003E4D73">
            <w:pPr>
              <w:rPr>
                <w:b/>
                <w:sz w:val="16"/>
                <w:szCs w:val="16"/>
              </w:rPr>
            </w:pPr>
            <w:r w:rsidRPr="006110F4">
              <w:rPr>
                <w:b/>
                <w:sz w:val="16"/>
                <w:szCs w:val="16"/>
              </w:rPr>
              <w:t>KULLANILACAK ARAÇ GEREÇ</w:t>
            </w:r>
          </w:p>
          <w:p w:rsidR="00007202" w:rsidRPr="006110F4" w:rsidRDefault="00007202" w:rsidP="003E4D73">
            <w:pPr>
              <w:rPr>
                <w:b/>
                <w:sz w:val="16"/>
                <w:szCs w:val="16"/>
              </w:rPr>
            </w:pPr>
            <w:r w:rsidRPr="006110F4">
              <w:rPr>
                <w:b/>
                <w:sz w:val="16"/>
                <w:szCs w:val="16"/>
              </w:rPr>
              <w:t>YÖNTEM</w:t>
            </w:r>
          </w:p>
          <w:p w:rsidR="00007202" w:rsidRPr="006110F4" w:rsidRDefault="00007202" w:rsidP="003E4D73">
            <w:pPr>
              <w:rPr>
                <w:b/>
                <w:sz w:val="16"/>
                <w:szCs w:val="16"/>
              </w:rPr>
            </w:pPr>
            <w:r w:rsidRPr="006110F4">
              <w:rPr>
                <w:b/>
                <w:sz w:val="16"/>
                <w:szCs w:val="16"/>
              </w:rPr>
              <w:t>DEĞERLENDİRME</w:t>
            </w:r>
          </w:p>
          <w:p w:rsidR="00007202" w:rsidRPr="006110F4" w:rsidRDefault="00007202" w:rsidP="003E4D73">
            <w:pPr>
              <w:rPr>
                <w:b/>
                <w:sz w:val="16"/>
                <w:szCs w:val="16"/>
              </w:rPr>
            </w:pPr>
            <w:r w:rsidRPr="006110F4">
              <w:rPr>
                <w:b/>
                <w:sz w:val="16"/>
                <w:szCs w:val="16"/>
              </w:rPr>
              <w:t>SÜRE</w:t>
            </w:r>
          </w:p>
          <w:p w:rsidR="00007202" w:rsidRPr="006110F4" w:rsidRDefault="00007202" w:rsidP="003E4D73">
            <w:pPr>
              <w:jc w:val="center"/>
              <w:rPr>
                <w:b/>
                <w:sz w:val="16"/>
                <w:szCs w:val="16"/>
              </w:rPr>
            </w:pPr>
          </w:p>
        </w:tc>
        <w:tc>
          <w:tcPr>
            <w:tcW w:w="2679" w:type="dxa"/>
          </w:tcPr>
          <w:p w:rsidR="00007202" w:rsidRPr="006110F4" w:rsidRDefault="00007202" w:rsidP="003E4D73">
            <w:pPr>
              <w:jc w:val="center"/>
              <w:rPr>
                <w:b/>
                <w:sz w:val="16"/>
                <w:szCs w:val="16"/>
              </w:rPr>
            </w:pPr>
          </w:p>
          <w:p w:rsidR="00007202" w:rsidRPr="006110F4" w:rsidRDefault="00007202" w:rsidP="003E4D73">
            <w:pPr>
              <w:rPr>
                <w:sz w:val="20"/>
                <w:szCs w:val="20"/>
              </w:rPr>
            </w:pPr>
            <w:r w:rsidRPr="006110F4">
              <w:rPr>
                <w:b/>
                <w:bCs/>
                <w:sz w:val="20"/>
                <w:szCs w:val="20"/>
              </w:rPr>
              <w:t xml:space="preserve">1.7. </w:t>
            </w:r>
            <w:r w:rsidRPr="006110F4">
              <w:rPr>
                <w:sz w:val="20"/>
                <w:szCs w:val="20"/>
              </w:rPr>
              <w:t>Bilgisayardaki dosyaların depolanması için gerekli birimleri kullanır.</w:t>
            </w:r>
          </w:p>
          <w:p w:rsidR="00007202" w:rsidRPr="006110F4" w:rsidRDefault="00007202" w:rsidP="003E4D73">
            <w:pPr>
              <w:rPr>
                <w:sz w:val="20"/>
                <w:szCs w:val="20"/>
              </w:rPr>
            </w:pPr>
            <w:r w:rsidRPr="006110F4">
              <w:rPr>
                <w:b/>
                <w:bCs/>
                <w:sz w:val="20"/>
                <w:szCs w:val="20"/>
              </w:rPr>
              <w:t>[!]:</w:t>
            </w:r>
            <w:r w:rsidRPr="006110F4">
              <w:rPr>
                <w:sz w:val="20"/>
                <w:szCs w:val="20"/>
              </w:rPr>
              <w:t xml:space="preserve"> </w:t>
            </w:r>
            <w:r w:rsidRPr="006110F4">
              <w:rPr>
                <w:b/>
                <w:bCs/>
                <w:sz w:val="20"/>
                <w:szCs w:val="20"/>
              </w:rPr>
              <w:t>1.7.</w:t>
            </w:r>
            <w:r w:rsidRPr="006110F4">
              <w:rPr>
                <w:sz w:val="20"/>
                <w:szCs w:val="20"/>
              </w:rPr>
              <w:t xml:space="preserve"> Farklı kaydet özelliği kullandırılır. Dosya ve klasörleri taşıma ve kopyalama işlemleri yaptırılır. Sabit disk, disket, CD-ROM ve ağ sürücüleri gibi sürücü simgeleri vurgulanır.</w:t>
            </w:r>
          </w:p>
          <w:p w:rsidR="00007202" w:rsidRPr="006110F4" w:rsidRDefault="00007202" w:rsidP="003E4D73">
            <w:pPr>
              <w:rPr>
                <w:sz w:val="20"/>
                <w:szCs w:val="20"/>
              </w:rPr>
            </w:pPr>
            <w:r w:rsidRPr="006110F4">
              <w:rPr>
                <w:sz w:val="20"/>
                <w:szCs w:val="20"/>
              </w:rPr>
              <w:t xml:space="preserve">Kontrol listeleri  </w:t>
            </w:r>
          </w:p>
          <w:p w:rsidR="00007202" w:rsidRPr="006110F4" w:rsidRDefault="00007202" w:rsidP="003E4D73">
            <w:pPr>
              <w:rPr>
                <w:sz w:val="20"/>
                <w:szCs w:val="20"/>
              </w:rPr>
            </w:pPr>
            <w:r w:rsidRPr="006110F4">
              <w:rPr>
                <w:sz w:val="20"/>
                <w:szCs w:val="20"/>
              </w:rPr>
              <w:t xml:space="preserve">Gözlem formları     </w:t>
            </w:r>
          </w:p>
          <w:p w:rsidR="00007202" w:rsidRPr="006110F4" w:rsidRDefault="00007202" w:rsidP="003E4D73">
            <w:pPr>
              <w:rPr>
                <w:sz w:val="20"/>
                <w:szCs w:val="20"/>
              </w:rPr>
            </w:pPr>
            <w:r w:rsidRPr="006110F4">
              <w:rPr>
                <w:sz w:val="20"/>
                <w:szCs w:val="20"/>
              </w:rPr>
              <w:t xml:space="preserve">Açık uçlu sorular         </w:t>
            </w:r>
          </w:p>
          <w:p w:rsidR="00007202" w:rsidRPr="006110F4" w:rsidRDefault="00007202" w:rsidP="003E4D73">
            <w:pPr>
              <w:rPr>
                <w:sz w:val="20"/>
                <w:szCs w:val="20"/>
              </w:rPr>
            </w:pPr>
            <w:r w:rsidRPr="006110F4">
              <w:rPr>
                <w:sz w:val="20"/>
                <w:szCs w:val="20"/>
              </w:rPr>
              <w:t xml:space="preserve">Kısa yanıtlı maddeler </w:t>
            </w:r>
          </w:p>
          <w:p w:rsidR="00007202" w:rsidRPr="006110F4" w:rsidRDefault="00007202" w:rsidP="003E4D73">
            <w:r w:rsidRPr="006110F4">
              <w:rPr>
                <w:sz w:val="20"/>
                <w:szCs w:val="20"/>
              </w:rPr>
              <w:t>Tartışma</w:t>
            </w:r>
          </w:p>
        </w:tc>
        <w:tc>
          <w:tcPr>
            <w:tcW w:w="2679" w:type="dxa"/>
            <w:vAlign w:val="center"/>
          </w:tcPr>
          <w:p w:rsidR="00007202" w:rsidRDefault="00007202" w:rsidP="003E4D73">
            <w:pPr>
              <w:rPr>
                <w:b/>
              </w:rPr>
            </w:pPr>
            <w:r w:rsidRPr="006110F4">
              <w:rPr>
                <w:b/>
              </w:rPr>
              <w:t>Yöremizi ve ülkemizi  tanıyalım, tanıtalım:</w:t>
            </w:r>
          </w:p>
          <w:p w:rsidR="00007202" w:rsidRDefault="00007202" w:rsidP="003E4D73">
            <w:pPr>
              <w:rPr>
                <w:b/>
              </w:rPr>
            </w:pPr>
          </w:p>
          <w:p w:rsidR="00007202" w:rsidRPr="003A43B5" w:rsidRDefault="00007202" w:rsidP="003A43B5">
            <w:r w:rsidRPr="003A43B5">
              <w:t>Yaşadığımız yöre ile ilgili resim yazı getirip sınıfta tanıtım yapılacak</w:t>
            </w:r>
            <w:r>
              <w:t>.</w:t>
            </w:r>
          </w:p>
          <w:p w:rsidR="00007202" w:rsidRDefault="00007202" w:rsidP="003A43B5">
            <w:pPr>
              <w:rPr>
                <w:b/>
              </w:rPr>
            </w:pPr>
          </w:p>
          <w:p w:rsidR="00007202" w:rsidRDefault="00007202" w:rsidP="003E4D73">
            <w:pPr>
              <w:rPr>
                <w:b/>
              </w:rPr>
            </w:pPr>
          </w:p>
          <w:p w:rsidR="00007202" w:rsidRDefault="00007202" w:rsidP="003E4D73">
            <w:pPr>
              <w:rPr>
                <w:b/>
              </w:rPr>
            </w:pPr>
          </w:p>
          <w:p w:rsidR="00007202" w:rsidRDefault="00007202" w:rsidP="003E4D73">
            <w:pPr>
              <w:rPr>
                <w:b/>
              </w:rPr>
            </w:pPr>
          </w:p>
          <w:p w:rsidR="00007202" w:rsidRDefault="00007202" w:rsidP="003E4D73">
            <w:pPr>
              <w:rPr>
                <w:b/>
              </w:rPr>
            </w:pPr>
          </w:p>
          <w:p w:rsidR="00007202" w:rsidRDefault="00007202" w:rsidP="003E4D73">
            <w:pPr>
              <w:rPr>
                <w:b/>
              </w:rPr>
            </w:pPr>
          </w:p>
          <w:p w:rsidR="00007202" w:rsidRPr="006110F4" w:rsidRDefault="00007202" w:rsidP="003E4D73">
            <w:pPr>
              <w:rPr>
                <w:b/>
              </w:rPr>
            </w:pPr>
          </w:p>
        </w:tc>
        <w:tc>
          <w:tcPr>
            <w:tcW w:w="2679" w:type="dxa"/>
          </w:tcPr>
          <w:p w:rsidR="00007202" w:rsidRPr="006110F4" w:rsidRDefault="00007202" w:rsidP="003E4D73">
            <w:pPr>
              <w:rPr>
                <w:b/>
              </w:rPr>
            </w:pPr>
            <w:r w:rsidRPr="006110F4">
              <w:rPr>
                <w:b/>
              </w:rPr>
              <w:t>Şarkı söyleme:</w:t>
            </w:r>
          </w:p>
          <w:p w:rsidR="00007202" w:rsidRPr="006110F4" w:rsidRDefault="00007202" w:rsidP="003E4D73">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tcPr>
          <w:p w:rsidR="00007202" w:rsidRPr="006110F4" w:rsidRDefault="00007202" w:rsidP="003E4D73">
            <w:pPr>
              <w:jc w:val="center"/>
              <w:rPr>
                <w:b/>
              </w:rPr>
            </w:pPr>
            <w:r w:rsidRPr="006110F4">
              <w:rPr>
                <w:b/>
              </w:rPr>
              <w:t>Kitap okuma:</w:t>
            </w:r>
          </w:p>
          <w:p w:rsidR="00007202" w:rsidRPr="006110F4" w:rsidRDefault="00007202" w:rsidP="003E4D73">
            <w:pPr>
              <w:jc w:val="center"/>
            </w:pPr>
            <w:r w:rsidRPr="006110F4">
              <w:rPr>
                <w:sz w:val="22"/>
                <w:szCs w:val="22"/>
              </w:rPr>
              <w:t>24. Bir etkinliğin veya işin aşamalarını anlatan yönergeleri uygular.</w:t>
            </w:r>
          </w:p>
          <w:p w:rsidR="00007202" w:rsidRPr="006110F4" w:rsidRDefault="00007202" w:rsidP="008B3F11">
            <w:r w:rsidRPr="006110F4">
              <w:rPr>
                <w:sz w:val="22"/>
                <w:szCs w:val="22"/>
              </w:rPr>
              <w:t>2.24. a) Sınıfta saklanan bir nesneyi, kâğıtlara yazılmış notları takip ederek bulmaları istenebilir.</w:t>
            </w:r>
          </w:p>
          <w:p w:rsidR="00007202" w:rsidRPr="006110F4" w:rsidRDefault="00007202" w:rsidP="008B3F11">
            <w:pPr>
              <w:jc w:val="center"/>
            </w:pPr>
            <w:r w:rsidRPr="006110F4">
              <w:rPr>
                <w:sz w:val="22"/>
                <w:szCs w:val="22"/>
              </w:rPr>
              <w:t>b) “Yönergeleri İzleyebiliyor Musunuz?”</w:t>
            </w:r>
          </w:p>
          <w:p w:rsidR="00007202" w:rsidRPr="006110F4" w:rsidRDefault="00007202" w:rsidP="003E4D73">
            <w:pPr>
              <w:jc w:val="center"/>
            </w:pPr>
          </w:p>
          <w:p w:rsidR="00007202" w:rsidRPr="006110F4" w:rsidRDefault="00007202" w:rsidP="003E4D73">
            <w:pPr>
              <w:jc w:val="center"/>
              <w:rPr>
                <w:b/>
              </w:rPr>
            </w:pPr>
          </w:p>
        </w:tc>
        <w:tc>
          <w:tcPr>
            <w:tcW w:w="2679" w:type="dxa"/>
          </w:tcPr>
          <w:p w:rsidR="00007202" w:rsidRPr="006110F4" w:rsidRDefault="00007202" w:rsidP="003E4D73">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rsidRPr="003E42A8">
              <w:t>Bulmaca çözebilme.</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rsidRPr="003E42A8">
              <w:t>Gazete, dergi vb. yerlerden bulunacak bulmacaların sınıfta çözülmesi.</w:t>
            </w:r>
          </w:p>
          <w:p w:rsidR="00007202" w:rsidRPr="006110F4" w:rsidRDefault="00007202" w:rsidP="003E4D73">
            <w:pPr>
              <w:jc w:val="center"/>
              <w:rPr>
                <w:b/>
              </w:rPr>
            </w:pPr>
          </w:p>
        </w:tc>
      </w:tr>
      <w:tr w:rsidR="00007202" w:rsidRPr="006110F4" w:rsidTr="003E4D73">
        <w:trPr>
          <w:gridBefore w:val="1"/>
          <w:cantSplit/>
          <w:trHeight w:val="5000"/>
        </w:trPr>
        <w:tc>
          <w:tcPr>
            <w:tcW w:w="534" w:type="dxa"/>
            <w:vMerge/>
            <w:vAlign w:val="center"/>
          </w:tcPr>
          <w:p w:rsidR="00007202" w:rsidRPr="006110F4" w:rsidRDefault="00007202" w:rsidP="007C470C"/>
        </w:tc>
        <w:tc>
          <w:tcPr>
            <w:tcW w:w="533" w:type="dxa"/>
            <w:textDirection w:val="btLr"/>
            <w:vAlign w:val="center"/>
          </w:tcPr>
          <w:p w:rsidR="00007202" w:rsidRPr="006110F4" w:rsidRDefault="00007202" w:rsidP="007C470C">
            <w:pPr>
              <w:ind w:left="163" w:right="113"/>
              <w:jc w:val="center"/>
              <w:rPr>
                <w:b/>
              </w:rPr>
            </w:pPr>
            <w:r w:rsidRPr="006110F4">
              <w:rPr>
                <w:b/>
                <w:sz w:val="28"/>
                <w:szCs w:val="28"/>
              </w:rPr>
              <w:t>12.  HAFTA</w:t>
            </w:r>
          </w:p>
        </w:tc>
        <w:tc>
          <w:tcPr>
            <w:tcW w:w="169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9" w:type="dxa"/>
            <w:vAlign w:val="center"/>
          </w:tcPr>
          <w:p w:rsidR="00007202" w:rsidRPr="006110F4" w:rsidRDefault="00007202" w:rsidP="00BE7655">
            <w:pPr>
              <w:rPr>
                <w:b/>
                <w:bCs/>
                <w:sz w:val="20"/>
                <w:szCs w:val="20"/>
              </w:rPr>
            </w:pPr>
            <w:r w:rsidRPr="006110F4">
              <w:rPr>
                <w:b/>
                <w:bCs/>
                <w:sz w:val="20"/>
                <w:szCs w:val="20"/>
              </w:rPr>
              <w:t xml:space="preserve">1.7. </w:t>
            </w:r>
            <w:r w:rsidRPr="006110F4">
              <w:rPr>
                <w:sz w:val="20"/>
                <w:szCs w:val="20"/>
              </w:rPr>
              <w:t>Bilgisayardaki dosyaların depolanması için gerekli birimleri kullanır.</w:t>
            </w:r>
          </w:p>
          <w:p w:rsidR="00007202" w:rsidRPr="006110F4" w:rsidRDefault="00007202" w:rsidP="00BE7655">
            <w:pPr>
              <w:rPr>
                <w:sz w:val="20"/>
                <w:szCs w:val="20"/>
              </w:rPr>
            </w:pPr>
          </w:p>
          <w:p w:rsidR="00007202" w:rsidRDefault="00007202" w:rsidP="007C470C">
            <w:pPr>
              <w:rPr>
                <w:sz w:val="20"/>
                <w:szCs w:val="20"/>
              </w:rPr>
            </w:pPr>
            <w:r w:rsidRPr="006110F4">
              <w:rPr>
                <w:b/>
                <w:bCs/>
                <w:sz w:val="20"/>
                <w:szCs w:val="20"/>
              </w:rPr>
              <w:t>1.7.</w:t>
            </w:r>
            <w:r w:rsidRPr="006110F4">
              <w:rPr>
                <w:sz w:val="20"/>
                <w:szCs w:val="20"/>
              </w:rPr>
              <w:t xml:space="preserve"> Farklı kaydet özelliği kullandırılır. Dosya ve klasörleri taşıma ve kopyalama işlemleri yaptırılır. Sabit disk, disket, CD-ROM ve ağ sürücüleri gibi sürücü simgeleri vurgulanır.</w:t>
            </w: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Pr="006110F4" w:rsidRDefault="00007202" w:rsidP="007C470C"/>
        </w:tc>
        <w:tc>
          <w:tcPr>
            <w:tcW w:w="2679" w:type="dxa"/>
            <w:vAlign w:val="center"/>
          </w:tcPr>
          <w:p w:rsidR="00007202" w:rsidRPr="00B719A2" w:rsidRDefault="00007202" w:rsidP="00761F48">
            <w:r w:rsidRPr="006110F4">
              <w:rPr>
                <w:b/>
              </w:rPr>
              <w:t>Film izleme:</w:t>
            </w:r>
            <w:r w:rsidRPr="00B719A2">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679" w:type="dxa"/>
            <w:vAlign w:val="center"/>
          </w:tcPr>
          <w:p w:rsidR="00007202" w:rsidRDefault="00007202" w:rsidP="00761F48">
            <w:pPr>
              <w:rPr>
                <w:b/>
              </w:rPr>
            </w:pPr>
            <w:r>
              <w:rPr>
                <w:b/>
              </w:rPr>
              <w:t xml:space="preserve">Hayvan </w:t>
            </w:r>
            <w:r w:rsidRPr="006110F4">
              <w:rPr>
                <w:b/>
              </w:rPr>
              <w:t xml:space="preserve"> yetiştirme:</w:t>
            </w:r>
          </w:p>
          <w:p w:rsidR="00007202" w:rsidRDefault="00007202" w:rsidP="00761F48">
            <w:r w:rsidRPr="00924CA8">
              <w:t>Sınıfa küçük bir veya birkaç  akvaryum alınarak balık konulup öğrenciler balıkların bakımını yapacak. Nöbetçiler günlük yemlerini verecek. Öğretmen balık bakımı ile ilgili gerekli bilgileri verecek. Balık bakımı derste yapılacak.</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924CA8" w:rsidRDefault="00007202" w:rsidP="00761F48"/>
        </w:tc>
        <w:tc>
          <w:tcPr>
            <w:tcW w:w="2679" w:type="dxa"/>
            <w:vAlign w:val="center"/>
          </w:tcPr>
          <w:p w:rsidR="00007202" w:rsidRPr="006110F4" w:rsidRDefault="00007202" w:rsidP="009B2C98">
            <w:r w:rsidRPr="006110F4">
              <w:rPr>
                <w:b/>
                <w:sz w:val="22"/>
                <w:szCs w:val="22"/>
              </w:rPr>
              <w:t>Tekerleme ve sayışmalar:</w:t>
            </w:r>
            <w:r w:rsidRPr="006110F4">
              <w:rPr>
                <w:sz w:val="22"/>
                <w:szCs w:val="22"/>
              </w:rPr>
              <w:t xml:space="preserve"> Öğrencilerden şimdiye kadar öğrendikleri tekerlemeleri, ninnileri, sayışmacaları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Pr="006110F4" w:rsidRDefault="00007202" w:rsidP="00761F48">
            <w:pPr>
              <w:rPr>
                <w:b/>
              </w:rPr>
            </w:pPr>
          </w:p>
        </w:tc>
        <w:tc>
          <w:tcPr>
            <w:tcW w:w="2679" w:type="dxa"/>
            <w:vAlign w:val="center"/>
          </w:tcPr>
          <w:p w:rsidR="00007202" w:rsidRDefault="00007202" w:rsidP="00761F48">
            <w:pPr>
              <w:rPr>
                <w:b/>
              </w:rPr>
            </w:pPr>
            <w:r w:rsidRPr="006110F4">
              <w:rPr>
                <w:b/>
              </w:rPr>
              <w:t>Sınıf içi oyunlar:</w:t>
            </w:r>
          </w:p>
          <w:p w:rsidR="00007202" w:rsidRDefault="00007202" w:rsidP="00761F48">
            <w:pPr>
              <w:rPr>
                <w:b/>
              </w:rPr>
            </w:pPr>
            <w:r>
              <w:rPr>
                <w:b/>
              </w:rPr>
              <w:t xml:space="preserve">Sıcak-soğuk: </w:t>
            </w:r>
          </w:p>
          <w:p w:rsidR="00007202" w:rsidRDefault="00007202" w:rsidP="00761F48">
            <w:r w:rsidRPr="00935C3F">
              <w:t>Bir nesne belirlenir. Oyuncu dışarı çıkarılıp nesne saklanır. Oyuncu çağrılır. Saklana nesneye yaklaşınca sıcak, uzaklaşınca soğuk diye bağırılır.</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935C3F" w:rsidRDefault="00007202" w:rsidP="00761F48"/>
        </w:tc>
      </w:tr>
    </w:tbl>
    <w:p w:rsidR="00007202" w:rsidRPr="006110F4" w:rsidRDefault="00007202" w:rsidP="009C0906"/>
    <w:p w:rsidR="00007202" w:rsidRPr="006110F4" w:rsidRDefault="00007202" w:rsidP="009C0906"/>
    <w:p w:rsidR="00007202" w:rsidRPr="006110F4" w:rsidRDefault="00007202" w:rsidP="009C0906"/>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EB76AC">
        <w:trPr>
          <w:cantSplit/>
          <w:trHeight w:val="585"/>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0"/>
                <w:szCs w:val="20"/>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3E4D73">
        <w:trPr>
          <w:cantSplit/>
          <w:trHeight w:val="2818"/>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20 ARALIK – 31 ARALIK</w:t>
            </w:r>
          </w:p>
        </w:tc>
        <w:tc>
          <w:tcPr>
            <w:tcW w:w="533" w:type="dxa"/>
            <w:textDirection w:val="btLr"/>
          </w:tcPr>
          <w:p w:rsidR="00007202" w:rsidRPr="006110F4" w:rsidRDefault="00007202" w:rsidP="007C470C">
            <w:pPr>
              <w:ind w:left="113" w:right="113"/>
              <w:jc w:val="center"/>
              <w:rPr>
                <w:b/>
              </w:rPr>
            </w:pPr>
            <w:r w:rsidRPr="006110F4">
              <w:rPr>
                <w:b/>
                <w:sz w:val="28"/>
                <w:szCs w:val="28"/>
              </w:rPr>
              <w:t>13.  HAFTA</w:t>
            </w:r>
          </w:p>
        </w:tc>
        <w:tc>
          <w:tcPr>
            <w:tcW w:w="169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tcPr>
          <w:p w:rsidR="00007202" w:rsidRPr="006110F4" w:rsidRDefault="00007202" w:rsidP="007C470C">
            <w:pPr>
              <w:jc w:val="center"/>
              <w:rPr>
                <w:b/>
                <w:sz w:val="16"/>
                <w:szCs w:val="16"/>
              </w:rPr>
            </w:pPr>
          </w:p>
          <w:p w:rsidR="00007202" w:rsidRPr="006110F4" w:rsidRDefault="00007202" w:rsidP="00BE7655">
            <w:pPr>
              <w:rPr>
                <w:sz w:val="20"/>
                <w:szCs w:val="20"/>
              </w:rPr>
            </w:pPr>
            <w:r w:rsidRPr="006110F4">
              <w:rPr>
                <w:b/>
                <w:bCs/>
                <w:sz w:val="20"/>
                <w:szCs w:val="20"/>
              </w:rPr>
              <w:t>2.1.</w:t>
            </w:r>
            <w:r w:rsidRPr="006110F4">
              <w:rPr>
                <w:b/>
                <w:bCs/>
                <w:sz w:val="14"/>
                <w:szCs w:val="14"/>
              </w:rPr>
              <w:t xml:space="preserve">  </w:t>
            </w:r>
            <w:r w:rsidRPr="006110F4">
              <w:rPr>
                <w:sz w:val="20"/>
                <w:szCs w:val="20"/>
              </w:rPr>
              <w:t>Klavyedeki tuşları işlevlerine uygun olarak seçer.</w:t>
            </w:r>
          </w:p>
          <w:p w:rsidR="00007202" w:rsidRPr="006110F4" w:rsidRDefault="00007202" w:rsidP="00BE7655">
            <w:pPr>
              <w:rPr>
                <w:sz w:val="20"/>
                <w:szCs w:val="20"/>
              </w:rPr>
            </w:pPr>
            <w:r w:rsidRPr="006110F4">
              <w:rPr>
                <w:b/>
                <w:bCs/>
                <w:sz w:val="20"/>
                <w:szCs w:val="20"/>
              </w:rPr>
              <w:t>2.1.</w:t>
            </w:r>
            <w:r w:rsidRPr="006110F4">
              <w:rPr>
                <w:sz w:val="20"/>
                <w:szCs w:val="20"/>
              </w:rPr>
              <w:t xml:space="preserve"> Kontrol (Ctrl), Alt, Alt Gr ve ekran kaydet (Print-Screen) tuşları kullandırılır.</w:t>
            </w:r>
          </w:p>
          <w:p w:rsidR="00007202" w:rsidRPr="006110F4" w:rsidRDefault="00007202" w:rsidP="00BE7655">
            <w:pPr>
              <w:rPr>
                <w:sz w:val="20"/>
                <w:szCs w:val="20"/>
              </w:rPr>
            </w:pPr>
            <w:r w:rsidRPr="006110F4">
              <w:rPr>
                <w:sz w:val="20"/>
                <w:szCs w:val="20"/>
              </w:rPr>
              <w:t xml:space="preserve">Kontrol listeleri </w:t>
            </w:r>
          </w:p>
          <w:p w:rsidR="00007202" w:rsidRPr="006110F4" w:rsidRDefault="00007202" w:rsidP="00BE7655">
            <w:pPr>
              <w:rPr>
                <w:sz w:val="20"/>
                <w:szCs w:val="20"/>
              </w:rPr>
            </w:pPr>
            <w:r w:rsidRPr="006110F4">
              <w:rPr>
                <w:sz w:val="20"/>
                <w:szCs w:val="20"/>
              </w:rPr>
              <w:t xml:space="preserve">Gözlem formları </w:t>
            </w:r>
          </w:p>
          <w:p w:rsidR="00007202" w:rsidRPr="006110F4" w:rsidRDefault="00007202" w:rsidP="00BE7655">
            <w:r w:rsidRPr="006110F4">
              <w:rPr>
                <w:sz w:val="20"/>
                <w:szCs w:val="20"/>
              </w:rPr>
              <w:t>Dereceli puanlama anahtarı</w:t>
            </w:r>
          </w:p>
        </w:tc>
        <w:tc>
          <w:tcPr>
            <w:tcW w:w="2679" w:type="dxa"/>
          </w:tcPr>
          <w:p w:rsidR="00007202" w:rsidRDefault="00007202" w:rsidP="00761F48">
            <w:pPr>
              <w:rPr>
                <w:b/>
              </w:rPr>
            </w:pPr>
            <w:r w:rsidRPr="006110F4">
              <w:rPr>
                <w:b/>
              </w:rPr>
              <w:t>Görsel okuma:</w:t>
            </w:r>
          </w:p>
          <w:p w:rsidR="00007202" w:rsidRPr="006110F4" w:rsidRDefault="00007202" w:rsidP="00761F48">
            <w:pPr>
              <w:rPr>
                <w:b/>
              </w:rPr>
            </w:pPr>
            <w:r w:rsidRPr="006110F4">
              <w:t>12. Görsellerden hareketle cümleler/metinler yazar</w:t>
            </w:r>
          </w:p>
          <w:p w:rsidR="00007202" w:rsidRPr="006110F4" w:rsidRDefault="00007202" w:rsidP="00761F48">
            <w:pPr>
              <w:rPr>
                <w:b/>
              </w:rPr>
            </w:pPr>
          </w:p>
        </w:tc>
        <w:tc>
          <w:tcPr>
            <w:tcW w:w="2679" w:type="dxa"/>
          </w:tcPr>
          <w:p w:rsidR="00007202" w:rsidRPr="006110F4" w:rsidRDefault="00007202" w:rsidP="00761F48">
            <w:pPr>
              <w:jc w:val="center"/>
              <w:rPr>
                <w:b/>
              </w:rPr>
            </w:pPr>
            <w:r w:rsidRPr="006110F4">
              <w:rPr>
                <w:b/>
              </w:rPr>
              <w:t>Drama</w:t>
            </w:r>
            <w:r>
              <w:rPr>
                <w:b/>
              </w:rPr>
              <w:t xml:space="preserve">, tiyatro </w:t>
            </w:r>
            <w:r w:rsidRPr="006110F4">
              <w:rPr>
                <w:b/>
              </w:rPr>
              <w:t xml:space="preserve"> çalışması:</w:t>
            </w:r>
          </w:p>
          <w:p w:rsidR="00007202" w:rsidRPr="00EB76AC" w:rsidRDefault="00007202" w:rsidP="00EB76AC">
            <w:pPr>
              <w:rPr>
                <w:sz w:val="14"/>
                <w:szCs w:val="14"/>
              </w:rPr>
            </w:pPr>
            <w:r w:rsidRPr="00EB76AC">
              <w:rPr>
                <w:sz w:val="14"/>
                <w:szCs w:val="14"/>
              </w:rPr>
              <w:t>Reklamlar</w:t>
            </w:r>
          </w:p>
          <w:p w:rsidR="00007202" w:rsidRPr="00EB76AC" w:rsidRDefault="00007202" w:rsidP="00EB76AC">
            <w:pPr>
              <w:rPr>
                <w:sz w:val="14"/>
                <w:szCs w:val="14"/>
              </w:rPr>
            </w:pPr>
            <w:r w:rsidRPr="00EB76AC">
              <w:rPr>
                <w:sz w:val="14"/>
                <w:szCs w:val="14"/>
              </w:rPr>
              <w:t>Grup Büyüklüğü:</w:t>
            </w:r>
          </w:p>
          <w:p w:rsidR="00007202" w:rsidRPr="00EB76AC" w:rsidRDefault="00007202" w:rsidP="00EB76AC">
            <w:pPr>
              <w:rPr>
                <w:sz w:val="14"/>
                <w:szCs w:val="14"/>
              </w:rPr>
            </w:pPr>
            <w:r w:rsidRPr="00EB76AC">
              <w:rPr>
                <w:sz w:val="14"/>
                <w:szCs w:val="14"/>
              </w:rPr>
              <w:t xml:space="preserve">4-6 çocuk </w:t>
            </w:r>
          </w:p>
          <w:p w:rsidR="00007202" w:rsidRPr="00EB76AC" w:rsidRDefault="00007202" w:rsidP="00EB76AC">
            <w:pPr>
              <w:rPr>
                <w:sz w:val="14"/>
                <w:szCs w:val="14"/>
              </w:rPr>
            </w:pPr>
            <w:r w:rsidRPr="00EB76AC">
              <w:rPr>
                <w:sz w:val="14"/>
                <w:szCs w:val="14"/>
              </w:rPr>
              <w:t>Gerekenler:</w:t>
            </w:r>
          </w:p>
          <w:p w:rsidR="00007202" w:rsidRPr="00EB76AC" w:rsidRDefault="00007202" w:rsidP="00EB76AC">
            <w:pPr>
              <w:rPr>
                <w:sz w:val="14"/>
                <w:szCs w:val="14"/>
              </w:rPr>
            </w:pPr>
            <w:r w:rsidRPr="00EB76AC">
              <w:rPr>
                <w:sz w:val="14"/>
                <w:szCs w:val="14"/>
              </w:rPr>
              <w:t>Bir video kamera ve oynatıcı (İsteğe bağlı)</w:t>
            </w:r>
          </w:p>
          <w:p w:rsidR="00007202" w:rsidRPr="00EB76AC" w:rsidRDefault="00007202" w:rsidP="00EB76AC">
            <w:pPr>
              <w:rPr>
                <w:sz w:val="14"/>
                <w:szCs w:val="14"/>
              </w:rPr>
            </w:pPr>
            <w:r w:rsidRPr="00EB76AC">
              <w:rPr>
                <w:sz w:val="14"/>
                <w:szCs w:val="14"/>
              </w:rPr>
              <w:t xml:space="preserve"> Aktivite</w:t>
            </w:r>
          </w:p>
          <w:p w:rsidR="00007202" w:rsidRPr="00EB76AC" w:rsidRDefault="00007202" w:rsidP="00EB76AC">
            <w:pPr>
              <w:rPr>
                <w:sz w:val="14"/>
                <w:szCs w:val="14"/>
              </w:rPr>
            </w:pPr>
            <w:r w:rsidRPr="00EB76AC">
              <w:rPr>
                <w:sz w:val="14"/>
                <w:szCs w:val="14"/>
              </w:rPr>
              <w:t>Çocukların yabancı olmadığı televizyon reklamlarını tartışınız ve onları neyin etkili yaptığını düşününüz.</w:t>
            </w:r>
          </w:p>
          <w:p w:rsidR="00007202" w:rsidRPr="00EB76AC" w:rsidRDefault="00007202" w:rsidP="00EB76AC">
            <w:pPr>
              <w:rPr>
                <w:sz w:val="14"/>
                <w:szCs w:val="14"/>
              </w:rPr>
            </w:pPr>
            <w:r w:rsidRPr="00EB76AC">
              <w:rPr>
                <w:sz w:val="14"/>
                <w:szCs w:val="14"/>
              </w:rPr>
              <w:t>Çocukların oluşturduğu gruplara kendi televizyon reklamlarını yaratmalarını söyleyiniz.</w:t>
            </w:r>
          </w:p>
          <w:p w:rsidR="00007202" w:rsidRPr="00EB76AC" w:rsidRDefault="00007202" w:rsidP="00EB76AC">
            <w:pPr>
              <w:rPr>
                <w:sz w:val="14"/>
                <w:szCs w:val="14"/>
              </w:rPr>
            </w:pPr>
            <w:r w:rsidRPr="00EB76AC">
              <w:rPr>
                <w:sz w:val="14"/>
                <w:szCs w:val="14"/>
              </w:rPr>
              <w:t>Yakında gerçekleşecek bir okul etkinliğinin (konser, kermes .. .vb.) ya da sattıkları bir ürünün veya hizmetin (okul tişörtü, okul kitapları veya sınıfın ürettiği bir hizmet., .vb.) reklamını yapabilirler. Reklamlar toplantıda "reklam arası" zamanında gösterilebilir ya da videoya çekilerek velilere oynatılabilir.</w:t>
            </w:r>
          </w:p>
          <w:p w:rsidR="00007202" w:rsidRPr="00EB76AC" w:rsidRDefault="00007202" w:rsidP="00EB76AC">
            <w:pPr>
              <w:rPr>
                <w:sz w:val="14"/>
                <w:szCs w:val="14"/>
              </w:rPr>
            </w:pPr>
            <w:r w:rsidRPr="00EB76AC">
              <w:rPr>
                <w:sz w:val="14"/>
                <w:szCs w:val="14"/>
              </w:rPr>
              <w:t>İzleme</w:t>
            </w:r>
          </w:p>
          <w:p w:rsidR="00007202" w:rsidRPr="00EB76AC" w:rsidRDefault="00007202" w:rsidP="00EB76AC">
            <w:pPr>
              <w:rPr>
                <w:sz w:val="14"/>
                <w:szCs w:val="14"/>
              </w:rPr>
            </w:pPr>
            <w:r w:rsidRPr="00EB76AC">
              <w:rPr>
                <w:sz w:val="14"/>
                <w:szCs w:val="14"/>
              </w:rPr>
              <w:t>Reklamlarda müşteriyi ikna etmek için kullanılan teknikleri tartışınız.</w:t>
            </w:r>
          </w:p>
        </w:tc>
        <w:tc>
          <w:tcPr>
            <w:tcW w:w="2679" w:type="dxa"/>
          </w:tcPr>
          <w:p w:rsidR="00007202" w:rsidRPr="006110F4" w:rsidRDefault="00007202" w:rsidP="00761F48">
            <w:pPr>
              <w:jc w:val="center"/>
              <w:rPr>
                <w:b/>
              </w:rPr>
            </w:pPr>
            <w:r w:rsidRPr="006110F4">
              <w:rPr>
                <w:b/>
              </w:rPr>
              <w:t>İngilizce:</w:t>
            </w:r>
          </w:p>
          <w:p w:rsidR="00007202" w:rsidRPr="00BC5777" w:rsidRDefault="00007202" w:rsidP="00761F48">
            <w:pPr>
              <w:jc w:val="center"/>
            </w:pPr>
            <w:r w:rsidRPr="00BC5777">
              <w:t>8 : Sınıf içindeki eşyaların bilgisi</w:t>
            </w:r>
          </w:p>
          <w:p w:rsidR="00007202" w:rsidRPr="006110F4" w:rsidRDefault="00007202" w:rsidP="00761F48">
            <w:pPr>
              <w:jc w:val="center"/>
              <w:rPr>
                <w:b/>
              </w:rPr>
            </w:pPr>
            <w:r w:rsidRPr="00BC5777">
              <w:t xml:space="preserve"> Sınıfta kullanılan belli başlı eşyaların adları kartonlara yazılıp o eşyaların üzerine yapıştırılacak. Her eşyanın okunuşu, yazılışı üzerinde durulup okutulacak.</w:t>
            </w:r>
          </w:p>
        </w:tc>
        <w:tc>
          <w:tcPr>
            <w:tcW w:w="2679" w:type="dxa"/>
          </w:tcPr>
          <w:p w:rsidR="00007202" w:rsidRPr="006110F4" w:rsidRDefault="00007202" w:rsidP="00761F48">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r w:rsidR="00007202" w:rsidRPr="006110F4" w:rsidTr="003E4D73">
        <w:trPr>
          <w:cantSplit/>
          <w:trHeight w:val="5000"/>
        </w:trPr>
        <w:tc>
          <w:tcPr>
            <w:tcW w:w="534" w:type="dxa"/>
            <w:vMerge/>
            <w:vAlign w:val="center"/>
          </w:tcPr>
          <w:p w:rsidR="00007202" w:rsidRPr="006110F4" w:rsidRDefault="00007202" w:rsidP="007C470C"/>
        </w:tc>
        <w:tc>
          <w:tcPr>
            <w:tcW w:w="533" w:type="dxa"/>
            <w:textDirection w:val="btLr"/>
            <w:vAlign w:val="center"/>
          </w:tcPr>
          <w:p w:rsidR="00007202" w:rsidRPr="006110F4" w:rsidRDefault="00007202" w:rsidP="007C470C">
            <w:pPr>
              <w:ind w:left="163" w:right="113"/>
              <w:jc w:val="center"/>
              <w:rPr>
                <w:b/>
              </w:rPr>
            </w:pPr>
            <w:r w:rsidRPr="006110F4">
              <w:rPr>
                <w:b/>
                <w:sz w:val="28"/>
                <w:szCs w:val="28"/>
              </w:rPr>
              <w:t>14.  HAFTA</w:t>
            </w:r>
          </w:p>
        </w:tc>
        <w:tc>
          <w:tcPr>
            <w:tcW w:w="169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9" w:type="dxa"/>
            <w:vAlign w:val="center"/>
          </w:tcPr>
          <w:p w:rsidR="00007202" w:rsidRPr="006110F4" w:rsidRDefault="00007202" w:rsidP="007C470C">
            <w:pPr>
              <w:rPr>
                <w:sz w:val="20"/>
                <w:szCs w:val="20"/>
              </w:rPr>
            </w:pPr>
            <w:r w:rsidRPr="006110F4">
              <w:rPr>
                <w:b/>
                <w:bCs/>
                <w:sz w:val="20"/>
                <w:szCs w:val="20"/>
              </w:rPr>
              <w:t>2.1.</w:t>
            </w:r>
            <w:r w:rsidRPr="006110F4">
              <w:rPr>
                <w:b/>
                <w:bCs/>
                <w:sz w:val="14"/>
                <w:szCs w:val="14"/>
              </w:rPr>
              <w:t xml:space="preserve">  </w:t>
            </w:r>
            <w:r w:rsidRPr="006110F4">
              <w:rPr>
                <w:sz w:val="20"/>
                <w:szCs w:val="20"/>
              </w:rPr>
              <w:t>Klavyedeki tuşları işlevlerine uygun olarak seçer</w:t>
            </w:r>
          </w:p>
          <w:p w:rsidR="00007202" w:rsidRPr="006110F4" w:rsidRDefault="00007202" w:rsidP="001276E7">
            <w:pPr>
              <w:rPr>
                <w:sz w:val="20"/>
                <w:szCs w:val="20"/>
              </w:rPr>
            </w:pPr>
            <w:r w:rsidRPr="006110F4">
              <w:rPr>
                <w:b/>
                <w:bCs/>
                <w:sz w:val="20"/>
                <w:szCs w:val="20"/>
              </w:rPr>
              <w:t>2.1.</w:t>
            </w:r>
            <w:r w:rsidRPr="006110F4">
              <w:rPr>
                <w:sz w:val="20"/>
                <w:szCs w:val="20"/>
              </w:rPr>
              <w:t xml:space="preserve"> Kontrol (Ctrl), Alt, Alt Gr ve ekran kaydet (Print-Screen) tuşları kullandırılır.</w:t>
            </w:r>
          </w:p>
          <w:p w:rsidR="00007202" w:rsidRPr="006110F4" w:rsidRDefault="00007202" w:rsidP="007C470C"/>
          <w:p w:rsidR="00007202" w:rsidRPr="006110F4" w:rsidRDefault="00007202" w:rsidP="001276E7">
            <w:pPr>
              <w:rPr>
                <w:sz w:val="20"/>
                <w:szCs w:val="20"/>
              </w:rPr>
            </w:pPr>
            <w:r w:rsidRPr="006110F4">
              <w:rPr>
                <w:sz w:val="20"/>
                <w:szCs w:val="20"/>
              </w:rPr>
              <w:t xml:space="preserve">Kontrol listeleri </w:t>
            </w:r>
          </w:p>
          <w:p w:rsidR="00007202" w:rsidRPr="006110F4" w:rsidRDefault="00007202" w:rsidP="001276E7">
            <w:pPr>
              <w:rPr>
                <w:sz w:val="20"/>
                <w:szCs w:val="20"/>
              </w:rPr>
            </w:pPr>
            <w:r w:rsidRPr="006110F4">
              <w:rPr>
                <w:sz w:val="20"/>
                <w:szCs w:val="20"/>
              </w:rPr>
              <w:t xml:space="preserve">Gözlem formları </w:t>
            </w:r>
          </w:p>
          <w:p w:rsidR="00007202" w:rsidRDefault="00007202" w:rsidP="001276E7">
            <w:pPr>
              <w:rPr>
                <w:sz w:val="20"/>
                <w:szCs w:val="20"/>
              </w:rPr>
            </w:pPr>
            <w:r w:rsidRPr="006110F4">
              <w:rPr>
                <w:sz w:val="20"/>
                <w:szCs w:val="20"/>
              </w:rPr>
              <w:t>Dereceli puanlama anahtarı</w:t>
            </w: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Default="00007202" w:rsidP="001276E7">
            <w:pPr>
              <w:rPr>
                <w:sz w:val="20"/>
                <w:szCs w:val="20"/>
              </w:rPr>
            </w:pPr>
          </w:p>
          <w:p w:rsidR="00007202" w:rsidRPr="006110F4" w:rsidRDefault="00007202" w:rsidP="001276E7"/>
        </w:tc>
        <w:tc>
          <w:tcPr>
            <w:tcW w:w="2679" w:type="dxa"/>
            <w:vAlign w:val="center"/>
          </w:tcPr>
          <w:p w:rsidR="00007202" w:rsidRDefault="00007202" w:rsidP="00761F48">
            <w:pPr>
              <w:rPr>
                <w:b/>
              </w:rPr>
            </w:pPr>
            <w:r w:rsidRPr="006110F4">
              <w:rPr>
                <w:b/>
              </w:rPr>
              <w:t>Arkadaşlarımızı ve kendimizi tanıyalım:</w:t>
            </w:r>
          </w:p>
          <w:p w:rsidR="00007202" w:rsidRPr="00F81D64" w:rsidRDefault="00007202" w:rsidP="00F81D64">
            <w:pPr>
              <w:jc w:val="both"/>
              <w:rPr>
                <w:b/>
                <w:bCs/>
                <w:color w:val="000000"/>
              </w:rPr>
            </w:pPr>
            <w:r w:rsidRPr="00F81D64">
              <w:rPr>
                <w:b/>
                <w:bCs/>
                <w:color w:val="000000"/>
              </w:rPr>
              <w:t>Ortak ve Farklı Yanlarımız</w:t>
            </w:r>
          </w:p>
          <w:p w:rsidR="00007202" w:rsidRDefault="00007202" w:rsidP="00F81D64">
            <w:pPr>
              <w:rPr>
                <w:color w:val="000000"/>
              </w:rPr>
            </w:pPr>
            <w:r>
              <w:rPr>
                <w:color w:val="000000"/>
              </w:rPr>
              <w:t>Arkadaşları ile b</w:t>
            </w:r>
            <w:r w:rsidRPr="00F81D64">
              <w:rPr>
                <w:color w:val="000000"/>
              </w:rPr>
              <w:t>enzer ve farklı yanlarını karşılaştır</w:t>
            </w:r>
            <w:r>
              <w:rPr>
                <w:color w:val="000000"/>
              </w:rPr>
              <w:t>ır.</w:t>
            </w: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Default="00007202" w:rsidP="00F81D64">
            <w:pPr>
              <w:rPr>
                <w:color w:val="000000"/>
              </w:rPr>
            </w:pPr>
          </w:p>
          <w:p w:rsidR="00007202" w:rsidRPr="00F81D64" w:rsidRDefault="00007202" w:rsidP="00F81D64">
            <w:pPr>
              <w:rPr>
                <w:b/>
              </w:rPr>
            </w:pPr>
          </w:p>
        </w:tc>
        <w:tc>
          <w:tcPr>
            <w:tcW w:w="2679" w:type="dxa"/>
            <w:vAlign w:val="center"/>
          </w:tcPr>
          <w:p w:rsidR="00007202" w:rsidRDefault="00007202" w:rsidP="001F6A83">
            <w:pPr>
              <w:rPr>
                <w:b/>
                <w:bCs/>
              </w:rPr>
            </w:pPr>
            <w:r w:rsidRPr="006110F4">
              <w:rPr>
                <w:b/>
              </w:rPr>
              <w:t>Şiir ezberleme, okuma, anlama:</w:t>
            </w:r>
            <w:r w:rsidRPr="001F6A83">
              <w:rPr>
                <w:b/>
                <w:bCs/>
              </w:rPr>
              <w:t xml:space="preserve"> </w:t>
            </w:r>
          </w:p>
          <w:p w:rsidR="00007202" w:rsidRDefault="00007202" w:rsidP="001F6A83">
            <w:r w:rsidRPr="001F6A83">
              <w:rPr>
                <w:b/>
                <w:bCs/>
              </w:rPr>
              <w:t>1 :</w:t>
            </w:r>
            <w:r w:rsidRPr="001F6A83">
              <w:t xml:space="preserve"> Seviyelerine uygun şiirleri doğal bir sesle okuyabilme.</w:t>
            </w:r>
          </w:p>
          <w:p w:rsidR="00007202" w:rsidRDefault="00007202" w:rsidP="001F6A83"/>
          <w:p w:rsidR="00007202" w:rsidRDefault="00007202" w:rsidP="001F6A83">
            <w:pPr>
              <w:jc w:val="center"/>
            </w:pPr>
            <w:r>
              <w:t>Öğrencilere okuma kuralları hatırlatılıp, önce öğretmen sonra öğrencilere önceden seçilen bir şiir okutulur.</w:t>
            </w: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Pr="006110F4" w:rsidRDefault="00007202" w:rsidP="001F6A83">
            <w:pPr>
              <w:jc w:val="center"/>
              <w:rPr>
                <w:b/>
              </w:rPr>
            </w:pPr>
          </w:p>
        </w:tc>
        <w:tc>
          <w:tcPr>
            <w:tcW w:w="2679" w:type="dxa"/>
            <w:vAlign w:val="center"/>
          </w:tcPr>
          <w:p w:rsidR="00007202" w:rsidRDefault="00007202" w:rsidP="007C5BE0">
            <w:pPr>
              <w:tabs>
                <w:tab w:val="left" w:pos="907"/>
              </w:tabs>
              <w:spacing w:line="240" w:lineRule="exact"/>
            </w:pPr>
            <w:r w:rsidRPr="006110F4">
              <w:rPr>
                <w:b/>
              </w:rPr>
              <w:t>Masal anlatma:</w:t>
            </w:r>
            <w:r w:rsidRPr="007C5BE0">
              <w:rPr>
                <w:b/>
                <w:bCs/>
              </w:rPr>
              <w:t xml:space="preserve"> 1 :</w:t>
            </w:r>
            <w:r w:rsidRPr="007C5BE0">
              <w:t xml:space="preserve"> Güzel konuşma ve yazma kurallarını öğrenip uygulayabilme. </w:t>
            </w:r>
          </w:p>
          <w:p w:rsidR="00007202" w:rsidRDefault="00007202" w:rsidP="007C5BE0">
            <w:pPr>
              <w:tabs>
                <w:tab w:val="left" w:pos="907"/>
              </w:tabs>
              <w:spacing w:line="240" w:lineRule="exact"/>
            </w:pPr>
          </w:p>
          <w:p w:rsidR="00007202" w:rsidRDefault="00007202" w:rsidP="007C5BE0">
            <w:pPr>
              <w:tabs>
                <w:tab w:val="left" w:pos="907"/>
              </w:tabs>
              <w:spacing w:line="240" w:lineRule="exact"/>
            </w:pPr>
            <w:r>
              <w:t xml:space="preserve">Önceden bir büyüklerinden  dinledikleri  bir masal anlattırılıp, değerlendirilir. </w:t>
            </w: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p>
          <w:p w:rsidR="00007202" w:rsidRPr="006110F4" w:rsidRDefault="00007202" w:rsidP="00761F48">
            <w:pPr>
              <w:rPr>
                <w:b/>
              </w:rPr>
            </w:pPr>
          </w:p>
        </w:tc>
        <w:tc>
          <w:tcPr>
            <w:tcW w:w="2679" w:type="dxa"/>
            <w:vAlign w:val="center"/>
          </w:tcPr>
          <w:p w:rsidR="00007202" w:rsidRPr="006110F4" w:rsidRDefault="00007202" w:rsidP="00761F48">
            <w:pPr>
              <w:rPr>
                <w:b/>
              </w:rPr>
            </w:pPr>
            <w:r w:rsidRPr="006110F4">
              <w:rPr>
                <w:b/>
              </w:rPr>
              <w:t>Kesiyorum, yapıştırıyorum:</w:t>
            </w:r>
          </w:p>
          <w:p w:rsidR="00007202" w:rsidRPr="006110F4" w:rsidRDefault="00007202" w:rsidP="00C3749B">
            <w:pPr>
              <w:autoSpaceDE w:val="0"/>
              <w:autoSpaceDN w:val="0"/>
              <w:adjustRightInd w:val="0"/>
              <w:rPr>
                <w:b/>
                <w:bCs/>
                <w:sz w:val="20"/>
                <w:szCs w:val="20"/>
              </w:rPr>
            </w:pPr>
            <w:r w:rsidRPr="006110F4">
              <w:rPr>
                <w:bCs/>
                <w:sz w:val="20"/>
                <w:szCs w:val="20"/>
              </w:rPr>
              <w:t xml:space="preserve"> </w:t>
            </w:r>
            <w:r w:rsidRPr="006110F4">
              <w:rPr>
                <w:b/>
                <w:bCs/>
                <w:sz w:val="20"/>
                <w:szCs w:val="20"/>
              </w:rPr>
              <w:t>7, 8. “Ayrıntıları Yok Edelim ”</w:t>
            </w:r>
          </w:p>
          <w:p w:rsidR="00007202" w:rsidRPr="006110F4" w:rsidRDefault="00007202" w:rsidP="00C3749B">
            <w:pPr>
              <w:autoSpaceDE w:val="0"/>
              <w:autoSpaceDN w:val="0"/>
              <w:adjustRightInd w:val="0"/>
              <w:rPr>
                <w:sz w:val="20"/>
                <w:szCs w:val="20"/>
              </w:rPr>
            </w:pPr>
            <w:r w:rsidRPr="006110F4">
              <w:rPr>
                <w:sz w:val="20"/>
                <w:szCs w:val="20"/>
              </w:rPr>
              <w:t>Sevdikleri varlıkların resimlerini renkli kâğıtlar üzerine çizdikten sonra kesme yapıştırma</w:t>
            </w:r>
          </w:p>
          <w:p w:rsidR="00007202" w:rsidRDefault="00007202" w:rsidP="00C3749B">
            <w:pPr>
              <w:rPr>
                <w:sz w:val="20"/>
                <w:szCs w:val="20"/>
              </w:rPr>
            </w:pPr>
            <w:r w:rsidRPr="006110F4">
              <w:rPr>
                <w:sz w:val="20"/>
                <w:szCs w:val="20"/>
              </w:rPr>
              <w:t>Yaparlar</w:t>
            </w: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Default="00007202" w:rsidP="00C3749B">
            <w:pPr>
              <w:rPr>
                <w:sz w:val="20"/>
                <w:szCs w:val="20"/>
              </w:rPr>
            </w:pPr>
          </w:p>
          <w:p w:rsidR="00007202" w:rsidRPr="006110F4" w:rsidRDefault="00007202" w:rsidP="00C3749B">
            <w:pPr>
              <w:rPr>
                <w:b/>
              </w:rPr>
            </w:pPr>
          </w:p>
        </w:tc>
      </w:tr>
    </w:tbl>
    <w:p w:rsidR="00007202" w:rsidRPr="006110F4" w:rsidRDefault="00007202" w:rsidP="009C0906"/>
    <w:p w:rsidR="00007202" w:rsidRPr="006110F4" w:rsidRDefault="00007202" w:rsidP="009C0906"/>
    <w:p w:rsidR="00007202" w:rsidRPr="006110F4" w:rsidRDefault="00007202" w:rsidP="009C0906"/>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A72700">
        <w:trPr>
          <w:cantSplit/>
          <w:trHeight w:val="730"/>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3E4D73">
        <w:trPr>
          <w:cantSplit/>
          <w:trHeight w:val="2818"/>
        </w:trPr>
        <w:tc>
          <w:tcPr>
            <w:tcW w:w="534" w:type="dxa"/>
            <w:vMerge w:val="restart"/>
            <w:textDirection w:val="btLr"/>
          </w:tcPr>
          <w:p w:rsidR="00007202" w:rsidRPr="006110F4" w:rsidRDefault="00007202" w:rsidP="006F21A2">
            <w:pPr>
              <w:ind w:left="113" w:right="113"/>
              <w:jc w:val="center"/>
              <w:rPr>
                <w:b/>
                <w:sz w:val="28"/>
                <w:szCs w:val="28"/>
              </w:rPr>
            </w:pPr>
            <w:r w:rsidRPr="006110F4">
              <w:rPr>
                <w:b/>
                <w:sz w:val="28"/>
                <w:szCs w:val="28"/>
              </w:rPr>
              <w:t>3 OCAK – 14 OCAK</w:t>
            </w:r>
          </w:p>
        </w:tc>
        <w:tc>
          <w:tcPr>
            <w:tcW w:w="533" w:type="dxa"/>
            <w:textDirection w:val="btLr"/>
          </w:tcPr>
          <w:p w:rsidR="00007202" w:rsidRPr="006110F4" w:rsidRDefault="00007202" w:rsidP="006F21A2">
            <w:pPr>
              <w:ind w:left="113" w:right="113"/>
              <w:jc w:val="center"/>
              <w:rPr>
                <w:b/>
              </w:rPr>
            </w:pPr>
            <w:r w:rsidRPr="006110F4">
              <w:rPr>
                <w:b/>
                <w:sz w:val="28"/>
                <w:szCs w:val="28"/>
              </w:rPr>
              <w:t>15.  HAFTA</w:t>
            </w:r>
          </w:p>
        </w:tc>
        <w:tc>
          <w:tcPr>
            <w:tcW w:w="1699" w:type="dxa"/>
          </w:tcPr>
          <w:p w:rsidR="00007202" w:rsidRPr="006110F4" w:rsidRDefault="00007202" w:rsidP="006F21A2">
            <w:pPr>
              <w:jc w:val="center"/>
              <w:rPr>
                <w:b/>
                <w:sz w:val="16"/>
                <w:szCs w:val="16"/>
              </w:rPr>
            </w:pPr>
          </w:p>
          <w:p w:rsidR="00007202" w:rsidRPr="006110F4" w:rsidRDefault="00007202" w:rsidP="006F21A2">
            <w:pPr>
              <w:rPr>
                <w:b/>
                <w:sz w:val="16"/>
                <w:szCs w:val="16"/>
              </w:rPr>
            </w:pPr>
            <w:r w:rsidRPr="006110F4">
              <w:rPr>
                <w:b/>
                <w:sz w:val="16"/>
                <w:szCs w:val="16"/>
              </w:rPr>
              <w:t>YETERLİKALANI</w:t>
            </w:r>
          </w:p>
          <w:p w:rsidR="00007202" w:rsidRPr="006110F4" w:rsidRDefault="00007202" w:rsidP="006F21A2">
            <w:pPr>
              <w:rPr>
                <w:b/>
                <w:sz w:val="16"/>
                <w:szCs w:val="16"/>
              </w:rPr>
            </w:pPr>
            <w:r w:rsidRPr="006110F4">
              <w:rPr>
                <w:b/>
                <w:sz w:val="16"/>
                <w:szCs w:val="16"/>
              </w:rPr>
              <w:t>KAZANIMLAR</w:t>
            </w:r>
          </w:p>
          <w:p w:rsidR="00007202" w:rsidRPr="006110F4" w:rsidRDefault="00007202" w:rsidP="006F21A2">
            <w:pPr>
              <w:rPr>
                <w:b/>
                <w:sz w:val="16"/>
                <w:szCs w:val="16"/>
              </w:rPr>
            </w:pPr>
            <w:r w:rsidRPr="006110F4">
              <w:rPr>
                <w:b/>
                <w:sz w:val="16"/>
                <w:szCs w:val="16"/>
              </w:rPr>
              <w:t>ETKİNLİK</w:t>
            </w:r>
          </w:p>
          <w:p w:rsidR="00007202" w:rsidRPr="006110F4" w:rsidRDefault="00007202" w:rsidP="006F21A2">
            <w:pPr>
              <w:rPr>
                <w:b/>
                <w:sz w:val="16"/>
                <w:szCs w:val="16"/>
              </w:rPr>
            </w:pPr>
            <w:r w:rsidRPr="006110F4">
              <w:rPr>
                <w:b/>
                <w:sz w:val="16"/>
                <w:szCs w:val="16"/>
              </w:rPr>
              <w:t>AÇIKLAMA</w:t>
            </w:r>
          </w:p>
          <w:p w:rsidR="00007202" w:rsidRPr="006110F4" w:rsidRDefault="00007202" w:rsidP="006F21A2">
            <w:pPr>
              <w:rPr>
                <w:b/>
                <w:sz w:val="16"/>
                <w:szCs w:val="16"/>
              </w:rPr>
            </w:pPr>
            <w:r w:rsidRPr="006110F4">
              <w:rPr>
                <w:b/>
                <w:sz w:val="16"/>
                <w:szCs w:val="16"/>
              </w:rPr>
              <w:t>KULLANILACAK ARAÇ GEREÇ</w:t>
            </w:r>
          </w:p>
          <w:p w:rsidR="00007202" w:rsidRPr="006110F4" w:rsidRDefault="00007202" w:rsidP="006F21A2">
            <w:pPr>
              <w:rPr>
                <w:b/>
                <w:sz w:val="16"/>
                <w:szCs w:val="16"/>
              </w:rPr>
            </w:pPr>
            <w:r w:rsidRPr="006110F4">
              <w:rPr>
                <w:b/>
                <w:sz w:val="16"/>
                <w:szCs w:val="16"/>
              </w:rPr>
              <w:t>YÖNTEM</w:t>
            </w:r>
          </w:p>
          <w:p w:rsidR="00007202" w:rsidRPr="006110F4" w:rsidRDefault="00007202" w:rsidP="006F21A2">
            <w:pPr>
              <w:rPr>
                <w:b/>
                <w:sz w:val="16"/>
                <w:szCs w:val="16"/>
              </w:rPr>
            </w:pPr>
            <w:r w:rsidRPr="006110F4">
              <w:rPr>
                <w:b/>
                <w:sz w:val="16"/>
                <w:szCs w:val="16"/>
              </w:rPr>
              <w:t>DEĞERLENDİRME</w:t>
            </w:r>
          </w:p>
          <w:p w:rsidR="00007202" w:rsidRPr="006110F4" w:rsidRDefault="00007202" w:rsidP="006F21A2">
            <w:pPr>
              <w:rPr>
                <w:b/>
                <w:sz w:val="16"/>
                <w:szCs w:val="16"/>
              </w:rPr>
            </w:pPr>
            <w:r w:rsidRPr="006110F4">
              <w:rPr>
                <w:b/>
                <w:sz w:val="16"/>
                <w:szCs w:val="16"/>
              </w:rPr>
              <w:t>SÜRE</w:t>
            </w:r>
          </w:p>
          <w:p w:rsidR="00007202" w:rsidRPr="006110F4" w:rsidRDefault="00007202" w:rsidP="006F21A2">
            <w:pPr>
              <w:jc w:val="center"/>
              <w:rPr>
                <w:b/>
                <w:sz w:val="16"/>
                <w:szCs w:val="16"/>
              </w:rPr>
            </w:pPr>
          </w:p>
        </w:tc>
        <w:tc>
          <w:tcPr>
            <w:tcW w:w="2679" w:type="dxa"/>
          </w:tcPr>
          <w:p w:rsidR="00007202" w:rsidRPr="006110F4" w:rsidRDefault="00007202" w:rsidP="006F21A2">
            <w:pPr>
              <w:jc w:val="center"/>
              <w:rPr>
                <w:b/>
                <w:sz w:val="16"/>
                <w:szCs w:val="16"/>
              </w:rPr>
            </w:pPr>
          </w:p>
          <w:p w:rsidR="00007202" w:rsidRPr="006110F4" w:rsidRDefault="00007202" w:rsidP="006F21A2">
            <w:pPr>
              <w:rPr>
                <w:sz w:val="20"/>
                <w:szCs w:val="20"/>
              </w:rPr>
            </w:pPr>
            <w:r w:rsidRPr="006110F4">
              <w:rPr>
                <w:b/>
                <w:bCs/>
                <w:sz w:val="20"/>
                <w:szCs w:val="20"/>
              </w:rPr>
              <w:t>2.2.</w:t>
            </w:r>
            <w:r w:rsidRPr="006110F4">
              <w:rPr>
                <w:b/>
                <w:bCs/>
                <w:sz w:val="14"/>
                <w:szCs w:val="14"/>
              </w:rPr>
              <w:t xml:space="preserve">  </w:t>
            </w:r>
            <w:r w:rsidRPr="006110F4">
              <w:rPr>
                <w:sz w:val="20"/>
                <w:szCs w:val="20"/>
              </w:rPr>
              <w:t xml:space="preserve">Belirli işlemleri gerçekleştirebilmek için yazılımların yardım özelliğini kullanır.                                        </w:t>
            </w:r>
            <w:r w:rsidRPr="006110F4">
              <w:rPr>
                <w:b/>
                <w:bCs/>
                <w:sz w:val="20"/>
                <w:szCs w:val="20"/>
              </w:rPr>
              <w:t>2.3.</w:t>
            </w:r>
            <w:r w:rsidRPr="006110F4">
              <w:rPr>
                <w:sz w:val="20"/>
                <w:szCs w:val="20"/>
              </w:rPr>
              <w:t>  Kelime işlemcide kullandığı sayfayı amacına uygun olarak düzenler.</w:t>
            </w:r>
          </w:p>
          <w:p w:rsidR="00007202" w:rsidRPr="00521CB5" w:rsidRDefault="00007202" w:rsidP="006F21A2">
            <w:pPr>
              <w:rPr>
                <w:sz w:val="20"/>
                <w:szCs w:val="20"/>
              </w:rPr>
            </w:pPr>
            <w:r w:rsidRPr="006110F4">
              <w:rPr>
                <w:b/>
                <w:bCs/>
                <w:sz w:val="20"/>
                <w:szCs w:val="20"/>
              </w:rPr>
              <w:t>2.3.</w:t>
            </w:r>
            <w:r w:rsidRPr="006110F4">
              <w:rPr>
                <w:sz w:val="20"/>
                <w:szCs w:val="20"/>
              </w:rPr>
              <w:t xml:space="preserve"> Sayfaya yatay ve dikey olarak yön verilir. Sayfanın boyutu nu değiştirme, kenar boşlukları ayarlama, araç çubuklarını görüntüleme ve gizleme uygulamaları yaptırılır. Ekledikleri şekillerin içine metin ekleme gösterilir.</w:t>
            </w:r>
          </w:p>
        </w:tc>
        <w:tc>
          <w:tcPr>
            <w:tcW w:w="2679" w:type="dxa"/>
          </w:tcPr>
          <w:p w:rsidR="00007202" w:rsidRPr="006110F4" w:rsidRDefault="00007202" w:rsidP="001A48F6">
            <w:pP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t>8 : Sınıf içindeki eşyaların bilgisi</w:t>
            </w:r>
          </w:p>
          <w:p w:rsidR="00007202" w:rsidRPr="006110F4" w:rsidRDefault="00007202" w:rsidP="001A48F6">
            <w:pPr>
              <w:jc w:val="center"/>
              <w:rPr>
                <w:b/>
              </w:rPr>
            </w:pPr>
            <w:r w:rsidRPr="00BC5777">
              <w:t xml:space="preserve"> Sınıfta kullanılan belli başlı eşyaların adları kartonlara yazılıp o eşyaların üzerine yapıştırılacak. Her eşyanın okunuşu, yazılışı üzerinde durulup okutulacak.</w:t>
            </w:r>
          </w:p>
        </w:tc>
        <w:tc>
          <w:tcPr>
            <w:tcW w:w="2679" w:type="dxa"/>
          </w:tcPr>
          <w:p w:rsidR="00007202" w:rsidRPr="006110F4" w:rsidRDefault="00007202" w:rsidP="006F21A2">
            <w:pPr>
              <w:jc w:val="center"/>
              <w:rPr>
                <w:b/>
              </w:rPr>
            </w:pPr>
          </w:p>
          <w:p w:rsidR="00007202" w:rsidRDefault="00007202" w:rsidP="006F21A2">
            <w:pPr>
              <w:jc w:val="center"/>
              <w:rPr>
                <w:b/>
              </w:rPr>
            </w:pPr>
            <w:r w:rsidRPr="006110F4">
              <w:rPr>
                <w:b/>
              </w:rPr>
              <w:t>Gezi, gözlem çalışması:</w:t>
            </w:r>
          </w:p>
          <w:p w:rsidR="00007202" w:rsidRDefault="00007202" w:rsidP="007E1E0C">
            <w:pPr>
              <w:jc w:val="center"/>
              <w:rPr>
                <w:b/>
              </w:rPr>
            </w:pPr>
            <w:r>
              <w:rPr>
                <w:b/>
              </w:rPr>
              <w:t>Yaşadığı yeri tanıma:</w:t>
            </w:r>
          </w:p>
          <w:p w:rsidR="00007202" w:rsidRPr="007E1E0C" w:rsidRDefault="00007202" w:rsidP="007E1E0C">
            <w:pPr>
              <w:jc w:val="center"/>
            </w:pPr>
            <w:r w:rsidRPr="007E1E0C">
              <w:t>Yaşadığı yerleşim birimindeki kurumların işleyişi hakkında bilgi edinir.</w:t>
            </w:r>
          </w:p>
          <w:p w:rsidR="00007202" w:rsidRPr="006110F4" w:rsidRDefault="00007202" w:rsidP="007E1E0C">
            <w:pPr>
              <w:jc w:val="center"/>
              <w:rPr>
                <w:b/>
              </w:rPr>
            </w:pPr>
            <w:r>
              <w:rPr>
                <w:b/>
              </w:rPr>
              <w:t>-</w:t>
            </w:r>
            <w:r>
              <w:t>İ</w:t>
            </w:r>
            <w:r w:rsidRPr="007E1E0C">
              <w:t xml:space="preserve">lçe </w:t>
            </w:r>
            <w:r>
              <w:t>Emniyet M</w:t>
            </w:r>
            <w:r w:rsidRPr="007E1E0C">
              <w:t>üdürlüğü</w:t>
            </w:r>
            <w:r>
              <w:t>’n</w:t>
            </w:r>
            <w:r w:rsidRPr="007E1E0C">
              <w:t>ü ziyaret</w:t>
            </w:r>
          </w:p>
        </w:tc>
        <w:tc>
          <w:tcPr>
            <w:tcW w:w="2679" w:type="dxa"/>
          </w:tcPr>
          <w:p w:rsidR="00007202" w:rsidRPr="006110F4" w:rsidRDefault="00007202" w:rsidP="006F21A2">
            <w:pPr>
              <w:jc w:val="center"/>
              <w:rPr>
                <w:b/>
              </w:rPr>
            </w:pPr>
          </w:p>
          <w:p w:rsidR="00007202" w:rsidRDefault="00007202" w:rsidP="006F21A2">
            <w:pPr>
              <w:jc w:val="center"/>
              <w:rPr>
                <w:b/>
              </w:rPr>
            </w:pPr>
            <w:r>
              <w:rPr>
                <w:b/>
              </w:rPr>
              <w:t>Y</w:t>
            </w:r>
            <w:r w:rsidRPr="006110F4">
              <w:rPr>
                <w:b/>
              </w:rPr>
              <w:t>azı çalışması:</w:t>
            </w:r>
          </w:p>
          <w:p w:rsidR="00007202" w:rsidRDefault="00007202" w:rsidP="006F21A2">
            <w:pPr>
              <w:jc w:val="center"/>
            </w:pPr>
            <w:r w:rsidRPr="00903AD3">
              <w:t>5. Anlamlı ve kurallı cümleler yazar.</w:t>
            </w:r>
          </w:p>
          <w:p w:rsidR="00007202" w:rsidRDefault="00007202" w:rsidP="006F21A2">
            <w:pPr>
              <w:jc w:val="center"/>
            </w:pPr>
          </w:p>
          <w:p w:rsidR="00007202" w:rsidRDefault="00007202" w:rsidP="00903AD3">
            <w:pPr>
              <w:ind w:left="72" w:hanging="72"/>
            </w:pPr>
            <w:r>
              <w:t>Ö</w:t>
            </w:r>
            <w:r w:rsidRPr="00903AD3">
              <w:t>ğrenciler kurallı cümleler oluşturmaya özendirilmelidir.</w:t>
            </w:r>
          </w:p>
          <w:p w:rsidR="00007202" w:rsidRPr="00903AD3" w:rsidRDefault="00007202" w:rsidP="00903AD3">
            <w:pPr>
              <w:ind w:left="72" w:hanging="72"/>
            </w:pPr>
            <w:r>
              <w:t>Hikâye, olay vb. yazısı yazdırılıp okutulur.</w:t>
            </w:r>
          </w:p>
          <w:p w:rsidR="00007202" w:rsidRPr="00903AD3" w:rsidRDefault="00007202" w:rsidP="006F21A2">
            <w:pPr>
              <w:jc w:val="center"/>
              <w:rPr>
                <w:b/>
              </w:rPr>
            </w:pPr>
          </w:p>
        </w:tc>
        <w:tc>
          <w:tcPr>
            <w:tcW w:w="2679" w:type="dxa"/>
          </w:tcPr>
          <w:p w:rsidR="00007202" w:rsidRPr="006110F4" w:rsidRDefault="00007202" w:rsidP="006F21A2">
            <w:pPr>
              <w:jc w:val="center"/>
              <w:rPr>
                <w:b/>
              </w:rPr>
            </w:pPr>
          </w:p>
          <w:p w:rsidR="00007202" w:rsidRPr="006110F4" w:rsidRDefault="00007202" w:rsidP="006F21A2">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6F21A2">
            <w:pPr>
              <w:jc w:val="center"/>
              <w:rPr>
                <w:b/>
              </w:rPr>
            </w:pPr>
          </w:p>
        </w:tc>
      </w:tr>
      <w:tr w:rsidR="00007202" w:rsidRPr="006110F4" w:rsidTr="004D23CC">
        <w:trPr>
          <w:cantSplit/>
          <w:trHeight w:val="5000"/>
        </w:trPr>
        <w:tc>
          <w:tcPr>
            <w:tcW w:w="534" w:type="dxa"/>
            <w:vMerge/>
            <w:vAlign w:val="center"/>
          </w:tcPr>
          <w:p w:rsidR="00007202" w:rsidRPr="006110F4" w:rsidRDefault="00007202" w:rsidP="006F21A2"/>
        </w:tc>
        <w:tc>
          <w:tcPr>
            <w:tcW w:w="533" w:type="dxa"/>
            <w:textDirection w:val="btLr"/>
            <w:vAlign w:val="center"/>
          </w:tcPr>
          <w:p w:rsidR="00007202" w:rsidRPr="006110F4" w:rsidRDefault="00007202" w:rsidP="006F21A2">
            <w:pPr>
              <w:ind w:left="163" w:right="113"/>
              <w:jc w:val="center"/>
              <w:rPr>
                <w:b/>
              </w:rPr>
            </w:pPr>
            <w:r w:rsidRPr="006110F4">
              <w:rPr>
                <w:b/>
                <w:sz w:val="28"/>
                <w:szCs w:val="28"/>
              </w:rPr>
              <w:t>16.  HAFTA</w:t>
            </w:r>
          </w:p>
        </w:tc>
        <w:tc>
          <w:tcPr>
            <w:tcW w:w="1699" w:type="dxa"/>
            <w:vAlign w:val="center"/>
          </w:tcPr>
          <w:p w:rsidR="00007202" w:rsidRPr="006110F4" w:rsidRDefault="00007202" w:rsidP="006F21A2">
            <w:pPr>
              <w:rPr>
                <w:b/>
                <w:sz w:val="16"/>
                <w:szCs w:val="16"/>
              </w:rPr>
            </w:pPr>
            <w:r w:rsidRPr="006110F4">
              <w:rPr>
                <w:b/>
                <w:sz w:val="16"/>
                <w:szCs w:val="16"/>
              </w:rPr>
              <w:t>YETERLİKALANI</w:t>
            </w:r>
          </w:p>
          <w:p w:rsidR="00007202" w:rsidRPr="006110F4" w:rsidRDefault="00007202" w:rsidP="006F21A2">
            <w:pPr>
              <w:rPr>
                <w:b/>
                <w:sz w:val="16"/>
                <w:szCs w:val="16"/>
              </w:rPr>
            </w:pPr>
            <w:r w:rsidRPr="006110F4">
              <w:rPr>
                <w:b/>
                <w:sz w:val="16"/>
                <w:szCs w:val="16"/>
              </w:rPr>
              <w:t>KAZANIMLAR</w:t>
            </w:r>
          </w:p>
          <w:p w:rsidR="00007202" w:rsidRPr="006110F4" w:rsidRDefault="00007202" w:rsidP="006F21A2">
            <w:pPr>
              <w:rPr>
                <w:b/>
                <w:sz w:val="16"/>
                <w:szCs w:val="16"/>
              </w:rPr>
            </w:pPr>
            <w:r w:rsidRPr="006110F4">
              <w:rPr>
                <w:b/>
                <w:sz w:val="16"/>
                <w:szCs w:val="16"/>
              </w:rPr>
              <w:t>ETKİNLİK</w:t>
            </w:r>
          </w:p>
          <w:p w:rsidR="00007202" w:rsidRPr="006110F4" w:rsidRDefault="00007202" w:rsidP="006F21A2">
            <w:pPr>
              <w:rPr>
                <w:b/>
                <w:sz w:val="16"/>
                <w:szCs w:val="16"/>
              </w:rPr>
            </w:pPr>
            <w:r w:rsidRPr="006110F4">
              <w:rPr>
                <w:b/>
                <w:sz w:val="16"/>
                <w:szCs w:val="16"/>
              </w:rPr>
              <w:t>AÇIKLAMA</w:t>
            </w:r>
          </w:p>
          <w:p w:rsidR="00007202" w:rsidRPr="006110F4" w:rsidRDefault="00007202" w:rsidP="006F21A2">
            <w:pPr>
              <w:rPr>
                <w:b/>
                <w:sz w:val="16"/>
                <w:szCs w:val="16"/>
              </w:rPr>
            </w:pPr>
            <w:r w:rsidRPr="006110F4">
              <w:rPr>
                <w:b/>
                <w:sz w:val="16"/>
                <w:szCs w:val="16"/>
              </w:rPr>
              <w:t>KULLANILACAK ARAÇ GEREÇ</w:t>
            </w:r>
          </w:p>
          <w:p w:rsidR="00007202" w:rsidRPr="006110F4" w:rsidRDefault="00007202" w:rsidP="006F21A2">
            <w:pPr>
              <w:rPr>
                <w:b/>
                <w:sz w:val="16"/>
                <w:szCs w:val="16"/>
              </w:rPr>
            </w:pPr>
            <w:r w:rsidRPr="006110F4">
              <w:rPr>
                <w:b/>
                <w:sz w:val="16"/>
                <w:szCs w:val="16"/>
              </w:rPr>
              <w:t>YÖNTEM</w:t>
            </w:r>
          </w:p>
          <w:p w:rsidR="00007202" w:rsidRPr="006110F4" w:rsidRDefault="00007202" w:rsidP="006F21A2">
            <w:pPr>
              <w:rPr>
                <w:b/>
                <w:sz w:val="16"/>
                <w:szCs w:val="16"/>
              </w:rPr>
            </w:pPr>
            <w:r w:rsidRPr="006110F4">
              <w:rPr>
                <w:b/>
                <w:sz w:val="16"/>
                <w:szCs w:val="16"/>
              </w:rPr>
              <w:t>DEĞERLENDİRME</w:t>
            </w:r>
          </w:p>
          <w:p w:rsidR="00007202" w:rsidRPr="006110F4" w:rsidRDefault="00007202" w:rsidP="006F21A2">
            <w:pPr>
              <w:rPr>
                <w:b/>
                <w:sz w:val="16"/>
                <w:szCs w:val="16"/>
              </w:rPr>
            </w:pPr>
            <w:r w:rsidRPr="006110F4">
              <w:rPr>
                <w:b/>
                <w:sz w:val="16"/>
                <w:szCs w:val="16"/>
              </w:rPr>
              <w:t>SÜRE</w:t>
            </w:r>
          </w:p>
          <w:p w:rsidR="00007202" w:rsidRPr="006110F4" w:rsidRDefault="00007202" w:rsidP="006F21A2"/>
        </w:tc>
        <w:tc>
          <w:tcPr>
            <w:tcW w:w="2679" w:type="dxa"/>
            <w:vAlign w:val="center"/>
          </w:tcPr>
          <w:p w:rsidR="00007202" w:rsidRPr="006110F4" w:rsidRDefault="00007202" w:rsidP="006F21A2">
            <w:pPr>
              <w:rPr>
                <w:sz w:val="20"/>
                <w:szCs w:val="20"/>
              </w:rPr>
            </w:pPr>
            <w:r w:rsidRPr="006110F4">
              <w:rPr>
                <w:b/>
                <w:bCs/>
                <w:sz w:val="20"/>
                <w:szCs w:val="20"/>
              </w:rPr>
              <w:t>2.2.</w:t>
            </w:r>
            <w:r w:rsidRPr="006110F4">
              <w:rPr>
                <w:b/>
                <w:bCs/>
                <w:sz w:val="14"/>
                <w:szCs w:val="14"/>
              </w:rPr>
              <w:t xml:space="preserve">  </w:t>
            </w:r>
            <w:r w:rsidRPr="006110F4">
              <w:rPr>
                <w:sz w:val="20"/>
                <w:szCs w:val="20"/>
              </w:rPr>
              <w:t xml:space="preserve">Belirli işlemleri gerçekleştirebilmek için yazılımların yardım özelliğini kullanır.                                        </w:t>
            </w:r>
            <w:r w:rsidRPr="006110F4">
              <w:rPr>
                <w:b/>
                <w:bCs/>
                <w:sz w:val="20"/>
                <w:szCs w:val="20"/>
              </w:rPr>
              <w:t>2.3.</w:t>
            </w:r>
            <w:r w:rsidRPr="006110F4">
              <w:rPr>
                <w:sz w:val="20"/>
                <w:szCs w:val="20"/>
              </w:rPr>
              <w:t>  Kelime işlemcide kullandığı sayfayı amacına uygun olarak düzenler.</w:t>
            </w:r>
          </w:p>
          <w:p w:rsidR="00007202" w:rsidRPr="006110F4" w:rsidRDefault="00007202" w:rsidP="006F21A2">
            <w:pPr>
              <w:rPr>
                <w:sz w:val="20"/>
                <w:szCs w:val="20"/>
              </w:rPr>
            </w:pPr>
            <w:r w:rsidRPr="006110F4">
              <w:rPr>
                <w:b/>
                <w:bCs/>
                <w:sz w:val="20"/>
                <w:szCs w:val="20"/>
              </w:rPr>
              <w:t>2.3.</w:t>
            </w:r>
            <w:r w:rsidRPr="006110F4">
              <w:rPr>
                <w:sz w:val="20"/>
                <w:szCs w:val="20"/>
              </w:rPr>
              <w:t xml:space="preserve"> Sayfaya yatay ve dikey olarak yön verilir. Sayfanın boyutu nu değiştirme, kenar boşlukları ayarlama, araç çubuklarını görüntüleme ve gizleme uygulamaları yaptırılır </w:t>
            </w:r>
          </w:p>
          <w:p w:rsidR="00007202" w:rsidRPr="006110F4" w:rsidRDefault="00007202" w:rsidP="006F21A2">
            <w:pPr>
              <w:rPr>
                <w:sz w:val="20"/>
                <w:szCs w:val="20"/>
              </w:rPr>
            </w:pPr>
            <w:r w:rsidRPr="006110F4">
              <w:rPr>
                <w:sz w:val="20"/>
                <w:szCs w:val="20"/>
              </w:rPr>
              <w:t xml:space="preserve">Kontrol listeleri </w:t>
            </w:r>
          </w:p>
          <w:p w:rsidR="00007202" w:rsidRPr="006110F4" w:rsidRDefault="00007202" w:rsidP="006F21A2">
            <w:pPr>
              <w:rPr>
                <w:sz w:val="20"/>
                <w:szCs w:val="20"/>
              </w:rPr>
            </w:pPr>
            <w:r w:rsidRPr="006110F4">
              <w:rPr>
                <w:sz w:val="20"/>
                <w:szCs w:val="20"/>
              </w:rPr>
              <w:t xml:space="preserve">Gözlem formları </w:t>
            </w:r>
          </w:p>
          <w:p w:rsidR="00007202" w:rsidRDefault="00007202" w:rsidP="006F21A2">
            <w:pPr>
              <w:rPr>
                <w:sz w:val="20"/>
                <w:szCs w:val="20"/>
              </w:rPr>
            </w:pPr>
            <w:r w:rsidRPr="006110F4">
              <w:rPr>
                <w:sz w:val="20"/>
                <w:szCs w:val="20"/>
              </w:rPr>
              <w:t>Dereceli puanlama</w:t>
            </w:r>
          </w:p>
          <w:p w:rsidR="00007202" w:rsidRDefault="00007202" w:rsidP="006F21A2">
            <w:pPr>
              <w:rPr>
                <w:sz w:val="20"/>
                <w:szCs w:val="20"/>
              </w:rPr>
            </w:pPr>
          </w:p>
          <w:p w:rsidR="00007202" w:rsidRDefault="00007202" w:rsidP="006F21A2">
            <w:pPr>
              <w:rPr>
                <w:sz w:val="20"/>
                <w:szCs w:val="20"/>
              </w:rPr>
            </w:pPr>
          </w:p>
          <w:p w:rsidR="00007202" w:rsidRPr="006110F4" w:rsidRDefault="00007202" w:rsidP="006F21A2"/>
        </w:tc>
        <w:tc>
          <w:tcPr>
            <w:tcW w:w="2679" w:type="dxa"/>
            <w:vAlign w:val="center"/>
          </w:tcPr>
          <w:p w:rsidR="00007202" w:rsidRDefault="00007202" w:rsidP="006F21A2">
            <w:pPr>
              <w:rPr>
                <w:b/>
              </w:rPr>
            </w:pPr>
            <w:r w:rsidRPr="006110F4">
              <w:rPr>
                <w:b/>
              </w:rPr>
              <w:t>Canlıları tanıyalım, tanıtalım:</w:t>
            </w:r>
          </w:p>
          <w:p w:rsidR="00007202" w:rsidRPr="00A72700" w:rsidRDefault="00007202" w:rsidP="006F21A2">
            <w:r w:rsidRPr="00A72700">
              <w:t>Canlılarla ilgili resim vb. materyaller bulup sınıfta tanıtma.</w:t>
            </w:r>
          </w:p>
          <w:p w:rsidR="00007202" w:rsidRPr="00A72700" w:rsidRDefault="00007202" w:rsidP="006F21A2"/>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Default="00007202" w:rsidP="006F21A2">
            <w:pPr>
              <w:rPr>
                <w:b/>
              </w:rPr>
            </w:pPr>
          </w:p>
          <w:p w:rsidR="00007202" w:rsidRPr="006110F4" w:rsidRDefault="00007202" w:rsidP="006F21A2">
            <w:pPr>
              <w:rPr>
                <w:b/>
              </w:rPr>
            </w:pPr>
          </w:p>
        </w:tc>
        <w:tc>
          <w:tcPr>
            <w:tcW w:w="2679" w:type="dxa"/>
          </w:tcPr>
          <w:p w:rsidR="00007202" w:rsidRPr="006110F4" w:rsidRDefault="00007202" w:rsidP="006F21A2">
            <w:pPr>
              <w:rPr>
                <w:b/>
              </w:rPr>
            </w:pPr>
            <w:r w:rsidRPr="006110F4">
              <w:rPr>
                <w:b/>
              </w:rPr>
              <w:t>Şarkı söyleme:</w:t>
            </w:r>
          </w:p>
          <w:p w:rsidR="00007202" w:rsidRPr="006110F4" w:rsidRDefault="00007202" w:rsidP="006F21A2">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tcPr>
          <w:p w:rsidR="00007202" w:rsidRPr="006110F4" w:rsidRDefault="00007202" w:rsidP="006F21A2">
            <w:pPr>
              <w:jc w:val="center"/>
              <w:rPr>
                <w:b/>
              </w:rPr>
            </w:pPr>
            <w:r w:rsidRPr="006110F4">
              <w:rPr>
                <w:b/>
              </w:rPr>
              <w:t>Kitap okuma:</w:t>
            </w:r>
          </w:p>
          <w:p w:rsidR="00007202" w:rsidRPr="006110F4" w:rsidRDefault="00007202" w:rsidP="006F21A2">
            <w:pPr>
              <w:jc w:val="center"/>
            </w:pPr>
            <w:r w:rsidRPr="006110F4">
              <w:rPr>
                <w:sz w:val="22"/>
                <w:szCs w:val="22"/>
              </w:rPr>
              <w:t>2. Not alarak okur.</w:t>
            </w:r>
          </w:p>
          <w:p w:rsidR="00007202" w:rsidRPr="006110F4" w:rsidRDefault="00007202" w:rsidP="006F21A2">
            <w:pPr>
              <w:jc w:val="center"/>
              <w:rPr>
                <w:b/>
              </w:rPr>
            </w:pPr>
            <w:r w:rsidRPr="006110F4">
              <w:rPr>
                <w:sz w:val="22"/>
                <w:szCs w:val="22"/>
              </w:rPr>
              <w:t xml:space="preserve">Verilen metinde geçen hayvan, insan olay vb. okurken bir kağıda not etmeleri istenir. </w:t>
            </w:r>
          </w:p>
        </w:tc>
        <w:tc>
          <w:tcPr>
            <w:tcW w:w="2679" w:type="dxa"/>
          </w:tcPr>
          <w:p w:rsidR="00007202" w:rsidRPr="006110F4" w:rsidRDefault="00007202" w:rsidP="006F21A2">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rsidRPr="003E42A8">
              <w:t>Bulmaca çözebilme.</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rsidRPr="003E42A8">
              <w:t>Gazete, dergi vb. yerlerden bulunacak bulmacaların sınıfta çözülmesi.</w:t>
            </w:r>
          </w:p>
          <w:p w:rsidR="00007202" w:rsidRPr="006110F4" w:rsidRDefault="00007202" w:rsidP="006F21A2">
            <w:pPr>
              <w:jc w:val="center"/>
              <w:rPr>
                <w:b/>
              </w:rPr>
            </w:pPr>
          </w:p>
        </w:tc>
      </w:tr>
    </w:tbl>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815056">
        <w:trPr>
          <w:cantSplit/>
          <w:trHeight w:val="566"/>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EB76AC">
        <w:trPr>
          <w:cantSplit/>
          <w:trHeight w:val="4087"/>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17 OCAK – 28 OCAK</w:t>
            </w:r>
          </w:p>
        </w:tc>
        <w:tc>
          <w:tcPr>
            <w:tcW w:w="533" w:type="dxa"/>
            <w:textDirection w:val="btLr"/>
          </w:tcPr>
          <w:p w:rsidR="00007202" w:rsidRPr="006110F4" w:rsidRDefault="00007202" w:rsidP="007C470C">
            <w:pPr>
              <w:ind w:left="113" w:right="113"/>
              <w:jc w:val="center"/>
              <w:rPr>
                <w:b/>
              </w:rPr>
            </w:pPr>
            <w:r w:rsidRPr="006110F4">
              <w:rPr>
                <w:b/>
                <w:sz w:val="28"/>
                <w:szCs w:val="28"/>
              </w:rPr>
              <w:t>17.  HAFTA</w:t>
            </w:r>
          </w:p>
        </w:tc>
        <w:tc>
          <w:tcPr>
            <w:tcW w:w="169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tcPr>
          <w:p w:rsidR="00007202" w:rsidRPr="006110F4" w:rsidRDefault="00007202" w:rsidP="007C470C">
            <w:pPr>
              <w:jc w:val="center"/>
              <w:rPr>
                <w:b/>
                <w:sz w:val="16"/>
                <w:szCs w:val="16"/>
              </w:rPr>
            </w:pPr>
          </w:p>
          <w:p w:rsidR="00007202" w:rsidRPr="006110F4" w:rsidRDefault="00007202" w:rsidP="003B0131">
            <w:pPr>
              <w:rPr>
                <w:sz w:val="20"/>
                <w:szCs w:val="20"/>
              </w:rPr>
            </w:pPr>
            <w:r w:rsidRPr="006110F4">
              <w:rPr>
                <w:b/>
                <w:bCs/>
                <w:sz w:val="20"/>
                <w:szCs w:val="20"/>
              </w:rPr>
              <w:t>2.2.</w:t>
            </w:r>
            <w:r w:rsidRPr="006110F4">
              <w:rPr>
                <w:b/>
                <w:bCs/>
                <w:sz w:val="14"/>
                <w:szCs w:val="14"/>
              </w:rPr>
              <w:t xml:space="preserve">  </w:t>
            </w:r>
            <w:r w:rsidRPr="006110F4">
              <w:rPr>
                <w:sz w:val="20"/>
                <w:szCs w:val="20"/>
              </w:rPr>
              <w:t xml:space="preserve">Belirli işlemleri gerçekleştirebilmek için yazılımların yardım özelliğini kullanır.                                        </w:t>
            </w:r>
            <w:r w:rsidRPr="006110F4">
              <w:rPr>
                <w:b/>
                <w:bCs/>
                <w:sz w:val="20"/>
                <w:szCs w:val="20"/>
              </w:rPr>
              <w:t>2.3.</w:t>
            </w:r>
            <w:r w:rsidRPr="006110F4">
              <w:rPr>
                <w:sz w:val="20"/>
                <w:szCs w:val="20"/>
              </w:rPr>
              <w:t>  Kelime işlemcide kullandığı sayfayı amacına uygun olarak düzenler.</w:t>
            </w:r>
          </w:p>
          <w:p w:rsidR="00007202" w:rsidRPr="006110F4" w:rsidRDefault="00007202" w:rsidP="007C470C">
            <w:pPr>
              <w:rPr>
                <w:sz w:val="20"/>
                <w:szCs w:val="20"/>
              </w:rPr>
            </w:pPr>
            <w:r w:rsidRPr="006110F4">
              <w:rPr>
                <w:b/>
                <w:bCs/>
                <w:sz w:val="20"/>
                <w:szCs w:val="20"/>
              </w:rPr>
              <w:t>2.3.</w:t>
            </w:r>
            <w:r w:rsidRPr="006110F4">
              <w:rPr>
                <w:sz w:val="20"/>
                <w:szCs w:val="20"/>
              </w:rPr>
              <w:t xml:space="preserve"> Sayfaya yatay ve dikey olarak yön verilir. Sayfanın boyutu nu değiştirme, kenar boşlukları ayarlama, araç çubuklarını görüntüleme ve gizleme uygulamaları yaptırılır.</w:t>
            </w:r>
          </w:p>
          <w:p w:rsidR="00007202" w:rsidRPr="006110F4" w:rsidRDefault="00007202" w:rsidP="003B0131">
            <w:pPr>
              <w:rPr>
                <w:sz w:val="20"/>
                <w:szCs w:val="20"/>
              </w:rPr>
            </w:pPr>
            <w:r w:rsidRPr="006110F4">
              <w:rPr>
                <w:sz w:val="20"/>
                <w:szCs w:val="20"/>
              </w:rPr>
              <w:t xml:space="preserve">Kontrol listeleri </w:t>
            </w:r>
          </w:p>
          <w:p w:rsidR="00007202" w:rsidRPr="006110F4" w:rsidRDefault="00007202" w:rsidP="003B0131">
            <w:pPr>
              <w:rPr>
                <w:sz w:val="20"/>
                <w:szCs w:val="20"/>
              </w:rPr>
            </w:pPr>
            <w:r w:rsidRPr="006110F4">
              <w:rPr>
                <w:sz w:val="20"/>
                <w:szCs w:val="20"/>
              </w:rPr>
              <w:t xml:space="preserve">Gözlem formları </w:t>
            </w:r>
          </w:p>
          <w:p w:rsidR="00007202" w:rsidRPr="006110F4" w:rsidRDefault="00007202" w:rsidP="003B0131">
            <w:r w:rsidRPr="006110F4">
              <w:rPr>
                <w:sz w:val="20"/>
                <w:szCs w:val="20"/>
              </w:rPr>
              <w:t>Dereceli puanlama anahtarı</w:t>
            </w:r>
          </w:p>
        </w:tc>
        <w:tc>
          <w:tcPr>
            <w:tcW w:w="2679" w:type="dxa"/>
            <w:vAlign w:val="center"/>
          </w:tcPr>
          <w:p w:rsidR="00007202" w:rsidRPr="00EB76AC" w:rsidRDefault="00007202" w:rsidP="00761F48">
            <w:pPr>
              <w:rPr>
                <w:sz w:val="18"/>
                <w:szCs w:val="18"/>
              </w:rPr>
            </w:pPr>
            <w:r w:rsidRPr="00EB76AC">
              <w:rPr>
                <w:b/>
                <w:sz w:val="18"/>
                <w:szCs w:val="18"/>
              </w:rPr>
              <w:t>Film izleme:</w:t>
            </w:r>
            <w:r w:rsidRPr="00EB76AC">
              <w:rPr>
                <w:sz w:val="18"/>
                <w:szCs w:val="18"/>
              </w:rPr>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679" w:type="dxa"/>
            <w:vAlign w:val="center"/>
          </w:tcPr>
          <w:p w:rsidR="00007202" w:rsidRDefault="00007202" w:rsidP="00924CA8">
            <w:pPr>
              <w:rPr>
                <w:b/>
              </w:rPr>
            </w:pPr>
            <w:r>
              <w:rPr>
                <w:b/>
              </w:rPr>
              <w:t xml:space="preserve">Hayvan </w:t>
            </w:r>
            <w:r w:rsidRPr="006110F4">
              <w:rPr>
                <w:b/>
              </w:rPr>
              <w:t xml:space="preserve"> yetiştirme:</w:t>
            </w:r>
          </w:p>
          <w:p w:rsidR="00007202" w:rsidRDefault="00007202" w:rsidP="00924CA8">
            <w:r w:rsidRPr="00924CA8">
              <w:t>. Öğretmen balık bakımı ile ilgili gerekli bilgileri verecek. Balık bakımı derste yapılacak.</w:t>
            </w:r>
          </w:p>
          <w:p w:rsidR="00007202" w:rsidRDefault="00007202" w:rsidP="00924CA8"/>
          <w:p w:rsidR="00007202" w:rsidRDefault="00007202" w:rsidP="00924CA8"/>
          <w:p w:rsidR="00007202" w:rsidRDefault="00007202" w:rsidP="00924CA8"/>
          <w:p w:rsidR="00007202" w:rsidRDefault="00007202" w:rsidP="00924CA8"/>
          <w:p w:rsidR="00007202" w:rsidRPr="006110F4" w:rsidRDefault="00007202" w:rsidP="00924CA8">
            <w:pPr>
              <w:rPr>
                <w:b/>
              </w:rPr>
            </w:pPr>
          </w:p>
        </w:tc>
        <w:tc>
          <w:tcPr>
            <w:tcW w:w="2679" w:type="dxa"/>
            <w:vAlign w:val="center"/>
          </w:tcPr>
          <w:p w:rsidR="00007202" w:rsidRPr="006110F4" w:rsidRDefault="00007202" w:rsidP="009B2C98">
            <w:pPr>
              <w:rPr>
                <w:sz w:val="20"/>
                <w:szCs w:val="20"/>
              </w:rPr>
            </w:pPr>
            <w:r w:rsidRPr="006110F4">
              <w:rPr>
                <w:b/>
                <w:sz w:val="20"/>
                <w:szCs w:val="20"/>
              </w:rPr>
              <w:t>Tekerleme ve sayışmalar:</w:t>
            </w:r>
            <w:r w:rsidRPr="006110F4">
              <w:rPr>
                <w:sz w:val="20"/>
                <w:szCs w:val="20"/>
              </w:rPr>
              <w:t xml:space="preserve"> Öğrencilerden şimdiye kadar öğrendikleri tekerlemeleri, ninnileri, sayışmacaları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Default="00007202" w:rsidP="00761F48">
            <w:r w:rsidRPr="006110F4">
              <w:t>.</w:t>
            </w:r>
          </w:p>
          <w:p w:rsidR="00007202" w:rsidRPr="006110F4" w:rsidRDefault="00007202" w:rsidP="00761F48">
            <w:pPr>
              <w:rPr>
                <w:b/>
              </w:rPr>
            </w:pPr>
          </w:p>
        </w:tc>
        <w:tc>
          <w:tcPr>
            <w:tcW w:w="2679" w:type="dxa"/>
            <w:vAlign w:val="center"/>
          </w:tcPr>
          <w:p w:rsidR="00007202" w:rsidRDefault="00007202" w:rsidP="00761F48">
            <w:pPr>
              <w:rPr>
                <w:b/>
              </w:rPr>
            </w:pPr>
            <w:r w:rsidRPr="006110F4">
              <w:rPr>
                <w:b/>
              </w:rPr>
              <w:t>Sınıf içi oyunlar:</w:t>
            </w:r>
          </w:p>
          <w:p w:rsidR="00007202" w:rsidRDefault="00007202" w:rsidP="00761F48">
            <w:pPr>
              <w:rPr>
                <w:b/>
              </w:rPr>
            </w:pPr>
            <w:r>
              <w:rPr>
                <w:b/>
              </w:rPr>
              <w:t xml:space="preserve">Taklit oyunu: </w:t>
            </w:r>
          </w:p>
          <w:p w:rsidR="00007202" w:rsidRPr="00924CA8" w:rsidRDefault="00007202" w:rsidP="00761F48">
            <w:r w:rsidRPr="00924CA8">
              <w:t>Öğrenciler tahtada herhangi bir hayvanı taklit ederler(sesini, hareketlerini...). en beğenilen taklit birinci olur.</w:t>
            </w:r>
          </w:p>
          <w:p w:rsidR="00007202" w:rsidRPr="00924CA8" w:rsidRDefault="00007202" w:rsidP="00761F48"/>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Pr="006110F4" w:rsidRDefault="00007202" w:rsidP="00761F48">
            <w:pPr>
              <w:rPr>
                <w:b/>
              </w:rPr>
            </w:pPr>
          </w:p>
        </w:tc>
      </w:tr>
      <w:tr w:rsidR="00007202" w:rsidRPr="006110F4" w:rsidTr="005C440D">
        <w:trPr>
          <w:cantSplit/>
          <w:trHeight w:val="5000"/>
        </w:trPr>
        <w:tc>
          <w:tcPr>
            <w:tcW w:w="534" w:type="dxa"/>
            <w:vMerge/>
            <w:vAlign w:val="center"/>
          </w:tcPr>
          <w:p w:rsidR="00007202" w:rsidRPr="006110F4" w:rsidRDefault="00007202" w:rsidP="007C470C"/>
        </w:tc>
        <w:tc>
          <w:tcPr>
            <w:tcW w:w="533" w:type="dxa"/>
            <w:textDirection w:val="btLr"/>
            <w:vAlign w:val="center"/>
          </w:tcPr>
          <w:p w:rsidR="00007202" w:rsidRPr="006110F4" w:rsidRDefault="00007202" w:rsidP="007C470C">
            <w:pPr>
              <w:ind w:left="163" w:right="113"/>
              <w:jc w:val="center"/>
              <w:rPr>
                <w:b/>
              </w:rPr>
            </w:pPr>
            <w:r w:rsidRPr="006110F4">
              <w:rPr>
                <w:b/>
                <w:sz w:val="28"/>
                <w:szCs w:val="28"/>
              </w:rPr>
              <w:t>18.  HAFTA</w:t>
            </w:r>
          </w:p>
        </w:tc>
        <w:tc>
          <w:tcPr>
            <w:tcW w:w="169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9" w:type="dxa"/>
            <w:vAlign w:val="center"/>
          </w:tcPr>
          <w:p w:rsidR="00007202" w:rsidRPr="006110F4" w:rsidRDefault="00007202" w:rsidP="003B0131">
            <w:pPr>
              <w:rPr>
                <w:sz w:val="20"/>
                <w:szCs w:val="20"/>
              </w:rPr>
            </w:pPr>
            <w:r w:rsidRPr="006110F4">
              <w:rPr>
                <w:b/>
                <w:bCs/>
                <w:sz w:val="20"/>
                <w:szCs w:val="20"/>
              </w:rPr>
              <w:t>2.2.</w:t>
            </w:r>
            <w:r w:rsidRPr="006110F4">
              <w:rPr>
                <w:b/>
                <w:bCs/>
                <w:sz w:val="14"/>
                <w:szCs w:val="14"/>
              </w:rPr>
              <w:t xml:space="preserve">  </w:t>
            </w:r>
            <w:r w:rsidRPr="006110F4">
              <w:rPr>
                <w:sz w:val="20"/>
                <w:szCs w:val="20"/>
              </w:rPr>
              <w:t xml:space="preserve">Belirli işlemleri gerçekleştirebilmek için yazılımların yardım özelliğini kullanır.                                        </w:t>
            </w:r>
            <w:r w:rsidRPr="006110F4">
              <w:rPr>
                <w:b/>
                <w:bCs/>
                <w:sz w:val="20"/>
                <w:szCs w:val="20"/>
              </w:rPr>
              <w:t>2.3.</w:t>
            </w:r>
            <w:r w:rsidRPr="006110F4">
              <w:rPr>
                <w:sz w:val="20"/>
                <w:szCs w:val="20"/>
              </w:rPr>
              <w:t>  Kelime işlemcide kullandığı sayfayı amacına uygun olarak düzenler.</w:t>
            </w:r>
          </w:p>
          <w:p w:rsidR="00007202" w:rsidRDefault="00007202" w:rsidP="007C470C">
            <w:pPr>
              <w:rPr>
                <w:sz w:val="20"/>
                <w:szCs w:val="20"/>
              </w:rPr>
            </w:pPr>
            <w:r w:rsidRPr="006110F4">
              <w:rPr>
                <w:b/>
                <w:bCs/>
                <w:sz w:val="20"/>
                <w:szCs w:val="20"/>
              </w:rPr>
              <w:t>2.3.</w:t>
            </w:r>
            <w:r w:rsidRPr="006110F4">
              <w:rPr>
                <w:sz w:val="20"/>
                <w:szCs w:val="20"/>
              </w:rPr>
              <w:t xml:space="preserve"> Sayfaya yatay ve dikey olarak yön verilir. Sayfanın boyutu nu değiştirme, kenar boşlukları ayarlama, araç çubuklarını görüntüleme ve gizleme uygulamaları yaptırılır. Ekledikleri şekillerin içine metin ekleme gösterilir.</w:t>
            </w:r>
          </w:p>
          <w:p w:rsidR="00007202" w:rsidRDefault="00007202" w:rsidP="007C470C">
            <w:pPr>
              <w:rPr>
                <w:sz w:val="20"/>
                <w:szCs w:val="20"/>
              </w:rPr>
            </w:pPr>
          </w:p>
          <w:p w:rsidR="00007202" w:rsidRDefault="00007202" w:rsidP="007C470C">
            <w:pPr>
              <w:rPr>
                <w:sz w:val="20"/>
                <w:szCs w:val="20"/>
              </w:rPr>
            </w:pPr>
          </w:p>
          <w:p w:rsidR="00007202" w:rsidRDefault="00007202" w:rsidP="007C470C">
            <w:pPr>
              <w:rPr>
                <w:sz w:val="20"/>
                <w:szCs w:val="20"/>
              </w:rPr>
            </w:pPr>
          </w:p>
          <w:p w:rsidR="00007202" w:rsidRPr="006110F4" w:rsidRDefault="00007202" w:rsidP="007C470C"/>
        </w:tc>
        <w:tc>
          <w:tcPr>
            <w:tcW w:w="2679" w:type="dxa"/>
          </w:tcPr>
          <w:p w:rsidR="00007202" w:rsidRDefault="00007202" w:rsidP="00761F48">
            <w:pPr>
              <w:rPr>
                <w:b/>
              </w:rPr>
            </w:pPr>
            <w:r w:rsidRPr="006110F4">
              <w:rPr>
                <w:b/>
              </w:rPr>
              <w:t>Görsel okuma:</w:t>
            </w:r>
          </w:p>
          <w:p w:rsidR="00007202" w:rsidRPr="006110F4" w:rsidRDefault="00007202" w:rsidP="00761F48">
            <w:pPr>
              <w:rPr>
                <w:b/>
              </w:rPr>
            </w:pPr>
            <w:r w:rsidRPr="006110F4">
              <w:t>13. Karikatürde verilen mesajı algılar.</w:t>
            </w:r>
          </w:p>
        </w:tc>
        <w:tc>
          <w:tcPr>
            <w:tcW w:w="2679" w:type="dxa"/>
          </w:tcPr>
          <w:p w:rsidR="00007202" w:rsidRPr="006110F4" w:rsidRDefault="00007202" w:rsidP="00761F48">
            <w:pPr>
              <w:jc w:val="center"/>
              <w:rPr>
                <w:b/>
              </w:rPr>
            </w:pPr>
            <w:r w:rsidRPr="006110F4">
              <w:rPr>
                <w:b/>
              </w:rPr>
              <w:t>Drama</w:t>
            </w:r>
            <w:r>
              <w:rPr>
                <w:b/>
              </w:rPr>
              <w:t xml:space="preserve">, tiyatro </w:t>
            </w:r>
            <w:r w:rsidRPr="006110F4">
              <w:rPr>
                <w:b/>
              </w:rPr>
              <w:t xml:space="preserve"> çalışması:</w:t>
            </w:r>
          </w:p>
          <w:p w:rsidR="00007202" w:rsidRPr="00EB76AC" w:rsidRDefault="00007202" w:rsidP="00EB76AC">
            <w:pPr>
              <w:rPr>
                <w:b/>
                <w:color w:val="FF0000"/>
                <w:sz w:val="14"/>
                <w:szCs w:val="14"/>
              </w:rPr>
            </w:pPr>
            <w:r w:rsidRPr="00EB76AC">
              <w:rPr>
                <w:b/>
                <w:color w:val="FF0000"/>
                <w:sz w:val="14"/>
                <w:szCs w:val="14"/>
              </w:rPr>
              <w:t>Sessizlik</w:t>
            </w:r>
          </w:p>
          <w:p w:rsidR="00007202" w:rsidRPr="00EB76AC" w:rsidRDefault="00007202" w:rsidP="00EB76AC">
            <w:pPr>
              <w:rPr>
                <w:sz w:val="14"/>
                <w:szCs w:val="14"/>
              </w:rPr>
            </w:pPr>
            <w:r w:rsidRPr="00EB76AC">
              <w:rPr>
                <w:sz w:val="14"/>
                <w:szCs w:val="14"/>
              </w:rPr>
              <w:t xml:space="preserve"> Bütün sınıf, çiftler halinde</w:t>
            </w:r>
          </w:p>
          <w:p w:rsidR="00007202" w:rsidRPr="00EB76AC" w:rsidRDefault="00007202" w:rsidP="00EB76AC">
            <w:pPr>
              <w:rPr>
                <w:sz w:val="14"/>
                <w:szCs w:val="14"/>
              </w:rPr>
            </w:pPr>
            <w:r>
              <w:rPr>
                <w:sz w:val="14"/>
                <w:szCs w:val="14"/>
              </w:rPr>
              <w:t xml:space="preserve"> Gereke ge</w:t>
            </w:r>
            <w:r w:rsidRPr="00EB76AC">
              <w:rPr>
                <w:sz w:val="14"/>
                <w:szCs w:val="14"/>
              </w:rPr>
              <w:t>niş bir alan</w:t>
            </w:r>
          </w:p>
          <w:p w:rsidR="00007202" w:rsidRPr="00EB76AC" w:rsidRDefault="00007202" w:rsidP="00EB76AC">
            <w:pPr>
              <w:rPr>
                <w:sz w:val="14"/>
                <w:szCs w:val="14"/>
              </w:rPr>
            </w:pPr>
            <w:r w:rsidRPr="00EB76AC">
              <w:rPr>
                <w:sz w:val="14"/>
                <w:szCs w:val="14"/>
              </w:rPr>
              <w:t>Her çifte bir durum örneği verin ve bunu sessiz bir drama haline getirmelerini söyleyin. Durumlar aşağıdaki gibi olabilir;        Evde patates kızartıyorsunuz tava birden alev alıyor. Komşunuza gidip, onun telefonunu kullanarak itfaiyeyi arayacaksınız. Sesiniz kısılmış ve konuşamıyorsunuz. Söylemek istediğinizi nasıl anlatacaksınız?</w:t>
            </w:r>
          </w:p>
          <w:p w:rsidR="00007202" w:rsidRPr="00EB76AC" w:rsidRDefault="00007202" w:rsidP="00EB76AC">
            <w:pPr>
              <w:rPr>
                <w:sz w:val="14"/>
                <w:szCs w:val="14"/>
              </w:rPr>
            </w:pPr>
            <w:r w:rsidRPr="00EB76AC">
              <w:rPr>
                <w:sz w:val="14"/>
                <w:szCs w:val="14"/>
              </w:rPr>
              <w:t xml:space="preserve">  Derede bir köpek boğuluyor ama siz kendi başınıza ona ulaşamıyorsunuz. En yakındaki kişiye koşuyorsunuz ve gelip size yardım etmesini sağlamayaçalışıyorsunuz. Hiç bir kelime kullanmadan ne yapmasını istediğinizi açıklayın.·        Bir doğum günü partisi için kek pişiriyorsunuz ama yumurtayı yere düşürüyorsunuz ve başka</w:t>
            </w:r>
            <w:r>
              <w:t xml:space="preserve"> </w:t>
            </w:r>
            <w:r w:rsidRPr="00EB76AC">
              <w:rPr>
                <w:sz w:val="14"/>
                <w:szCs w:val="14"/>
              </w:rPr>
              <w:t>yumurtanız da kalmamış. Komşunuzun evine gidip, hiç bir kelime kullanmadan ne istediğinizi ve neden istediğinizi açıklayın.</w:t>
            </w:r>
          </w:p>
          <w:p w:rsidR="00007202" w:rsidRPr="00EB76AC" w:rsidRDefault="00007202" w:rsidP="00EB76AC">
            <w:pPr>
              <w:rPr>
                <w:sz w:val="14"/>
                <w:szCs w:val="14"/>
              </w:rPr>
            </w:pPr>
            <w:r w:rsidRPr="00EB76AC">
              <w:rPr>
                <w:sz w:val="14"/>
                <w:szCs w:val="14"/>
              </w:rPr>
              <w:t xml:space="preserve"> Her çifte kendi sessiz dramalarını sınıfın geri kalanına anlatmalarını söyleyin.</w:t>
            </w:r>
          </w:p>
          <w:p w:rsidR="00007202" w:rsidRPr="00EB76AC" w:rsidRDefault="00007202" w:rsidP="00EB76AC">
            <w:pPr>
              <w:rPr>
                <w:sz w:val="14"/>
                <w:szCs w:val="14"/>
              </w:rPr>
            </w:pPr>
            <w:r w:rsidRPr="00EB76AC">
              <w:rPr>
                <w:sz w:val="14"/>
                <w:szCs w:val="14"/>
              </w:rPr>
              <w:t xml:space="preserve"> İzleme</w:t>
            </w:r>
          </w:p>
          <w:p w:rsidR="00007202" w:rsidRPr="00EB76AC" w:rsidRDefault="00007202" w:rsidP="00EB76AC">
            <w:pPr>
              <w:rPr>
                <w:sz w:val="14"/>
                <w:szCs w:val="14"/>
              </w:rPr>
            </w:pPr>
            <w:r w:rsidRPr="00EB76AC">
              <w:rPr>
                <w:sz w:val="14"/>
                <w:szCs w:val="14"/>
              </w:rPr>
              <w:t>Çocuklar bu şekilde çalışma konusunda kendilerine güven duyunca, benzer bir durumu kendilerinin düşünmelerini ve durumu bilmeyen bir eşle çalışmalarını söyleyin. Eş, anlatmaya çalışılan sorunu tahmin edebilecek mi?</w:t>
            </w:r>
          </w:p>
        </w:tc>
        <w:tc>
          <w:tcPr>
            <w:tcW w:w="2679" w:type="dxa"/>
          </w:tcPr>
          <w:p w:rsidR="00007202" w:rsidRPr="006110F4" w:rsidRDefault="00007202" w:rsidP="00761F48">
            <w:pPr>
              <w:jc w:val="center"/>
              <w:rPr>
                <w:b/>
              </w:rPr>
            </w:pPr>
            <w:r w:rsidRPr="006110F4">
              <w:rPr>
                <w:b/>
              </w:rPr>
              <w:t>İngilizce:</w:t>
            </w:r>
          </w:p>
          <w:p w:rsidR="00007202" w:rsidRPr="00BC5777" w:rsidRDefault="00007202" w:rsidP="00761F48">
            <w:pPr>
              <w:jc w:val="center"/>
            </w:pPr>
            <w:r w:rsidRPr="00BC5777">
              <w:t>7-Şahıs zamirleri bilgisi</w:t>
            </w:r>
          </w:p>
          <w:p w:rsidR="00007202" w:rsidRPr="006110F4" w:rsidRDefault="00007202" w:rsidP="00761F48">
            <w:pPr>
              <w:jc w:val="center"/>
              <w:rPr>
                <w:b/>
              </w:rPr>
            </w:pPr>
            <w:r w:rsidRPr="00BC5777">
              <w:t>Tekil ve çoğul şahıs zamirleri uygulamalı olarak gösterilip oyun şeklinde öğretilecek</w:t>
            </w:r>
            <w:r>
              <w:rPr>
                <w:sz w:val="18"/>
              </w:rPr>
              <w:t xml:space="preserve">. </w:t>
            </w:r>
          </w:p>
        </w:tc>
        <w:tc>
          <w:tcPr>
            <w:tcW w:w="2679" w:type="dxa"/>
          </w:tcPr>
          <w:p w:rsidR="00007202" w:rsidRPr="006110F4" w:rsidRDefault="00007202" w:rsidP="00761F48">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bl>
    <w:p w:rsidR="00007202" w:rsidRPr="006110F4" w:rsidRDefault="00007202" w:rsidP="007A1580">
      <w:pPr>
        <w:jc w:val="center"/>
        <w:rPr>
          <w:b/>
          <w:sz w:val="36"/>
          <w:szCs w:val="36"/>
        </w:rPr>
      </w:pPr>
      <w:r w:rsidRPr="006110F4">
        <w:rPr>
          <w:b/>
          <w:sz w:val="36"/>
          <w:szCs w:val="36"/>
        </w:rPr>
        <w:t>2. DÖNEM</w:t>
      </w:r>
    </w:p>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7A1580">
        <w:trPr>
          <w:cantSplit/>
          <w:trHeight w:val="431"/>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8"/>
                <w:szCs w:val="28"/>
              </w:rPr>
            </w:pPr>
            <w:r w:rsidRPr="006110F4">
              <w:rPr>
                <w:b/>
                <w:sz w:val="20"/>
                <w:szCs w:val="20"/>
              </w:rPr>
              <w:t xml:space="preserve">          </w:t>
            </w:r>
            <w:r w:rsidRPr="006110F4">
              <w:rPr>
                <w:b/>
                <w:sz w:val="28"/>
                <w:szCs w:val="28"/>
              </w:rPr>
              <w:t xml:space="preserve">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2.DERS</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6F21A2">
        <w:trPr>
          <w:cantSplit/>
          <w:trHeight w:val="2818"/>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14 ŞUBAT – 25 ŞUBAT</w:t>
            </w:r>
          </w:p>
        </w:tc>
        <w:tc>
          <w:tcPr>
            <w:tcW w:w="533" w:type="dxa"/>
            <w:textDirection w:val="btLr"/>
          </w:tcPr>
          <w:p w:rsidR="00007202" w:rsidRPr="006110F4" w:rsidRDefault="00007202" w:rsidP="007C470C">
            <w:pPr>
              <w:ind w:left="113" w:right="113"/>
              <w:jc w:val="center"/>
              <w:rPr>
                <w:b/>
              </w:rPr>
            </w:pPr>
            <w:r w:rsidRPr="006110F4">
              <w:rPr>
                <w:b/>
                <w:sz w:val="28"/>
                <w:szCs w:val="28"/>
              </w:rPr>
              <w:t>19.  HAFTA</w:t>
            </w:r>
          </w:p>
        </w:tc>
        <w:tc>
          <w:tcPr>
            <w:tcW w:w="169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tcPr>
          <w:p w:rsidR="00007202" w:rsidRPr="006110F4" w:rsidRDefault="00007202" w:rsidP="007C470C">
            <w:pPr>
              <w:jc w:val="center"/>
              <w:rPr>
                <w:b/>
                <w:sz w:val="16"/>
                <w:szCs w:val="16"/>
              </w:rPr>
            </w:pPr>
          </w:p>
          <w:p w:rsidR="00007202" w:rsidRPr="006110F4" w:rsidRDefault="00007202" w:rsidP="003B0131">
            <w:pPr>
              <w:rPr>
                <w:sz w:val="20"/>
                <w:szCs w:val="20"/>
              </w:rPr>
            </w:pPr>
            <w:r w:rsidRPr="006110F4">
              <w:rPr>
                <w:b/>
                <w:bCs/>
                <w:sz w:val="20"/>
                <w:szCs w:val="20"/>
              </w:rPr>
              <w:t>2.4.</w:t>
            </w:r>
            <w:r w:rsidRPr="006110F4">
              <w:rPr>
                <w:b/>
                <w:bCs/>
                <w:sz w:val="14"/>
                <w:szCs w:val="14"/>
              </w:rPr>
              <w:t xml:space="preserve">  </w:t>
            </w:r>
            <w:r w:rsidRPr="006110F4">
              <w:rPr>
                <w:sz w:val="20"/>
                <w:szCs w:val="20"/>
              </w:rPr>
              <w:t>Metin düzenlerken kelime işlemcinin kolaylık sağlayan özelliklerini kullanır.</w:t>
            </w:r>
          </w:p>
          <w:p w:rsidR="00007202" w:rsidRPr="006110F4" w:rsidRDefault="00007202" w:rsidP="007C470C">
            <w:pPr>
              <w:rPr>
                <w:sz w:val="20"/>
                <w:szCs w:val="20"/>
              </w:rPr>
            </w:pPr>
            <w:r w:rsidRPr="006110F4">
              <w:rPr>
                <w:b/>
                <w:bCs/>
                <w:sz w:val="20"/>
                <w:szCs w:val="20"/>
              </w:rPr>
              <w:t>2.4.</w:t>
            </w:r>
            <w:r w:rsidRPr="006110F4">
              <w:rPr>
                <w:sz w:val="20"/>
                <w:szCs w:val="20"/>
              </w:rPr>
              <w:t xml:space="preserve"> Metnin bir parçasının biçimi başka bir metin parçasına kopyalatılır. Belirli bir kelimeyi bulmak ve değiştirmek için Bul /Değiştir komutları kullandırılır.</w:t>
            </w:r>
          </w:p>
          <w:p w:rsidR="00007202" w:rsidRPr="006110F4" w:rsidRDefault="00007202" w:rsidP="007C470C">
            <w:pPr>
              <w:rPr>
                <w:sz w:val="20"/>
                <w:szCs w:val="20"/>
              </w:rPr>
            </w:pPr>
          </w:p>
          <w:p w:rsidR="00007202" w:rsidRPr="006110F4" w:rsidRDefault="00007202" w:rsidP="003B0131">
            <w:pPr>
              <w:rPr>
                <w:sz w:val="20"/>
                <w:szCs w:val="20"/>
              </w:rPr>
            </w:pPr>
            <w:r w:rsidRPr="006110F4">
              <w:rPr>
                <w:sz w:val="20"/>
                <w:szCs w:val="20"/>
              </w:rPr>
              <w:t xml:space="preserve">Kontrol listeleri </w:t>
            </w:r>
          </w:p>
          <w:p w:rsidR="00007202" w:rsidRPr="006110F4" w:rsidRDefault="00007202" w:rsidP="003B0131">
            <w:pPr>
              <w:rPr>
                <w:sz w:val="20"/>
                <w:szCs w:val="20"/>
              </w:rPr>
            </w:pPr>
            <w:r w:rsidRPr="006110F4">
              <w:rPr>
                <w:sz w:val="20"/>
                <w:szCs w:val="20"/>
              </w:rPr>
              <w:t xml:space="preserve">Gözlem formları </w:t>
            </w:r>
          </w:p>
          <w:p w:rsidR="00007202" w:rsidRPr="006110F4" w:rsidRDefault="00007202" w:rsidP="003B0131">
            <w:r w:rsidRPr="006110F4">
              <w:rPr>
                <w:sz w:val="20"/>
                <w:szCs w:val="20"/>
              </w:rPr>
              <w:t>Dereceli puanlama</w:t>
            </w:r>
          </w:p>
        </w:tc>
        <w:tc>
          <w:tcPr>
            <w:tcW w:w="2679" w:type="dxa"/>
            <w:vAlign w:val="center"/>
          </w:tcPr>
          <w:p w:rsidR="00007202" w:rsidRDefault="00007202" w:rsidP="00761F48">
            <w:pPr>
              <w:rPr>
                <w:b/>
              </w:rPr>
            </w:pPr>
            <w:r w:rsidRPr="006110F4">
              <w:rPr>
                <w:b/>
              </w:rPr>
              <w:t>Arkadaşlarımızı ve kendimizi tanıyalım:</w:t>
            </w:r>
          </w:p>
          <w:p w:rsidR="00007202" w:rsidRDefault="00007202" w:rsidP="00761F48">
            <w:pPr>
              <w:rPr>
                <w:b/>
              </w:rPr>
            </w:pPr>
            <w:r>
              <w:rPr>
                <w:b/>
              </w:rPr>
              <w:t>Benim sorunlarım:</w:t>
            </w:r>
          </w:p>
          <w:p w:rsidR="00007202" w:rsidRDefault="00007202" w:rsidP="00761F48">
            <w:r w:rsidRPr="00F81D64">
              <w:t>Öğrencinin evde, sınıf ve okuldaki sorunlarını belirlemeye yönelik sorular hazırlanıp, değerlendirilir.</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F81D64" w:rsidRDefault="00007202" w:rsidP="00761F48"/>
        </w:tc>
        <w:tc>
          <w:tcPr>
            <w:tcW w:w="2679" w:type="dxa"/>
            <w:vAlign w:val="center"/>
          </w:tcPr>
          <w:p w:rsidR="00007202" w:rsidRPr="001F6A83" w:rsidRDefault="00007202" w:rsidP="004D32C5">
            <w:pPr>
              <w:jc w:val="center"/>
              <w:rPr>
                <w:b/>
              </w:rPr>
            </w:pPr>
            <w:r w:rsidRPr="006110F4">
              <w:rPr>
                <w:b/>
              </w:rPr>
              <w:t>Şiir ezberleme, okuma, anlama:</w:t>
            </w:r>
            <w:r>
              <w:rPr>
                <w:b/>
                <w:bCs/>
                <w:sz w:val="18"/>
                <w:szCs w:val="18"/>
              </w:rPr>
              <w:t xml:space="preserve"> </w:t>
            </w:r>
          </w:p>
          <w:p w:rsidR="00007202" w:rsidRDefault="00007202" w:rsidP="001F6A83">
            <w:pPr>
              <w:jc w:val="center"/>
            </w:pPr>
            <w:r w:rsidRPr="001F6A83">
              <w:rPr>
                <w:b/>
                <w:bCs/>
              </w:rPr>
              <w:t>1 :</w:t>
            </w:r>
            <w:r w:rsidRPr="001F6A83">
              <w:t xml:space="preserve"> Düzeylerine uygun bir şiiri </w:t>
            </w:r>
            <w:r>
              <w:t>anlayabilme,açıklayabilme.</w:t>
            </w:r>
          </w:p>
          <w:p w:rsidR="00007202" w:rsidRDefault="00007202" w:rsidP="001F6A83">
            <w:pPr>
              <w:jc w:val="center"/>
            </w:pPr>
            <w:r>
              <w:t>öğretmenin hazırladığı bir şiirde neler anlatıldığını açıklama. Öğretmen  mecaz anlamı bulunan ifadeler üzerinde durup açıklama yapar.</w:t>
            </w: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Pr="001F6A83" w:rsidRDefault="00007202" w:rsidP="001F6A83">
            <w:pPr>
              <w:jc w:val="center"/>
              <w:rPr>
                <w:b/>
              </w:rPr>
            </w:pPr>
          </w:p>
        </w:tc>
        <w:tc>
          <w:tcPr>
            <w:tcW w:w="2679" w:type="dxa"/>
            <w:vAlign w:val="center"/>
          </w:tcPr>
          <w:p w:rsidR="00007202" w:rsidRDefault="00007202" w:rsidP="007C5BE0">
            <w:pPr>
              <w:tabs>
                <w:tab w:val="left" w:pos="907"/>
              </w:tabs>
              <w:spacing w:line="240" w:lineRule="exact"/>
              <w:rPr>
                <w:b/>
              </w:rPr>
            </w:pPr>
            <w:r w:rsidRPr="006110F4">
              <w:rPr>
                <w:b/>
              </w:rPr>
              <w:t xml:space="preserve">Masal anlatma: </w:t>
            </w:r>
          </w:p>
          <w:p w:rsidR="00007202" w:rsidRDefault="00007202" w:rsidP="007C5BE0">
            <w:pPr>
              <w:tabs>
                <w:tab w:val="left" w:pos="907"/>
              </w:tabs>
              <w:spacing w:line="240" w:lineRule="exact"/>
            </w:pPr>
            <w:r>
              <w:rPr>
                <w:b/>
              </w:rPr>
              <w:t>1</w:t>
            </w:r>
            <w:r w:rsidRPr="007C5BE0">
              <w:rPr>
                <w:b/>
                <w:bCs/>
              </w:rPr>
              <w:t xml:space="preserve"> :</w:t>
            </w:r>
            <w:r w:rsidRPr="007C5BE0">
              <w:t xml:space="preserve"> Güzel konuşma ve yazma kurallarını öğrenip uygulayabilme. </w:t>
            </w: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r>
              <w:t xml:space="preserve">Okudukları bir masal anlattırılıp, değerlendirilir. </w:t>
            </w: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Pr="006110F4" w:rsidRDefault="00007202" w:rsidP="00761F48">
            <w:pPr>
              <w:rPr>
                <w:b/>
              </w:rPr>
            </w:pPr>
          </w:p>
        </w:tc>
        <w:tc>
          <w:tcPr>
            <w:tcW w:w="2679" w:type="dxa"/>
            <w:vAlign w:val="center"/>
          </w:tcPr>
          <w:p w:rsidR="00007202" w:rsidRPr="006110F4" w:rsidRDefault="00007202" w:rsidP="007A1580">
            <w:pPr>
              <w:autoSpaceDE w:val="0"/>
              <w:autoSpaceDN w:val="0"/>
              <w:adjustRightInd w:val="0"/>
              <w:rPr>
                <w:bCs/>
                <w:sz w:val="18"/>
                <w:szCs w:val="18"/>
              </w:rPr>
            </w:pPr>
            <w:r w:rsidRPr="006110F4">
              <w:rPr>
                <w:b/>
                <w:sz w:val="18"/>
                <w:szCs w:val="18"/>
              </w:rPr>
              <w:t>Kesiyorum, yapıştırıyorum</w:t>
            </w:r>
            <w:r w:rsidRPr="006110F4">
              <w:rPr>
                <w:sz w:val="18"/>
                <w:szCs w:val="18"/>
              </w:rPr>
              <w:t>:</w:t>
            </w:r>
            <w:r w:rsidRPr="006110F4">
              <w:rPr>
                <w:bCs/>
                <w:sz w:val="18"/>
                <w:szCs w:val="18"/>
              </w:rPr>
              <w:t xml:space="preserve">  “Ormandaki Kelebekler”</w:t>
            </w:r>
          </w:p>
          <w:p w:rsidR="00007202" w:rsidRPr="006110F4" w:rsidRDefault="00007202" w:rsidP="007A1580">
            <w:pPr>
              <w:autoSpaceDE w:val="0"/>
              <w:autoSpaceDN w:val="0"/>
              <w:adjustRightInd w:val="0"/>
              <w:rPr>
                <w:sz w:val="18"/>
                <w:szCs w:val="18"/>
              </w:rPr>
            </w:pPr>
            <w:r w:rsidRPr="006110F4">
              <w:rPr>
                <w:sz w:val="18"/>
                <w:szCs w:val="18"/>
              </w:rPr>
              <w:t>Öğrencilerden, renkli kâğıtları herhangi bir biçime benzetme kaygısı gütmeden, büyüklü küçüklü ve diledikleri gibi değişik biçimlerde yırtmaları istenir.</w:t>
            </w:r>
          </w:p>
          <w:p w:rsidR="00007202" w:rsidRPr="006110F4" w:rsidRDefault="00007202" w:rsidP="007A1580">
            <w:pPr>
              <w:autoSpaceDE w:val="0"/>
              <w:autoSpaceDN w:val="0"/>
              <w:adjustRightInd w:val="0"/>
              <w:rPr>
                <w:sz w:val="18"/>
                <w:szCs w:val="18"/>
              </w:rPr>
            </w:pPr>
            <w:r w:rsidRPr="006110F4">
              <w:rPr>
                <w:sz w:val="18"/>
                <w:szCs w:val="18"/>
              </w:rPr>
              <w:t>Yırtılan kâğıtlar, resim kâğıdı üzerine, değişik uzaklıklarda yapıştırılır. Öğretmen, öğrencilerden yırtılmış kâğıtların her birinin aslında ormandaki</w:t>
            </w:r>
          </w:p>
          <w:p w:rsidR="00007202" w:rsidRPr="006110F4" w:rsidRDefault="00007202" w:rsidP="007A1580">
            <w:pPr>
              <w:autoSpaceDE w:val="0"/>
              <w:autoSpaceDN w:val="0"/>
              <w:adjustRightInd w:val="0"/>
              <w:rPr>
                <w:sz w:val="18"/>
                <w:szCs w:val="18"/>
              </w:rPr>
            </w:pPr>
            <w:r w:rsidRPr="006110F4">
              <w:rPr>
                <w:sz w:val="18"/>
                <w:szCs w:val="18"/>
              </w:rPr>
              <w:t>ağaçlar ve çiçekler olduğunu düşünmelerini ister. Daha sonra tutkallı boyalar hazırlanır ve öğretmen öğrencilere kendilerinin bir kelebek olduğunu ve</w:t>
            </w:r>
          </w:p>
          <w:p w:rsidR="00007202" w:rsidRPr="006110F4" w:rsidRDefault="00007202" w:rsidP="00761F48">
            <w:pPr>
              <w:rPr>
                <w:b/>
              </w:rPr>
            </w:pPr>
            <w:r w:rsidRPr="006110F4">
              <w:rPr>
                <w:sz w:val="18"/>
                <w:szCs w:val="18"/>
              </w:rPr>
              <w:t>ormandaki bu ağaçlar ve çiçekler arasında uçmaya başlayacaklarını hayal etmelerini ister. Tutkallı boyalar, hızlı ve farklı yönlerdeki hareketlerle bardaktan akıtarak ya da kalın fırçalar yardımıyla boşluklarda ve biçimlerin üzerinde gezmeleri sağlanır.</w:t>
            </w:r>
          </w:p>
        </w:tc>
      </w:tr>
      <w:tr w:rsidR="00007202" w:rsidRPr="006110F4" w:rsidTr="007C5BE0">
        <w:trPr>
          <w:cantSplit/>
          <w:trHeight w:val="3959"/>
        </w:trPr>
        <w:tc>
          <w:tcPr>
            <w:tcW w:w="534" w:type="dxa"/>
            <w:vMerge/>
            <w:vAlign w:val="center"/>
          </w:tcPr>
          <w:p w:rsidR="00007202" w:rsidRPr="006110F4" w:rsidRDefault="00007202" w:rsidP="00797B0E"/>
        </w:tc>
        <w:tc>
          <w:tcPr>
            <w:tcW w:w="533" w:type="dxa"/>
            <w:textDirection w:val="btLr"/>
            <w:vAlign w:val="center"/>
          </w:tcPr>
          <w:p w:rsidR="00007202" w:rsidRPr="006110F4" w:rsidRDefault="00007202" w:rsidP="00797B0E">
            <w:pPr>
              <w:ind w:left="163" w:right="113"/>
              <w:jc w:val="center"/>
              <w:rPr>
                <w:b/>
              </w:rPr>
            </w:pPr>
            <w:r w:rsidRPr="006110F4">
              <w:rPr>
                <w:b/>
                <w:sz w:val="28"/>
                <w:szCs w:val="28"/>
              </w:rPr>
              <w:t>20.  HAFTA</w:t>
            </w:r>
          </w:p>
        </w:tc>
        <w:tc>
          <w:tcPr>
            <w:tcW w:w="1699" w:type="dxa"/>
            <w:vAlign w:val="center"/>
          </w:tcPr>
          <w:p w:rsidR="00007202" w:rsidRPr="006110F4" w:rsidRDefault="00007202" w:rsidP="00797B0E">
            <w:pPr>
              <w:rPr>
                <w:b/>
                <w:sz w:val="16"/>
                <w:szCs w:val="16"/>
              </w:rPr>
            </w:pPr>
            <w:r w:rsidRPr="006110F4">
              <w:rPr>
                <w:b/>
                <w:sz w:val="16"/>
                <w:szCs w:val="16"/>
              </w:rPr>
              <w:t>YETERLİKALANI</w:t>
            </w:r>
          </w:p>
          <w:p w:rsidR="00007202" w:rsidRPr="006110F4" w:rsidRDefault="00007202" w:rsidP="00797B0E">
            <w:pPr>
              <w:rPr>
                <w:b/>
                <w:sz w:val="16"/>
                <w:szCs w:val="16"/>
              </w:rPr>
            </w:pPr>
            <w:r w:rsidRPr="006110F4">
              <w:rPr>
                <w:b/>
                <w:sz w:val="16"/>
                <w:szCs w:val="16"/>
              </w:rPr>
              <w:t>KAZANIMLAR</w:t>
            </w:r>
          </w:p>
          <w:p w:rsidR="00007202" w:rsidRPr="006110F4" w:rsidRDefault="00007202" w:rsidP="00797B0E">
            <w:pPr>
              <w:rPr>
                <w:b/>
                <w:sz w:val="16"/>
                <w:szCs w:val="16"/>
              </w:rPr>
            </w:pPr>
            <w:r w:rsidRPr="006110F4">
              <w:rPr>
                <w:b/>
                <w:sz w:val="16"/>
                <w:szCs w:val="16"/>
              </w:rPr>
              <w:t>ETKİNLİK</w:t>
            </w:r>
          </w:p>
          <w:p w:rsidR="00007202" w:rsidRPr="006110F4" w:rsidRDefault="00007202" w:rsidP="00797B0E">
            <w:pPr>
              <w:rPr>
                <w:b/>
                <w:sz w:val="16"/>
                <w:szCs w:val="16"/>
              </w:rPr>
            </w:pPr>
            <w:r w:rsidRPr="006110F4">
              <w:rPr>
                <w:b/>
                <w:sz w:val="16"/>
                <w:szCs w:val="16"/>
              </w:rPr>
              <w:t>AÇIKLAMA</w:t>
            </w:r>
          </w:p>
          <w:p w:rsidR="00007202" w:rsidRPr="006110F4" w:rsidRDefault="00007202" w:rsidP="00797B0E">
            <w:pPr>
              <w:rPr>
                <w:b/>
                <w:sz w:val="16"/>
                <w:szCs w:val="16"/>
              </w:rPr>
            </w:pPr>
            <w:r w:rsidRPr="006110F4">
              <w:rPr>
                <w:b/>
                <w:sz w:val="16"/>
                <w:szCs w:val="16"/>
              </w:rPr>
              <w:t>KULLANILACAK ARAÇ GEREÇ</w:t>
            </w:r>
          </w:p>
          <w:p w:rsidR="00007202" w:rsidRPr="006110F4" w:rsidRDefault="00007202" w:rsidP="00797B0E">
            <w:pPr>
              <w:rPr>
                <w:b/>
                <w:sz w:val="16"/>
                <w:szCs w:val="16"/>
              </w:rPr>
            </w:pPr>
            <w:r w:rsidRPr="006110F4">
              <w:rPr>
                <w:b/>
                <w:sz w:val="16"/>
                <w:szCs w:val="16"/>
              </w:rPr>
              <w:t>YÖNTEM</w:t>
            </w:r>
          </w:p>
          <w:p w:rsidR="00007202" w:rsidRPr="006110F4" w:rsidRDefault="00007202" w:rsidP="00797B0E">
            <w:pPr>
              <w:rPr>
                <w:b/>
                <w:sz w:val="16"/>
                <w:szCs w:val="16"/>
              </w:rPr>
            </w:pPr>
            <w:r w:rsidRPr="006110F4">
              <w:rPr>
                <w:b/>
                <w:sz w:val="16"/>
                <w:szCs w:val="16"/>
              </w:rPr>
              <w:t>DEĞERLENDİRME</w:t>
            </w:r>
          </w:p>
          <w:p w:rsidR="00007202" w:rsidRPr="006110F4" w:rsidRDefault="00007202" w:rsidP="00797B0E">
            <w:pPr>
              <w:rPr>
                <w:b/>
                <w:sz w:val="16"/>
                <w:szCs w:val="16"/>
              </w:rPr>
            </w:pPr>
            <w:r w:rsidRPr="006110F4">
              <w:rPr>
                <w:b/>
                <w:sz w:val="16"/>
                <w:szCs w:val="16"/>
              </w:rPr>
              <w:t>SÜRE</w:t>
            </w:r>
          </w:p>
          <w:p w:rsidR="00007202" w:rsidRPr="006110F4" w:rsidRDefault="00007202" w:rsidP="00797B0E"/>
        </w:tc>
        <w:tc>
          <w:tcPr>
            <w:tcW w:w="2679" w:type="dxa"/>
            <w:vAlign w:val="center"/>
          </w:tcPr>
          <w:p w:rsidR="00007202" w:rsidRPr="006110F4" w:rsidRDefault="00007202" w:rsidP="00797B0E">
            <w:pPr>
              <w:rPr>
                <w:sz w:val="20"/>
                <w:szCs w:val="20"/>
              </w:rPr>
            </w:pPr>
            <w:r w:rsidRPr="006110F4">
              <w:rPr>
                <w:b/>
                <w:bCs/>
                <w:sz w:val="20"/>
                <w:szCs w:val="20"/>
              </w:rPr>
              <w:t>2.4.</w:t>
            </w:r>
            <w:r w:rsidRPr="006110F4">
              <w:rPr>
                <w:b/>
                <w:bCs/>
                <w:sz w:val="14"/>
                <w:szCs w:val="14"/>
              </w:rPr>
              <w:t xml:space="preserve">  </w:t>
            </w:r>
            <w:r w:rsidRPr="006110F4">
              <w:rPr>
                <w:sz w:val="20"/>
                <w:szCs w:val="20"/>
              </w:rPr>
              <w:t>Metin düzenlerken kelime işlemcinin kolaylık sağlayan özelliklerini kullanır.</w:t>
            </w:r>
          </w:p>
          <w:p w:rsidR="00007202" w:rsidRPr="006110F4" w:rsidRDefault="00007202" w:rsidP="00797B0E">
            <w:pPr>
              <w:rPr>
                <w:sz w:val="20"/>
                <w:szCs w:val="20"/>
              </w:rPr>
            </w:pPr>
            <w:r w:rsidRPr="006110F4">
              <w:rPr>
                <w:b/>
                <w:bCs/>
                <w:sz w:val="20"/>
                <w:szCs w:val="20"/>
              </w:rPr>
              <w:t>2.4.</w:t>
            </w:r>
            <w:r w:rsidRPr="006110F4">
              <w:rPr>
                <w:sz w:val="20"/>
                <w:szCs w:val="20"/>
              </w:rPr>
              <w:t xml:space="preserve"> Metnin bir parçasının biçimi başka bir metin parçasına kopyalatılır. Belirli bir kelimeyi bulmak ve değiştirmek için Bul /Değiştir komutları kullandırılır.</w:t>
            </w:r>
          </w:p>
          <w:p w:rsidR="00007202" w:rsidRPr="006110F4" w:rsidRDefault="00007202" w:rsidP="00797B0E">
            <w:pPr>
              <w:rPr>
                <w:sz w:val="20"/>
                <w:szCs w:val="20"/>
              </w:rPr>
            </w:pPr>
            <w:r w:rsidRPr="006110F4">
              <w:rPr>
                <w:sz w:val="20"/>
                <w:szCs w:val="20"/>
              </w:rPr>
              <w:t xml:space="preserve">Kontrol listeleri </w:t>
            </w:r>
          </w:p>
          <w:p w:rsidR="00007202" w:rsidRPr="006110F4" w:rsidRDefault="00007202" w:rsidP="00797B0E">
            <w:pPr>
              <w:rPr>
                <w:sz w:val="20"/>
                <w:szCs w:val="20"/>
              </w:rPr>
            </w:pPr>
            <w:r w:rsidRPr="006110F4">
              <w:rPr>
                <w:sz w:val="20"/>
                <w:szCs w:val="20"/>
              </w:rPr>
              <w:t xml:space="preserve">Gözlem formları </w:t>
            </w:r>
          </w:p>
          <w:p w:rsidR="00007202" w:rsidRDefault="00007202" w:rsidP="00797B0E">
            <w:pPr>
              <w:rPr>
                <w:sz w:val="20"/>
                <w:szCs w:val="20"/>
              </w:rPr>
            </w:pPr>
            <w:r w:rsidRPr="006110F4">
              <w:rPr>
                <w:sz w:val="20"/>
                <w:szCs w:val="20"/>
              </w:rPr>
              <w:t>Dereceli puanlama</w:t>
            </w:r>
          </w:p>
          <w:p w:rsidR="00007202" w:rsidRDefault="00007202" w:rsidP="00797B0E">
            <w:pPr>
              <w:rPr>
                <w:sz w:val="20"/>
                <w:szCs w:val="20"/>
              </w:rPr>
            </w:pPr>
          </w:p>
          <w:p w:rsidR="00007202" w:rsidRDefault="00007202" w:rsidP="00797B0E">
            <w:pPr>
              <w:rPr>
                <w:sz w:val="20"/>
                <w:szCs w:val="20"/>
              </w:rPr>
            </w:pPr>
          </w:p>
          <w:p w:rsidR="00007202" w:rsidRPr="006110F4" w:rsidRDefault="00007202" w:rsidP="00797B0E"/>
        </w:tc>
        <w:tc>
          <w:tcPr>
            <w:tcW w:w="2679" w:type="dxa"/>
          </w:tcPr>
          <w:p w:rsidR="00007202" w:rsidRPr="006110F4" w:rsidRDefault="00007202" w:rsidP="00797B0E">
            <w:pPr>
              <w:jc w:val="cente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t>7-Şahıs zamirleri bilgisi</w:t>
            </w:r>
          </w:p>
          <w:p w:rsidR="00007202" w:rsidRPr="006110F4" w:rsidRDefault="00007202" w:rsidP="001A48F6">
            <w:pPr>
              <w:jc w:val="center"/>
              <w:rPr>
                <w:b/>
              </w:rPr>
            </w:pPr>
            <w:r w:rsidRPr="00BC5777">
              <w:t>Tekil ve çoğul şahıs zamirleri uygulamalı olarak gösterilip oyun şeklinde öğretilecek</w:t>
            </w:r>
            <w:r>
              <w:rPr>
                <w:sz w:val="18"/>
              </w:rPr>
              <w:t>.</w:t>
            </w:r>
          </w:p>
        </w:tc>
        <w:tc>
          <w:tcPr>
            <w:tcW w:w="2679" w:type="dxa"/>
          </w:tcPr>
          <w:p w:rsidR="00007202" w:rsidRPr="006110F4" w:rsidRDefault="00007202" w:rsidP="00797B0E">
            <w:pPr>
              <w:jc w:val="center"/>
              <w:rPr>
                <w:b/>
              </w:rPr>
            </w:pPr>
          </w:p>
          <w:p w:rsidR="00007202" w:rsidRDefault="00007202" w:rsidP="00797B0E">
            <w:pPr>
              <w:jc w:val="center"/>
              <w:rPr>
                <w:b/>
              </w:rPr>
            </w:pPr>
            <w:r w:rsidRPr="006110F4">
              <w:rPr>
                <w:b/>
              </w:rPr>
              <w:t>Gezi, gözlem çalışması:</w:t>
            </w:r>
          </w:p>
          <w:p w:rsidR="00007202" w:rsidRDefault="00007202" w:rsidP="007E1E0C">
            <w:pPr>
              <w:jc w:val="center"/>
              <w:rPr>
                <w:b/>
              </w:rPr>
            </w:pPr>
            <w:r>
              <w:rPr>
                <w:b/>
              </w:rPr>
              <w:t>Yaşadığı yeri tanıma:</w:t>
            </w:r>
          </w:p>
          <w:p w:rsidR="00007202" w:rsidRPr="007E1E0C" w:rsidRDefault="00007202" w:rsidP="007E1E0C">
            <w:pPr>
              <w:jc w:val="center"/>
            </w:pPr>
            <w:r w:rsidRPr="007E1E0C">
              <w:t>Yaşadığı yerleşim birimindeki kurum</w:t>
            </w:r>
            <w:r>
              <w:t>ların işleyişi hakkında bilgi ed</w:t>
            </w:r>
            <w:r w:rsidRPr="007E1E0C">
              <w:t>inir.</w:t>
            </w:r>
          </w:p>
          <w:p w:rsidR="00007202" w:rsidRPr="007E1E0C" w:rsidRDefault="00007202" w:rsidP="007E1E0C">
            <w:pPr>
              <w:numPr>
                <w:ilvl w:val="0"/>
                <w:numId w:val="9"/>
              </w:numPr>
              <w:jc w:val="center"/>
            </w:pPr>
            <w:r w:rsidRPr="007E1E0C">
              <w:t>Sağlık ocağı ve devlet hastanesini ziyaret.</w:t>
            </w:r>
          </w:p>
        </w:tc>
        <w:tc>
          <w:tcPr>
            <w:tcW w:w="2679" w:type="dxa"/>
          </w:tcPr>
          <w:p w:rsidR="00007202" w:rsidRPr="006110F4" w:rsidRDefault="00007202" w:rsidP="00797B0E">
            <w:pPr>
              <w:jc w:val="center"/>
              <w:rPr>
                <w:b/>
              </w:rPr>
            </w:pPr>
          </w:p>
          <w:p w:rsidR="00007202" w:rsidRDefault="00007202" w:rsidP="00797B0E">
            <w:pPr>
              <w:jc w:val="center"/>
              <w:rPr>
                <w:b/>
              </w:rPr>
            </w:pPr>
            <w:r w:rsidRPr="006110F4">
              <w:rPr>
                <w:b/>
              </w:rPr>
              <w:t>Güzel yazı çalışması:</w:t>
            </w:r>
          </w:p>
          <w:p w:rsidR="00007202" w:rsidRDefault="00007202" w:rsidP="004C0010">
            <w:pPr>
              <w:jc w:val="center"/>
            </w:pPr>
            <w:r w:rsidRPr="00903AD3">
              <w:t>3. Kelimeler, cümleler ve satırlar arasında uygun boşluk bırakır.</w:t>
            </w:r>
          </w:p>
          <w:p w:rsidR="00007202" w:rsidRDefault="00007202" w:rsidP="004C0010">
            <w:pPr>
              <w:jc w:val="center"/>
            </w:pPr>
            <w:r w:rsidRPr="00903AD3">
              <w:t>Satır çizgisine dikkat ederek yazma; satırlara aynı hizadan başlama; sayfa kenarlarında uygun boşluk bırakma</w:t>
            </w:r>
            <w:r>
              <w:t>ya dikkat edilir.</w:t>
            </w:r>
          </w:p>
          <w:p w:rsidR="00007202" w:rsidRDefault="00007202" w:rsidP="004C0010">
            <w:pPr>
              <w:jc w:val="center"/>
            </w:pPr>
            <w:r>
              <w:t>Defterlere kenar süslemeleri yaptırılabilir.</w:t>
            </w:r>
          </w:p>
          <w:p w:rsidR="00007202" w:rsidRPr="006110F4" w:rsidRDefault="00007202" w:rsidP="004C0010">
            <w:pPr>
              <w:jc w:val="center"/>
              <w:rPr>
                <w:b/>
              </w:rPr>
            </w:pPr>
          </w:p>
        </w:tc>
        <w:tc>
          <w:tcPr>
            <w:tcW w:w="2679" w:type="dxa"/>
          </w:tcPr>
          <w:p w:rsidR="00007202" w:rsidRPr="006110F4" w:rsidRDefault="00007202" w:rsidP="00797B0E">
            <w:pPr>
              <w:jc w:val="center"/>
              <w:rPr>
                <w:b/>
              </w:rPr>
            </w:pPr>
          </w:p>
          <w:p w:rsidR="00007202" w:rsidRPr="006110F4" w:rsidRDefault="00007202" w:rsidP="00797B0E">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797B0E">
            <w:pPr>
              <w:jc w:val="center"/>
              <w:rPr>
                <w:b/>
              </w:rPr>
            </w:pPr>
          </w:p>
        </w:tc>
      </w:tr>
    </w:tbl>
    <w:p w:rsidR="00007202" w:rsidRPr="006110F4" w:rsidRDefault="00007202" w:rsidP="009C0906"/>
    <w:p w:rsidR="00007202" w:rsidRPr="006110F4" w:rsidRDefault="00007202" w:rsidP="009C0906"/>
    <w:tbl>
      <w:tblPr>
        <w:tblpPr w:leftFromText="141" w:rightFromText="141" w:vertAnchor="text" w:horzAnchor="margin" w:tblpXSpec="center" w:tblpY="6"/>
        <w:tblW w:w="1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0B62E2">
        <w:trPr>
          <w:cantSplit/>
          <w:trHeight w:val="1143"/>
        </w:trPr>
        <w:tc>
          <w:tcPr>
            <w:tcW w:w="534" w:type="dxa"/>
            <w:textDirection w:val="btLr"/>
          </w:tcPr>
          <w:p w:rsidR="00007202" w:rsidRPr="006110F4" w:rsidRDefault="00007202" w:rsidP="000B62E2">
            <w:pPr>
              <w:jc w:val="center"/>
              <w:rPr>
                <w:b/>
                <w:sz w:val="28"/>
                <w:szCs w:val="28"/>
              </w:rPr>
            </w:pPr>
            <w:r w:rsidRPr="006110F4">
              <w:rPr>
                <w:b/>
                <w:sz w:val="28"/>
                <w:szCs w:val="28"/>
              </w:rPr>
              <w:t>AY</w:t>
            </w:r>
          </w:p>
        </w:tc>
        <w:tc>
          <w:tcPr>
            <w:tcW w:w="533" w:type="dxa"/>
            <w:textDirection w:val="btLr"/>
          </w:tcPr>
          <w:p w:rsidR="00007202" w:rsidRPr="006110F4" w:rsidRDefault="00007202" w:rsidP="000B62E2">
            <w:pPr>
              <w:rPr>
                <w:b/>
                <w:sz w:val="28"/>
                <w:szCs w:val="28"/>
              </w:rPr>
            </w:pPr>
            <w:r w:rsidRPr="006110F4">
              <w:rPr>
                <w:b/>
                <w:sz w:val="28"/>
                <w:szCs w:val="28"/>
              </w:rPr>
              <w:t xml:space="preserve">       </w:t>
            </w:r>
          </w:p>
          <w:p w:rsidR="00007202" w:rsidRPr="006110F4" w:rsidRDefault="00007202" w:rsidP="000B62E2">
            <w:pPr>
              <w:rPr>
                <w:b/>
                <w:sz w:val="28"/>
                <w:szCs w:val="28"/>
              </w:rPr>
            </w:pPr>
          </w:p>
        </w:tc>
        <w:tc>
          <w:tcPr>
            <w:tcW w:w="1699" w:type="dxa"/>
          </w:tcPr>
          <w:p w:rsidR="00007202" w:rsidRPr="006110F4" w:rsidRDefault="00007202" w:rsidP="000B62E2">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0B62E2">
            <w:pPr>
              <w:pStyle w:val="ListParagraph"/>
              <w:rPr>
                <w:b/>
                <w:sz w:val="28"/>
                <w:szCs w:val="28"/>
              </w:rPr>
            </w:pPr>
            <w:r w:rsidRPr="006110F4">
              <w:rPr>
                <w:b/>
                <w:sz w:val="28"/>
                <w:szCs w:val="28"/>
              </w:rPr>
              <w:t xml:space="preserve">2.DERS </w:t>
            </w:r>
          </w:p>
        </w:tc>
        <w:tc>
          <w:tcPr>
            <w:tcW w:w="2679" w:type="dxa"/>
          </w:tcPr>
          <w:p w:rsidR="00007202" w:rsidRPr="006110F4" w:rsidRDefault="00007202" w:rsidP="000B62E2">
            <w:pPr>
              <w:ind w:left="360"/>
              <w:jc w:val="center"/>
              <w:rPr>
                <w:b/>
                <w:sz w:val="28"/>
                <w:szCs w:val="28"/>
              </w:rPr>
            </w:pPr>
            <w:r w:rsidRPr="006110F4">
              <w:rPr>
                <w:b/>
                <w:sz w:val="28"/>
                <w:szCs w:val="28"/>
              </w:rPr>
              <w:t>3.DERS</w:t>
            </w:r>
          </w:p>
        </w:tc>
        <w:tc>
          <w:tcPr>
            <w:tcW w:w="2679" w:type="dxa"/>
          </w:tcPr>
          <w:p w:rsidR="00007202" w:rsidRPr="006110F4" w:rsidRDefault="00007202" w:rsidP="000B62E2">
            <w:pPr>
              <w:ind w:left="360"/>
              <w:jc w:val="center"/>
              <w:rPr>
                <w:b/>
                <w:sz w:val="28"/>
                <w:szCs w:val="28"/>
              </w:rPr>
            </w:pPr>
            <w:r w:rsidRPr="006110F4">
              <w:rPr>
                <w:b/>
                <w:sz w:val="28"/>
                <w:szCs w:val="28"/>
              </w:rPr>
              <w:t>4.DERS</w:t>
            </w:r>
          </w:p>
        </w:tc>
        <w:tc>
          <w:tcPr>
            <w:tcW w:w="2679" w:type="dxa"/>
          </w:tcPr>
          <w:p w:rsidR="00007202" w:rsidRPr="006110F4" w:rsidRDefault="00007202" w:rsidP="000B62E2">
            <w:pPr>
              <w:ind w:left="360"/>
              <w:jc w:val="center"/>
              <w:rPr>
                <w:b/>
                <w:sz w:val="28"/>
                <w:szCs w:val="28"/>
              </w:rPr>
            </w:pPr>
            <w:r w:rsidRPr="006110F4">
              <w:rPr>
                <w:b/>
                <w:sz w:val="28"/>
                <w:szCs w:val="28"/>
              </w:rPr>
              <w:t>5.DERS</w:t>
            </w:r>
          </w:p>
        </w:tc>
      </w:tr>
      <w:tr w:rsidR="00007202" w:rsidRPr="006110F4" w:rsidTr="000442E0">
        <w:trPr>
          <w:cantSplit/>
          <w:trHeight w:val="2818"/>
        </w:trPr>
        <w:tc>
          <w:tcPr>
            <w:tcW w:w="534" w:type="dxa"/>
            <w:vMerge w:val="restart"/>
            <w:textDirection w:val="btLr"/>
          </w:tcPr>
          <w:p w:rsidR="00007202" w:rsidRPr="006110F4" w:rsidRDefault="00007202" w:rsidP="00797B0E">
            <w:pPr>
              <w:ind w:left="113" w:right="113"/>
              <w:jc w:val="center"/>
              <w:rPr>
                <w:b/>
                <w:sz w:val="28"/>
                <w:szCs w:val="28"/>
              </w:rPr>
            </w:pPr>
            <w:r w:rsidRPr="006110F4">
              <w:rPr>
                <w:b/>
                <w:sz w:val="28"/>
                <w:szCs w:val="28"/>
              </w:rPr>
              <w:t>28 ŞUBAT – 11 MART</w:t>
            </w:r>
          </w:p>
        </w:tc>
        <w:tc>
          <w:tcPr>
            <w:tcW w:w="533" w:type="dxa"/>
            <w:textDirection w:val="btLr"/>
          </w:tcPr>
          <w:p w:rsidR="00007202" w:rsidRPr="006110F4" w:rsidRDefault="00007202" w:rsidP="00797B0E">
            <w:pPr>
              <w:ind w:left="113" w:right="113"/>
              <w:jc w:val="center"/>
              <w:rPr>
                <w:b/>
              </w:rPr>
            </w:pPr>
            <w:r w:rsidRPr="006110F4">
              <w:rPr>
                <w:b/>
                <w:sz w:val="28"/>
                <w:szCs w:val="28"/>
              </w:rPr>
              <w:t>21.  HAFTA</w:t>
            </w:r>
          </w:p>
        </w:tc>
        <w:tc>
          <w:tcPr>
            <w:tcW w:w="1699" w:type="dxa"/>
          </w:tcPr>
          <w:p w:rsidR="00007202" w:rsidRPr="006110F4" w:rsidRDefault="00007202" w:rsidP="00797B0E">
            <w:pPr>
              <w:jc w:val="center"/>
              <w:rPr>
                <w:b/>
                <w:sz w:val="16"/>
                <w:szCs w:val="16"/>
              </w:rPr>
            </w:pPr>
          </w:p>
          <w:p w:rsidR="00007202" w:rsidRPr="006110F4" w:rsidRDefault="00007202" w:rsidP="00797B0E">
            <w:pPr>
              <w:rPr>
                <w:b/>
                <w:sz w:val="16"/>
                <w:szCs w:val="16"/>
              </w:rPr>
            </w:pPr>
            <w:r w:rsidRPr="006110F4">
              <w:rPr>
                <w:b/>
                <w:sz w:val="16"/>
                <w:szCs w:val="16"/>
              </w:rPr>
              <w:t>YETERLİKALANI</w:t>
            </w:r>
          </w:p>
          <w:p w:rsidR="00007202" w:rsidRPr="006110F4" w:rsidRDefault="00007202" w:rsidP="00797B0E">
            <w:pPr>
              <w:rPr>
                <w:b/>
                <w:sz w:val="16"/>
                <w:szCs w:val="16"/>
              </w:rPr>
            </w:pPr>
            <w:r w:rsidRPr="006110F4">
              <w:rPr>
                <w:b/>
                <w:sz w:val="16"/>
                <w:szCs w:val="16"/>
              </w:rPr>
              <w:t>KAZANIMLAR</w:t>
            </w:r>
          </w:p>
          <w:p w:rsidR="00007202" w:rsidRPr="006110F4" w:rsidRDefault="00007202" w:rsidP="00797B0E">
            <w:pPr>
              <w:rPr>
                <w:b/>
                <w:sz w:val="16"/>
                <w:szCs w:val="16"/>
              </w:rPr>
            </w:pPr>
            <w:r w:rsidRPr="006110F4">
              <w:rPr>
                <w:b/>
                <w:sz w:val="16"/>
                <w:szCs w:val="16"/>
              </w:rPr>
              <w:t>ETKİNLİK</w:t>
            </w:r>
          </w:p>
          <w:p w:rsidR="00007202" w:rsidRPr="006110F4" w:rsidRDefault="00007202" w:rsidP="00797B0E">
            <w:pPr>
              <w:rPr>
                <w:b/>
                <w:sz w:val="16"/>
                <w:szCs w:val="16"/>
              </w:rPr>
            </w:pPr>
            <w:r w:rsidRPr="006110F4">
              <w:rPr>
                <w:b/>
                <w:sz w:val="16"/>
                <w:szCs w:val="16"/>
              </w:rPr>
              <w:t>AÇIKLAMA</w:t>
            </w:r>
          </w:p>
          <w:p w:rsidR="00007202" w:rsidRPr="006110F4" w:rsidRDefault="00007202" w:rsidP="00797B0E">
            <w:pPr>
              <w:rPr>
                <w:b/>
                <w:sz w:val="16"/>
                <w:szCs w:val="16"/>
              </w:rPr>
            </w:pPr>
            <w:r w:rsidRPr="006110F4">
              <w:rPr>
                <w:b/>
                <w:sz w:val="16"/>
                <w:szCs w:val="16"/>
              </w:rPr>
              <w:t>KULLANILACAK ARAÇ GEREÇ</w:t>
            </w:r>
          </w:p>
          <w:p w:rsidR="00007202" w:rsidRPr="006110F4" w:rsidRDefault="00007202" w:rsidP="00797B0E">
            <w:pPr>
              <w:rPr>
                <w:b/>
                <w:sz w:val="16"/>
                <w:szCs w:val="16"/>
              </w:rPr>
            </w:pPr>
            <w:r w:rsidRPr="006110F4">
              <w:rPr>
                <w:b/>
                <w:sz w:val="16"/>
                <w:szCs w:val="16"/>
              </w:rPr>
              <w:t>YÖNTEM</w:t>
            </w:r>
          </w:p>
          <w:p w:rsidR="00007202" w:rsidRPr="006110F4" w:rsidRDefault="00007202" w:rsidP="00797B0E">
            <w:pPr>
              <w:rPr>
                <w:b/>
                <w:sz w:val="16"/>
                <w:szCs w:val="16"/>
              </w:rPr>
            </w:pPr>
            <w:r w:rsidRPr="006110F4">
              <w:rPr>
                <w:b/>
                <w:sz w:val="16"/>
                <w:szCs w:val="16"/>
              </w:rPr>
              <w:t>DEĞERLENDİRME</w:t>
            </w:r>
          </w:p>
          <w:p w:rsidR="00007202" w:rsidRPr="006110F4" w:rsidRDefault="00007202" w:rsidP="00797B0E">
            <w:pPr>
              <w:rPr>
                <w:b/>
                <w:sz w:val="16"/>
                <w:szCs w:val="16"/>
              </w:rPr>
            </w:pPr>
            <w:r w:rsidRPr="006110F4">
              <w:rPr>
                <w:b/>
                <w:sz w:val="16"/>
                <w:szCs w:val="16"/>
              </w:rPr>
              <w:t>SÜRE</w:t>
            </w:r>
          </w:p>
          <w:p w:rsidR="00007202" w:rsidRPr="006110F4" w:rsidRDefault="00007202" w:rsidP="00797B0E">
            <w:pPr>
              <w:jc w:val="center"/>
              <w:rPr>
                <w:b/>
                <w:sz w:val="16"/>
                <w:szCs w:val="16"/>
              </w:rPr>
            </w:pPr>
          </w:p>
        </w:tc>
        <w:tc>
          <w:tcPr>
            <w:tcW w:w="2679" w:type="dxa"/>
          </w:tcPr>
          <w:p w:rsidR="00007202" w:rsidRPr="006110F4" w:rsidRDefault="00007202" w:rsidP="00797B0E">
            <w:pPr>
              <w:jc w:val="center"/>
              <w:rPr>
                <w:b/>
                <w:sz w:val="16"/>
                <w:szCs w:val="16"/>
              </w:rPr>
            </w:pPr>
          </w:p>
          <w:p w:rsidR="00007202" w:rsidRPr="006110F4" w:rsidRDefault="00007202" w:rsidP="00797B0E">
            <w:pPr>
              <w:rPr>
                <w:sz w:val="20"/>
                <w:szCs w:val="20"/>
              </w:rPr>
            </w:pPr>
            <w:r w:rsidRPr="006110F4">
              <w:rPr>
                <w:b/>
                <w:bCs/>
                <w:sz w:val="20"/>
                <w:szCs w:val="20"/>
              </w:rPr>
              <w:t>2.4.</w:t>
            </w:r>
            <w:r w:rsidRPr="006110F4">
              <w:rPr>
                <w:b/>
                <w:bCs/>
                <w:sz w:val="14"/>
                <w:szCs w:val="14"/>
              </w:rPr>
              <w:t xml:space="preserve">  </w:t>
            </w:r>
            <w:r w:rsidRPr="006110F4">
              <w:rPr>
                <w:sz w:val="20"/>
                <w:szCs w:val="20"/>
              </w:rPr>
              <w:t>Metin düzenlerken kelime işlemcinin kolaylık sağlayan özelliklerini kullanır</w:t>
            </w:r>
          </w:p>
          <w:p w:rsidR="00007202" w:rsidRPr="006110F4" w:rsidRDefault="00007202" w:rsidP="00797B0E">
            <w:pPr>
              <w:rPr>
                <w:sz w:val="20"/>
                <w:szCs w:val="20"/>
              </w:rPr>
            </w:pPr>
          </w:p>
          <w:p w:rsidR="00007202" w:rsidRPr="006110F4" w:rsidRDefault="00007202" w:rsidP="00797B0E">
            <w:pPr>
              <w:rPr>
                <w:sz w:val="20"/>
                <w:szCs w:val="20"/>
              </w:rPr>
            </w:pPr>
            <w:r w:rsidRPr="006110F4">
              <w:rPr>
                <w:b/>
                <w:bCs/>
                <w:sz w:val="20"/>
                <w:szCs w:val="20"/>
              </w:rPr>
              <w:t>2.4.</w:t>
            </w:r>
            <w:r w:rsidRPr="006110F4">
              <w:rPr>
                <w:sz w:val="20"/>
                <w:szCs w:val="20"/>
              </w:rPr>
              <w:t xml:space="preserve"> Metnin bir parçasının biçimi başka bir metin parçasına kopyalatılır. Belirli bir kelimeyi bulmak ve değiştirmek için Bul /Değiştir komutları kullandırılır.</w:t>
            </w:r>
          </w:p>
          <w:p w:rsidR="00007202" w:rsidRPr="006110F4" w:rsidRDefault="00007202" w:rsidP="00797B0E">
            <w:pPr>
              <w:rPr>
                <w:sz w:val="20"/>
                <w:szCs w:val="20"/>
              </w:rPr>
            </w:pPr>
          </w:p>
          <w:p w:rsidR="00007202" w:rsidRPr="006110F4" w:rsidRDefault="00007202" w:rsidP="00797B0E">
            <w:pPr>
              <w:rPr>
                <w:sz w:val="20"/>
                <w:szCs w:val="20"/>
              </w:rPr>
            </w:pPr>
            <w:r w:rsidRPr="006110F4">
              <w:rPr>
                <w:sz w:val="20"/>
                <w:szCs w:val="20"/>
              </w:rPr>
              <w:t xml:space="preserve">Kontrol listeleri </w:t>
            </w:r>
          </w:p>
          <w:p w:rsidR="00007202" w:rsidRPr="006110F4" w:rsidRDefault="00007202" w:rsidP="00797B0E">
            <w:pPr>
              <w:rPr>
                <w:sz w:val="20"/>
                <w:szCs w:val="20"/>
              </w:rPr>
            </w:pPr>
            <w:r w:rsidRPr="006110F4">
              <w:rPr>
                <w:sz w:val="20"/>
                <w:szCs w:val="20"/>
              </w:rPr>
              <w:t xml:space="preserve">Gözlem formları </w:t>
            </w:r>
          </w:p>
          <w:p w:rsidR="00007202" w:rsidRPr="00521CB5" w:rsidRDefault="00007202" w:rsidP="00797B0E">
            <w:pPr>
              <w:rPr>
                <w:sz w:val="20"/>
                <w:szCs w:val="20"/>
              </w:rPr>
            </w:pPr>
            <w:r w:rsidRPr="006110F4">
              <w:rPr>
                <w:sz w:val="20"/>
                <w:szCs w:val="20"/>
              </w:rPr>
              <w:t>Dereceli puanlama anahtarı</w:t>
            </w:r>
          </w:p>
        </w:tc>
        <w:tc>
          <w:tcPr>
            <w:tcW w:w="2679" w:type="dxa"/>
            <w:vAlign w:val="center"/>
          </w:tcPr>
          <w:p w:rsidR="00007202" w:rsidRDefault="00007202" w:rsidP="00797B0E">
            <w:pPr>
              <w:rPr>
                <w:b/>
              </w:rPr>
            </w:pPr>
            <w:r w:rsidRPr="006110F4">
              <w:rPr>
                <w:b/>
              </w:rPr>
              <w:t>Dünyamızı  tanıyalım, tanıtalım:</w:t>
            </w:r>
          </w:p>
          <w:p w:rsidR="00007202" w:rsidRPr="00A72700" w:rsidRDefault="00007202" w:rsidP="00797B0E">
            <w:r w:rsidRPr="00A72700">
              <w:t>Dünyamızda</w:t>
            </w:r>
            <w:r>
              <w:t>ki</w:t>
            </w:r>
            <w:r w:rsidRPr="00A72700">
              <w:t xml:space="preserve"> </w:t>
            </w:r>
            <w:r>
              <w:t xml:space="preserve">ülkelerden birini seçip bu ülke </w:t>
            </w:r>
            <w:r w:rsidRPr="00A72700">
              <w:t>ile ilgili resim, yazı vb. bulup sınıfta tanıtır.</w:t>
            </w:r>
          </w:p>
          <w:p w:rsidR="00007202" w:rsidRDefault="00007202" w:rsidP="00797B0E">
            <w:pPr>
              <w:rPr>
                <w:b/>
              </w:rPr>
            </w:pPr>
          </w:p>
          <w:p w:rsidR="00007202" w:rsidRDefault="00007202" w:rsidP="00797B0E">
            <w:pPr>
              <w:rPr>
                <w:b/>
              </w:rPr>
            </w:pPr>
          </w:p>
          <w:p w:rsidR="00007202" w:rsidRDefault="00007202" w:rsidP="00797B0E">
            <w:pPr>
              <w:rPr>
                <w:b/>
              </w:rPr>
            </w:pPr>
          </w:p>
          <w:p w:rsidR="00007202" w:rsidRDefault="00007202" w:rsidP="00797B0E">
            <w:pPr>
              <w:rPr>
                <w:b/>
              </w:rPr>
            </w:pPr>
          </w:p>
          <w:p w:rsidR="00007202" w:rsidRDefault="00007202" w:rsidP="00797B0E">
            <w:pPr>
              <w:rPr>
                <w:b/>
              </w:rPr>
            </w:pPr>
          </w:p>
          <w:p w:rsidR="00007202" w:rsidRDefault="00007202" w:rsidP="00797B0E">
            <w:pPr>
              <w:rPr>
                <w:b/>
              </w:rPr>
            </w:pPr>
          </w:p>
          <w:p w:rsidR="00007202" w:rsidRDefault="00007202" w:rsidP="00797B0E">
            <w:pPr>
              <w:rPr>
                <w:b/>
              </w:rPr>
            </w:pPr>
          </w:p>
          <w:p w:rsidR="00007202" w:rsidRPr="006110F4" w:rsidRDefault="00007202" w:rsidP="00797B0E">
            <w:pPr>
              <w:rPr>
                <w:b/>
              </w:rPr>
            </w:pPr>
          </w:p>
        </w:tc>
        <w:tc>
          <w:tcPr>
            <w:tcW w:w="2679" w:type="dxa"/>
          </w:tcPr>
          <w:p w:rsidR="00007202" w:rsidRPr="006110F4" w:rsidRDefault="00007202" w:rsidP="00797B0E">
            <w:pPr>
              <w:rPr>
                <w:b/>
              </w:rPr>
            </w:pPr>
            <w:r w:rsidRPr="006110F4">
              <w:rPr>
                <w:b/>
              </w:rPr>
              <w:t>Şarkı söyleme:</w:t>
            </w:r>
          </w:p>
          <w:p w:rsidR="00007202" w:rsidRPr="006110F4" w:rsidRDefault="00007202" w:rsidP="00797B0E">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tcPr>
          <w:p w:rsidR="00007202" w:rsidRPr="006110F4" w:rsidRDefault="00007202" w:rsidP="00797B0E">
            <w:pPr>
              <w:jc w:val="center"/>
              <w:rPr>
                <w:b/>
              </w:rPr>
            </w:pPr>
            <w:r w:rsidRPr="006110F4">
              <w:rPr>
                <w:b/>
              </w:rPr>
              <w:t>Kitap okuma:</w:t>
            </w:r>
          </w:p>
          <w:p w:rsidR="00007202" w:rsidRPr="006110F4" w:rsidRDefault="00007202" w:rsidP="008B3F11">
            <w:r w:rsidRPr="006110F4">
              <w:t>10. Bilgi edinmek için okur.</w:t>
            </w:r>
          </w:p>
          <w:p w:rsidR="00007202" w:rsidRPr="006110F4" w:rsidRDefault="00007202" w:rsidP="008B3F11">
            <w:pPr>
              <w:rPr>
                <w:b/>
              </w:rPr>
            </w:pPr>
            <w:r w:rsidRPr="006110F4">
              <w:t>Verilen metinde neler öğrendiklerini sınıfa anlatırlar.</w:t>
            </w:r>
          </w:p>
        </w:tc>
        <w:tc>
          <w:tcPr>
            <w:tcW w:w="2679" w:type="dxa"/>
          </w:tcPr>
          <w:p w:rsidR="00007202" w:rsidRPr="006110F4" w:rsidRDefault="00007202" w:rsidP="00797B0E">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t>Bulmaca hazırlama</w:t>
            </w:r>
            <w:r w:rsidRPr="003E42A8">
              <w:t>.</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t>Daha önce çözdüğü bulmacaları örnek alarak öğrencilerin bulmaca hazırlamaları, sunmaları.</w:t>
            </w:r>
          </w:p>
          <w:p w:rsidR="00007202" w:rsidRPr="006110F4" w:rsidRDefault="00007202" w:rsidP="00797B0E">
            <w:pPr>
              <w:jc w:val="center"/>
              <w:rPr>
                <w:b/>
              </w:rPr>
            </w:pPr>
          </w:p>
        </w:tc>
      </w:tr>
      <w:tr w:rsidR="00007202" w:rsidRPr="006110F4" w:rsidTr="000B62E2">
        <w:trPr>
          <w:cantSplit/>
          <w:trHeight w:val="5000"/>
        </w:trPr>
        <w:tc>
          <w:tcPr>
            <w:tcW w:w="534" w:type="dxa"/>
            <w:vMerge/>
            <w:vAlign w:val="center"/>
          </w:tcPr>
          <w:p w:rsidR="00007202" w:rsidRPr="006110F4" w:rsidRDefault="00007202" w:rsidP="000B62E2"/>
        </w:tc>
        <w:tc>
          <w:tcPr>
            <w:tcW w:w="533" w:type="dxa"/>
            <w:textDirection w:val="btLr"/>
            <w:vAlign w:val="center"/>
          </w:tcPr>
          <w:p w:rsidR="00007202" w:rsidRPr="006110F4" w:rsidRDefault="00007202" w:rsidP="000B62E2">
            <w:pPr>
              <w:ind w:left="163" w:right="113"/>
              <w:jc w:val="center"/>
              <w:rPr>
                <w:b/>
              </w:rPr>
            </w:pPr>
            <w:r w:rsidRPr="006110F4">
              <w:rPr>
                <w:b/>
                <w:sz w:val="28"/>
                <w:szCs w:val="28"/>
              </w:rPr>
              <w:t>22.  HAFTA</w:t>
            </w:r>
          </w:p>
        </w:tc>
        <w:tc>
          <w:tcPr>
            <w:tcW w:w="169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0B62E2"/>
        </w:tc>
        <w:tc>
          <w:tcPr>
            <w:tcW w:w="2679" w:type="dxa"/>
            <w:vAlign w:val="center"/>
          </w:tcPr>
          <w:p w:rsidR="00007202" w:rsidRPr="006110F4" w:rsidRDefault="00007202" w:rsidP="003B0131">
            <w:pPr>
              <w:rPr>
                <w:sz w:val="20"/>
                <w:szCs w:val="20"/>
              </w:rPr>
            </w:pPr>
            <w:r w:rsidRPr="006110F4">
              <w:rPr>
                <w:b/>
                <w:bCs/>
                <w:sz w:val="20"/>
                <w:szCs w:val="20"/>
              </w:rPr>
              <w:t>3.1.</w:t>
            </w:r>
            <w:r w:rsidRPr="006110F4">
              <w:rPr>
                <w:b/>
                <w:bCs/>
                <w:sz w:val="14"/>
                <w:szCs w:val="14"/>
              </w:rPr>
              <w:t xml:space="preserve">     </w:t>
            </w:r>
            <w:r w:rsidRPr="006110F4">
              <w:rPr>
                <w:sz w:val="20"/>
                <w:szCs w:val="20"/>
              </w:rPr>
              <w:t>İnterneti kullanarak bilgiye erişir ve bilgiyi yeniden kullanır</w:t>
            </w:r>
            <w:r w:rsidRPr="006110F4">
              <w:rPr>
                <w:b/>
                <w:bCs/>
                <w:sz w:val="20"/>
                <w:szCs w:val="20"/>
              </w:rPr>
              <w:t xml:space="preserve"> (BTESD-4)</w:t>
            </w:r>
            <w:r w:rsidRPr="006110F4">
              <w:rPr>
                <w:sz w:val="20"/>
                <w:szCs w:val="20"/>
              </w:rPr>
              <w:t>.</w:t>
            </w:r>
            <w:r w:rsidRPr="006110F4">
              <w:rPr>
                <w:b/>
                <w:bCs/>
                <w:sz w:val="20"/>
                <w:szCs w:val="20"/>
              </w:rPr>
              <w:t xml:space="preserve">  3.2.    </w:t>
            </w:r>
            <w:r w:rsidRPr="006110F4">
              <w:rPr>
                <w:sz w:val="20"/>
                <w:szCs w:val="20"/>
              </w:rPr>
              <w:t xml:space="preserve"> Öğrenme ve araştırmasını desteklemek için uygun (konuya özel) çevrim içi kaynakları kullanır</w:t>
            </w:r>
            <w:r w:rsidRPr="006110F4">
              <w:rPr>
                <w:b/>
                <w:bCs/>
                <w:sz w:val="20"/>
                <w:szCs w:val="20"/>
              </w:rPr>
              <w:t xml:space="preserve"> (BTESD-5)</w:t>
            </w:r>
            <w:r w:rsidRPr="006110F4">
              <w:rPr>
                <w:sz w:val="20"/>
                <w:szCs w:val="20"/>
              </w:rPr>
              <w:t>.</w:t>
            </w:r>
          </w:p>
          <w:p w:rsidR="00007202" w:rsidRPr="006110F4" w:rsidRDefault="00007202" w:rsidP="000B62E2">
            <w:r w:rsidRPr="006110F4">
              <w:rPr>
                <w:b/>
                <w:bCs/>
                <w:sz w:val="20"/>
                <w:szCs w:val="20"/>
              </w:rPr>
              <w:t>3.1.</w:t>
            </w:r>
            <w:r w:rsidRPr="006110F4">
              <w:rPr>
                <w:sz w:val="20"/>
                <w:szCs w:val="20"/>
              </w:rPr>
              <w:t xml:space="preserve"> Belirli bir adres girilerek ve/veya tarayıcının adres çubuğu kullanılarak daha önceden ziyaret edilmiş adreslere bağlantı yapılması sağlanır. Sayfaya bağlanırken durdur, yenile, geri ve ileri düğmelerinin kullanımı gösterilir. </w:t>
            </w:r>
            <w:r w:rsidRPr="006110F4">
              <w:rPr>
                <w:b/>
                <w:bCs/>
                <w:sz w:val="20"/>
                <w:szCs w:val="20"/>
              </w:rPr>
              <w:t xml:space="preserve">[!] 3.2. </w:t>
            </w:r>
            <w:r w:rsidRPr="006110F4">
              <w:rPr>
                <w:sz w:val="20"/>
                <w:szCs w:val="20"/>
              </w:rPr>
              <w:t>Bilgi için ihtiyaç belirleme, uygun kaynakları belirleme, yaşına uygun arama motorlarını kullanma, anahtar kelime gibi arama teknikleri kullandırılır. CD, ağ araçları vb. kullandırılarak arama yaptırılır.</w:t>
            </w:r>
          </w:p>
        </w:tc>
        <w:tc>
          <w:tcPr>
            <w:tcW w:w="2679" w:type="dxa"/>
            <w:vAlign w:val="center"/>
          </w:tcPr>
          <w:p w:rsidR="00007202" w:rsidRDefault="00007202" w:rsidP="00815056">
            <w:r w:rsidRPr="006110F4">
              <w:rPr>
                <w:b/>
              </w:rPr>
              <w:t>Film izleme:</w:t>
            </w:r>
            <w:r w:rsidRPr="00B719A2">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p w:rsidR="00007202" w:rsidRPr="00B719A2" w:rsidRDefault="00007202" w:rsidP="00815056"/>
          <w:p w:rsidR="00007202" w:rsidRPr="006110F4" w:rsidRDefault="00007202" w:rsidP="00761F48">
            <w:pPr>
              <w:rPr>
                <w:b/>
              </w:rPr>
            </w:pPr>
          </w:p>
        </w:tc>
        <w:tc>
          <w:tcPr>
            <w:tcW w:w="2679" w:type="dxa"/>
            <w:vAlign w:val="center"/>
          </w:tcPr>
          <w:p w:rsidR="00007202" w:rsidRDefault="00007202" w:rsidP="00761F48">
            <w:pPr>
              <w:rPr>
                <w:b/>
              </w:rPr>
            </w:pPr>
            <w:r w:rsidRPr="006110F4">
              <w:rPr>
                <w:b/>
              </w:rPr>
              <w:t>Bitki yetiştirme:</w:t>
            </w:r>
          </w:p>
          <w:p w:rsidR="00007202" w:rsidRDefault="00007202" w:rsidP="00761F48">
            <w:r w:rsidRPr="001E6A3E">
              <w:t>Öğrenciler evde yetiştirdikleri bitkileri sınıfa getirip sergileyecek ve tanıtacak.</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1E6A3E" w:rsidRDefault="00007202" w:rsidP="00761F48"/>
        </w:tc>
        <w:tc>
          <w:tcPr>
            <w:tcW w:w="2679" w:type="dxa"/>
            <w:vAlign w:val="center"/>
          </w:tcPr>
          <w:p w:rsidR="00007202" w:rsidRPr="006110F4" w:rsidRDefault="00007202" w:rsidP="009B2C98">
            <w:r w:rsidRPr="006110F4">
              <w:rPr>
                <w:b/>
              </w:rPr>
              <w:t>Tekerleme ve sayışmalar:</w:t>
            </w:r>
            <w:r w:rsidRPr="006110F4">
              <w:t xml:space="preserve"> Öğrencilerden şimdiye kadar öğrendikleri tekerlemeleri, ninnileri, sayışmacaları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Pr="006110F4" w:rsidRDefault="00007202" w:rsidP="00761F48">
            <w:pPr>
              <w:rPr>
                <w:b/>
              </w:rPr>
            </w:pPr>
          </w:p>
        </w:tc>
        <w:tc>
          <w:tcPr>
            <w:tcW w:w="2679" w:type="dxa"/>
            <w:vAlign w:val="center"/>
          </w:tcPr>
          <w:p w:rsidR="00007202" w:rsidRDefault="00007202" w:rsidP="00761F48">
            <w:pPr>
              <w:rPr>
                <w:b/>
              </w:rPr>
            </w:pPr>
            <w:r w:rsidRPr="006110F4">
              <w:rPr>
                <w:b/>
              </w:rPr>
              <w:t>Sınıf içi oyunlar:</w:t>
            </w:r>
          </w:p>
          <w:p w:rsidR="00007202" w:rsidRDefault="00007202" w:rsidP="009E4C38">
            <w:pPr>
              <w:rPr>
                <w:b/>
              </w:rPr>
            </w:pPr>
            <w:r>
              <w:rPr>
                <w:b/>
              </w:rPr>
              <w:t>İsim-eşya oyunu:</w:t>
            </w:r>
          </w:p>
          <w:p w:rsidR="00007202" w:rsidRPr="009E4C38" w:rsidRDefault="00007202" w:rsidP="009E4C38">
            <w:r w:rsidRPr="009E4C38">
              <w:t>Her öğrenci bir kağıda 5 sütun çizer. Sırasıyla insan, hayvan, şehir, eşya isimleri  yazılacaktır.  öğretmen tarafında söylenecek bir harfle başlayan bu kelimelerin her birine 10 puan verilir. En çok puanı alan birinci olur.</w:t>
            </w:r>
          </w:p>
          <w:p w:rsidR="00007202" w:rsidRPr="009E4C38" w:rsidRDefault="00007202" w:rsidP="00761F48"/>
          <w:p w:rsidR="00007202" w:rsidRDefault="00007202" w:rsidP="009E4C38"/>
          <w:p w:rsidR="00007202" w:rsidRDefault="00007202" w:rsidP="009E4C38"/>
          <w:p w:rsidR="00007202" w:rsidRDefault="00007202" w:rsidP="009E4C38"/>
          <w:p w:rsidR="00007202" w:rsidRDefault="00007202" w:rsidP="009E4C38"/>
          <w:p w:rsidR="00007202" w:rsidRDefault="00007202" w:rsidP="009E4C38"/>
          <w:p w:rsidR="00007202" w:rsidRDefault="00007202" w:rsidP="009E4C38"/>
          <w:p w:rsidR="00007202" w:rsidRPr="00935C3F" w:rsidRDefault="00007202" w:rsidP="009E4C38"/>
        </w:tc>
      </w:tr>
    </w:tbl>
    <w:p w:rsidR="00007202" w:rsidRPr="006110F4" w:rsidRDefault="00007202" w:rsidP="009C0906"/>
    <w:tbl>
      <w:tblPr>
        <w:tblpPr w:leftFromText="141" w:rightFromText="141" w:vertAnchor="text" w:horzAnchor="margin" w:tblpXSpec="center" w:tblpY="206"/>
        <w:tblW w:w="16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5E46DC">
        <w:trPr>
          <w:cantSplit/>
          <w:trHeight w:val="526"/>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jc w:val="center"/>
              <w:rPr>
                <w:b/>
                <w:sz w:val="28"/>
                <w:szCs w:val="28"/>
              </w:rPr>
            </w:pPr>
            <w:r w:rsidRPr="006110F4">
              <w:rPr>
                <w:b/>
                <w:sz w:val="28"/>
                <w:szCs w:val="28"/>
              </w:rPr>
              <w:t>1.DERS</w:t>
            </w:r>
          </w:p>
          <w:p w:rsidR="00007202" w:rsidRPr="006110F4" w:rsidRDefault="00007202" w:rsidP="003F294B">
            <w:pPr>
              <w:jc w:val="cente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3B0131">
        <w:trPr>
          <w:cantSplit/>
          <w:trHeight w:val="4217"/>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14 MART – 25 MART</w:t>
            </w:r>
          </w:p>
        </w:tc>
        <w:tc>
          <w:tcPr>
            <w:tcW w:w="533" w:type="dxa"/>
            <w:textDirection w:val="btLr"/>
          </w:tcPr>
          <w:p w:rsidR="00007202" w:rsidRPr="006110F4" w:rsidRDefault="00007202" w:rsidP="007C470C">
            <w:pPr>
              <w:ind w:left="113" w:right="113"/>
              <w:jc w:val="center"/>
              <w:rPr>
                <w:b/>
              </w:rPr>
            </w:pPr>
            <w:r w:rsidRPr="006110F4">
              <w:rPr>
                <w:b/>
                <w:sz w:val="28"/>
                <w:szCs w:val="28"/>
              </w:rPr>
              <w:t>23.  HAFTA</w:t>
            </w:r>
          </w:p>
        </w:tc>
        <w:tc>
          <w:tcPr>
            <w:tcW w:w="169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tcPr>
          <w:p w:rsidR="00007202" w:rsidRPr="006110F4" w:rsidRDefault="00007202" w:rsidP="007C470C">
            <w:pPr>
              <w:jc w:val="center"/>
              <w:rPr>
                <w:b/>
                <w:sz w:val="16"/>
                <w:szCs w:val="16"/>
              </w:rPr>
            </w:pPr>
          </w:p>
          <w:p w:rsidR="00007202" w:rsidRPr="006110F4" w:rsidRDefault="00007202" w:rsidP="007C470C">
            <w:pPr>
              <w:rPr>
                <w:b/>
                <w:bCs/>
                <w:sz w:val="20"/>
                <w:szCs w:val="20"/>
              </w:rPr>
            </w:pPr>
            <w:r w:rsidRPr="006110F4">
              <w:rPr>
                <w:b/>
                <w:bCs/>
                <w:sz w:val="20"/>
                <w:szCs w:val="20"/>
              </w:rPr>
              <w:t>3.1.</w:t>
            </w:r>
            <w:r w:rsidRPr="006110F4">
              <w:rPr>
                <w:b/>
                <w:bCs/>
                <w:sz w:val="14"/>
                <w:szCs w:val="14"/>
              </w:rPr>
              <w:t xml:space="preserve">     </w:t>
            </w:r>
            <w:r w:rsidRPr="006110F4">
              <w:rPr>
                <w:sz w:val="20"/>
                <w:szCs w:val="20"/>
              </w:rPr>
              <w:t>İnterneti kullanarak bilgiye erişir ve bilgiyi yeniden kullanır</w:t>
            </w:r>
            <w:r w:rsidRPr="006110F4">
              <w:rPr>
                <w:b/>
                <w:bCs/>
                <w:sz w:val="20"/>
                <w:szCs w:val="20"/>
              </w:rPr>
              <w:t xml:space="preserve"> (BTESD-4)</w:t>
            </w:r>
            <w:r w:rsidRPr="006110F4">
              <w:rPr>
                <w:sz w:val="20"/>
                <w:szCs w:val="20"/>
              </w:rPr>
              <w:t>.</w:t>
            </w:r>
            <w:r w:rsidRPr="006110F4">
              <w:rPr>
                <w:b/>
                <w:bCs/>
                <w:sz w:val="20"/>
                <w:szCs w:val="20"/>
              </w:rPr>
              <w:t xml:space="preserve">  3.2.    </w:t>
            </w:r>
            <w:r w:rsidRPr="006110F4">
              <w:rPr>
                <w:sz w:val="20"/>
                <w:szCs w:val="20"/>
              </w:rPr>
              <w:t xml:space="preserve"> Öğrenme ve araştırmasını desteklemek için uygun (konuya özel) çevrim içi kaynakları kullanır</w:t>
            </w:r>
            <w:r w:rsidRPr="006110F4">
              <w:rPr>
                <w:b/>
                <w:bCs/>
                <w:sz w:val="20"/>
                <w:szCs w:val="20"/>
              </w:rPr>
              <w:t xml:space="preserve"> (BTESD</w:t>
            </w:r>
          </w:p>
          <w:p w:rsidR="00007202" w:rsidRPr="006110F4" w:rsidRDefault="00007202" w:rsidP="007C470C">
            <w:r w:rsidRPr="006110F4">
              <w:rPr>
                <w:b/>
                <w:bCs/>
                <w:sz w:val="20"/>
                <w:szCs w:val="20"/>
              </w:rPr>
              <w:t>3.1.</w:t>
            </w:r>
            <w:r w:rsidRPr="006110F4">
              <w:rPr>
                <w:sz w:val="20"/>
                <w:szCs w:val="20"/>
              </w:rPr>
              <w:t xml:space="preserve"> Belirli bir adres girilerek ve/veya tarayıcının adres çubuğu kullanılarak daha önceden ziyaret edilmiş adreslere bağlantı yapılması sağlanır. Sayfaya bağlanırken durdur, yenile, geri ve ileri düğmelerinin kullanımı gösterilir. </w:t>
            </w:r>
          </w:p>
        </w:tc>
        <w:tc>
          <w:tcPr>
            <w:tcW w:w="2679" w:type="dxa"/>
          </w:tcPr>
          <w:p w:rsidR="00007202" w:rsidRDefault="00007202" w:rsidP="00761F48">
            <w:pPr>
              <w:rPr>
                <w:b/>
              </w:rPr>
            </w:pPr>
            <w:r w:rsidRPr="006110F4">
              <w:rPr>
                <w:b/>
              </w:rPr>
              <w:t>Görsel okuma:</w:t>
            </w:r>
          </w:p>
          <w:p w:rsidR="00007202" w:rsidRDefault="00007202" w:rsidP="00761F48">
            <w:pPr>
              <w:rPr>
                <w:b/>
              </w:rPr>
            </w:pPr>
          </w:p>
          <w:p w:rsidR="00007202" w:rsidRPr="006110F4" w:rsidRDefault="00007202" w:rsidP="00761F48">
            <w:pPr>
              <w:rPr>
                <w:b/>
              </w:rPr>
            </w:pPr>
            <w:r w:rsidRPr="006110F4">
              <w:t>13. Karikatürde verilen mesajı algılar.</w:t>
            </w:r>
          </w:p>
        </w:tc>
        <w:tc>
          <w:tcPr>
            <w:tcW w:w="2679" w:type="dxa"/>
          </w:tcPr>
          <w:p w:rsidR="00007202" w:rsidRPr="006110F4" w:rsidRDefault="00007202" w:rsidP="00761F48">
            <w:pPr>
              <w:jc w:val="center"/>
              <w:rPr>
                <w:b/>
              </w:rPr>
            </w:pPr>
            <w:r w:rsidRPr="006110F4">
              <w:rPr>
                <w:b/>
              </w:rPr>
              <w:t>Drama</w:t>
            </w:r>
            <w:r>
              <w:rPr>
                <w:b/>
              </w:rPr>
              <w:t xml:space="preserve">, tiyatro </w:t>
            </w:r>
            <w:r w:rsidRPr="006110F4">
              <w:rPr>
                <w:b/>
              </w:rPr>
              <w:t xml:space="preserve">  çalışması:</w:t>
            </w:r>
          </w:p>
          <w:p w:rsidR="00007202" w:rsidRPr="006110F4" w:rsidRDefault="00007202" w:rsidP="00F6396D">
            <w:pPr>
              <w:jc w:val="center"/>
              <w:rPr>
                <w:b/>
              </w:rPr>
            </w:pPr>
            <w:r w:rsidRPr="008B5302">
              <w:rPr>
                <w:rFonts w:ascii="Verdana" w:hAnsi="Verdana"/>
                <w:color w:val="000000"/>
                <w:sz w:val="14"/>
                <w:szCs w:val="14"/>
              </w:rPr>
              <w:t xml:space="preserve">. </w:t>
            </w:r>
            <w:r w:rsidRPr="00F6396D">
              <w:rPr>
                <w:rFonts w:ascii="Verdana" w:hAnsi="Verdana"/>
                <w:color w:val="000000"/>
                <w:sz w:val="12"/>
                <w:szCs w:val="12"/>
              </w:rPr>
              <w:t>Köfte Kızartma(Grup oyunu)</w:t>
            </w:r>
            <w:r w:rsidRPr="00F6396D">
              <w:rPr>
                <w:rFonts w:ascii="Verdana" w:hAnsi="Verdana"/>
                <w:color w:val="000000"/>
                <w:sz w:val="12"/>
                <w:szCs w:val="12"/>
              </w:rPr>
              <w:br/>
              <w:t xml:space="preserve">Çocukların bazıları kıyma bazıları karabiber, tuz, salça, bazıları ekmekiçi, bazıları tava, bazıları da yağ olur. Lider olan kişi aşçı rolünde tümmalzemeleri bir araya getirip malzemeleri yoğurur gibi yapar. Çocuklar buarada birbirine karışır.Sonra köfteleri alıp tavaya koyar yağla birliktekızartır gibi davranır.Aaa bakın köfteler nasıl ses çıkarıyor der.Çocuklar </w:t>
            </w:r>
            <w:r w:rsidRPr="00F6396D">
              <w:rPr>
                <w:rFonts w:ascii="Verdana" w:hAnsi="Verdana"/>
                <w:color w:val="000000"/>
                <w:sz w:val="12"/>
                <w:szCs w:val="12"/>
              </w:rPr>
              <w:br/>
              <w:t xml:space="preserve">cızır cızır  sesler çıkarırlar.Sonra köfteleri tabağa koyup yemeye başlar.Bu drama örneği az çocukla daha basit bir yemek şeklinde oynanabilir.Örneğinmakarna ve tencere,peynir ve ekmek vs gibi.Çocuk makarna,kocaman bir leğende tencere olabilir.Lider anneyse bazen çocukla rol eğişimi de yapmalıdır.Drama çalışması sonunda çocuklara neler hissettikleri sorulur,hangi rolü daha çokbeğendikler isorulur.Yemeği yaparken hangi malzemeleri </w:t>
            </w:r>
            <w:r w:rsidRPr="00F6396D">
              <w:rPr>
                <w:rFonts w:ascii="Verdana" w:hAnsi="Verdana"/>
                <w:color w:val="000000"/>
                <w:sz w:val="12"/>
                <w:szCs w:val="12"/>
              </w:rPr>
              <w:br/>
              <w:t>kullandıkları hatırlanır.</w:t>
            </w:r>
          </w:p>
        </w:tc>
        <w:tc>
          <w:tcPr>
            <w:tcW w:w="2679" w:type="dxa"/>
          </w:tcPr>
          <w:p w:rsidR="00007202" w:rsidRPr="006110F4" w:rsidRDefault="00007202" w:rsidP="00761F48">
            <w:pPr>
              <w:jc w:val="center"/>
              <w:rPr>
                <w:b/>
              </w:rPr>
            </w:pPr>
            <w:r w:rsidRPr="006110F4">
              <w:rPr>
                <w:b/>
              </w:rPr>
              <w:t>İngilizce:</w:t>
            </w:r>
          </w:p>
          <w:p w:rsidR="00007202" w:rsidRPr="00BC5777" w:rsidRDefault="00007202" w:rsidP="00761F48">
            <w:pPr>
              <w:jc w:val="center"/>
            </w:pPr>
            <w:r w:rsidRPr="00BC5777">
              <w:t>11 : Renk bilgisi</w:t>
            </w:r>
          </w:p>
          <w:p w:rsidR="00007202" w:rsidRPr="006110F4" w:rsidRDefault="00007202" w:rsidP="00761F48">
            <w:pPr>
              <w:jc w:val="center"/>
              <w:rPr>
                <w:b/>
              </w:rPr>
            </w:pPr>
            <w:r w:rsidRPr="00BC5777">
              <w:t>Ana renkler ilgili renkli kartonlara yazılıp, sınıfta asılacak.</w:t>
            </w:r>
          </w:p>
        </w:tc>
        <w:tc>
          <w:tcPr>
            <w:tcW w:w="2679" w:type="dxa"/>
          </w:tcPr>
          <w:p w:rsidR="00007202" w:rsidRPr="006110F4" w:rsidRDefault="00007202" w:rsidP="00761F48">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r w:rsidR="00007202" w:rsidRPr="006110F4" w:rsidTr="007C470C">
        <w:trPr>
          <w:cantSplit/>
          <w:trHeight w:val="5000"/>
        </w:trPr>
        <w:tc>
          <w:tcPr>
            <w:tcW w:w="534" w:type="dxa"/>
            <w:vMerge/>
            <w:vAlign w:val="center"/>
          </w:tcPr>
          <w:p w:rsidR="00007202" w:rsidRPr="006110F4" w:rsidRDefault="00007202" w:rsidP="00756452"/>
        </w:tc>
        <w:tc>
          <w:tcPr>
            <w:tcW w:w="533" w:type="dxa"/>
            <w:textDirection w:val="btLr"/>
            <w:vAlign w:val="center"/>
          </w:tcPr>
          <w:p w:rsidR="00007202" w:rsidRPr="006110F4" w:rsidRDefault="00007202" w:rsidP="00756452">
            <w:pPr>
              <w:ind w:left="163" w:right="113"/>
              <w:jc w:val="center"/>
              <w:rPr>
                <w:b/>
              </w:rPr>
            </w:pPr>
            <w:r w:rsidRPr="006110F4">
              <w:rPr>
                <w:b/>
                <w:sz w:val="28"/>
                <w:szCs w:val="28"/>
              </w:rPr>
              <w:t>24.  HAFTA</w:t>
            </w:r>
          </w:p>
        </w:tc>
        <w:tc>
          <w:tcPr>
            <w:tcW w:w="1699" w:type="dxa"/>
            <w:vAlign w:val="center"/>
          </w:tcPr>
          <w:p w:rsidR="00007202" w:rsidRPr="006110F4" w:rsidRDefault="00007202" w:rsidP="00756452">
            <w:pPr>
              <w:rPr>
                <w:b/>
                <w:sz w:val="16"/>
                <w:szCs w:val="16"/>
              </w:rPr>
            </w:pPr>
            <w:r w:rsidRPr="006110F4">
              <w:rPr>
                <w:b/>
                <w:sz w:val="16"/>
                <w:szCs w:val="16"/>
              </w:rPr>
              <w:t>YETERLİKALANI</w:t>
            </w:r>
          </w:p>
          <w:p w:rsidR="00007202" w:rsidRPr="006110F4" w:rsidRDefault="00007202" w:rsidP="00756452">
            <w:pPr>
              <w:rPr>
                <w:b/>
                <w:sz w:val="16"/>
                <w:szCs w:val="16"/>
              </w:rPr>
            </w:pPr>
            <w:r w:rsidRPr="006110F4">
              <w:rPr>
                <w:b/>
                <w:sz w:val="16"/>
                <w:szCs w:val="16"/>
              </w:rPr>
              <w:t>KAZANIMLAR</w:t>
            </w:r>
          </w:p>
          <w:p w:rsidR="00007202" w:rsidRPr="006110F4" w:rsidRDefault="00007202" w:rsidP="00756452">
            <w:pPr>
              <w:rPr>
                <w:b/>
                <w:sz w:val="16"/>
                <w:szCs w:val="16"/>
              </w:rPr>
            </w:pPr>
            <w:r w:rsidRPr="006110F4">
              <w:rPr>
                <w:b/>
                <w:sz w:val="16"/>
                <w:szCs w:val="16"/>
              </w:rPr>
              <w:t>ETKİNLİK</w:t>
            </w:r>
          </w:p>
          <w:p w:rsidR="00007202" w:rsidRPr="006110F4" w:rsidRDefault="00007202" w:rsidP="00756452">
            <w:pPr>
              <w:rPr>
                <w:b/>
                <w:sz w:val="16"/>
                <w:szCs w:val="16"/>
              </w:rPr>
            </w:pPr>
            <w:r w:rsidRPr="006110F4">
              <w:rPr>
                <w:b/>
                <w:sz w:val="16"/>
                <w:szCs w:val="16"/>
              </w:rPr>
              <w:t>AÇIKLAMA</w:t>
            </w:r>
          </w:p>
          <w:p w:rsidR="00007202" w:rsidRPr="006110F4" w:rsidRDefault="00007202" w:rsidP="00756452">
            <w:pPr>
              <w:rPr>
                <w:b/>
                <w:sz w:val="16"/>
                <w:szCs w:val="16"/>
              </w:rPr>
            </w:pPr>
            <w:r w:rsidRPr="006110F4">
              <w:rPr>
                <w:b/>
                <w:sz w:val="16"/>
                <w:szCs w:val="16"/>
              </w:rPr>
              <w:t>KULLANILACAK ARAÇ GEREÇ</w:t>
            </w:r>
          </w:p>
          <w:p w:rsidR="00007202" w:rsidRPr="006110F4" w:rsidRDefault="00007202" w:rsidP="00756452">
            <w:pPr>
              <w:rPr>
                <w:b/>
                <w:sz w:val="16"/>
                <w:szCs w:val="16"/>
              </w:rPr>
            </w:pPr>
            <w:r w:rsidRPr="006110F4">
              <w:rPr>
                <w:b/>
                <w:sz w:val="16"/>
                <w:szCs w:val="16"/>
              </w:rPr>
              <w:t>YÖNTEM</w:t>
            </w:r>
          </w:p>
          <w:p w:rsidR="00007202" w:rsidRPr="006110F4" w:rsidRDefault="00007202" w:rsidP="00756452">
            <w:pPr>
              <w:rPr>
                <w:b/>
                <w:sz w:val="16"/>
                <w:szCs w:val="16"/>
              </w:rPr>
            </w:pPr>
            <w:r w:rsidRPr="006110F4">
              <w:rPr>
                <w:b/>
                <w:sz w:val="16"/>
                <w:szCs w:val="16"/>
              </w:rPr>
              <w:t>DEĞERLENDİRME</w:t>
            </w:r>
          </w:p>
          <w:p w:rsidR="00007202" w:rsidRPr="006110F4" w:rsidRDefault="00007202" w:rsidP="00756452">
            <w:pPr>
              <w:rPr>
                <w:b/>
                <w:sz w:val="16"/>
                <w:szCs w:val="16"/>
              </w:rPr>
            </w:pPr>
            <w:r w:rsidRPr="006110F4">
              <w:rPr>
                <w:b/>
                <w:sz w:val="16"/>
                <w:szCs w:val="16"/>
              </w:rPr>
              <w:t>SÜRE</w:t>
            </w:r>
          </w:p>
          <w:p w:rsidR="00007202" w:rsidRPr="006110F4" w:rsidRDefault="00007202" w:rsidP="00756452"/>
        </w:tc>
        <w:tc>
          <w:tcPr>
            <w:tcW w:w="2679" w:type="dxa"/>
            <w:vAlign w:val="center"/>
          </w:tcPr>
          <w:p w:rsidR="00007202" w:rsidRPr="006110F4" w:rsidRDefault="00007202" w:rsidP="00756452">
            <w:pPr>
              <w:rPr>
                <w:sz w:val="20"/>
                <w:szCs w:val="20"/>
              </w:rPr>
            </w:pPr>
            <w:r w:rsidRPr="006110F4">
              <w:rPr>
                <w:b/>
                <w:bCs/>
                <w:sz w:val="20"/>
                <w:szCs w:val="20"/>
              </w:rPr>
              <w:t>3.1.</w:t>
            </w:r>
            <w:r w:rsidRPr="006110F4">
              <w:rPr>
                <w:b/>
                <w:bCs/>
                <w:sz w:val="14"/>
                <w:szCs w:val="14"/>
              </w:rPr>
              <w:t xml:space="preserve">     </w:t>
            </w:r>
            <w:r w:rsidRPr="006110F4">
              <w:rPr>
                <w:sz w:val="20"/>
                <w:szCs w:val="20"/>
              </w:rPr>
              <w:t>İnterneti kullanarak bilgiye erişir ve bilgiyi yeniden kullanır</w:t>
            </w:r>
            <w:r w:rsidRPr="006110F4">
              <w:rPr>
                <w:b/>
                <w:bCs/>
                <w:sz w:val="20"/>
                <w:szCs w:val="20"/>
              </w:rPr>
              <w:t xml:space="preserve"> (BTESD-4)</w:t>
            </w:r>
            <w:r w:rsidRPr="006110F4">
              <w:rPr>
                <w:sz w:val="20"/>
                <w:szCs w:val="20"/>
              </w:rPr>
              <w:t>.</w:t>
            </w:r>
            <w:r w:rsidRPr="006110F4">
              <w:rPr>
                <w:b/>
                <w:bCs/>
                <w:sz w:val="20"/>
                <w:szCs w:val="20"/>
              </w:rPr>
              <w:t xml:space="preserve">  3.2.    </w:t>
            </w:r>
            <w:r w:rsidRPr="006110F4">
              <w:rPr>
                <w:sz w:val="20"/>
                <w:szCs w:val="20"/>
              </w:rPr>
              <w:t xml:space="preserve"> Öğrenme ve araştırmasını desteklemek için uygun (konuya özel) çevrim içi kaynakları kullanır</w:t>
            </w:r>
            <w:r w:rsidRPr="006110F4">
              <w:rPr>
                <w:b/>
                <w:bCs/>
                <w:sz w:val="20"/>
                <w:szCs w:val="20"/>
              </w:rPr>
              <w:t xml:space="preserve"> (BTESD-5)</w:t>
            </w:r>
            <w:r w:rsidRPr="006110F4">
              <w:rPr>
                <w:sz w:val="20"/>
                <w:szCs w:val="20"/>
              </w:rPr>
              <w:t>.</w:t>
            </w:r>
          </w:p>
          <w:p w:rsidR="00007202" w:rsidRDefault="00007202" w:rsidP="00756452">
            <w:pPr>
              <w:rPr>
                <w:sz w:val="20"/>
                <w:szCs w:val="20"/>
              </w:rPr>
            </w:pPr>
            <w:r w:rsidRPr="006110F4">
              <w:rPr>
                <w:sz w:val="20"/>
                <w:szCs w:val="20"/>
              </w:rPr>
              <w:t>[</w:t>
            </w:r>
            <w:r w:rsidRPr="006110F4">
              <w:rPr>
                <w:b/>
                <w:bCs/>
                <w:sz w:val="20"/>
                <w:szCs w:val="20"/>
              </w:rPr>
              <w:t>!</w:t>
            </w:r>
            <w:r w:rsidRPr="006110F4">
              <w:rPr>
                <w:sz w:val="20"/>
                <w:szCs w:val="20"/>
              </w:rPr>
              <w:t xml:space="preserve">] </w:t>
            </w:r>
            <w:r w:rsidRPr="006110F4">
              <w:rPr>
                <w:b/>
                <w:bCs/>
                <w:sz w:val="20"/>
                <w:szCs w:val="20"/>
              </w:rPr>
              <w:t>3.1.</w:t>
            </w:r>
            <w:r w:rsidRPr="006110F4">
              <w:rPr>
                <w:sz w:val="20"/>
                <w:szCs w:val="20"/>
              </w:rPr>
              <w:t xml:space="preserve"> Belirli bir adres girilerek ve/veya tarayıcının adres çubuğu kullanılarak daha önceden ziyaret edilmiş adreslere bağlantı yapılması sağlanır. Sayfaya bağlanırken durdur, yenile, geri ve ileri düğmelerinin kullanımı gösterilir. </w:t>
            </w:r>
          </w:p>
          <w:p w:rsidR="00007202" w:rsidRDefault="00007202" w:rsidP="00756452">
            <w:pPr>
              <w:rPr>
                <w:sz w:val="20"/>
                <w:szCs w:val="20"/>
              </w:rPr>
            </w:pPr>
          </w:p>
          <w:p w:rsidR="00007202" w:rsidRDefault="00007202" w:rsidP="00756452">
            <w:pPr>
              <w:rPr>
                <w:sz w:val="20"/>
                <w:szCs w:val="20"/>
              </w:rPr>
            </w:pPr>
          </w:p>
          <w:p w:rsidR="00007202" w:rsidRPr="006110F4" w:rsidRDefault="00007202" w:rsidP="00756452"/>
        </w:tc>
        <w:tc>
          <w:tcPr>
            <w:tcW w:w="2679" w:type="dxa"/>
            <w:vAlign w:val="center"/>
          </w:tcPr>
          <w:p w:rsidR="00007202" w:rsidRDefault="00007202" w:rsidP="00756452">
            <w:pPr>
              <w:rPr>
                <w:b/>
              </w:rPr>
            </w:pPr>
            <w:r w:rsidRPr="006110F4">
              <w:rPr>
                <w:b/>
              </w:rPr>
              <w:t>Arkadaşlarımızı ve kendimizi tanıyalım:</w:t>
            </w:r>
          </w:p>
          <w:p w:rsidR="00007202" w:rsidRDefault="00007202" w:rsidP="00756452">
            <w:pPr>
              <w:rPr>
                <w:b/>
              </w:rPr>
            </w:pPr>
            <w:r>
              <w:rPr>
                <w:b/>
              </w:rPr>
              <w:t>Seviyorum-Sevmiyorum:</w:t>
            </w:r>
          </w:p>
          <w:p w:rsidR="00007202" w:rsidRDefault="00007202" w:rsidP="00756452">
            <w:r>
              <w:t>Öğrencilerin ilgilerini, hangi konulara yatkın olduklarını belirlemeye yönelik sorular hazırlanıp, değerlendirilir.</w:t>
            </w:r>
          </w:p>
          <w:p w:rsidR="00007202" w:rsidRDefault="00007202" w:rsidP="00756452"/>
          <w:p w:rsidR="00007202" w:rsidRDefault="00007202" w:rsidP="00756452"/>
          <w:p w:rsidR="00007202" w:rsidRDefault="00007202" w:rsidP="00756452"/>
          <w:p w:rsidR="00007202" w:rsidRDefault="00007202" w:rsidP="00756452"/>
          <w:p w:rsidR="00007202" w:rsidRDefault="00007202" w:rsidP="00756452"/>
          <w:p w:rsidR="00007202" w:rsidRDefault="00007202" w:rsidP="00756452"/>
          <w:p w:rsidR="00007202" w:rsidRPr="00F81D64" w:rsidRDefault="00007202" w:rsidP="00756452"/>
        </w:tc>
        <w:tc>
          <w:tcPr>
            <w:tcW w:w="2679" w:type="dxa"/>
            <w:vAlign w:val="center"/>
          </w:tcPr>
          <w:p w:rsidR="00007202" w:rsidRDefault="00007202" w:rsidP="00756452">
            <w:pPr>
              <w:jc w:val="center"/>
              <w:rPr>
                <w:b/>
              </w:rPr>
            </w:pPr>
            <w:r w:rsidRPr="006110F4">
              <w:rPr>
                <w:b/>
              </w:rPr>
              <w:t>Şiir ezberleme, okuma, anlama:</w:t>
            </w:r>
          </w:p>
          <w:p w:rsidR="00007202" w:rsidRDefault="00007202" w:rsidP="001F6A83">
            <w:pPr>
              <w:jc w:val="center"/>
            </w:pPr>
            <w:r>
              <w:t>.</w:t>
            </w:r>
            <w:r w:rsidRPr="001F6A83">
              <w:rPr>
                <w:b/>
                <w:bCs/>
              </w:rPr>
              <w:t>1 :</w:t>
            </w:r>
            <w:r w:rsidRPr="001F6A83">
              <w:t xml:space="preserve"> Düzeylerine uygun bir şiiri </w:t>
            </w:r>
            <w:r>
              <w:t>anlayabilme,açıklayabilme.</w:t>
            </w:r>
          </w:p>
          <w:p w:rsidR="00007202" w:rsidRDefault="00007202" w:rsidP="001F6A83">
            <w:pPr>
              <w:jc w:val="center"/>
            </w:pPr>
            <w:r>
              <w:t>öğretmenin hazırladığı bir şiirde neler anlatıldığını açıklama. Öğretmen  mecaz anlamı bulunan ifadeler üzerinde durup açıklama yapar.</w:t>
            </w: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Pr="006110F4" w:rsidRDefault="00007202" w:rsidP="001F6A83">
            <w:pPr>
              <w:jc w:val="center"/>
              <w:rPr>
                <w:b/>
              </w:rPr>
            </w:pPr>
          </w:p>
        </w:tc>
        <w:tc>
          <w:tcPr>
            <w:tcW w:w="2679" w:type="dxa"/>
            <w:vAlign w:val="center"/>
          </w:tcPr>
          <w:p w:rsidR="00007202" w:rsidRDefault="00007202" w:rsidP="007C5BE0">
            <w:pPr>
              <w:tabs>
                <w:tab w:val="left" w:pos="907"/>
              </w:tabs>
              <w:spacing w:line="240" w:lineRule="exact"/>
              <w:rPr>
                <w:b/>
              </w:rPr>
            </w:pPr>
            <w:r w:rsidRPr="006110F4">
              <w:rPr>
                <w:b/>
              </w:rPr>
              <w:t>Masal anlatma:</w:t>
            </w:r>
          </w:p>
          <w:p w:rsidR="00007202" w:rsidRDefault="00007202" w:rsidP="007C5BE0">
            <w:pPr>
              <w:tabs>
                <w:tab w:val="left" w:pos="907"/>
              </w:tabs>
              <w:spacing w:line="240" w:lineRule="exact"/>
            </w:pPr>
            <w:r w:rsidRPr="007C5BE0">
              <w:rPr>
                <w:b/>
                <w:bCs/>
              </w:rPr>
              <w:t xml:space="preserve"> 1 :</w:t>
            </w:r>
            <w:r w:rsidRPr="007C5BE0">
              <w:t xml:space="preserve"> Güzel konuşma ve yazma kurallarını öğrenip uygulayabilme. </w:t>
            </w: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r>
              <w:t xml:space="preserve">Okudukları bir masal anlattırılıp, değerlendirilir. </w:t>
            </w: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Pr="006110F4" w:rsidRDefault="00007202" w:rsidP="00756452">
            <w:pPr>
              <w:rPr>
                <w:b/>
              </w:rPr>
            </w:pPr>
          </w:p>
        </w:tc>
        <w:tc>
          <w:tcPr>
            <w:tcW w:w="2679" w:type="dxa"/>
            <w:vAlign w:val="center"/>
          </w:tcPr>
          <w:p w:rsidR="00007202" w:rsidRPr="006110F4" w:rsidRDefault="00007202" w:rsidP="005E46DC">
            <w:pPr>
              <w:autoSpaceDE w:val="0"/>
              <w:autoSpaceDN w:val="0"/>
              <w:adjustRightInd w:val="0"/>
              <w:rPr>
                <w:b/>
                <w:bCs/>
                <w:sz w:val="20"/>
                <w:szCs w:val="20"/>
              </w:rPr>
            </w:pPr>
            <w:r w:rsidRPr="006110F4">
              <w:rPr>
                <w:b/>
              </w:rPr>
              <w:t>Kesiyorum, yapıştırıyorum:</w:t>
            </w:r>
            <w:r w:rsidRPr="006110F4">
              <w:rPr>
                <w:b/>
                <w:bCs/>
                <w:sz w:val="16"/>
                <w:szCs w:val="16"/>
              </w:rPr>
              <w:t xml:space="preserve">. </w:t>
            </w:r>
            <w:r w:rsidRPr="006110F4">
              <w:rPr>
                <w:b/>
                <w:bCs/>
                <w:sz w:val="20"/>
                <w:szCs w:val="20"/>
              </w:rPr>
              <w:t>“Hayvanat Bahçesi”</w:t>
            </w:r>
          </w:p>
          <w:p w:rsidR="00007202" w:rsidRPr="006110F4" w:rsidRDefault="00007202" w:rsidP="005E46DC">
            <w:pPr>
              <w:autoSpaceDE w:val="0"/>
              <w:autoSpaceDN w:val="0"/>
              <w:adjustRightInd w:val="0"/>
              <w:rPr>
                <w:sz w:val="20"/>
                <w:szCs w:val="20"/>
              </w:rPr>
            </w:pPr>
            <w:r w:rsidRPr="006110F4">
              <w:rPr>
                <w:sz w:val="20"/>
                <w:szCs w:val="20"/>
              </w:rPr>
              <w:t xml:space="preserve">Öğrenciler, çevrelerinde, hayvanat bahçesinde gördükleri ya da televizyondan izledikleri hayvanlardan güzel bulduklarını konu edinen bir kompozisyon  yapabilirler. Bunun için renkli dergilerden çeşitli hayvan fotoğrafları ya da resimleri keserek ya da yırtarak çıkarabilirler. Bunları bir yüzey üzerine yapıştırdıktan sonra diledikleri yerlere tamamlama resimler yaparlar. Ardından </w:t>
            </w:r>
          </w:p>
          <w:p w:rsidR="00007202" w:rsidRPr="006110F4" w:rsidRDefault="00007202" w:rsidP="005E46DC">
            <w:pPr>
              <w:rPr>
                <w:b/>
              </w:rPr>
            </w:pPr>
            <w:r w:rsidRPr="006110F4">
              <w:rPr>
                <w:sz w:val="20"/>
                <w:szCs w:val="20"/>
              </w:rPr>
              <w:t>çalışmalarında konu edindikleri hayvanları neden güzel buldukları hakkında konuşurlar.</w:t>
            </w:r>
          </w:p>
        </w:tc>
      </w:tr>
    </w:tbl>
    <w:p w:rsidR="00007202" w:rsidRPr="006110F4" w:rsidRDefault="00007202" w:rsidP="009C0906"/>
    <w:tbl>
      <w:tblPr>
        <w:tblpPr w:leftFromText="141" w:rightFromText="141" w:vertAnchor="text" w:horzAnchor="margin" w:tblpXSpec="center" w:tblpY="386"/>
        <w:tblW w:w="15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512"/>
        <w:gridCol w:w="1634"/>
        <w:gridCol w:w="2576"/>
        <w:gridCol w:w="2576"/>
        <w:gridCol w:w="2576"/>
        <w:gridCol w:w="2576"/>
        <w:gridCol w:w="2576"/>
      </w:tblGrid>
      <w:tr w:rsidR="00007202" w:rsidRPr="006110F4" w:rsidTr="003F294B">
        <w:trPr>
          <w:cantSplit/>
          <w:trHeight w:val="1189"/>
        </w:trPr>
        <w:tc>
          <w:tcPr>
            <w:tcW w:w="513" w:type="dxa"/>
            <w:textDirection w:val="btLr"/>
          </w:tcPr>
          <w:p w:rsidR="00007202" w:rsidRPr="006110F4" w:rsidRDefault="00007202" w:rsidP="003F294B">
            <w:pPr>
              <w:jc w:val="center"/>
              <w:rPr>
                <w:b/>
                <w:sz w:val="28"/>
                <w:szCs w:val="28"/>
              </w:rPr>
            </w:pPr>
            <w:r w:rsidRPr="006110F4">
              <w:rPr>
                <w:b/>
                <w:sz w:val="28"/>
                <w:szCs w:val="28"/>
              </w:rPr>
              <w:t>AY</w:t>
            </w:r>
          </w:p>
        </w:tc>
        <w:tc>
          <w:tcPr>
            <w:tcW w:w="512" w:type="dxa"/>
            <w:textDirection w:val="btLr"/>
          </w:tcPr>
          <w:p w:rsidR="00007202" w:rsidRPr="006110F4" w:rsidRDefault="00007202" w:rsidP="003F294B">
            <w:pPr>
              <w:rPr>
                <w:b/>
                <w:sz w:val="28"/>
                <w:szCs w:val="28"/>
              </w:rPr>
            </w:pPr>
            <w:r w:rsidRPr="006110F4">
              <w:rPr>
                <w:b/>
                <w:sz w:val="28"/>
                <w:szCs w:val="28"/>
              </w:rPr>
              <w:t xml:space="preserve">       </w:t>
            </w:r>
          </w:p>
          <w:p w:rsidR="00007202" w:rsidRPr="006110F4" w:rsidRDefault="00007202" w:rsidP="003F294B">
            <w:pPr>
              <w:rPr>
                <w:b/>
                <w:sz w:val="28"/>
                <w:szCs w:val="28"/>
              </w:rPr>
            </w:pPr>
          </w:p>
        </w:tc>
        <w:tc>
          <w:tcPr>
            <w:tcW w:w="1634" w:type="dxa"/>
          </w:tcPr>
          <w:p w:rsidR="00007202" w:rsidRPr="006110F4" w:rsidRDefault="00007202" w:rsidP="003F294B">
            <w:pPr>
              <w:rPr>
                <w:b/>
                <w:sz w:val="20"/>
                <w:szCs w:val="20"/>
              </w:rPr>
            </w:pPr>
          </w:p>
        </w:tc>
        <w:tc>
          <w:tcPr>
            <w:tcW w:w="2576" w:type="dxa"/>
          </w:tcPr>
          <w:p w:rsidR="00007202" w:rsidRPr="006110F4" w:rsidRDefault="00007202" w:rsidP="003F294B">
            <w:pPr>
              <w:jc w:val="center"/>
              <w:rPr>
                <w:b/>
                <w:sz w:val="28"/>
                <w:szCs w:val="28"/>
              </w:rPr>
            </w:pPr>
            <w:r w:rsidRPr="006110F4">
              <w:rPr>
                <w:b/>
                <w:sz w:val="28"/>
                <w:szCs w:val="28"/>
              </w:rPr>
              <w:t>1.DERS</w:t>
            </w:r>
          </w:p>
          <w:p w:rsidR="00007202" w:rsidRPr="006110F4" w:rsidRDefault="00007202" w:rsidP="003F294B">
            <w:pPr>
              <w:jc w:val="center"/>
              <w:rPr>
                <w:b/>
                <w:sz w:val="20"/>
                <w:szCs w:val="20"/>
              </w:rPr>
            </w:pPr>
            <w:r w:rsidRPr="006110F4">
              <w:rPr>
                <w:b/>
                <w:sz w:val="20"/>
                <w:szCs w:val="20"/>
              </w:rPr>
              <w:t>(BİLİŞİM  TEKNOLOJİ.)</w:t>
            </w:r>
          </w:p>
        </w:tc>
        <w:tc>
          <w:tcPr>
            <w:tcW w:w="2576" w:type="dxa"/>
          </w:tcPr>
          <w:p w:rsidR="00007202" w:rsidRPr="006110F4" w:rsidRDefault="00007202" w:rsidP="003F294B">
            <w:pPr>
              <w:pStyle w:val="ListParagraph"/>
              <w:rPr>
                <w:b/>
                <w:sz w:val="28"/>
                <w:szCs w:val="28"/>
              </w:rPr>
            </w:pPr>
            <w:r w:rsidRPr="006110F4">
              <w:rPr>
                <w:b/>
                <w:sz w:val="28"/>
                <w:szCs w:val="28"/>
              </w:rPr>
              <w:t xml:space="preserve">2.DERS </w:t>
            </w:r>
          </w:p>
        </w:tc>
        <w:tc>
          <w:tcPr>
            <w:tcW w:w="2576" w:type="dxa"/>
          </w:tcPr>
          <w:p w:rsidR="00007202" w:rsidRPr="006110F4" w:rsidRDefault="00007202" w:rsidP="003F294B">
            <w:pPr>
              <w:ind w:left="360"/>
              <w:jc w:val="center"/>
              <w:rPr>
                <w:b/>
                <w:sz w:val="28"/>
                <w:szCs w:val="28"/>
              </w:rPr>
            </w:pPr>
            <w:r w:rsidRPr="006110F4">
              <w:rPr>
                <w:b/>
                <w:sz w:val="28"/>
                <w:szCs w:val="28"/>
              </w:rPr>
              <w:t>3.DERS</w:t>
            </w:r>
          </w:p>
        </w:tc>
        <w:tc>
          <w:tcPr>
            <w:tcW w:w="2576" w:type="dxa"/>
          </w:tcPr>
          <w:p w:rsidR="00007202" w:rsidRPr="006110F4" w:rsidRDefault="00007202" w:rsidP="003F294B">
            <w:pPr>
              <w:ind w:left="360"/>
              <w:jc w:val="center"/>
              <w:rPr>
                <w:b/>
                <w:sz w:val="28"/>
                <w:szCs w:val="28"/>
              </w:rPr>
            </w:pPr>
            <w:r w:rsidRPr="006110F4">
              <w:rPr>
                <w:b/>
                <w:sz w:val="28"/>
                <w:szCs w:val="28"/>
              </w:rPr>
              <w:t>4.DERS</w:t>
            </w:r>
          </w:p>
        </w:tc>
        <w:tc>
          <w:tcPr>
            <w:tcW w:w="2576" w:type="dxa"/>
          </w:tcPr>
          <w:p w:rsidR="00007202" w:rsidRPr="006110F4" w:rsidRDefault="00007202" w:rsidP="003F294B">
            <w:pPr>
              <w:ind w:left="360"/>
              <w:jc w:val="center"/>
              <w:rPr>
                <w:b/>
                <w:sz w:val="28"/>
                <w:szCs w:val="28"/>
              </w:rPr>
            </w:pPr>
            <w:r w:rsidRPr="006110F4">
              <w:rPr>
                <w:b/>
                <w:sz w:val="28"/>
                <w:szCs w:val="28"/>
              </w:rPr>
              <w:t>5.DERS</w:t>
            </w:r>
          </w:p>
        </w:tc>
      </w:tr>
      <w:tr w:rsidR="00007202" w:rsidRPr="006110F4" w:rsidTr="00657176">
        <w:trPr>
          <w:cantSplit/>
          <w:trHeight w:val="4177"/>
        </w:trPr>
        <w:tc>
          <w:tcPr>
            <w:tcW w:w="513" w:type="dxa"/>
            <w:vMerge w:val="restart"/>
            <w:textDirection w:val="btLr"/>
          </w:tcPr>
          <w:p w:rsidR="00007202" w:rsidRPr="006110F4" w:rsidRDefault="00007202" w:rsidP="00756452">
            <w:pPr>
              <w:ind w:left="113" w:right="113"/>
              <w:jc w:val="center"/>
              <w:rPr>
                <w:b/>
                <w:sz w:val="28"/>
                <w:szCs w:val="28"/>
              </w:rPr>
            </w:pPr>
            <w:r w:rsidRPr="006110F4">
              <w:rPr>
                <w:b/>
                <w:sz w:val="28"/>
                <w:szCs w:val="28"/>
              </w:rPr>
              <w:t>28 MART – 1 NİSAN</w:t>
            </w:r>
          </w:p>
        </w:tc>
        <w:tc>
          <w:tcPr>
            <w:tcW w:w="512" w:type="dxa"/>
            <w:textDirection w:val="btLr"/>
          </w:tcPr>
          <w:p w:rsidR="00007202" w:rsidRPr="006110F4" w:rsidRDefault="00007202" w:rsidP="00756452">
            <w:pPr>
              <w:ind w:left="113" w:right="113"/>
              <w:jc w:val="center"/>
              <w:rPr>
                <w:b/>
              </w:rPr>
            </w:pPr>
            <w:r w:rsidRPr="006110F4">
              <w:rPr>
                <w:b/>
                <w:sz w:val="28"/>
                <w:szCs w:val="28"/>
              </w:rPr>
              <w:t>25.  HAFTA</w:t>
            </w:r>
          </w:p>
        </w:tc>
        <w:tc>
          <w:tcPr>
            <w:tcW w:w="1634" w:type="dxa"/>
          </w:tcPr>
          <w:p w:rsidR="00007202" w:rsidRPr="006110F4" w:rsidRDefault="00007202" w:rsidP="00756452">
            <w:pPr>
              <w:jc w:val="center"/>
              <w:rPr>
                <w:b/>
                <w:sz w:val="16"/>
                <w:szCs w:val="16"/>
              </w:rPr>
            </w:pPr>
          </w:p>
          <w:p w:rsidR="00007202" w:rsidRPr="006110F4" w:rsidRDefault="00007202" w:rsidP="00756452">
            <w:pPr>
              <w:rPr>
                <w:b/>
                <w:sz w:val="16"/>
                <w:szCs w:val="16"/>
              </w:rPr>
            </w:pPr>
            <w:r w:rsidRPr="006110F4">
              <w:rPr>
                <w:b/>
                <w:sz w:val="16"/>
                <w:szCs w:val="16"/>
              </w:rPr>
              <w:t>YETERLİKALANI</w:t>
            </w:r>
          </w:p>
          <w:p w:rsidR="00007202" w:rsidRPr="006110F4" w:rsidRDefault="00007202" w:rsidP="00756452">
            <w:pPr>
              <w:rPr>
                <w:b/>
                <w:sz w:val="16"/>
                <w:szCs w:val="16"/>
              </w:rPr>
            </w:pPr>
            <w:r w:rsidRPr="006110F4">
              <w:rPr>
                <w:b/>
                <w:sz w:val="16"/>
                <w:szCs w:val="16"/>
              </w:rPr>
              <w:t>KAZANIMLAR</w:t>
            </w:r>
          </w:p>
          <w:p w:rsidR="00007202" w:rsidRPr="006110F4" w:rsidRDefault="00007202" w:rsidP="00756452">
            <w:pPr>
              <w:rPr>
                <w:b/>
                <w:sz w:val="16"/>
                <w:szCs w:val="16"/>
              </w:rPr>
            </w:pPr>
            <w:r w:rsidRPr="006110F4">
              <w:rPr>
                <w:b/>
                <w:sz w:val="16"/>
                <w:szCs w:val="16"/>
              </w:rPr>
              <w:t>ETKİNLİK</w:t>
            </w:r>
          </w:p>
          <w:p w:rsidR="00007202" w:rsidRPr="006110F4" w:rsidRDefault="00007202" w:rsidP="00756452">
            <w:pPr>
              <w:rPr>
                <w:b/>
                <w:sz w:val="16"/>
                <w:szCs w:val="16"/>
              </w:rPr>
            </w:pPr>
            <w:r w:rsidRPr="006110F4">
              <w:rPr>
                <w:b/>
                <w:sz w:val="16"/>
                <w:szCs w:val="16"/>
              </w:rPr>
              <w:t>AÇIKLAMA</w:t>
            </w:r>
          </w:p>
          <w:p w:rsidR="00007202" w:rsidRPr="006110F4" w:rsidRDefault="00007202" w:rsidP="00756452">
            <w:pPr>
              <w:rPr>
                <w:b/>
                <w:sz w:val="16"/>
                <w:szCs w:val="16"/>
              </w:rPr>
            </w:pPr>
            <w:r w:rsidRPr="006110F4">
              <w:rPr>
                <w:b/>
                <w:sz w:val="16"/>
                <w:szCs w:val="16"/>
              </w:rPr>
              <w:t>KULLANILACAK ARAÇ GEREÇ</w:t>
            </w:r>
          </w:p>
          <w:p w:rsidR="00007202" w:rsidRPr="006110F4" w:rsidRDefault="00007202" w:rsidP="00756452">
            <w:pPr>
              <w:rPr>
                <w:b/>
                <w:sz w:val="16"/>
                <w:szCs w:val="16"/>
              </w:rPr>
            </w:pPr>
            <w:r w:rsidRPr="006110F4">
              <w:rPr>
                <w:b/>
                <w:sz w:val="16"/>
                <w:szCs w:val="16"/>
              </w:rPr>
              <w:t>YÖNTEM</w:t>
            </w:r>
          </w:p>
          <w:p w:rsidR="00007202" w:rsidRPr="006110F4" w:rsidRDefault="00007202" w:rsidP="00756452">
            <w:pPr>
              <w:rPr>
                <w:b/>
                <w:sz w:val="16"/>
                <w:szCs w:val="16"/>
              </w:rPr>
            </w:pPr>
            <w:r w:rsidRPr="006110F4">
              <w:rPr>
                <w:b/>
                <w:sz w:val="16"/>
                <w:szCs w:val="16"/>
              </w:rPr>
              <w:t>DEĞERLENDİRME</w:t>
            </w:r>
          </w:p>
          <w:p w:rsidR="00007202" w:rsidRPr="006110F4" w:rsidRDefault="00007202" w:rsidP="00756452">
            <w:pPr>
              <w:rPr>
                <w:b/>
                <w:sz w:val="16"/>
                <w:szCs w:val="16"/>
              </w:rPr>
            </w:pPr>
            <w:r w:rsidRPr="006110F4">
              <w:rPr>
                <w:b/>
                <w:sz w:val="16"/>
                <w:szCs w:val="16"/>
              </w:rPr>
              <w:t>SÜRE</w:t>
            </w:r>
          </w:p>
          <w:p w:rsidR="00007202" w:rsidRPr="006110F4" w:rsidRDefault="00007202" w:rsidP="00756452">
            <w:pPr>
              <w:jc w:val="center"/>
              <w:rPr>
                <w:b/>
                <w:sz w:val="16"/>
                <w:szCs w:val="16"/>
              </w:rPr>
            </w:pPr>
          </w:p>
        </w:tc>
        <w:tc>
          <w:tcPr>
            <w:tcW w:w="2576" w:type="dxa"/>
          </w:tcPr>
          <w:p w:rsidR="00007202" w:rsidRPr="006110F4" w:rsidRDefault="00007202" w:rsidP="00756452">
            <w:pPr>
              <w:jc w:val="center"/>
              <w:rPr>
                <w:b/>
                <w:sz w:val="16"/>
                <w:szCs w:val="16"/>
              </w:rPr>
            </w:pPr>
          </w:p>
          <w:p w:rsidR="00007202" w:rsidRPr="00521CB5" w:rsidRDefault="00007202" w:rsidP="00756452">
            <w:pPr>
              <w:rPr>
                <w:sz w:val="20"/>
                <w:szCs w:val="20"/>
              </w:rPr>
            </w:pPr>
            <w:r w:rsidRPr="006110F4">
              <w:rPr>
                <w:b/>
                <w:bCs/>
                <w:sz w:val="20"/>
                <w:szCs w:val="20"/>
              </w:rPr>
              <w:t>3.1.</w:t>
            </w:r>
            <w:r w:rsidRPr="006110F4">
              <w:rPr>
                <w:b/>
                <w:bCs/>
                <w:sz w:val="14"/>
                <w:szCs w:val="14"/>
              </w:rPr>
              <w:t xml:space="preserve">     </w:t>
            </w:r>
            <w:r w:rsidRPr="006110F4">
              <w:rPr>
                <w:sz w:val="20"/>
                <w:szCs w:val="20"/>
              </w:rPr>
              <w:t>İnterneti kullanarak bilgiye erişir ve bilgiyi yeniden kullanır</w:t>
            </w:r>
            <w:r w:rsidRPr="006110F4">
              <w:rPr>
                <w:b/>
                <w:bCs/>
                <w:sz w:val="20"/>
                <w:szCs w:val="20"/>
              </w:rPr>
              <w:t xml:space="preserve"> (BTESD-4)</w:t>
            </w:r>
            <w:r w:rsidRPr="006110F4">
              <w:rPr>
                <w:sz w:val="20"/>
                <w:szCs w:val="20"/>
              </w:rPr>
              <w:t>.</w:t>
            </w:r>
            <w:r w:rsidRPr="006110F4">
              <w:rPr>
                <w:b/>
                <w:bCs/>
                <w:sz w:val="20"/>
                <w:szCs w:val="20"/>
              </w:rPr>
              <w:t xml:space="preserve">  3.2.    </w:t>
            </w:r>
            <w:r w:rsidRPr="006110F4">
              <w:rPr>
                <w:sz w:val="20"/>
                <w:szCs w:val="20"/>
              </w:rPr>
              <w:t xml:space="preserve"> Öğrenme ve araştırmasını desteklemek için uygun (konuya özel) çevrim içi kaynakları kullanır</w:t>
            </w:r>
            <w:r w:rsidRPr="006110F4">
              <w:rPr>
                <w:b/>
                <w:bCs/>
                <w:sz w:val="20"/>
                <w:szCs w:val="20"/>
              </w:rPr>
              <w:t xml:space="preserve"> (BTESD-5)</w:t>
            </w:r>
            <w:r w:rsidRPr="006110F4">
              <w:rPr>
                <w:sz w:val="20"/>
                <w:szCs w:val="20"/>
              </w:rPr>
              <w:t>.</w:t>
            </w:r>
            <w:r w:rsidRPr="006110F4">
              <w:rPr>
                <w:b/>
                <w:bCs/>
                <w:sz w:val="20"/>
                <w:szCs w:val="20"/>
              </w:rPr>
              <w:t xml:space="preserve">[!] 3.2. </w:t>
            </w:r>
            <w:r w:rsidRPr="006110F4">
              <w:rPr>
                <w:sz w:val="20"/>
                <w:szCs w:val="20"/>
              </w:rPr>
              <w:t>Bilgi için ihtiyaç belirleme, uygun kaynakları belirleme, yaşına uygun arama motorlarını kullanma, anahtar kelime gibi arama teknikleri kullandırılır. CD, ağ araçları vb. kullandırılarak arama yaptırılır.</w:t>
            </w:r>
          </w:p>
        </w:tc>
        <w:tc>
          <w:tcPr>
            <w:tcW w:w="2576" w:type="dxa"/>
          </w:tcPr>
          <w:p w:rsidR="00007202" w:rsidRDefault="00007202" w:rsidP="001A48F6">
            <w:pP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t>11 : Renk bilgisi</w:t>
            </w:r>
          </w:p>
          <w:p w:rsidR="00007202" w:rsidRPr="006110F4" w:rsidRDefault="00007202" w:rsidP="001A48F6">
            <w:pPr>
              <w:jc w:val="center"/>
              <w:rPr>
                <w:b/>
              </w:rPr>
            </w:pPr>
            <w:r w:rsidRPr="00BC5777">
              <w:t>Ana renkler ilgili renkli kartonlara yazılıp, sınıfta asılacak.</w:t>
            </w:r>
          </w:p>
        </w:tc>
        <w:tc>
          <w:tcPr>
            <w:tcW w:w="2576" w:type="dxa"/>
          </w:tcPr>
          <w:p w:rsidR="00007202" w:rsidRPr="006110F4" w:rsidRDefault="00007202" w:rsidP="00756452">
            <w:pPr>
              <w:jc w:val="center"/>
              <w:rPr>
                <w:b/>
              </w:rPr>
            </w:pPr>
          </w:p>
          <w:p w:rsidR="00007202" w:rsidRDefault="00007202" w:rsidP="00756452">
            <w:pPr>
              <w:jc w:val="center"/>
              <w:rPr>
                <w:b/>
              </w:rPr>
            </w:pPr>
            <w:r w:rsidRPr="006110F4">
              <w:rPr>
                <w:b/>
              </w:rPr>
              <w:t>Gezi, gözlem çalışması:</w:t>
            </w:r>
          </w:p>
          <w:p w:rsidR="00007202" w:rsidRDefault="00007202" w:rsidP="007E1E0C">
            <w:pPr>
              <w:jc w:val="center"/>
              <w:rPr>
                <w:b/>
              </w:rPr>
            </w:pPr>
            <w:r>
              <w:rPr>
                <w:b/>
              </w:rPr>
              <w:t>Yaşadığı yeri tanıma:</w:t>
            </w:r>
          </w:p>
          <w:p w:rsidR="00007202" w:rsidRPr="007E1E0C" w:rsidRDefault="00007202" w:rsidP="007E1E0C">
            <w:pPr>
              <w:jc w:val="center"/>
            </w:pPr>
            <w:r w:rsidRPr="007E1E0C">
              <w:t>Yaşadığı yerleşim birimindeki kurumların işleyişi hakkında bilgi edinir.</w:t>
            </w:r>
          </w:p>
          <w:p w:rsidR="00007202" w:rsidRPr="006110F4" w:rsidRDefault="00007202" w:rsidP="00756452">
            <w:pPr>
              <w:jc w:val="center"/>
              <w:rPr>
                <w:b/>
              </w:rPr>
            </w:pPr>
            <w:r>
              <w:rPr>
                <w:b/>
              </w:rPr>
              <w:t>-</w:t>
            </w:r>
            <w:r w:rsidRPr="007E1E0C">
              <w:t>İlçe Kaymakamlık ve diğer müdürlüklerin tanıtımı için ziyaret.</w:t>
            </w:r>
          </w:p>
        </w:tc>
        <w:tc>
          <w:tcPr>
            <w:tcW w:w="2576" w:type="dxa"/>
          </w:tcPr>
          <w:p w:rsidR="00007202" w:rsidRPr="006110F4" w:rsidRDefault="00007202" w:rsidP="00756452">
            <w:pPr>
              <w:jc w:val="center"/>
              <w:rPr>
                <w:b/>
              </w:rPr>
            </w:pPr>
          </w:p>
          <w:p w:rsidR="00007202" w:rsidRDefault="00007202" w:rsidP="00756452">
            <w:pPr>
              <w:jc w:val="center"/>
              <w:rPr>
                <w:b/>
              </w:rPr>
            </w:pPr>
            <w:r w:rsidRPr="006110F4">
              <w:rPr>
                <w:b/>
              </w:rPr>
              <w:t>Güzel yazı çalışması:</w:t>
            </w:r>
          </w:p>
          <w:p w:rsidR="00007202" w:rsidRDefault="00007202" w:rsidP="004C0010">
            <w:pPr>
              <w:jc w:val="center"/>
            </w:pPr>
            <w:r w:rsidRPr="00903AD3">
              <w:t>3. Kelimeler, cümleler ve satırlar arasında uygun boşluk bırakır.</w:t>
            </w:r>
          </w:p>
          <w:p w:rsidR="00007202" w:rsidRDefault="00007202" w:rsidP="004C0010">
            <w:pPr>
              <w:jc w:val="center"/>
            </w:pPr>
            <w:r w:rsidRPr="00903AD3">
              <w:t>Satır çizgisine dikkat ederek yazma; satırlara aynı hizadan başlama; sayfa kenarlarında uygun boşluk bırakma</w:t>
            </w:r>
            <w:r>
              <w:t>ya dikkat edilir.</w:t>
            </w:r>
          </w:p>
          <w:p w:rsidR="00007202" w:rsidRPr="006110F4" w:rsidRDefault="00007202" w:rsidP="004C0010">
            <w:pPr>
              <w:jc w:val="center"/>
              <w:rPr>
                <w:b/>
              </w:rPr>
            </w:pPr>
            <w:r>
              <w:t>Defterlere kenar süslemeleri yaptırılabilir.</w:t>
            </w:r>
          </w:p>
        </w:tc>
        <w:tc>
          <w:tcPr>
            <w:tcW w:w="2576" w:type="dxa"/>
          </w:tcPr>
          <w:p w:rsidR="00007202" w:rsidRPr="006110F4" w:rsidRDefault="00007202" w:rsidP="00756452">
            <w:pPr>
              <w:jc w:val="center"/>
              <w:rPr>
                <w:b/>
              </w:rPr>
            </w:pPr>
          </w:p>
          <w:p w:rsidR="00007202" w:rsidRPr="006110F4" w:rsidRDefault="00007202" w:rsidP="00756452">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756452">
            <w:pPr>
              <w:jc w:val="center"/>
              <w:rPr>
                <w:b/>
              </w:rPr>
            </w:pPr>
          </w:p>
        </w:tc>
      </w:tr>
      <w:tr w:rsidR="00007202" w:rsidRPr="006110F4" w:rsidTr="001D786C">
        <w:trPr>
          <w:cantSplit/>
          <w:trHeight w:val="3586"/>
        </w:trPr>
        <w:tc>
          <w:tcPr>
            <w:tcW w:w="513" w:type="dxa"/>
            <w:vMerge/>
            <w:vAlign w:val="center"/>
          </w:tcPr>
          <w:p w:rsidR="00007202" w:rsidRPr="006110F4" w:rsidRDefault="00007202" w:rsidP="00756452"/>
        </w:tc>
        <w:tc>
          <w:tcPr>
            <w:tcW w:w="512" w:type="dxa"/>
            <w:textDirection w:val="btLr"/>
            <w:vAlign w:val="center"/>
          </w:tcPr>
          <w:p w:rsidR="00007202" w:rsidRPr="006110F4" w:rsidRDefault="00007202" w:rsidP="00756452">
            <w:pPr>
              <w:ind w:left="163" w:right="113"/>
              <w:jc w:val="center"/>
              <w:rPr>
                <w:b/>
              </w:rPr>
            </w:pPr>
            <w:r w:rsidRPr="006110F4">
              <w:rPr>
                <w:b/>
                <w:sz w:val="28"/>
                <w:szCs w:val="28"/>
              </w:rPr>
              <w:t>26.  HAFTA</w:t>
            </w:r>
          </w:p>
        </w:tc>
        <w:tc>
          <w:tcPr>
            <w:tcW w:w="1634" w:type="dxa"/>
            <w:vAlign w:val="center"/>
          </w:tcPr>
          <w:p w:rsidR="00007202" w:rsidRPr="006110F4" w:rsidRDefault="00007202" w:rsidP="00756452">
            <w:pPr>
              <w:rPr>
                <w:b/>
                <w:sz w:val="16"/>
                <w:szCs w:val="16"/>
              </w:rPr>
            </w:pPr>
            <w:r w:rsidRPr="006110F4">
              <w:rPr>
                <w:b/>
                <w:sz w:val="16"/>
                <w:szCs w:val="16"/>
              </w:rPr>
              <w:t>YETERLİKALANI</w:t>
            </w:r>
          </w:p>
          <w:p w:rsidR="00007202" w:rsidRPr="006110F4" w:rsidRDefault="00007202" w:rsidP="00756452">
            <w:pPr>
              <w:rPr>
                <w:b/>
                <w:sz w:val="16"/>
                <w:szCs w:val="16"/>
              </w:rPr>
            </w:pPr>
            <w:r w:rsidRPr="006110F4">
              <w:rPr>
                <w:b/>
                <w:sz w:val="16"/>
                <w:szCs w:val="16"/>
              </w:rPr>
              <w:t>KAZANIMLAR</w:t>
            </w:r>
          </w:p>
          <w:p w:rsidR="00007202" w:rsidRPr="006110F4" w:rsidRDefault="00007202" w:rsidP="00756452">
            <w:pPr>
              <w:rPr>
                <w:b/>
                <w:sz w:val="16"/>
                <w:szCs w:val="16"/>
              </w:rPr>
            </w:pPr>
            <w:r w:rsidRPr="006110F4">
              <w:rPr>
                <w:b/>
                <w:sz w:val="16"/>
                <w:szCs w:val="16"/>
              </w:rPr>
              <w:t>ETKİNLİK</w:t>
            </w:r>
          </w:p>
          <w:p w:rsidR="00007202" w:rsidRPr="006110F4" w:rsidRDefault="00007202" w:rsidP="00756452">
            <w:pPr>
              <w:rPr>
                <w:b/>
                <w:sz w:val="16"/>
                <w:szCs w:val="16"/>
              </w:rPr>
            </w:pPr>
            <w:r w:rsidRPr="006110F4">
              <w:rPr>
                <w:b/>
                <w:sz w:val="16"/>
                <w:szCs w:val="16"/>
              </w:rPr>
              <w:t>AÇIKLAMA</w:t>
            </w:r>
          </w:p>
          <w:p w:rsidR="00007202" w:rsidRPr="006110F4" w:rsidRDefault="00007202" w:rsidP="00756452">
            <w:pPr>
              <w:rPr>
                <w:b/>
                <w:sz w:val="16"/>
                <w:szCs w:val="16"/>
              </w:rPr>
            </w:pPr>
            <w:r w:rsidRPr="006110F4">
              <w:rPr>
                <w:b/>
                <w:sz w:val="16"/>
                <w:szCs w:val="16"/>
              </w:rPr>
              <w:t>KULLANILACAK ARAÇ GEREÇ</w:t>
            </w:r>
          </w:p>
          <w:p w:rsidR="00007202" w:rsidRPr="006110F4" w:rsidRDefault="00007202" w:rsidP="00756452">
            <w:pPr>
              <w:rPr>
                <w:b/>
                <w:sz w:val="16"/>
                <w:szCs w:val="16"/>
              </w:rPr>
            </w:pPr>
            <w:r w:rsidRPr="006110F4">
              <w:rPr>
                <w:b/>
                <w:sz w:val="16"/>
                <w:szCs w:val="16"/>
              </w:rPr>
              <w:t>YÖNTEM</w:t>
            </w:r>
          </w:p>
          <w:p w:rsidR="00007202" w:rsidRPr="006110F4" w:rsidRDefault="00007202" w:rsidP="00756452">
            <w:pPr>
              <w:rPr>
                <w:b/>
                <w:sz w:val="16"/>
                <w:szCs w:val="16"/>
              </w:rPr>
            </w:pPr>
            <w:r w:rsidRPr="006110F4">
              <w:rPr>
                <w:b/>
                <w:sz w:val="16"/>
                <w:szCs w:val="16"/>
              </w:rPr>
              <w:t>DEĞERLENDİRME</w:t>
            </w:r>
          </w:p>
          <w:p w:rsidR="00007202" w:rsidRPr="006110F4" w:rsidRDefault="00007202" w:rsidP="00756452">
            <w:pPr>
              <w:rPr>
                <w:b/>
                <w:sz w:val="16"/>
                <w:szCs w:val="16"/>
              </w:rPr>
            </w:pPr>
            <w:r w:rsidRPr="006110F4">
              <w:rPr>
                <w:b/>
                <w:sz w:val="16"/>
                <w:szCs w:val="16"/>
              </w:rPr>
              <w:t>SÜRE</w:t>
            </w:r>
          </w:p>
          <w:p w:rsidR="00007202" w:rsidRPr="006110F4" w:rsidRDefault="00007202" w:rsidP="00756452"/>
        </w:tc>
        <w:tc>
          <w:tcPr>
            <w:tcW w:w="2576" w:type="dxa"/>
            <w:vAlign w:val="center"/>
          </w:tcPr>
          <w:p w:rsidR="00007202" w:rsidRPr="006110F4" w:rsidRDefault="00007202" w:rsidP="00756452">
            <w:pPr>
              <w:rPr>
                <w:sz w:val="20"/>
                <w:szCs w:val="20"/>
              </w:rPr>
            </w:pPr>
            <w:r w:rsidRPr="006110F4">
              <w:rPr>
                <w:b/>
                <w:bCs/>
                <w:sz w:val="20"/>
                <w:szCs w:val="20"/>
              </w:rPr>
              <w:t>3.3.</w:t>
            </w:r>
            <w:r w:rsidRPr="006110F4">
              <w:rPr>
                <w:b/>
                <w:bCs/>
                <w:sz w:val="14"/>
                <w:szCs w:val="14"/>
              </w:rPr>
              <w:t xml:space="preserve">     </w:t>
            </w:r>
            <w:r w:rsidRPr="006110F4">
              <w:rPr>
                <w:sz w:val="20"/>
                <w:szCs w:val="20"/>
              </w:rPr>
              <w:t>Uzaktaki kişilerle bilgi paylaşmanın zorluklarını fark eder.</w:t>
            </w:r>
            <w:r w:rsidRPr="006110F4">
              <w:rPr>
                <w:b/>
                <w:bCs/>
                <w:sz w:val="20"/>
                <w:szCs w:val="20"/>
              </w:rPr>
              <w:t xml:space="preserve">[!] 3.3. </w:t>
            </w:r>
            <w:r w:rsidRPr="006110F4">
              <w:rPr>
                <w:sz w:val="20"/>
                <w:szCs w:val="20"/>
              </w:rPr>
              <w:t>E-posta adresinin yapısı ve e-posta sistemlerinin (iletim hızı, düşük maliyet, farklı yerlerdeki e-posta kullanımı gibi) avantajları açıklanır.</w:t>
            </w:r>
          </w:p>
          <w:p w:rsidR="00007202" w:rsidRDefault="00007202" w:rsidP="00756452"/>
          <w:p w:rsidR="00007202" w:rsidRDefault="00007202" w:rsidP="00756452"/>
          <w:p w:rsidR="00007202" w:rsidRDefault="00007202" w:rsidP="00756452"/>
          <w:p w:rsidR="00007202" w:rsidRDefault="00007202" w:rsidP="00756452"/>
          <w:p w:rsidR="00007202" w:rsidRPr="006110F4" w:rsidRDefault="00007202" w:rsidP="00756452"/>
        </w:tc>
        <w:tc>
          <w:tcPr>
            <w:tcW w:w="2576" w:type="dxa"/>
            <w:vAlign w:val="center"/>
          </w:tcPr>
          <w:p w:rsidR="00007202" w:rsidRDefault="00007202" w:rsidP="00756452">
            <w:pPr>
              <w:rPr>
                <w:b/>
              </w:rPr>
            </w:pPr>
            <w:r w:rsidRPr="006110F4">
              <w:rPr>
                <w:b/>
              </w:rPr>
              <w:t>Uzayı tanıyalım, tanıtalım:</w:t>
            </w:r>
          </w:p>
          <w:p w:rsidR="00007202" w:rsidRPr="00E0750F" w:rsidRDefault="00007202" w:rsidP="00756452">
            <w:r w:rsidRPr="00E0750F">
              <w:t>Uzay ile ilgili çeşitli görseller bulup sınıfta sunar.</w:t>
            </w:r>
          </w:p>
          <w:p w:rsidR="00007202" w:rsidRPr="00E0750F" w:rsidRDefault="00007202" w:rsidP="00756452"/>
          <w:p w:rsidR="00007202" w:rsidRPr="00E0750F" w:rsidRDefault="00007202" w:rsidP="00756452"/>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Default="00007202" w:rsidP="00756452">
            <w:pPr>
              <w:rPr>
                <w:b/>
              </w:rPr>
            </w:pPr>
          </w:p>
          <w:p w:rsidR="00007202" w:rsidRPr="006110F4" w:rsidRDefault="00007202" w:rsidP="00756452">
            <w:pPr>
              <w:rPr>
                <w:b/>
              </w:rPr>
            </w:pPr>
          </w:p>
        </w:tc>
        <w:tc>
          <w:tcPr>
            <w:tcW w:w="2576" w:type="dxa"/>
          </w:tcPr>
          <w:p w:rsidR="00007202" w:rsidRPr="006110F4" w:rsidRDefault="00007202" w:rsidP="00756452">
            <w:pPr>
              <w:rPr>
                <w:b/>
              </w:rPr>
            </w:pPr>
            <w:r w:rsidRPr="006110F4">
              <w:rPr>
                <w:b/>
              </w:rPr>
              <w:t>Şarkı söyleme:</w:t>
            </w:r>
          </w:p>
          <w:p w:rsidR="00007202" w:rsidRPr="006110F4" w:rsidRDefault="00007202" w:rsidP="00756452">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576" w:type="dxa"/>
          </w:tcPr>
          <w:p w:rsidR="00007202" w:rsidRPr="006110F4" w:rsidRDefault="00007202" w:rsidP="00756452">
            <w:pPr>
              <w:jc w:val="center"/>
              <w:rPr>
                <w:b/>
              </w:rPr>
            </w:pPr>
            <w:r w:rsidRPr="006110F4">
              <w:rPr>
                <w:b/>
              </w:rPr>
              <w:t>Kitap okuma:</w:t>
            </w:r>
          </w:p>
          <w:p w:rsidR="00007202" w:rsidRPr="006110F4" w:rsidRDefault="00007202" w:rsidP="008B3F11">
            <w:r w:rsidRPr="006110F4">
              <w:t>4. Okurken önemli gördüğü yerleri belirginleştirir.</w:t>
            </w:r>
          </w:p>
          <w:p w:rsidR="00007202" w:rsidRPr="006110F4" w:rsidRDefault="00007202" w:rsidP="008B3F11">
            <w:r w:rsidRPr="006110F4">
              <w:t>Verilen metinde kendilerine göre önemli yerler buldurulup, altları çizdirilir. Neden önemli olduğu açıklattırılır.</w:t>
            </w:r>
          </w:p>
          <w:p w:rsidR="00007202" w:rsidRPr="006110F4" w:rsidRDefault="00007202" w:rsidP="00756452">
            <w:pPr>
              <w:jc w:val="center"/>
              <w:rPr>
                <w:b/>
              </w:rPr>
            </w:pPr>
          </w:p>
          <w:p w:rsidR="00007202" w:rsidRPr="006110F4" w:rsidRDefault="00007202" w:rsidP="00756452">
            <w:pPr>
              <w:jc w:val="center"/>
              <w:rPr>
                <w:b/>
              </w:rPr>
            </w:pPr>
          </w:p>
        </w:tc>
        <w:tc>
          <w:tcPr>
            <w:tcW w:w="2576" w:type="dxa"/>
          </w:tcPr>
          <w:p w:rsidR="00007202" w:rsidRPr="006110F4" w:rsidRDefault="00007202" w:rsidP="00756452">
            <w:pPr>
              <w:jc w:val="center"/>
              <w:rPr>
                <w:b/>
              </w:rPr>
            </w:pPr>
            <w:r w:rsidRPr="006110F4">
              <w:rPr>
                <w:b/>
              </w:rPr>
              <w:t>Bilmece, bulmaca:</w:t>
            </w:r>
          </w:p>
          <w:p w:rsidR="00007202" w:rsidRPr="006110F4" w:rsidRDefault="00007202" w:rsidP="003E42A8">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t>Bulmaca hazırlama</w:t>
            </w:r>
            <w:r w:rsidRPr="003E42A8">
              <w:t>.</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t>Daha önce çözdüğü bulmacaları örnek alarak öğrencilerin bulmaca hazırlamaları, sunmaları.</w:t>
            </w:r>
          </w:p>
          <w:p w:rsidR="00007202" w:rsidRPr="006110F4" w:rsidRDefault="00007202" w:rsidP="00756452">
            <w:pPr>
              <w:jc w:val="center"/>
              <w:rPr>
                <w:b/>
              </w:rPr>
            </w:pPr>
          </w:p>
        </w:tc>
      </w:tr>
    </w:tbl>
    <w:p w:rsidR="00007202" w:rsidRPr="006110F4" w:rsidRDefault="00007202" w:rsidP="009C0906"/>
    <w:p w:rsidR="00007202" w:rsidRPr="006110F4" w:rsidRDefault="00007202" w:rsidP="009C0906"/>
    <w:p w:rsidR="00007202" w:rsidRDefault="00007202" w:rsidP="009C0906"/>
    <w:p w:rsidR="00007202" w:rsidRDefault="00007202" w:rsidP="009C0906"/>
    <w:p w:rsidR="00007202" w:rsidRDefault="00007202" w:rsidP="009C0906"/>
    <w:p w:rsidR="00007202" w:rsidRDefault="00007202" w:rsidP="009C0906"/>
    <w:tbl>
      <w:tblPr>
        <w:tblpPr w:leftFromText="141" w:rightFromText="141" w:vertAnchor="text" w:horzAnchor="margin" w:tblpY="441"/>
        <w:tblW w:w="15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1"/>
        <w:gridCol w:w="510"/>
        <w:gridCol w:w="1621"/>
        <w:gridCol w:w="2556"/>
        <w:gridCol w:w="2556"/>
        <w:gridCol w:w="2556"/>
        <w:gridCol w:w="2556"/>
        <w:gridCol w:w="2556"/>
      </w:tblGrid>
      <w:tr w:rsidR="00007202" w:rsidRPr="006110F4" w:rsidTr="00642B52">
        <w:trPr>
          <w:cantSplit/>
          <w:trHeight w:val="574"/>
        </w:trPr>
        <w:tc>
          <w:tcPr>
            <w:tcW w:w="511" w:type="dxa"/>
            <w:textDirection w:val="btLr"/>
          </w:tcPr>
          <w:p w:rsidR="00007202" w:rsidRPr="006110F4" w:rsidRDefault="00007202" w:rsidP="00815056">
            <w:pPr>
              <w:jc w:val="center"/>
              <w:rPr>
                <w:b/>
                <w:sz w:val="28"/>
                <w:szCs w:val="28"/>
              </w:rPr>
            </w:pPr>
            <w:r w:rsidRPr="006110F4">
              <w:rPr>
                <w:b/>
                <w:sz w:val="28"/>
                <w:szCs w:val="28"/>
              </w:rPr>
              <w:t>AY</w:t>
            </w:r>
          </w:p>
        </w:tc>
        <w:tc>
          <w:tcPr>
            <w:tcW w:w="510" w:type="dxa"/>
            <w:textDirection w:val="btLr"/>
          </w:tcPr>
          <w:p w:rsidR="00007202" w:rsidRPr="006110F4" w:rsidRDefault="00007202" w:rsidP="00815056">
            <w:pPr>
              <w:rPr>
                <w:b/>
                <w:sz w:val="28"/>
                <w:szCs w:val="28"/>
              </w:rPr>
            </w:pPr>
            <w:r w:rsidRPr="006110F4">
              <w:rPr>
                <w:b/>
                <w:sz w:val="28"/>
                <w:szCs w:val="28"/>
              </w:rPr>
              <w:t xml:space="preserve">       </w:t>
            </w:r>
          </w:p>
          <w:p w:rsidR="00007202" w:rsidRPr="006110F4" w:rsidRDefault="00007202" w:rsidP="00815056">
            <w:pPr>
              <w:rPr>
                <w:b/>
                <w:sz w:val="28"/>
                <w:szCs w:val="28"/>
              </w:rPr>
            </w:pPr>
          </w:p>
        </w:tc>
        <w:tc>
          <w:tcPr>
            <w:tcW w:w="1621" w:type="dxa"/>
          </w:tcPr>
          <w:p w:rsidR="00007202" w:rsidRPr="006110F4" w:rsidRDefault="00007202" w:rsidP="00815056">
            <w:pPr>
              <w:rPr>
                <w:b/>
                <w:sz w:val="20"/>
                <w:szCs w:val="20"/>
              </w:rPr>
            </w:pPr>
          </w:p>
        </w:tc>
        <w:tc>
          <w:tcPr>
            <w:tcW w:w="2556" w:type="dxa"/>
          </w:tcPr>
          <w:p w:rsidR="00007202" w:rsidRPr="006110F4" w:rsidRDefault="00007202" w:rsidP="00815056">
            <w:pPr>
              <w:rPr>
                <w:b/>
                <w:sz w:val="28"/>
                <w:szCs w:val="28"/>
              </w:rPr>
            </w:pPr>
            <w:r w:rsidRPr="006110F4">
              <w:rPr>
                <w:b/>
                <w:sz w:val="28"/>
                <w:szCs w:val="28"/>
              </w:rPr>
              <w:t xml:space="preserve">         1.DERS </w:t>
            </w:r>
          </w:p>
          <w:p w:rsidR="00007202" w:rsidRPr="006110F4" w:rsidRDefault="00007202" w:rsidP="00815056">
            <w:pPr>
              <w:rPr>
                <w:b/>
                <w:sz w:val="20"/>
                <w:szCs w:val="20"/>
              </w:rPr>
            </w:pPr>
            <w:r w:rsidRPr="006110F4">
              <w:rPr>
                <w:b/>
                <w:sz w:val="20"/>
                <w:szCs w:val="20"/>
              </w:rPr>
              <w:t>(BİLİŞİM  TEKNOLOJİ.)</w:t>
            </w:r>
          </w:p>
        </w:tc>
        <w:tc>
          <w:tcPr>
            <w:tcW w:w="2556" w:type="dxa"/>
          </w:tcPr>
          <w:p w:rsidR="00007202" w:rsidRPr="006110F4" w:rsidRDefault="00007202" w:rsidP="00815056">
            <w:pPr>
              <w:pStyle w:val="ListParagraph"/>
              <w:rPr>
                <w:b/>
                <w:sz w:val="28"/>
                <w:szCs w:val="28"/>
              </w:rPr>
            </w:pPr>
            <w:r w:rsidRPr="006110F4">
              <w:rPr>
                <w:b/>
                <w:sz w:val="28"/>
                <w:szCs w:val="28"/>
              </w:rPr>
              <w:t xml:space="preserve">2.DERS </w:t>
            </w:r>
          </w:p>
        </w:tc>
        <w:tc>
          <w:tcPr>
            <w:tcW w:w="2556" w:type="dxa"/>
          </w:tcPr>
          <w:p w:rsidR="00007202" w:rsidRPr="006110F4" w:rsidRDefault="00007202" w:rsidP="00815056">
            <w:pPr>
              <w:ind w:left="360"/>
              <w:jc w:val="center"/>
              <w:rPr>
                <w:b/>
                <w:sz w:val="28"/>
                <w:szCs w:val="28"/>
              </w:rPr>
            </w:pPr>
            <w:r w:rsidRPr="006110F4">
              <w:rPr>
                <w:b/>
                <w:sz w:val="28"/>
                <w:szCs w:val="28"/>
              </w:rPr>
              <w:t>3.DERS</w:t>
            </w:r>
          </w:p>
        </w:tc>
        <w:tc>
          <w:tcPr>
            <w:tcW w:w="2556" w:type="dxa"/>
          </w:tcPr>
          <w:p w:rsidR="00007202" w:rsidRPr="006110F4" w:rsidRDefault="00007202" w:rsidP="00815056">
            <w:pPr>
              <w:ind w:left="360"/>
              <w:jc w:val="center"/>
              <w:rPr>
                <w:b/>
                <w:sz w:val="28"/>
                <w:szCs w:val="28"/>
              </w:rPr>
            </w:pPr>
            <w:r w:rsidRPr="006110F4">
              <w:rPr>
                <w:b/>
                <w:sz w:val="28"/>
                <w:szCs w:val="28"/>
              </w:rPr>
              <w:t>4.DERS</w:t>
            </w:r>
          </w:p>
        </w:tc>
        <w:tc>
          <w:tcPr>
            <w:tcW w:w="2556" w:type="dxa"/>
          </w:tcPr>
          <w:p w:rsidR="00007202" w:rsidRPr="006110F4" w:rsidRDefault="00007202" w:rsidP="00815056">
            <w:pPr>
              <w:ind w:left="360"/>
              <w:jc w:val="center"/>
              <w:rPr>
                <w:b/>
                <w:sz w:val="28"/>
                <w:szCs w:val="28"/>
              </w:rPr>
            </w:pPr>
            <w:r w:rsidRPr="006110F4">
              <w:rPr>
                <w:b/>
                <w:sz w:val="28"/>
                <w:szCs w:val="28"/>
              </w:rPr>
              <w:t>5.DERS</w:t>
            </w:r>
          </w:p>
        </w:tc>
      </w:tr>
      <w:tr w:rsidR="00007202" w:rsidRPr="006110F4" w:rsidTr="00642B52">
        <w:trPr>
          <w:cantSplit/>
          <w:trHeight w:val="2262"/>
        </w:trPr>
        <w:tc>
          <w:tcPr>
            <w:tcW w:w="511" w:type="dxa"/>
            <w:vMerge w:val="restart"/>
            <w:textDirection w:val="btLr"/>
          </w:tcPr>
          <w:p w:rsidR="00007202" w:rsidRPr="006110F4" w:rsidRDefault="00007202" w:rsidP="00815056">
            <w:pPr>
              <w:ind w:left="113" w:right="113"/>
              <w:jc w:val="center"/>
              <w:rPr>
                <w:b/>
                <w:sz w:val="28"/>
                <w:szCs w:val="28"/>
              </w:rPr>
            </w:pPr>
            <w:r w:rsidRPr="006110F4">
              <w:rPr>
                <w:b/>
                <w:sz w:val="28"/>
                <w:szCs w:val="28"/>
              </w:rPr>
              <w:t>4 NİSAN – 15 NİSAN</w:t>
            </w:r>
          </w:p>
        </w:tc>
        <w:tc>
          <w:tcPr>
            <w:tcW w:w="510" w:type="dxa"/>
            <w:textDirection w:val="btLr"/>
          </w:tcPr>
          <w:p w:rsidR="00007202" w:rsidRPr="006110F4" w:rsidRDefault="00007202" w:rsidP="00815056">
            <w:pPr>
              <w:ind w:left="113" w:right="113"/>
              <w:jc w:val="center"/>
              <w:rPr>
                <w:b/>
              </w:rPr>
            </w:pPr>
            <w:r w:rsidRPr="006110F4">
              <w:rPr>
                <w:b/>
                <w:sz w:val="28"/>
                <w:szCs w:val="28"/>
              </w:rPr>
              <w:t>27.  HAFTA</w:t>
            </w:r>
          </w:p>
        </w:tc>
        <w:tc>
          <w:tcPr>
            <w:tcW w:w="1621" w:type="dxa"/>
          </w:tcPr>
          <w:p w:rsidR="00007202" w:rsidRPr="006110F4" w:rsidRDefault="00007202" w:rsidP="00815056">
            <w:pPr>
              <w:jc w:val="center"/>
              <w:rPr>
                <w:b/>
                <w:sz w:val="16"/>
                <w:szCs w:val="16"/>
              </w:rPr>
            </w:pPr>
          </w:p>
          <w:p w:rsidR="00007202" w:rsidRPr="006110F4" w:rsidRDefault="00007202" w:rsidP="00815056">
            <w:pPr>
              <w:rPr>
                <w:b/>
                <w:sz w:val="16"/>
                <w:szCs w:val="16"/>
              </w:rPr>
            </w:pPr>
            <w:r w:rsidRPr="006110F4">
              <w:rPr>
                <w:b/>
                <w:sz w:val="16"/>
                <w:szCs w:val="16"/>
              </w:rPr>
              <w:t>YETERLİKALANI</w:t>
            </w:r>
          </w:p>
          <w:p w:rsidR="00007202" w:rsidRPr="006110F4" w:rsidRDefault="00007202" w:rsidP="00815056">
            <w:pPr>
              <w:rPr>
                <w:b/>
                <w:sz w:val="16"/>
                <w:szCs w:val="16"/>
              </w:rPr>
            </w:pPr>
            <w:r w:rsidRPr="006110F4">
              <w:rPr>
                <w:b/>
                <w:sz w:val="16"/>
                <w:szCs w:val="16"/>
              </w:rPr>
              <w:t>KAZANIMLAR</w:t>
            </w:r>
          </w:p>
          <w:p w:rsidR="00007202" w:rsidRPr="006110F4" w:rsidRDefault="00007202" w:rsidP="00815056">
            <w:pPr>
              <w:rPr>
                <w:b/>
                <w:sz w:val="16"/>
                <w:szCs w:val="16"/>
              </w:rPr>
            </w:pPr>
            <w:r w:rsidRPr="006110F4">
              <w:rPr>
                <w:b/>
                <w:sz w:val="16"/>
                <w:szCs w:val="16"/>
              </w:rPr>
              <w:t>ETKİNLİK</w:t>
            </w:r>
          </w:p>
          <w:p w:rsidR="00007202" w:rsidRPr="006110F4" w:rsidRDefault="00007202" w:rsidP="00815056">
            <w:pPr>
              <w:rPr>
                <w:b/>
                <w:sz w:val="16"/>
                <w:szCs w:val="16"/>
              </w:rPr>
            </w:pPr>
            <w:r w:rsidRPr="006110F4">
              <w:rPr>
                <w:b/>
                <w:sz w:val="16"/>
                <w:szCs w:val="16"/>
              </w:rPr>
              <w:t>AÇIKLAMA</w:t>
            </w:r>
          </w:p>
          <w:p w:rsidR="00007202" w:rsidRPr="006110F4" w:rsidRDefault="00007202" w:rsidP="00815056">
            <w:pPr>
              <w:rPr>
                <w:b/>
                <w:sz w:val="16"/>
                <w:szCs w:val="16"/>
              </w:rPr>
            </w:pPr>
            <w:r w:rsidRPr="006110F4">
              <w:rPr>
                <w:b/>
                <w:sz w:val="16"/>
                <w:szCs w:val="16"/>
              </w:rPr>
              <w:t>KULLANILACAK ARAÇ GEREÇ</w:t>
            </w:r>
          </w:p>
          <w:p w:rsidR="00007202" w:rsidRPr="006110F4" w:rsidRDefault="00007202" w:rsidP="00815056">
            <w:pPr>
              <w:rPr>
                <w:b/>
                <w:sz w:val="16"/>
                <w:szCs w:val="16"/>
              </w:rPr>
            </w:pPr>
            <w:r w:rsidRPr="006110F4">
              <w:rPr>
                <w:b/>
                <w:sz w:val="16"/>
                <w:szCs w:val="16"/>
              </w:rPr>
              <w:t>YÖNTEM</w:t>
            </w:r>
          </w:p>
          <w:p w:rsidR="00007202" w:rsidRPr="006110F4" w:rsidRDefault="00007202" w:rsidP="00815056">
            <w:pPr>
              <w:rPr>
                <w:b/>
                <w:sz w:val="16"/>
                <w:szCs w:val="16"/>
              </w:rPr>
            </w:pPr>
            <w:r w:rsidRPr="006110F4">
              <w:rPr>
                <w:b/>
                <w:sz w:val="16"/>
                <w:szCs w:val="16"/>
              </w:rPr>
              <w:t>DEĞERLENDİRME</w:t>
            </w:r>
          </w:p>
          <w:p w:rsidR="00007202" w:rsidRPr="006110F4" w:rsidRDefault="00007202" w:rsidP="00815056">
            <w:pPr>
              <w:rPr>
                <w:b/>
                <w:sz w:val="16"/>
                <w:szCs w:val="16"/>
              </w:rPr>
            </w:pPr>
            <w:r w:rsidRPr="006110F4">
              <w:rPr>
                <w:b/>
                <w:sz w:val="16"/>
                <w:szCs w:val="16"/>
              </w:rPr>
              <w:t>SÜRE</w:t>
            </w:r>
          </w:p>
          <w:p w:rsidR="00007202" w:rsidRPr="006110F4" w:rsidRDefault="00007202" w:rsidP="00815056">
            <w:pPr>
              <w:jc w:val="center"/>
              <w:rPr>
                <w:b/>
                <w:sz w:val="16"/>
                <w:szCs w:val="16"/>
              </w:rPr>
            </w:pPr>
          </w:p>
        </w:tc>
        <w:tc>
          <w:tcPr>
            <w:tcW w:w="2556" w:type="dxa"/>
          </w:tcPr>
          <w:p w:rsidR="00007202" w:rsidRPr="006110F4" w:rsidRDefault="00007202" w:rsidP="00815056">
            <w:pPr>
              <w:jc w:val="center"/>
              <w:rPr>
                <w:b/>
                <w:sz w:val="16"/>
                <w:szCs w:val="16"/>
              </w:rPr>
            </w:pPr>
          </w:p>
          <w:p w:rsidR="00007202" w:rsidRPr="006110F4" w:rsidRDefault="00007202" w:rsidP="00815056">
            <w:pPr>
              <w:rPr>
                <w:sz w:val="20"/>
                <w:szCs w:val="20"/>
              </w:rPr>
            </w:pPr>
            <w:r w:rsidRPr="006110F4">
              <w:rPr>
                <w:b/>
                <w:bCs/>
                <w:sz w:val="20"/>
                <w:szCs w:val="20"/>
              </w:rPr>
              <w:t>3.3.</w:t>
            </w:r>
            <w:r w:rsidRPr="006110F4">
              <w:rPr>
                <w:b/>
                <w:bCs/>
                <w:sz w:val="14"/>
                <w:szCs w:val="14"/>
              </w:rPr>
              <w:t xml:space="preserve">     </w:t>
            </w:r>
            <w:r w:rsidRPr="006110F4">
              <w:rPr>
                <w:sz w:val="20"/>
                <w:szCs w:val="20"/>
              </w:rPr>
              <w:t>Uzaktaki kişilerle bilgi paylaşmanın zorluklarını fark eder.</w:t>
            </w:r>
          </w:p>
          <w:p w:rsidR="00007202" w:rsidRPr="006110F4" w:rsidRDefault="00007202" w:rsidP="00815056">
            <w:pPr>
              <w:rPr>
                <w:sz w:val="20"/>
                <w:szCs w:val="20"/>
              </w:rPr>
            </w:pPr>
          </w:p>
          <w:p w:rsidR="00007202" w:rsidRPr="006110F4" w:rsidRDefault="00007202" w:rsidP="00815056">
            <w:r w:rsidRPr="006110F4">
              <w:rPr>
                <w:b/>
                <w:bCs/>
                <w:sz w:val="20"/>
                <w:szCs w:val="20"/>
              </w:rPr>
              <w:t xml:space="preserve">3.3. </w:t>
            </w:r>
            <w:r w:rsidRPr="006110F4">
              <w:rPr>
                <w:sz w:val="20"/>
                <w:szCs w:val="20"/>
              </w:rPr>
              <w:t>E-posta adresinin yapısı ve e-posta sistemlerinin (iletim hızı, düşük maliyet, farklı yerlerdeki e-posta kullanımı gibi) avantajları açıklanır</w:t>
            </w:r>
          </w:p>
        </w:tc>
        <w:tc>
          <w:tcPr>
            <w:tcW w:w="2556" w:type="dxa"/>
            <w:vAlign w:val="center"/>
          </w:tcPr>
          <w:p w:rsidR="00007202" w:rsidRPr="00E0750F" w:rsidRDefault="00007202" w:rsidP="00815056">
            <w:r w:rsidRPr="00E0750F">
              <w:rPr>
                <w:b/>
                <w:sz w:val="22"/>
                <w:szCs w:val="22"/>
              </w:rPr>
              <w:t>Film izleme:</w:t>
            </w:r>
            <w:r w:rsidRPr="00E0750F">
              <w:rPr>
                <w:sz w:val="22"/>
                <w:szCs w:val="22"/>
              </w:rPr>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556" w:type="dxa"/>
            <w:vAlign w:val="center"/>
          </w:tcPr>
          <w:p w:rsidR="00007202" w:rsidRDefault="00007202" w:rsidP="001E6A3E">
            <w:pPr>
              <w:rPr>
                <w:b/>
              </w:rPr>
            </w:pPr>
            <w:r>
              <w:rPr>
                <w:b/>
              </w:rPr>
              <w:t xml:space="preserve">Hayvan </w:t>
            </w:r>
            <w:r w:rsidRPr="006110F4">
              <w:rPr>
                <w:b/>
              </w:rPr>
              <w:t xml:space="preserve"> yetiştirme:</w:t>
            </w:r>
          </w:p>
          <w:p w:rsidR="00007202" w:rsidRDefault="00007202" w:rsidP="001E6A3E"/>
          <w:p w:rsidR="00007202" w:rsidRDefault="00007202" w:rsidP="001E6A3E">
            <w:r>
              <w:t>.</w:t>
            </w:r>
            <w:r w:rsidRPr="00924CA8">
              <w:t>Öğretmen balık bakımı ile ilgili gerekli bilgileri verecek. Balık bakımı derste yapılacak.</w:t>
            </w:r>
            <w:r>
              <w:t>akvaryum temizliği, su değişimi vb. hep beraber yapılacak.</w:t>
            </w:r>
          </w:p>
          <w:p w:rsidR="00007202" w:rsidRDefault="00007202" w:rsidP="001E6A3E"/>
          <w:p w:rsidR="00007202" w:rsidRDefault="00007202" w:rsidP="001E6A3E"/>
          <w:p w:rsidR="00007202" w:rsidRDefault="00007202" w:rsidP="001E6A3E"/>
          <w:p w:rsidR="00007202" w:rsidRDefault="00007202" w:rsidP="001E6A3E"/>
          <w:p w:rsidR="00007202" w:rsidRDefault="00007202" w:rsidP="001E6A3E"/>
          <w:p w:rsidR="00007202" w:rsidRDefault="00007202" w:rsidP="001E6A3E"/>
          <w:p w:rsidR="00007202" w:rsidRDefault="00007202" w:rsidP="001E6A3E"/>
          <w:p w:rsidR="00007202" w:rsidRDefault="00007202" w:rsidP="001E6A3E"/>
          <w:p w:rsidR="00007202" w:rsidRPr="006110F4" w:rsidRDefault="00007202" w:rsidP="001E6A3E">
            <w:pPr>
              <w:rPr>
                <w:b/>
              </w:rPr>
            </w:pPr>
          </w:p>
        </w:tc>
        <w:tc>
          <w:tcPr>
            <w:tcW w:w="2556" w:type="dxa"/>
            <w:vAlign w:val="center"/>
          </w:tcPr>
          <w:p w:rsidR="00007202" w:rsidRPr="006110F4" w:rsidRDefault="00007202" w:rsidP="00815056">
            <w:r w:rsidRPr="006110F4">
              <w:rPr>
                <w:b/>
                <w:sz w:val="22"/>
                <w:szCs w:val="22"/>
              </w:rPr>
              <w:t>Tekerleme ve sayışmalar:</w:t>
            </w:r>
            <w:r w:rsidRPr="006110F4">
              <w:rPr>
                <w:sz w:val="22"/>
                <w:szCs w:val="22"/>
              </w:rPr>
              <w:t xml:space="preserve"> Öğrencilerden şimdiye kadar öğrendikleri tekerlemeleri, ninnileri, sayışmacalar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Default="00007202" w:rsidP="00815056">
            <w:pPr>
              <w:rPr>
                <w:b/>
              </w:rPr>
            </w:pPr>
          </w:p>
          <w:p w:rsidR="00007202" w:rsidRPr="006110F4" w:rsidRDefault="00007202" w:rsidP="00815056">
            <w:pPr>
              <w:rPr>
                <w:b/>
              </w:rPr>
            </w:pPr>
          </w:p>
        </w:tc>
        <w:tc>
          <w:tcPr>
            <w:tcW w:w="2556" w:type="dxa"/>
            <w:vAlign w:val="center"/>
          </w:tcPr>
          <w:p w:rsidR="00007202" w:rsidRDefault="00007202" w:rsidP="00815056">
            <w:pPr>
              <w:rPr>
                <w:b/>
              </w:rPr>
            </w:pPr>
            <w:r w:rsidRPr="006110F4">
              <w:rPr>
                <w:b/>
              </w:rPr>
              <w:t>Sınıf içi oyunlar:</w:t>
            </w:r>
          </w:p>
          <w:p w:rsidR="00007202" w:rsidRDefault="00007202" w:rsidP="00815056">
            <w:pPr>
              <w:rPr>
                <w:b/>
              </w:rPr>
            </w:pPr>
            <w:r>
              <w:rPr>
                <w:b/>
              </w:rPr>
              <w:t>Sessiz film oyunu:</w:t>
            </w:r>
          </w:p>
          <w:p w:rsidR="00007202" w:rsidRDefault="00007202" w:rsidP="00815056">
            <w:r w:rsidRPr="000F7B21">
              <w:t>Öğrencinin kulağına söylene kelimeyi sadece hareketleri ile anlatmaya çalışır.</w:t>
            </w:r>
          </w:p>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Default="00007202" w:rsidP="00815056"/>
          <w:p w:rsidR="00007202" w:rsidRPr="000F7B21" w:rsidRDefault="00007202" w:rsidP="00815056"/>
        </w:tc>
      </w:tr>
      <w:tr w:rsidR="00007202" w:rsidRPr="006110F4" w:rsidTr="00642B52">
        <w:trPr>
          <w:cantSplit/>
          <w:trHeight w:val="3088"/>
        </w:trPr>
        <w:tc>
          <w:tcPr>
            <w:tcW w:w="511" w:type="dxa"/>
            <w:vMerge/>
            <w:vAlign w:val="center"/>
          </w:tcPr>
          <w:p w:rsidR="00007202" w:rsidRPr="006110F4" w:rsidRDefault="00007202" w:rsidP="00815056"/>
        </w:tc>
        <w:tc>
          <w:tcPr>
            <w:tcW w:w="510" w:type="dxa"/>
            <w:textDirection w:val="btLr"/>
            <w:vAlign w:val="center"/>
          </w:tcPr>
          <w:p w:rsidR="00007202" w:rsidRPr="006110F4" w:rsidRDefault="00007202" w:rsidP="00815056">
            <w:pPr>
              <w:ind w:left="163" w:right="113"/>
              <w:jc w:val="center"/>
              <w:rPr>
                <w:b/>
              </w:rPr>
            </w:pPr>
            <w:r w:rsidRPr="006110F4">
              <w:rPr>
                <w:b/>
                <w:sz w:val="28"/>
                <w:szCs w:val="28"/>
              </w:rPr>
              <w:t>28.  HAFTA</w:t>
            </w:r>
          </w:p>
        </w:tc>
        <w:tc>
          <w:tcPr>
            <w:tcW w:w="1621" w:type="dxa"/>
            <w:vAlign w:val="center"/>
          </w:tcPr>
          <w:p w:rsidR="00007202" w:rsidRPr="006110F4" w:rsidRDefault="00007202" w:rsidP="00815056">
            <w:pPr>
              <w:rPr>
                <w:b/>
                <w:sz w:val="16"/>
                <w:szCs w:val="16"/>
              </w:rPr>
            </w:pPr>
            <w:r w:rsidRPr="006110F4">
              <w:rPr>
                <w:b/>
                <w:sz w:val="16"/>
                <w:szCs w:val="16"/>
              </w:rPr>
              <w:t>YETERLİKALANI</w:t>
            </w:r>
          </w:p>
          <w:p w:rsidR="00007202" w:rsidRPr="006110F4" w:rsidRDefault="00007202" w:rsidP="00815056">
            <w:pPr>
              <w:rPr>
                <w:b/>
                <w:sz w:val="16"/>
                <w:szCs w:val="16"/>
              </w:rPr>
            </w:pPr>
            <w:r w:rsidRPr="006110F4">
              <w:rPr>
                <w:b/>
                <w:sz w:val="16"/>
                <w:szCs w:val="16"/>
              </w:rPr>
              <w:t>KAZANIMLAR</w:t>
            </w:r>
          </w:p>
          <w:p w:rsidR="00007202" w:rsidRPr="006110F4" w:rsidRDefault="00007202" w:rsidP="00815056">
            <w:pPr>
              <w:rPr>
                <w:b/>
                <w:sz w:val="16"/>
                <w:szCs w:val="16"/>
              </w:rPr>
            </w:pPr>
            <w:r w:rsidRPr="006110F4">
              <w:rPr>
                <w:b/>
                <w:sz w:val="16"/>
                <w:szCs w:val="16"/>
              </w:rPr>
              <w:t>ETKİNLİK</w:t>
            </w:r>
          </w:p>
          <w:p w:rsidR="00007202" w:rsidRPr="006110F4" w:rsidRDefault="00007202" w:rsidP="00815056">
            <w:pPr>
              <w:rPr>
                <w:b/>
                <w:sz w:val="16"/>
                <w:szCs w:val="16"/>
              </w:rPr>
            </w:pPr>
            <w:r w:rsidRPr="006110F4">
              <w:rPr>
                <w:b/>
                <w:sz w:val="16"/>
                <w:szCs w:val="16"/>
              </w:rPr>
              <w:t>AÇIKLAMA</w:t>
            </w:r>
          </w:p>
          <w:p w:rsidR="00007202" w:rsidRPr="006110F4" w:rsidRDefault="00007202" w:rsidP="00815056">
            <w:pPr>
              <w:rPr>
                <w:b/>
                <w:sz w:val="16"/>
                <w:szCs w:val="16"/>
              </w:rPr>
            </w:pPr>
            <w:r w:rsidRPr="006110F4">
              <w:rPr>
                <w:b/>
                <w:sz w:val="16"/>
                <w:szCs w:val="16"/>
              </w:rPr>
              <w:t>KULLANILACAK ARAÇ GEREÇ</w:t>
            </w:r>
          </w:p>
          <w:p w:rsidR="00007202" w:rsidRPr="006110F4" w:rsidRDefault="00007202" w:rsidP="00815056">
            <w:pPr>
              <w:rPr>
                <w:b/>
                <w:sz w:val="16"/>
                <w:szCs w:val="16"/>
              </w:rPr>
            </w:pPr>
            <w:r w:rsidRPr="006110F4">
              <w:rPr>
                <w:b/>
                <w:sz w:val="16"/>
                <w:szCs w:val="16"/>
              </w:rPr>
              <w:t>YÖNTEM</w:t>
            </w:r>
          </w:p>
          <w:p w:rsidR="00007202" w:rsidRPr="006110F4" w:rsidRDefault="00007202" w:rsidP="00815056">
            <w:pPr>
              <w:rPr>
                <w:b/>
                <w:sz w:val="16"/>
                <w:szCs w:val="16"/>
              </w:rPr>
            </w:pPr>
            <w:r w:rsidRPr="006110F4">
              <w:rPr>
                <w:b/>
                <w:sz w:val="16"/>
                <w:szCs w:val="16"/>
              </w:rPr>
              <w:t>DEĞERLENDİRME</w:t>
            </w:r>
          </w:p>
          <w:p w:rsidR="00007202" w:rsidRPr="006110F4" w:rsidRDefault="00007202" w:rsidP="00815056">
            <w:pPr>
              <w:rPr>
                <w:b/>
                <w:sz w:val="16"/>
                <w:szCs w:val="16"/>
              </w:rPr>
            </w:pPr>
            <w:r w:rsidRPr="006110F4">
              <w:rPr>
                <w:b/>
                <w:sz w:val="16"/>
                <w:szCs w:val="16"/>
              </w:rPr>
              <w:t>SÜRE</w:t>
            </w:r>
          </w:p>
          <w:p w:rsidR="00007202" w:rsidRPr="006110F4" w:rsidRDefault="00007202" w:rsidP="00815056"/>
        </w:tc>
        <w:tc>
          <w:tcPr>
            <w:tcW w:w="2556" w:type="dxa"/>
            <w:vAlign w:val="center"/>
          </w:tcPr>
          <w:p w:rsidR="00007202" w:rsidRPr="006110F4" w:rsidRDefault="00007202" w:rsidP="00815056">
            <w:pPr>
              <w:rPr>
                <w:sz w:val="20"/>
                <w:szCs w:val="20"/>
              </w:rPr>
            </w:pPr>
            <w:r w:rsidRPr="006110F4">
              <w:rPr>
                <w:b/>
                <w:bCs/>
                <w:sz w:val="20"/>
                <w:szCs w:val="20"/>
              </w:rPr>
              <w:t>3.4.</w:t>
            </w:r>
            <w:r w:rsidRPr="006110F4">
              <w:rPr>
                <w:b/>
                <w:bCs/>
                <w:sz w:val="14"/>
                <w:szCs w:val="14"/>
              </w:rPr>
              <w:t xml:space="preserve">     </w:t>
            </w:r>
            <w:r w:rsidRPr="006110F4">
              <w:rPr>
                <w:sz w:val="20"/>
                <w:szCs w:val="20"/>
              </w:rPr>
              <w:t>Bilgi paylaşmak amacıyla e-posta kullanır</w:t>
            </w:r>
          </w:p>
          <w:p w:rsidR="00007202" w:rsidRPr="006110F4" w:rsidRDefault="00007202" w:rsidP="00815056">
            <w:pPr>
              <w:rPr>
                <w:sz w:val="20"/>
                <w:szCs w:val="20"/>
              </w:rPr>
            </w:pPr>
          </w:p>
          <w:p w:rsidR="00007202" w:rsidRPr="006110F4" w:rsidRDefault="00007202" w:rsidP="00815056">
            <w:pPr>
              <w:rPr>
                <w:sz w:val="20"/>
                <w:szCs w:val="20"/>
              </w:rPr>
            </w:pPr>
            <w:r w:rsidRPr="006110F4">
              <w:rPr>
                <w:b/>
                <w:bCs/>
                <w:sz w:val="20"/>
                <w:szCs w:val="20"/>
              </w:rPr>
              <w:t>[!] 3.4.</w:t>
            </w:r>
            <w:r w:rsidRPr="006110F4">
              <w:rPr>
                <w:sz w:val="20"/>
                <w:szCs w:val="20"/>
              </w:rPr>
              <w:t xml:space="preserve"> Kullanıcı adı ve şifresi girerek e-posta adresine ulaşma, gelen e-postayı okuma, yeni bir ileti oluşturma ve silme işlemleri yaptırılır. Kullanıcı adı ve şifrenin diğer kullanım alanları vurgulanır.</w:t>
            </w:r>
          </w:p>
          <w:p w:rsidR="00007202" w:rsidRPr="006110F4" w:rsidRDefault="00007202" w:rsidP="00815056">
            <w:pPr>
              <w:rPr>
                <w:sz w:val="20"/>
                <w:szCs w:val="20"/>
              </w:rPr>
            </w:pPr>
          </w:p>
          <w:p w:rsidR="00007202" w:rsidRPr="006110F4" w:rsidRDefault="00007202" w:rsidP="00815056">
            <w:pPr>
              <w:rPr>
                <w:sz w:val="20"/>
                <w:szCs w:val="20"/>
              </w:rPr>
            </w:pPr>
          </w:p>
          <w:p w:rsidR="00007202" w:rsidRPr="006110F4" w:rsidRDefault="00007202" w:rsidP="00815056">
            <w:pPr>
              <w:rPr>
                <w:sz w:val="20"/>
                <w:szCs w:val="20"/>
              </w:rPr>
            </w:pPr>
          </w:p>
          <w:p w:rsidR="00007202" w:rsidRPr="006110F4" w:rsidRDefault="00007202" w:rsidP="00815056">
            <w:pPr>
              <w:rPr>
                <w:sz w:val="20"/>
                <w:szCs w:val="20"/>
              </w:rPr>
            </w:pPr>
          </w:p>
          <w:p w:rsidR="00007202" w:rsidRPr="006110F4" w:rsidRDefault="00007202" w:rsidP="00815056"/>
        </w:tc>
        <w:tc>
          <w:tcPr>
            <w:tcW w:w="2556" w:type="dxa"/>
          </w:tcPr>
          <w:p w:rsidR="00007202" w:rsidRDefault="00007202" w:rsidP="00815056">
            <w:pPr>
              <w:rPr>
                <w:b/>
              </w:rPr>
            </w:pPr>
            <w:r w:rsidRPr="006110F4">
              <w:rPr>
                <w:b/>
              </w:rPr>
              <w:t>Görsel okuma:</w:t>
            </w:r>
          </w:p>
          <w:p w:rsidR="00007202" w:rsidRPr="006110F4" w:rsidRDefault="00007202" w:rsidP="00815056">
            <w:pPr>
              <w:tabs>
                <w:tab w:val="left" w:pos="2996"/>
                <w:tab w:val="left" w:pos="3956"/>
              </w:tabs>
            </w:pPr>
            <w:r w:rsidRPr="006110F4">
              <w:t>6. Resim ve fotoğrafları yorumlar.</w:t>
            </w:r>
          </w:p>
          <w:p w:rsidR="00007202" w:rsidRPr="006110F4" w:rsidRDefault="00007202" w:rsidP="00815056">
            <w:pPr>
              <w:rPr>
                <w:b/>
              </w:rPr>
            </w:pPr>
          </w:p>
        </w:tc>
        <w:tc>
          <w:tcPr>
            <w:tcW w:w="2556" w:type="dxa"/>
          </w:tcPr>
          <w:p w:rsidR="00007202" w:rsidRPr="006110F4" w:rsidRDefault="00007202" w:rsidP="00815056">
            <w:pPr>
              <w:jc w:val="center"/>
              <w:rPr>
                <w:b/>
              </w:rPr>
            </w:pPr>
            <w:r w:rsidRPr="006110F4">
              <w:rPr>
                <w:b/>
              </w:rPr>
              <w:t>Drama</w:t>
            </w:r>
            <w:r>
              <w:rPr>
                <w:b/>
              </w:rPr>
              <w:t xml:space="preserve">, tiyatro </w:t>
            </w:r>
            <w:r w:rsidRPr="006110F4">
              <w:rPr>
                <w:b/>
              </w:rPr>
              <w:t xml:space="preserve">  çalışması:</w:t>
            </w:r>
          </w:p>
          <w:p w:rsidR="00007202" w:rsidRPr="007A49D0" w:rsidRDefault="00007202" w:rsidP="007A49D0">
            <w:pPr>
              <w:rPr>
                <w:sz w:val="12"/>
                <w:szCs w:val="12"/>
              </w:rPr>
            </w:pPr>
            <w:r w:rsidRPr="007A49D0">
              <w:rPr>
                <w:rFonts w:ascii="Verdana" w:hAnsi="Verdana"/>
                <w:color w:val="000000"/>
                <w:sz w:val="12"/>
                <w:szCs w:val="12"/>
              </w:rPr>
              <w:t>.  Ormanda Gezinti</w:t>
            </w:r>
            <w:r w:rsidRPr="007A49D0">
              <w:rPr>
                <w:rFonts w:ascii="Verdana" w:hAnsi="Verdana"/>
                <w:color w:val="000000"/>
                <w:sz w:val="12"/>
                <w:szCs w:val="12"/>
              </w:rPr>
              <w:br/>
              <w:t xml:space="preserve">Çocuğa Ormanda bir gezinti oyunu oynanılacağı söylenir. Önce yatakta </w:t>
            </w:r>
            <w:r w:rsidRPr="007A49D0">
              <w:rPr>
                <w:rFonts w:ascii="Verdana" w:hAnsi="Verdana"/>
                <w:color w:val="000000"/>
                <w:sz w:val="12"/>
                <w:szCs w:val="12"/>
              </w:rPr>
              <w:br/>
              <w:t xml:space="preserve">uyunuyor gibi yapılır.Saat çalar,erkenden kalkılır.Eller ve yüz yıkanır gibi </w:t>
            </w:r>
            <w:r w:rsidRPr="007A49D0">
              <w:rPr>
                <w:rFonts w:ascii="Verdana" w:hAnsi="Verdana"/>
                <w:color w:val="000000"/>
                <w:sz w:val="12"/>
                <w:szCs w:val="12"/>
              </w:rPr>
              <w:br/>
              <w:t xml:space="preserve">yapılır.Güzel bir kahvaltı yapılır.Dişler fırçalanır.Yanımıza yiyecek bir </w:t>
            </w:r>
            <w:r w:rsidRPr="007A49D0">
              <w:rPr>
                <w:rFonts w:ascii="Verdana" w:hAnsi="Verdana"/>
                <w:color w:val="000000"/>
                <w:sz w:val="12"/>
                <w:szCs w:val="12"/>
              </w:rPr>
              <w:br/>
              <w:t xml:space="preserve">şeyler de alalım denir ve yola çıkılır.Odanın içinde yürünmeye başlanır.Dar </w:t>
            </w:r>
            <w:r w:rsidRPr="007A49D0">
              <w:rPr>
                <w:rFonts w:ascii="Verdana" w:hAnsi="Verdana"/>
                <w:color w:val="000000"/>
                <w:sz w:val="12"/>
                <w:szCs w:val="12"/>
              </w:rPr>
              <w:br/>
              <w:t xml:space="preserve">bir yol,bir dere,tahta bir köprü,yapraklı bir yol,bir dağın etrafı geçilir </w:t>
            </w:r>
            <w:r w:rsidRPr="007A49D0">
              <w:rPr>
                <w:rFonts w:ascii="Verdana" w:hAnsi="Verdana"/>
                <w:color w:val="000000"/>
                <w:sz w:val="12"/>
                <w:szCs w:val="12"/>
              </w:rPr>
              <w:br/>
              <w:t xml:space="preserve">gibi davranılır.Bir odada oturulup dinlenilir.Getirilen yiyecekler çıkarılır </w:t>
            </w:r>
            <w:r w:rsidRPr="007A49D0">
              <w:rPr>
                <w:rFonts w:ascii="Verdana" w:hAnsi="Verdana"/>
                <w:color w:val="000000"/>
                <w:sz w:val="12"/>
                <w:szCs w:val="12"/>
              </w:rPr>
              <w:br/>
              <w:t xml:space="preserve">ve yenir gibi yapılır.Sonra gezintiye devam edilir.Akşam olunca eve </w:t>
            </w:r>
            <w:r w:rsidRPr="007A49D0">
              <w:rPr>
                <w:rFonts w:ascii="Verdana" w:hAnsi="Verdana"/>
                <w:color w:val="000000"/>
                <w:sz w:val="12"/>
                <w:szCs w:val="12"/>
              </w:rPr>
              <w:br/>
              <w:t>dönülür.Eller ve yüz yıkanır diş fırçalanır ve iyi geceler dileyip</w:t>
            </w:r>
            <w:r>
              <w:rPr>
                <w:rFonts w:ascii="Verdana" w:hAnsi="Verdana"/>
                <w:color w:val="000000"/>
              </w:rPr>
              <w:t xml:space="preserve"> </w:t>
            </w:r>
            <w:r w:rsidRPr="007A49D0">
              <w:rPr>
                <w:rFonts w:ascii="Verdana" w:hAnsi="Verdana"/>
                <w:color w:val="000000"/>
                <w:sz w:val="12"/>
                <w:szCs w:val="12"/>
              </w:rPr>
              <w:t>yatılır.</w:t>
            </w:r>
            <w:r w:rsidRPr="007A49D0">
              <w:rPr>
                <w:rFonts w:ascii="Verdana" w:hAnsi="Verdana"/>
                <w:color w:val="000000"/>
                <w:sz w:val="12"/>
                <w:szCs w:val="12"/>
              </w:rPr>
              <w:br/>
              <w:t xml:space="preserve">Çalışma sonunda ormanda gezintinin hangi kısmının daha fazla sevildiği </w:t>
            </w:r>
            <w:r w:rsidRPr="007A49D0">
              <w:rPr>
                <w:rFonts w:ascii="Verdana" w:hAnsi="Verdana"/>
                <w:color w:val="000000"/>
                <w:sz w:val="12"/>
                <w:szCs w:val="12"/>
              </w:rPr>
              <w:br/>
              <w:t xml:space="preserve">sorulur, nerelerden geçildiği hatırlanır.Yollardan geçilirken neler </w:t>
            </w:r>
            <w:r w:rsidRPr="007A49D0">
              <w:rPr>
                <w:rFonts w:ascii="Verdana" w:hAnsi="Verdana"/>
                <w:color w:val="000000"/>
                <w:sz w:val="12"/>
                <w:szCs w:val="12"/>
              </w:rPr>
              <w:br/>
              <w:t>hissettiği sorulur.</w:t>
            </w:r>
          </w:p>
        </w:tc>
        <w:tc>
          <w:tcPr>
            <w:tcW w:w="2556" w:type="dxa"/>
          </w:tcPr>
          <w:p w:rsidR="00007202" w:rsidRPr="006110F4" w:rsidRDefault="00007202" w:rsidP="00815056">
            <w:pPr>
              <w:jc w:val="center"/>
              <w:rPr>
                <w:b/>
              </w:rPr>
            </w:pPr>
            <w:r w:rsidRPr="006110F4">
              <w:rPr>
                <w:b/>
              </w:rPr>
              <w:t>İngilizce:</w:t>
            </w:r>
          </w:p>
          <w:p w:rsidR="00007202" w:rsidRPr="00BC5777" w:rsidRDefault="00007202" w:rsidP="00815056">
            <w:pPr>
              <w:jc w:val="center"/>
            </w:pPr>
            <w:r w:rsidRPr="00BC5777">
              <w:t>16: Giysi bilgisi</w:t>
            </w:r>
          </w:p>
          <w:p w:rsidR="00007202" w:rsidRPr="006110F4" w:rsidRDefault="00007202" w:rsidP="00815056">
            <w:pPr>
              <w:jc w:val="center"/>
              <w:rPr>
                <w:b/>
              </w:rPr>
            </w:pPr>
            <w:r w:rsidRPr="00BC5777">
              <w:t>Belli başlı giysi isimleri resimleri bulunup üzerlerine yapıştırılacak</w:t>
            </w:r>
            <w:r>
              <w:rPr>
                <w:b/>
                <w:sz w:val="18"/>
              </w:rPr>
              <w:t xml:space="preserve">.. </w:t>
            </w:r>
          </w:p>
        </w:tc>
        <w:tc>
          <w:tcPr>
            <w:tcW w:w="2556" w:type="dxa"/>
          </w:tcPr>
          <w:p w:rsidR="00007202" w:rsidRPr="006110F4" w:rsidRDefault="00007202" w:rsidP="00815056">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bl>
    <w:p w:rsidR="00007202" w:rsidRPr="006110F4" w:rsidRDefault="00007202" w:rsidP="009C0906"/>
    <w:p w:rsidR="00007202" w:rsidRPr="006110F4" w:rsidRDefault="00007202" w:rsidP="009C0906"/>
    <w:p w:rsidR="00007202" w:rsidRDefault="00007202" w:rsidP="009C0906"/>
    <w:p w:rsidR="00007202" w:rsidRPr="006110F4" w:rsidRDefault="00007202" w:rsidP="009C0906"/>
    <w:tbl>
      <w:tblPr>
        <w:tblpPr w:leftFromText="141" w:rightFromText="141" w:vertAnchor="text" w:horzAnchor="margin" w:tblpY="126"/>
        <w:tblW w:w="15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4"/>
        <w:gridCol w:w="509"/>
        <w:gridCol w:w="1621"/>
        <w:gridCol w:w="2556"/>
        <w:gridCol w:w="2556"/>
        <w:gridCol w:w="2556"/>
        <w:gridCol w:w="2556"/>
        <w:gridCol w:w="2556"/>
      </w:tblGrid>
      <w:tr w:rsidR="00007202" w:rsidRPr="006110F4" w:rsidTr="0083078D">
        <w:trPr>
          <w:cantSplit/>
          <w:trHeight w:val="536"/>
        </w:trPr>
        <w:tc>
          <w:tcPr>
            <w:tcW w:w="544" w:type="dxa"/>
            <w:textDirection w:val="btLr"/>
          </w:tcPr>
          <w:p w:rsidR="00007202" w:rsidRPr="006110F4" w:rsidRDefault="00007202" w:rsidP="003F294B">
            <w:pPr>
              <w:jc w:val="center"/>
              <w:rPr>
                <w:b/>
                <w:sz w:val="28"/>
                <w:szCs w:val="28"/>
              </w:rPr>
            </w:pPr>
            <w:r w:rsidRPr="006110F4">
              <w:rPr>
                <w:b/>
                <w:sz w:val="28"/>
                <w:szCs w:val="28"/>
              </w:rPr>
              <w:t>AY</w:t>
            </w:r>
          </w:p>
        </w:tc>
        <w:tc>
          <w:tcPr>
            <w:tcW w:w="509" w:type="dxa"/>
            <w:textDirection w:val="btLr"/>
          </w:tcPr>
          <w:p w:rsidR="00007202" w:rsidRPr="006110F4" w:rsidRDefault="00007202" w:rsidP="003F294B">
            <w:pPr>
              <w:rPr>
                <w:b/>
                <w:sz w:val="28"/>
                <w:szCs w:val="28"/>
              </w:rPr>
            </w:pPr>
            <w:r w:rsidRPr="006110F4">
              <w:rPr>
                <w:b/>
                <w:sz w:val="28"/>
                <w:szCs w:val="28"/>
              </w:rPr>
              <w:t xml:space="preserve">       </w:t>
            </w:r>
          </w:p>
          <w:p w:rsidR="00007202" w:rsidRPr="006110F4" w:rsidRDefault="00007202" w:rsidP="003F294B">
            <w:pPr>
              <w:rPr>
                <w:b/>
                <w:sz w:val="28"/>
                <w:szCs w:val="28"/>
              </w:rPr>
            </w:pPr>
          </w:p>
        </w:tc>
        <w:tc>
          <w:tcPr>
            <w:tcW w:w="1621" w:type="dxa"/>
          </w:tcPr>
          <w:p w:rsidR="00007202" w:rsidRPr="006110F4" w:rsidRDefault="00007202" w:rsidP="003F294B">
            <w:pPr>
              <w:rPr>
                <w:b/>
                <w:sz w:val="20"/>
                <w:szCs w:val="20"/>
              </w:rPr>
            </w:pPr>
          </w:p>
        </w:tc>
        <w:tc>
          <w:tcPr>
            <w:tcW w:w="2556"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556" w:type="dxa"/>
          </w:tcPr>
          <w:p w:rsidR="00007202" w:rsidRPr="006110F4" w:rsidRDefault="00007202" w:rsidP="003F294B">
            <w:pPr>
              <w:pStyle w:val="ListParagraph"/>
              <w:rPr>
                <w:b/>
                <w:sz w:val="28"/>
                <w:szCs w:val="28"/>
              </w:rPr>
            </w:pPr>
            <w:r w:rsidRPr="006110F4">
              <w:rPr>
                <w:b/>
                <w:sz w:val="28"/>
                <w:szCs w:val="28"/>
              </w:rPr>
              <w:t xml:space="preserve">2.DERS </w:t>
            </w:r>
          </w:p>
        </w:tc>
        <w:tc>
          <w:tcPr>
            <w:tcW w:w="2556" w:type="dxa"/>
          </w:tcPr>
          <w:p w:rsidR="00007202" w:rsidRPr="006110F4" w:rsidRDefault="00007202" w:rsidP="003F294B">
            <w:pPr>
              <w:ind w:left="360"/>
              <w:jc w:val="center"/>
              <w:rPr>
                <w:b/>
                <w:sz w:val="28"/>
                <w:szCs w:val="28"/>
              </w:rPr>
            </w:pPr>
            <w:r w:rsidRPr="006110F4">
              <w:rPr>
                <w:b/>
                <w:sz w:val="28"/>
                <w:szCs w:val="28"/>
              </w:rPr>
              <w:t>3.DERS</w:t>
            </w:r>
          </w:p>
        </w:tc>
        <w:tc>
          <w:tcPr>
            <w:tcW w:w="2556" w:type="dxa"/>
          </w:tcPr>
          <w:p w:rsidR="00007202" w:rsidRPr="006110F4" w:rsidRDefault="00007202" w:rsidP="003F294B">
            <w:pPr>
              <w:ind w:left="360"/>
              <w:jc w:val="center"/>
              <w:rPr>
                <w:b/>
                <w:sz w:val="28"/>
                <w:szCs w:val="28"/>
              </w:rPr>
            </w:pPr>
            <w:r w:rsidRPr="006110F4">
              <w:rPr>
                <w:b/>
                <w:sz w:val="28"/>
                <w:szCs w:val="28"/>
              </w:rPr>
              <w:t>4.DERS</w:t>
            </w:r>
          </w:p>
        </w:tc>
        <w:tc>
          <w:tcPr>
            <w:tcW w:w="2556" w:type="dxa"/>
          </w:tcPr>
          <w:p w:rsidR="00007202" w:rsidRPr="006110F4" w:rsidRDefault="00007202" w:rsidP="003F294B">
            <w:pPr>
              <w:ind w:left="360"/>
              <w:jc w:val="center"/>
              <w:rPr>
                <w:b/>
                <w:sz w:val="28"/>
                <w:szCs w:val="28"/>
              </w:rPr>
            </w:pPr>
            <w:r w:rsidRPr="006110F4">
              <w:rPr>
                <w:b/>
                <w:sz w:val="28"/>
                <w:szCs w:val="28"/>
              </w:rPr>
              <w:t>5.DERS</w:t>
            </w:r>
          </w:p>
        </w:tc>
      </w:tr>
      <w:tr w:rsidR="00007202" w:rsidRPr="006110F4" w:rsidTr="00BD6958">
        <w:trPr>
          <w:cantSplit/>
          <w:trHeight w:val="3051"/>
        </w:trPr>
        <w:tc>
          <w:tcPr>
            <w:tcW w:w="544" w:type="dxa"/>
            <w:vMerge w:val="restart"/>
            <w:textDirection w:val="btLr"/>
          </w:tcPr>
          <w:p w:rsidR="00007202" w:rsidRPr="006110F4" w:rsidRDefault="00007202" w:rsidP="003F294B">
            <w:pPr>
              <w:ind w:left="113" w:right="113"/>
              <w:jc w:val="center"/>
              <w:rPr>
                <w:b/>
                <w:sz w:val="28"/>
                <w:szCs w:val="28"/>
              </w:rPr>
            </w:pPr>
            <w:r w:rsidRPr="006110F4">
              <w:rPr>
                <w:b/>
                <w:sz w:val="28"/>
                <w:szCs w:val="28"/>
              </w:rPr>
              <w:t>18 NİSAN – 29 NİSAN</w:t>
            </w:r>
          </w:p>
        </w:tc>
        <w:tc>
          <w:tcPr>
            <w:tcW w:w="509" w:type="dxa"/>
            <w:textDirection w:val="btLr"/>
          </w:tcPr>
          <w:p w:rsidR="00007202" w:rsidRPr="006110F4" w:rsidRDefault="00007202" w:rsidP="003F294B">
            <w:pPr>
              <w:ind w:left="113" w:right="113"/>
              <w:jc w:val="center"/>
              <w:rPr>
                <w:b/>
              </w:rPr>
            </w:pPr>
            <w:r w:rsidRPr="006110F4">
              <w:rPr>
                <w:b/>
                <w:sz w:val="28"/>
                <w:szCs w:val="28"/>
              </w:rPr>
              <w:t>29.  HAFTA</w:t>
            </w:r>
          </w:p>
        </w:tc>
        <w:tc>
          <w:tcPr>
            <w:tcW w:w="1621" w:type="dxa"/>
          </w:tcPr>
          <w:p w:rsidR="00007202" w:rsidRPr="006110F4" w:rsidRDefault="00007202" w:rsidP="003F294B">
            <w:pPr>
              <w:jc w:val="center"/>
              <w:rPr>
                <w:b/>
                <w:sz w:val="16"/>
                <w:szCs w:val="16"/>
              </w:rPr>
            </w:pPr>
          </w:p>
          <w:p w:rsidR="00007202" w:rsidRPr="006110F4" w:rsidRDefault="00007202" w:rsidP="003F294B">
            <w:pPr>
              <w:rPr>
                <w:b/>
                <w:sz w:val="16"/>
                <w:szCs w:val="16"/>
              </w:rPr>
            </w:pPr>
            <w:r w:rsidRPr="006110F4">
              <w:rPr>
                <w:b/>
                <w:sz w:val="16"/>
                <w:szCs w:val="16"/>
              </w:rPr>
              <w:t>YETERLİKALANI</w:t>
            </w:r>
          </w:p>
          <w:p w:rsidR="00007202" w:rsidRPr="006110F4" w:rsidRDefault="00007202" w:rsidP="003F294B">
            <w:pPr>
              <w:rPr>
                <w:b/>
                <w:sz w:val="16"/>
                <w:szCs w:val="16"/>
              </w:rPr>
            </w:pPr>
            <w:r w:rsidRPr="006110F4">
              <w:rPr>
                <w:b/>
                <w:sz w:val="16"/>
                <w:szCs w:val="16"/>
              </w:rPr>
              <w:t>KAZANIMLAR</w:t>
            </w:r>
          </w:p>
          <w:p w:rsidR="00007202" w:rsidRPr="006110F4" w:rsidRDefault="00007202" w:rsidP="003F294B">
            <w:pPr>
              <w:rPr>
                <w:b/>
                <w:sz w:val="16"/>
                <w:szCs w:val="16"/>
              </w:rPr>
            </w:pPr>
            <w:r w:rsidRPr="006110F4">
              <w:rPr>
                <w:b/>
                <w:sz w:val="16"/>
                <w:szCs w:val="16"/>
              </w:rPr>
              <w:t>ETKİNLİK</w:t>
            </w:r>
          </w:p>
          <w:p w:rsidR="00007202" w:rsidRPr="006110F4" w:rsidRDefault="00007202" w:rsidP="003F294B">
            <w:pPr>
              <w:rPr>
                <w:b/>
                <w:sz w:val="16"/>
                <w:szCs w:val="16"/>
              </w:rPr>
            </w:pPr>
            <w:r w:rsidRPr="006110F4">
              <w:rPr>
                <w:b/>
                <w:sz w:val="16"/>
                <w:szCs w:val="16"/>
              </w:rPr>
              <w:t>AÇIKLAMA</w:t>
            </w:r>
          </w:p>
          <w:p w:rsidR="00007202" w:rsidRPr="006110F4" w:rsidRDefault="00007202" w:rsidP="003F294B">
            <w:pPr>
              <w:rPr>
                <w:b/>
                <w:sz w:val="16"/>
                <w:szCs w:val="16"/>
              </w:rPr>
            </w:pPr>
            <w:r w:rsidRPr="006110F4">
              <w:rPr>
                <w:b/>
                <w:sz w:val="16"/>
                <w:szCs w:val="16"/>
              </w:rPr>
              <w:t>KULLANILACAK ARAÇ GEREÇ</w:t>
            </w:r>
          </w:p>
          <w:p w:rsidR="00007202" w:rsidRPr="006110F4" w:rsidRDefault="00007202" w:rsidP="003F294B">
            <w:pPr>
              <w:rPr>
                <w:b/>
                <w:sz w:val="16"/>
                <w:szCs w:val="16"/>
              </w:rPr>
            </w:pPr>
            <w:r w:rsidRPr="006110F4">
              <w:rPr>
                <w:b/>
                <w:sz w:val="16"/>
                <w:szCs w:val="16"/>
              </w:rPr>
              <w:t>YÖNTEM</w:t>
            </w:r>
          </w:p>
          <w:p w:rsidR="00007202" w:rsidRPr="006110F4" w:rsidRDefault="00007202" w:rsidP="003F294B">
            <w:pPr>
              <w:rPr>
                <w:b/>
                <w:sz w:val="16"/>
                <w:szCs w:val="16"/>
              </w:rPr>
            </w:pPr>
            <w:r w:rsidRPr="006110F4">
              <w:rPr>
                <w:b/>
                <w:sz w:val="16"/>
                <w:szCs w:val="16"/>
              </w:rPr>
              <w:t>DEĞERLENDİRME</w:t>
            </w:r>
          </w:p>
          <w:p w:rsidR="00007202" w:rsidRPr="006110F4" w:rsidRDefault="00007202" w:rsidP="003F294B">
            <w:pPr>
              <w:rPr>
                <w:b/>
                <w:sz w:val="16"/>
                <w:szCs w:val="16"/>
              </w:rPr>
            </w:pPr>
            <w:r w:rsidRPr="006110F4">
              <w:rPr>
                <w:b/>
                <w:sz w:val="16"/>
                <w:szCs w:val="16"/>
              </w:rPr>
              <w:t>SÜRE</w:t>
            </w:r>
          </w:p>
          <w:p w:rsidR="00007202" w:rsidRPr="006110F4" w:rsidRDefault="00007202" w:rsidP="003F294B">
            <w:pPr>
              <w:jc w:val="center"/>
              <w:rPr>
                <w:b/>
                <w:sz w:val="16"/>
                <w:szCs w:val="16"/>
              </w:rPr>
            </w:pPr>
          </w:p>
        </w:tc>
        <w:tc>
          <w:tcPr>
            <w:tcW w:w="2556" w:type="dxa"/>
          </w:tcPr>
          <w:p w:rsidR="00007202" w:rsidRPr="006110F4" w:rsidRDefault="00007202" w:rsidP="003F294B">
            <w:pPr>
              <w:jc w:val="center"/>
              <w:rPr>
                <w:b/>
                <w:sz w:val="16"/>
                <w:szCs w:val="16"/>
              </w:rPr>
            </w:pPr>
          </w:p>
          <w:p w:rsidR="00007202" w:rsidRPr="006110F4" w:rsidRDefault="00007202" w:rsidP="00C13672">
            <w:pPr>
              <w:numPr>
                <w:ilvl w:val="1"/>
                <w:numId w:val="6"/>
              </w:numPr>
              <w:rPr>
                <w:sz w:val="20"/>
                <w:szCs w:val="20"/>
              </w:rPr>
            </w:pPr>
            <w:r w:rsidRPr="006110F4">
              <w:rPr>
                <w:sz w:val="20"/>
                <w:szCs w:val="20"/>
              </w:rPr>
              <w:t>Bilgi paylaşmak amacıyla e-posta kullanır.</w:t>
            </w:r>
          </w:p>
          <w:p w:rsidR="00007202" w:rsidRPr="006110F4" w:rsidRDefault="00007202" w:rsidP="003F294B">
            <w:r w:rsidRPr="006110F4">
              <w:rPr>
                <w:b/>
                <w:bCs/>
                <w:sz w:val="20"/>
                <w:szCs w:val="20"/>
              </w:rPr>
              <w:t>3.4.</w:t>
            </w:r>
            <w:r w:rsidRPr="006110F4">
              <w:rPr>
                <w:sz w:val="20"/>
                <w:szCs w:val="20"/>
              </w:rPr>
              <w:t xml:space="preserve"> Kullanıcı adı ve şifresi girerek e-posta adresine ulaşma, gelen e-postayı okuma, yeni bir ileti oluşturma ve silme işlemleri yaptırılır. Kullanıcı adı ve şifrenin diğer kullanım alanları vurgulanır.</w:t>
            </w:r>
          </w:p>
        </w:tc>
        <w:tc>
          <w:tcPr>
            <w:tcW w:w="2556" w:type="dxa"/>
            <w:vAlign w:val="center"/>
          </w:tcPr>
          <w:p w:rsidR="00007202" w:rsidRDefault="00007202" w:rsidP="00761F48">
            <w:pPr>
              <w:rPr>
                <w:b/>
              </w:rPr>
            </w:pPr>
            <w:r w:rsidRPr="006110F4">
              <w:rPr>
                <w:b/>
              </w:rPr>
              <w:t>Arkadaşlarımızı ve kendimizi tanıyalım:</w:t>
            </w:r>
          </w:p>
          <w:p w:rsidR="00007202" w:rsidRDefault="00007202" w:rsidP="00761F48">
            <w:pPr>
              <w:rPr>
                <w:b/>
              </w:rPr>
            </w:pPr>
            <w:r>
              <w:rPr>
                <w:b/>
              </w:rPr>
              <w:t>Ben Başarılıyım:</w:t>
            </w:r>
          </w:p>
          <w:p w:rsidR="00007202" w:rsidRDefault="00007202" w:rsidP="00F81D64">
            <w:r w:rsidRPr="00F81D64">
              <w:t>Öğrencilerin başarılı ve başarısız oldukları ders vb. belirlemeye, sebeplerini bulmaya yönelik sorular hazırlanıp, değerlendirilir.</w:t>
            </w:r>
          </w:p>
          <w:p w:rsidR="00007202" w:rsidRDefault="00007202" w:rsidP="00F81D64"/>
          <w:p w:rsidR="00007202" w:rsidRDefault="00007202" w:rsidP="00F81D64"/>
          <w:p w:rsidR="00007202" w:rsidRPr="00F81D64" w:rsidRDefault="00007202" w:rsidP="00F81D64"/>
        </w:tc>
        <w:tc>
          <w:tcPr>
            <w:tcW w:w="2556" w:type="dxa"/>
            <w:vAlign w:val="center"/>
          </w:tcPr>
          <w:p w:rsidR="00007202" w:rsidRDefault="00007202" w:rsidP="001F6A83">
            <w:pPr>
              <w:jc w:val="center"/>
              <w:rPr>
                <w:b/>
              </w:rPr>
            </w:pPr>
            <w:r w:rsidRPr="006110F4">
              <w:rPr>
                <w:b/>
              </w:rPr>
              <w:t>Şiir ezberleme, okuma, anlama:</w:t>
            </w:r>
          </w:p>
          <w:p w:rsidR="00007202" w:rsidRDefault="00007202" w:rsidP="001F6A83">
            <w:pPr>
              <w:jc w:val="center"/>
            </w:pPr>
            <w:r>
              <w:rPr>
                <w:b/>
                <w:bCs/>
                <w:sz w:val="18"/>
                <w:szCs w:val="18"/>
              </w:rPr>
              <w:t xml:space="preserve"> </w:t>
            </w:r>
            <w:r w:rsidRPr="001F6A83">
              <w:rPr>
                <w:b/>
                <w:bCs/>
              </w:rPr>
              <w:t>1 :</w:t>
            </w:r>
            <w:r w:rsidRPr="001F6A83">
              <w:t xml:space="preserve"> Düzeylerine uygun bir şiiri </w:t>
            </w:r>
            <w:r>
              <w:t>anlayabilme,açıklayabilme.</w:t>
            </w:r>
          </w:p>
          <w:p w:rsidR="00007202" w:rsidRDefault="00007202" w:rsidP="001F6A83">
            <w:pPr>
              <w:jc w:val="center"/>
            </w:pPr>
            <w:r>
              <w:t>öğretmenin hazırladığı bir şiirde neler anlatıldığını açıklama. Öğretmen  mecaz anlamı bulunan ifadeler üzerinde durup açıklama yapar.</w:t>
            </w:r>
          </w:p>
          <w:p w:rsidR="00007202" w:rsidRPr="006110F4" w:rsidRDefault="00007202" w:rsidP="001F6A83">
            <w:pPr>
              <w:jc w:val="center"/>
              <w:rPr>
                <w:b/>
              </w:rPr>
            </w:pPr>
          </w:p>
        </w:tc>
        <w:tc>
          <w:tcPr>
            <w:tcW w:w="2556" w:type="dxa"/>
            <w:vAlign w:val="center"/>
          </w:tcPr>
          <w:p w:rsidR="00007202" w:rsidRDefault="00007202" w:rsidP="007C5BE0">
            <w:pPr>
              <w:tabs>
                <w:tab w:val="left" w:pos="907"/>
              </w:tabs>
              <w:spacing w:line="240" w:lineRule="exact"/>
              <w:rPr>
                <w:b/>
              </w:rPr>
            </w:pPr>
            <w:r w:rsidRPr="006110F4">
              <w:rPr>
                <w:b/>
              </w:rPr>
              <w:t xml:space="preserve">Masal anlatma: </w:t>
            </w:r>
          </w:p>
          <w:p w:rsidR="00007202" w:rsidRDefault="00007202" w:rsidP="007C5BE0">
            <w:pPr>
              <w:tabs>
                <w:tab w:val="left" w:pos="907"/>
              </w:tabs>
              <w:spacing w:line="240" w:lineRule="exact"/>
            </w:pPr>
            <w:r w:rsidRPr="007C5BE0">
              <w:t>Okuduğu veya dinlediği bir öyküyü</w:t>
            </w:r>
            <w:r>
              <w:t xml:space="preserve">, masalı </w:t>
            </w:r>
            <w:r w:rsidRPr="007C5BE0">
              <w:t xml:space="preserve"> olayların sırasını bozmadan anlatabilmek.</w:t>
            </w:r>
          </w:p>
          <w:p w:rsidR="00007202" w:rsidRDefault="00007202" w:rsidP="007C5BE0">
            <w:pPr>
              <w:tabs>
                <w:tab w:val="left" w:pos="907"/>
              </w:tabs>
              <w:spacing w:line="240" w:lineRule="exact"/>
            </w:pPr>
          </w:p>
          <w:p w:rsidR="00007202" w:rsidRDefault="00007202" w:rsidP="007C5BE0">
            <w:pPr>
              <w:tabs>
                <w:tab w:val="left" w:pos="907"/>
              </w:tabs>
              <w:spacing w:line="240" w:lineRule="exact"/>
            </w:pPr>
            <w:r w:rsidRPr="007C5BE0">
              <w:t xml:space="preserve"> </w:t>
            </w:r>
          </w:p>
          <w:p w:rsidR="00007202" w:rsidRPr="007C5BE0" w:rsidRDefault="00007202" w:rsidP="007C5BE0">
            <w:pPr>
              <w:tabs>
                <w:tab w:val="left" w:pos="907"/>
              </w:tabs>
              <w:spacing w:line="240" w:lineRule="exact"/>
            </w:pPr>
            <w:r>
              <w:t xml:space="preserve">Okudukları bir masal anlattırılıp, değerlendirilir. </w:t>
            </w: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p>
          <w:p w:rsidR="00007202" w:rsidRPr="006110F4" w:rsidRDefault="00007202" w:rsidP="007C5BE0">
            <w:pPr>
              <w:tabs>
                <w:tab w:val="left" w:pos="907"/>
              </w:tabs>
              <w:spacing w:line="240" w:lineRule="exact"/>
              <w:rPr>
                <w:b/>
              </w:rPr>
            </w:pPr>
          </w:p>
        </w:tc>
        <w:tc>
          <w:tcPr>
            <w:tcW w:w="2556" w:type="dxa"/>
            <w:vAlign w:val="center"/>
          </w:tcPr>
          <w:p w:rsidR="00007202" w:rsidRPr="006110F4" w:rsidRDefault="00007202" w:rsidP="0083078D">
            <w:pPr>
              <w:autoSpaceDE w:val="0"/>
              <w:autoSpaceDN w:val="0"/>
              <w:adjustRightInd w:val="0"/>
              <w:rPr>
                <w:b/>
                <w:bCs/>
                <w:sz w:val="20"/>
                <w:szCs w:val="20"/>
              </w:rPr>
            </w:pPr>
            <w:r w:rsidRPr="006110F4">
              <w:rPr>
                <w:b/>
              </w:rPr>
              <w:t>Kesiyorum, yapıştırıyorum:</w:t>
            </w:r>
            <w:r w:rsidRPr="006110F4">
              <w:rPr>
                <w:b/>
                <w:bCs/>
                <w:sz w:val="16"/>
                <w:szCs w:val="16"/>
              </w:rPr>
              <w:t xml:space="preserve"> “ </w:t>
            </w:r>
            <w:r w:rsidRPr="006110F4">
              <w:rPr>
                <w:b/>
                <w:bCs/>
                <w:sz w:val="20"/>
                <w:szCs w:val="20"/>
              </w:rPr>
              <w:t>Çizgisel Nesnelerle Çalışıyorum”</w:t>
            </w:r>
          </w:p>
          <w:p w:rsidR="00007202" w:rsidRPr="006110F4" w:rsidRDefault="00007202" w:rsidP="0083078D">
            <w:pPr>
              <w:autoSpaceDE w:val="0"/>
              <w:autoSpaceDN w:val="0"/>
              <w:adjustRightInd w:val="0"/>
              <w:rPr>
                <w:sz w:val="20"/>
                <w:szCs w:val="20"/>
              </w:rPr>
            </w:pPr>
            <w:r w:rsidRPr="006110F4">
              <w:rPr>
                <w:sz w:val="20"/>
                <w:szCs w:val="20"/>
              </w:rPr>
              <w:t>Öğrenciler, bir yüzey üzerine kürdan, kullanılmış kibrit çöpleri vb. çizgi etkisi yaratan malzemeleri yapıştırarak düzenleme yaparlar. Dilerlerse çalışmayı boyayarak renklendirebilir ya da kullandıkları malzemeleri önceden boyalara batırabilirler.</w:t>
            </w:r>
          </w:p>
          <w:p w:rsidR="00007202" w:rsidRPr="006110F4" w:rsidRDefault="00007202" w:rsidP="00761F48">
            <w:pPr>
              <w:rPr>
                <w:b/>
              </w:rPr>
            </w:pPr>
          </w:p>
        </w:tc>
      </w:tr>
      <w:tr w:rsidR="00007202" w:rsidRPr="006110F4" w:rsidTr="004117D0">
        <w:trPr>
          <w:cantSplit/>
          <w:trHeight w:val="5411"/>
        </w:trPr>
        <w:tc>
          <w:tcPr>
            <w:tcW w:w="544" w:type="dxa"/>
            <w:vMerge/>
            <w:vAlign w:val="center"/>
          </w:tcPr>
          <w:p w:rsidR="00007202" w:rsidRPr="006110F4" w:rsidRDefault="00007202" w:rsidP="00057042"/>
        </w:tc>
        <w:tc>
          <w:tcPr>
            <w:tcW w:w="509" w:type="dxa"/>
            <w:textDirection w:val="btLr"/>
            <w:vAlign w:val="center"/>
          </w:tcPr>
          <w:p w:rsidR="00007202" w:rsidRPr="006110F4" w:rsidRDefault="00007202" w:rsidP="00057042">
            <w:pPr>
              <w:ind w:left="163" w:right="113"/>
              <w:jc w:val="center"/>
              <w:rPr>
                <w:b/>
              </w:rPr>
            </w:pPr>
            <w:r w:rsidRPr="006110F4">
              <w:rPr>
                <w:b/>
                <w:sz w:val="28"/>
                <w:szCs w:val="28"/>
              </w:rPr>
              <w:t>30.  HAFTA</w:t>
            </w:r>
          </w:p>
        </w:tc>
        <w:tc>
          <w:tcPr>
            <w:tcW w:w="1621" w:type="dxa"/>
            <w:vAlign w:val="center"/>
          </w:tcPr>
          <w:p w:rsidR="00007202" w:rsidRPr="006110F4" w:rsidRDefault="00007202" w:rsidP="00057042">
            <w:pPr>
              <w:rPr>
                <w:b/>
                <w:sz w:val="16"/>
                <w:szCs w:val="16"/>
              </w:rPr>
            </w:pPr>
            <w:r w:rsidRPr="006110F4">
              <w:rPr>
                <w:b/>
                <w:sz w:val="16"/>
                <w:szCs w:val="16"/>
              </w:rPr>
              <w:t>YETERLİKALANI</w:t>
            </w:r>
          </w:p>
          <w:p w:rsidR="00007202" w:rsidRPr="006110F4" w:rsidRDefault="00007202" w:rsidP="00057042">
            <w:pPr>
              <w:rPr>
                <w:b/>
                <w:sz w:val="16"/>
                <w:szCs w:val="16"/>
              </w:rPr>
            </w:pPr>
            <w:r w:rsidRPr="006110F4">
              <w:rPr>
                <w:b/>
                <w:sz w:val="16"/>
                <w:szCs w:val="16"/>
              </w:rPr>
              <w:t>KAZANIMLAR</w:t>
            </w:r>
          </w:p>
          <w:p w:rsidR="00007202" w:rsidRPr="006110F4" w:rsidRDefault="00007202" w:rsidP="00057042">
            <w:pPr>
              <w:rPr>
                <w:b/>
                <w:sz w:val="16"/>
                <w:szCs w:val="16"/>
              </w:rPr>
            </w:pPr>
            <w:r w:rsidRPr="006110F4">
              <w:rPr>
                <w:b/>
                <w:sz w:val="16"/>
                <w:szCs w:val="16"/>
              </w:rPr>
              <w:t>ETKİNLİK</w:t>
            </w:r>
          </w:p>
          <w:p w:rsidR="00007202" w:rsidRPr="006110F4" w:rsidRDefault="00007202" w:rsidP="00057042">
            <w:pPr>
              <w:rPr>
                <w:b/>
                <w:sz w:val="16"/>
                <w:szCs w:val="16"/>
              </w:rPr>
            </w:pPr>
            <w:r w:rsidRPr="006110F4">
              <w:rPr>
                <w:b/>
                <w:sz w:val="16"/>
                <w:szCs w:val="16"/>
              </w:rPr>
              <w:t>AÇIKLAMA</w:t>
            </w:r>
          </w:p>
          <w:p w:rsidR="00007202" w:rsidRPr="006110F4" w:rsidRDefault="00007202" w:rsidP="00057042">
            <w:pPr>
              <w:rPr>
                <w:b/>
                <w:sz w:val="16"/>
                <w:szCs w:val="16"/>
              </w:rPr>
            </w:pPr>
            <w:r w:rsidRPr="006110F4">
              <w:rPr>
                <w:b/>
                <w:sz w:val="16"/>
                <w:szCs w:val="16"/>
              </w:rPr>
              <w:t>KULLANILACAK ARAÇ GEREÇ</w:t>
            </w:r>
          </w:p>
          <w:p w:rsidR="00007202" w:rsidRPr="006110F4" w:rsidRDefault="00007202" w:rsidP="00057042">
            <w:pPr>
              <w:rPr>
                <w:b/>
                <w:sz w:val="16"/>
                <w:szCs w:val="16"/>
              </w:rPr>
            </w:pPr>
            <w:r w:rsidRPr="006110F4">
              <w:rPr>
                <w:b/>
                <w:sz w:val="16"/>
                <w:szCs w:val="16"/>
              </w:rPr>
              <w:t>YÖNTEM</w:t>
            </w:r>
          </w:p>
          <w:p w:rsidR="00007202" w:rsidRPr="006110F4" w:rsidRDefault="00007202" w:rsidP="00057042">
            <w:pPr>
              <w:rPr>
                <w:b/>
                <w:sz w:val="16"/>
                <w:szCs w:val="16"/>
              </w:rPr>
            </w:pPr>
            <w:r w:rsidRPr="006110F4">
              <w:rPr>
                <w:b/>
                <w:sz w:val="16"/>
                <w:szCs w:val="16"/>
              </w:rPr>
              <w:t>DEĞERLENDİRME</w:t>
            </w:r>
          </w:p>
          <w:p w:rsidR="00007202" w:rsidRPr="006110F4" w:rsidRDefault="00007202" w:rsidP="00057042">
            <w:pPr>
              <w:rPr>
                <w:b/>
                <w:sz w:val="16"/>
                <w:szCs w:val="16"/>
              </w:rPr>
            </w:pPr>
            <w:r w:rsidRPr="006110F4">
              <w:rPr>
                <w:b/>
                <w:sz w:val="16"/>
                <w:szCs w:val="16"/>
              </w:rPr>
              <w:t>SÜRE</w:t>
            </w:r>
          </w:p>
          <w:p w:rsidR="00007202" w:rsidRPr="006110F4" w:rsidRDefault="00007202" w:rsidP="00057042"/>
        </w:tc>
        <w:tc>
          <w:tcPr>
            <w:tcW w:w="2556" w:type="dxa"/>
            <w:vAlign w:val="center"/>
          </w:tcPr>
          <w:p w:rsidR="00007202" w:rsidRPr="006110F4" w:rsidRDefault="00007202" w:rsidP="00057042">
            <w:pPr>
              <w:rPr>
                <w:sz w:val="20"/>
                <w:szCs w:val="20"/>
              </w:rPr>
            </w:pPr>
            <w:r w:rsidRPr="006110F4">
              <w:rPr>
                <w:b/>
                <w:bCs/>
                <w:sz w:val="20"/>
                <w:szCs w:val="20"/>
              </w:rPr>
              <w:t>3.4.</w:t>
            </w:r>
            <w:r w:rsidRPr="006110F4">
              <w:rPr>
                <w:b/>
                <w:bCs/>
                <w:sz w:val="14"/>
                <w:szCs w:val="14"/>
              </w:rPr>
              <w:t xml:space="preserve">     </w:t>
            </w:r>
            <w:r w:rsidRPr="006110F4">
              <w:rPr>
                <w:sz w:val="20"/>
                <w:szCs w:val="20"/>
              </w:rPr>
              <w:t>Bilgi paylaşmak amacıyla e-posta kullanır.</w:t>
            </w:r>
          </w:p>
          <w:p w:rsidR="00007202" w:rsidRDefault="00007202" w:rsidP="00057042">
            <w:pPr>
              <w:rPr>
                <w:sz w:val="20"/>
                <w:szCs w:val="20"/>
              </w:rPr>
            </w:pPr>
            <w:r w:rsidRPr="006110F4">
              <w:rPr>
                <w:b/>
                <w:bCs/>
                <w:sz w:val="20"/>
                <w:szCs w:val="20"/>
              </w:rPr>
              <w:t>[!] 3.4.</w:t>
            </w:r>
            <w:r w:rsidRPr="006110F4">
              <w:rPr>
                <w:sz w:val="20"/>
                <w:szCs w:val="20"/>
              </w:rPr>
              <w:t xml:space="preserve"> Kullanıcı adı ve şifresi girerek e-posta adresine ulaşma, gelen e-postayı okuma, yeni bir ileti oluşturma ve silme işlemleri yaptırılır. Kullanıcı adı ve şifrenin diğer kullanım alanları vurgulanır.</w:t>
            </w: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Pr="006110F4" w:rsidRDefault="00007202" w:rsidP="00057042"/>
        </w:tc>
        <w:tc>
          <w:tcPr>
            <w:tcW w:w="2556" w:type="dxa"/>
          </w:tcPr>
          <w:p w:rsidR="00007202" w:rsidRPr="006110F4" w:rsidRDefault="00007202" w:rsidP="00057042">
            <w:pPr>
              <w:jc w:val="cente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t>16: Giysi bilgisi</w:t>
            </w:r>
          </w:p>
          <w:p w:rsidR="00007202" w:rsidRPr="006110F4" w:rsidRDefault="00007202" w:rsidP="001A48F6">
            <w:pPr>
              <w:jc w:val="center"/>
              <w:rPr>
                <w:b/>
              </w:rPr>
            </w:pPr>
            <w:r w:rsidRPr="00BC5777">
              <w:t>Belli başlı giysi isimleri resimleri bulunup üzerlerine yapıştırılacak</w:t>
            </w:r>
            <w:r>
              <w:rPr>
                <w:b/>
                <w:sz w:val="18"/>
              </w:rPr>
              <w:t>..</w:t>
            </w:r>
          </w:p>
        </w:tc>
        <w:tc>
          <w:tcPr>
            <w:tcW w:w="2556" w:type="dxa"/>
          </w:tcPr>
          <w:p w:rsidR="00007202" w:rsidRPr="006110F4" w:rsidRDefault="00007202" w:rsidP="00057042">
            <w:pPr>
              <w:jc w:val="center"/>
              <w:rPr>
                <w:b/>
              </w:rPr>
            </w:pPr>
          </w:p>
          <w:p w:rsidR="00007202" w:rsidRDefault="00007202" w:rsidP="00057042">
            <w:pPr>
              <w:jc w:val="center"/>
              <w:rPr>
                <w:b/>
              </w:rPr>
            </w:pPr>
            <w:r w:rsidRPr="006110F4">
              <w:rPr>
                <w:b/>
              </w:rPr>
              <w:t>Gezi, gözlem çalışması:</w:t>
            </w:r>
          </w:p>
          <w:p w:rsidR="00007202" w:rsidRDefault="00007202" w:rsidP="007E1E0C">
            <w:pPr>
              <w:jc w:val="center"/>
              <w:rPr>
                <w:b/>
              </w:rPr>
            </w:pPr>
            <w:r>
              <w:rPr>
                <w:b/>
              </w:rPr>
              <w:t>Yaşadığı yeri tanıma:</w:t>
            </w:r>
          </w:p>
          <w:p w:rsidR="00007202" w:rsidRPr="007E1E0C" w:rsidRDefault="00007202" w:rsidP="007E1E0C">
            <w:pPr>
              <w:jc w:val="center"/>
            </w:pPr>
            <w:r w:rsidRPr="007E1E0C">
              <w:t>Yaşadığı yerleşim birimindeki kurumların işleyişi hakkında bilgi edinir.</w:t>
            </w:r>
          </w:p>
          <w:p w:rsidR="00007202" w:rsidRPr="007E1E0C" w:rsidRDefault="00007202" w:rsidP="007E1E0C">
            <w:pPr>
              <w:numPr>
                <w:ilvl w:val="0"/>
                <w:numId w:val="9"/>
              </w:numPr>
              <w:jc w:val="center"/>
            </w:pPr>
            <w:r w:rsidRPr="007E1E0C">
              <w:t>İlçe belediyesinin ziyareti.</w:t>
            </w:r>
          </w:p>
        </w:tc>
        <w:tc>
          <w:tcPr>
            <w:tcW w:w="2556" w:type="dxa"/>
          </w:tcPr>
          <w:p w:rsidR="00007202" w:rsidRPr="006110F4" w:rsidRDefault="00007202" w:rsidP="004C0010">
            <w:pPr>
              <w:jc w:val="center"/>
              <w:rPr>
                <w:b/>
              </w:rPr>
            </w:pPr>
          </w:p>
          <w:p w:rsidR="00007202" w:rsidRDefault="00007202" w:rsidP="004C0010">
            <w:pPr>
              <w:jc w:val="center"/>
              <w:rPr>
                <w:b/>
              </w:rPr>
            </w:pPr>
            <w:r>
              <w:rPr>
                <w:b/>
              </w:rPr>
              <w:t>Y</w:t>
            </w:r>
            <w:r w:rsidRPr="006110F4">
              <w:rPr>
                <w:b/>
              </w:rPr>
              <w:t>azı çalışması:</w:t>
            </w:r>
          </w:p>
          <w:p w:rsidR="00007202" w:rsidRDefault="00007202" w:rsidP="007B13A4">
            <w:pPr>
              <w:jc w:val="center"/>
            </w:pPr>
            <w:r w:rsidRPr="00903AD3">
              <w:t>5. Anlamlı ve kurallı cümleler yazar.</w:t>
            </w:r>
          </w:p>
          <w:p w:rsidR="00007202" w:rsidRDefault="00007202" w:rsidP="004C0010">
            <w:pPr>
              <w:ind w:left="72" w:hanging="72"/>
            </w:pPr>
            <w:r>
              <w:t>Ö</w:t>
            </w:r>
            <w:r w:rsidRPr="00903AD3">
              <w:t>ğrenciler kurallı cümleler oluşturmaya özendirilmelidir.</w:t>
            </w:r>
          </w:p>
          <w:p w:rsidR="00007202" w:rsidRPr="00903AD3" w:rsidRDefault="00007202" w:rsidP="004C0010">
            <w:pPr>
              <w:ind w:left="72" w:hanging="72"/>
            </w:pPr>
            <w:r>
              <w:t>Hikâye, olay vb. yazısı yazdırılıp okutulur.</w:t>
            </w:r>
          </w:p>
          <w:p w:rsidR="00007202" w:rsidRDefault="00007202" w:rsidP="00057042">
            <w:pPr>
              <w:jc w:val="center"/>
              <w:rPr>
                <w:b/>
              </w:rPr>
            </w:pPr>
          </w:p>
          <w:p w:rsidR="00007202" w:rsidRPr="006110F4" w:rsidRDefault="00007202" w:rsidP="00057042">
            <w:pPr>
              <w:jc w:val="center"/>
              <w:rPr>
                <w:b/>
              </w:rPr>
            </w:pPr>
          </w:p>
        </w:tc>
        <w:tc>
          <w:tcPr>
            <w:tcW w:w="2556" w:type="dxa"/>
          </w:tcPr>
          <w:p w:rsidR="00007202" w:rsidRPr="006110F4" w:rsidRDefault="00007202" w:rsidP="00057042">
            <w:pPr>
              <w:jc w:val="center"/>
              <w:rPr>
                <w:b/>
              </w:rPr>
            </w:pPr>
          </w:p>
          <w:p w:rsidR="00007202" w:rsidRPr="006110F4" w:rsidRDefault="00007202" w:rsidP="00057042">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057042">
            <w:pPr>
              <w:jc w:val="center"/>
              <w:rPr>
                <w:b/>
              </w:rPr>
            </w:pPr>
          </w:p>
        </w:tc>
      </w:tr>
    </w:tbl>
    <w:p w:rsidR="00007202" w:rsidRPr="006110F4" w:rsidRDefault="00007202" w:rsidP="009C0906"/>
    <w:p w:rsidR="00007202" w:rsidRPr="006110F4" w:rsidRDefault="00007202" w:rsidP="009C0906"/>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33"/>
        <w:gridCol w:w="1698"/>
        <w:gridCol w:w="2678"/>
        <w:gridCol w:w="2678"/>
        <w:gridCol w:w="2678"/>
        <w:gridCol w:w="2678"/>
        <w:gridCol w:w="2678"/>
      </w:tblGrid>
      <w:tr w:rsidR="00007202" w:rsidRPr="006110F4" w:rsidTr="00057042">
        <w:trPr>
          <w:cantSplit/>
          <w:trHeight w:val="1143"/>
        </w:trPr>
        <w:tc>
          <w:tcPr>
            <w:tcW w:w="540"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8" w:type="dxa"/>
          </w:tcPr>
          <w:p w:rsidR="00007202" w:rsidRPr="006110F4" w:rsidRDefault="00007202" w:rsidP="007C470C">
            <w:pPr>
              <w:rPr>
                <w:b/>
                <w:sz w:val="20"/>
                <w:szCs w:val="20"/>
              </w:rPr>
            </w:pPr>
          </w:p>
        </w:tc>
        <w:tc>
          <w:tcPr>
            <w:tcW w:w="2678"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p w:rsidR="00007202" w:rsidRPr="006110F4" w:rsidRDefault="00007202" w:rsidP="007C470C">
            <w:pPr>
              <w:rPr>
                <w:b/>
                <w:sz w:val="20"/>
                <w:szCs w:val="20"/>
              </w:rPr>
            </w:pPr>
          </w:p>
        </w:tc>
        <w:tc>
          <w:tcPr>
            <w:tcW w:w="2678" w:type="dxa"/>
          </w:tcPr>
          <w:p w:rsidR="00007202" w:rsidRPr="006110F4" w:rsidRDefault="00007202" w:rsidP="007C470C">
            <w:pPr>
              <w:pStyle w:val="ListParagraph"/>
              <w:rPr>
                <w:b/>
                <w:sz w:val="28"/>
                <w:szCs w:val="28"/>
              </w:rPr>
            </w:pPr>
            <w:r w:rsidRPr="006110F4">
              <w:rPr>
                <w:b/>
                <w:sz w:val="28"/>
                <w:szCs w:val="28"/>
              </w:rPr>
              <w:t xml:space="preserve">2.DERS </w:t>
            </w:r>
          </w:p>
        </w:tc>
        <w:tc>
          <w:tcPr>
            <w:tcW w:w="2678" w:type="dxa"/>
          </w:tcPr>
          <w:p w:rsidR="00007202" w:rsidRPr="006110F4" w:rsidRDefault="00007202" w:rsidP="007C470C">
            <w:pPr>
              <w:ind w:left="360"/>
              <w:jc w:val="center"/>
              <w:rPr>
                <w:b/>
                <w:sz w:val="28"/>
                <w:szCs w:val="28"/>
              </w:rPr>
            </w:pPr>
            <w:r w:rsidRPr="006110F4">
              <w:rPr>
                <w:b/>
                <w:sz w:val="28"/>
                <w:szCs w:val="28"/>
              </w:rPr>
              <w:t>3.DERS</w:t>
            </w:r>
          </w:p>
        </w:tc>
        <w:tc>
          <w:tcPr>
            <w:tcW w:w="2678" w:type="dxa"/>
          </w:tcPr>
          <w:p w:rsidR="00007202" w:rsidRPr="006110F4" w:rsidRDefault="00007202" w:rsidP="007C470C">
            <w:pPr>
              <w:ind w:left="360"/>
              <w:jc w:val="center"/>
              <w:rPr>
                <w:b/>
                <w:sz w:val="28"/>
                <w:szCs w:val="28"/>
              </w:rPr>
            </w:pPr>
            <w:r w:rsidRPr="006110F4">
              <w:rPr>
                <w:b/>
                <w:sz w:val="28"/>
                <w:szCs w:val="28"/>
              </w:rPr>
              <w:t>4.DERS</w:t>
            </w:r>
          </w:p>
        </w:tc>
        <w:tc>
          <w:tcPr>
            <w:tcW w:w="2678"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057042">
        <w:trPr>
          <w:cantSplit/>
          <w:trHeight w:val="2818"/>
        </w:trPr>
        <w:tc>
          <w:tcPr>
            <w:tcW w:w="540" w:type="dxa"/>
            <w:vMerge w:val="restart"/>
            <w:textDirection w:val="btLr"/>
          </w:tcPr>
          <w:p w:rsidR="00007202" w:rsidRPr="006110F4" w:rsidRDefault="00007202" w:rsidP="00057042">
            <w:pPr>
              <w:ind w:left="113" w:right="113"/>
              <w:jc w:val="center"/>
              <w:rPr>
                <w:b/>
                <w:sz w:val="28"/>
                <w:szCs w:val="28"/>
              </w:rPr>
            </w:pPr>
            <w:r w:rsidRPr="006110F4">
              <w:rPr>
                <w:b/>
                <w:sz w:val="28"/>
                <w:szCs w:val="28"/>
              </w:rPr>
              <w:t>2 MAYIS – 13 MAYIS</w:t>
            </w:r>
          </w:p>
        </w:tc>
        <w:tc>
          <w:tcPr>
            <w:tcW w:w="533" w:type="dxa"/>
            <w:textDirection w:val="btLr"/>
          </w:tcPr>
          <w:p w:rsidR="00007202" w:rsidRPr="006110F4" w:rsidRDefault="00007202" w:rsidP="00057042">
            <w:pPr>
              <w:ind w:left="113" w:right="113"/>
              <w:jc w:val="center"/>
              <w:rPr>
                <w:b/>
              </w:rPr>
            </w:pPr>
            <w:r w:rsidRPr="006110F4">
              <w:rPr>
                <w:b/>
                <w:sz w:val="28"/>
                <w:szCs w:val="28"/>
              </w:rPr>
              <w:t>31.  HAFTA</w:t>
            </w:r>
          </w:p>
        </w:tc>
        <w:tc>
          <w:tcPr>
            <w:tcW w:w="1698" w:type="dxa"/>
          </w:tcPr>
          <w:p w:rsidR="00007202" w:rsidRPr="006110F4" w:rsidRDefault="00007202" w:rsidP="00057042">
            <w:pPr>
              <w:jc w:val="center"/>
              <w:rPr>
                <w:b/>
                <w:sz w:val="16"/>
                <w:szCs w:val="16"/>
              </w:rPr>
            </w:pPr>
          </w:p>
          <w:p w:rsidR="00007202" w:rsidRPr="006110F4" w:rsidRDefault="00007202" w:rsidP="00057042">
            <w:pPr>
              <w:rPr>
                <w:b/>
                <w:sz w:val="16"/>
                <w:szCs w:val="16"/>
              </w:rPr>
            </w:pPr>
            <w:r w:rsidRPr="006110F4">
              <w:rPr>
                <w:b/>
                <w:sz w:val="16"/>
                <w:szCs w:val="16"/>
              </w:rPr>
              <w:t>YETERLİKALANI</w:t>
            </w:r>
          </w:p>
          <w:p w:rsidR="00007202" w:rsidRPr="006110F4" w:rsidRDefault="00007202" w:rsidP="00057042">
            <w:pPr>
              <w:rPr>
                <w:b/>
                <w:sz w:val="16"/>
                <w:szCs w:val="16"/>
              </w:rPr>
            </w:pPr>
            <w:r w:rsidRPr="006110F4">
              <w:rPr>
                <w:b/>
                <w:sz w:val="16"/>
                <w:szCs w:val="16"/>
              </w:rPr>
              <w:t>KAZANIMLAR</w:t>
            </w:r>
          </w:p>
          <w:p w:rsidR="00007202" w:rsidRPr="006110F4" w:rsidRDefault="00007202" w:rsidP="00057042">
            <w:pPr>
              <w:rPr>
                <w:b/>
                <w:sz w:val="16"/>
                <w:szCs w:val="16"/>
              </w:rPr>
            </w:pPr>
            <w:r w:rsidRPr="006110F4">
              <w:rPr>
                <w:b/>
                <w:sz w:val="16"/>
                <w:szCs w:val="16"/>
              </w:rPr>
              <w:t>ETKİNLİK</w:t>
            </w:r>
          </w:p>
          <w:p w:rsidR="00007202" w:rsidRPr="006110F4" w:rsidRDefault="00007202" w:rsidP="00057042">
            <w:pPr>
              <w:rPr>
                <w:b/>
                <w:sz w:val="16"/>
                <w:szCs w:val="16"/>
              </w:rPr>
            </w:pPr>
            <w:r w:rsidRPr="006110F4">
              <w:rPr>
                <w:b/>
                <w:sz w:val="16"/>
                <w:szCs w:val="16"/>
              </w:rPr>
              <w:t>AÇIKLAMA</w:t>
            </w:r>
          </w:p>
          <w:p w:rsidR="00007202" w:rsidRPr="006110F4" w:rsidRDefault="00007202" w:rsidP="00057042">
            <w:pPr>
              <w:rPr>
                <w:b/>
                <w:sz w:val="16"/>
                <w:szCs w:val="16"/>
              </w:rPr>
            </w:pPr>
            <w:r w:rsidRPr="006110F4">
              <w:rPr>
                <w:b/>
                <w:sz w:val="16"/>
                <w:szCs w:val="16"/>
              </w:rPr>
              <w:t>KULLANILACAK ARAÇ GEREÇ</w:t>
            </w:r>
          </w:p>
          <w:p w:rsidR="00007202" w:rsidRPr="006110F4" w:rsidRDefault="00007202" w:rsidP="00057042">
            <w:pPr>
              <w:rPr>
                <w:b/>
                <w:sz w:val="16"/>
                <w:szCs w:val="16"/>
              </w:rPr>
            </w:pPr>
            <w:r w:rsidRPr="006110F4">
              <w:rPr>
                <w:b/>
                <w:sz w:val="16"/>
                <w:szCs w:val="16"/>
              </w:rPr>
              <w:t>YÖNTEM</w:t>
            </w:r>
          </w:p>
          <w:p w:rsidR="00007202" w:rsidRPr="006110F4" w:rsidRDefault="00007202" w:rsidP="00057042">
            <w:pPr>
              <w:rPr>
                <w:b/>
                <w:sz w:val="16"/>
                <w:szCs w:val="16"/>
              </w:rPr>
            </w:pPr>
            <w:r w:rsidRPr="006110F4">
              <w:rPr>
                <w:b/>
                <w:sz w:val="16"/>
                <w:szCs w:val="16"/>
              </w:rPr>
              <w:t>DEĞERLENDİRME</w:t>
            </w:r>
          </w:p>
          <w:p w:rsidR="00007202" w:rsidRPr="006110F4" w:rsidRDefault="00007202" w:rsidP="00057042">
            <w:pPr>
              <w:rPr>
                <w:b/>
                <w:sz w:val="16"/>
                <w:szCs w:val="16"/>
              </w:rPr>
            </w:pPr>
            <w:r w:rsidRPr="006110F4">
              <w:rPr>
                <w:b/>
                <w:sz w:val="16"/>
                <w:szCs w:val="16"/>
              </w:rPr>
              <w:t>SÜRE</w:t>
            </w:r>
          </w:p>
          <w:p w:rsidR="00007202" w:rsidRPr="006110F4" w:rsidRDefault="00007202" w:rsidP="00057042">
            <w:pPr>
              <w:jc w:val="center"/>
              <w:rPr>
                <w:b/>
                <w:sz w:val="16"/>
                <w:szCs w:val="16"/>
              </w:rPr>
            </w:pPr>
          </w:p>
        </w:tc>
        <w:tc>
          <w:tcPr>
            <w:tcW w:w="2678" w:type="dxa"/>
          </w:tcPr>
          <w:p w:rsidR="00007202" w:rsidRPr="006110F4" w:rsidRDefault="00007202" w:rsidP="00057042">
            <w:pPr>
              <w:jc w:val="center"/>
              <w:rPr>
                <w:b/>
                <w:sz w:val="16"/>
                <w:szCs w:val="16"/>
              </w:rPr>
            </w:pPr>
          </w:p>
          <w:p w:rsidR="00007202" w:rsidRPr="006110F4" w:rsidRDefault="00007202" w:rsidP="00057042">
            <w:pPr>
              <w:rPr>
                <w:sz w:val="20"/>
                <w:szCs w:val="20"/>
              </w:rPr>
            </w:pPr>
            <w:r w:rsidRPr="006110F4">
              <w:rPr>
                <w:b/>
                <w:bCs/>
                <w:sz w:val="20"/>
                <w:szCs w:val="20"/>
              </w:rPr>
              <w:t>4.1.</w:t>
            </w:r>
            <w:r w:rsidRPr="006110F4">
              <w:rPr>
                <w:b/>
                <w:bCs/>
                <w:sz w:val="14"/>
                <w:szCs w:val="14"/>
              </w:rPr>
              <w:t xml:space="preserve">  </w:t>
            </w:r>
            <w:r w:rsidRPr="006110F4">
              <w:rPr>
                <w:sz w:val="20"/>
                <w:szCs w:val="20"/>
              </w:rPr>
              <w:t>Grafik olarak sunulan bilginin sınırlı cevaplar sağladığını anlar.</w:t>
            </w:r>
          </w:p>
          <w:p w:rsidR="00007202" w:rsidRPr="006110F4" w:rsidRDefault="00007202" w:rsidP="00057042">
            <w:pPr>
              <w:rPr>
                <w:sz w:val="20"/>
                <w:szCs w:val="20"/>
              </w:rPr>
            </w:pPr>
          </w:p>
          <w:p w:rsidR="00007202" w:rsidRPr="006110F4" w:rsidRDefault="00007202" w:rsidP="00057042">
            <w:pPr>
              <w:rPr>
                <w:sz w:val="20"/>
                <w:szCs w:val="20"/>
              </w:rPr>
            </w:pPr>
            <w:r w:rsidRPr="006110F4">
              <w:rPr>
                <w:b/>
                <w:bCs/>
                <w:sz w:val="20"/>
                <w:szCs w:val="20"/>
              </w:rPr>
              <w:t>4.1.</w:t>
            </w:r>
            <w:r w:rsidRPr="006110F4">
              <w:t xml:space="preserve"> </w:t>
            </w:r>
            <w:r w:rsidRPr="006110F4">
              <w:rPr>
                <w:sz w:val="20"/>
                <w:szCs w:val="20"/>
              </w:rPr>
              <w:t>Nesne grafikleri kullandırılır.</w:t>
            </w:r>
          </w:p>
          <w:p w:rsidR="00007202" w:rsidRPr="006110F4" w:rsidRDefault="00007202" w:rsidP="00057042">
            <w:pPr>
              <w:rPr>
                <w:sz w:val="20"/>
                <w:szCs w:val="20"/>
              </w:rPr>
            </w:pPr>
          </w:p>
          <w:p w:rsidR="00007202" w:rsidRPr="006110F4" w:rsidRDefault="00007202" w:rsidP="00057042">
            <w:pPr>
              <w:rPr>
                <w:sz w:val="20"/>
                <w:szCs w:val="20"/>
              </w:rPr>
            </w:pPr>
            <w:r w:rsidRPr="006110F4">
              <w:rPr>
                <w:sz w:val="20"/>
                <w:szCs w:val="20"/>
              </w:rPr>
              <w:t xml:space="preserve">Kontrol listeleri </w:t>
            </w:r>
          </w:p>
          <w:p w:rsidR="00007202" w:rsidRPr="006110F4" w:rsidRDefault="00007202" w:rsidP="00057042">
            <w:pPr>
              <w:rPr>
                <w:sz w:val="20"/>
                <w:szCs w:val="20"/>
              </w:rPr>
            </w:pPr>
            <w:r w:rsidRPr="006110F4">
              <w:rPr>
                <w:sz w:val="20"/>
                <w:szCs w:val="20"/>
              </w:rPr>
              <w:t xml:space="preserve">Gözlem formları </w:t>
            </w:r>
          </w:p>
          <w:p w:rsidR="00007202" w:rsidRPr="007B13A4" w:rsidRDefault="00007202" w:rsidP="00057042">
            <w:pPr>
              <w:rPr>
                <w:sz w:val="20"/>
                <w:szCs w:val="20"/>
              </w:rPr>
            </w:pPr>
            <w:r w:rsidRPr="006110F4">
              <w:rPr>
                <w:sz w:val="20"/>
                <w:szCs w:val="20"/>
              </w:rPr>
              <w:t>Dereceli puanlama anahtarı                     Öz değerlendirme</w:t>
            </w:r>
          </w:p>
        </w:tc>
        <w:tc>
          <w:tcPr>
            <w:tcW w:w="2678" w:type="dxa"/>
            <w:vAlign w:val="center"/>
          </w:tcPr>
          <w:p w:rsidR="00007202" w:rsidRDefault="00007202" w:rsidP="00057042">
            <w:pPr>
              <w:rPr>
                <w:b/>
              </w:rPr>
            </w:pPr>
            <w:r w:rsidRPr="006110F4">
              <w:rPr>
                <w:b/>
              </w:rPr>
              <w:t>Bir aleti, makineyi tanıyalım, tanıtalım:</w:t>
            </w:r>
          </w:p>
          <w:p w:rsidR="00007202" w:rsidRPr="00E0750F" w:rsidRDefault="00007202" w:rsidP="00057042">
            <w:r w:rsidRPr="00E0750F">
              <w:t>Seçtiği bir alet, makineyi resimlerden de yaralanarak işleyişini ve ne işe yardığını anlatır.</w:t>
            </w: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Pr="006110F4" w:rsidRDefault="00007202" w:rsidP="00057042">
            <w:pPr>
              <w:rPr>
                <w:b/>
              </w:rPr>
            </w:pPr>
          </w:p>
        </w:tc>
        <w:tc>
          <w:tcPr>
            <w:tcW w:w="2678" w:type="dxa"/>
          </w:tcPr>
          <w:p w:rsidR="00007202" w:rsidRPr="006110F4" w:rsidRDefault="00007202" w:rsidP="00057042">
            <w:pPr>
              <w:rPr>
                <w:b/>
              </w:rPr>
            </w:pPr>
            <w:r w:rsidRPr="006110F4">
              <w:rPr>
                <w:b/>
              </w:rPr>
              <w:t>Şarkı söyleme:</w:t>
            </w:r>
          </w:p>
          <w:p w:rsidR="00007202" w:rsidRDefault="00007202" w:rsidP="00057042">
            <w:pPr>
              <w:rPr>
                <w:bCs/>
                <w:color w:val="000000"/>
                <w:szCs w:val="16"/>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p w:rsidR="00007202" w:rsidRPr="006110F4" w:rsidRDefault="00007202" w:rsidP="00057042">
            <w:pPr>
              <w:rPr>
                <w:b/>
              </w:rPr>
            </w:pPr>
          </w:p>
        </w:tc>
        <w:tc>
          <w:tcPr>
            <w:tcW w:w="2678" w:type="dxa"/>
          </w:tcPr>
          <w:p w:rsidR="00007202" w:rsidRPr="006110F4" w:rsidRDefault="00007202" w:rsidP="00057042">
            <w:pPr>
              <w:jc w:val="center"/>
              <w:rPr>
                <w:b/>
              </w:rPr>
            </w:pPr>
            <w:r w:rsidRPr="006110F4">
              <w:rPr>
                <w:b/>
              </w:rPr>
              <w:t>Kitap okuma:</w:t>
            </w:r>
          </w:p>
          <w:p w:rsidR="00007202" w:rsidRPr="006110F4" w:rsidRDefault="00007202" w:rsidP="00057042">
            <w:pPr>
              <w:jc w:val="center"/>
            </w:pPr>
            <w:r w:rsidRPr="006110F4">
              <w:t>4. Bilmediği kelimelerin anlamlarını araştırır</w:t>
            </w:r>
          </w:p>
          <w:p w:rsidR="00007202" w:rsidRPr="006110F4" w:rsidRDefault="00007202" w:rsidP="00057042">
            <w:pPr>
              <w:jc w:val="center"/>
              <w:rPr>
                <w:b/>
              </w:rPr>
            </w:pPr>
            <w:r w:rsidRPr="006110F4">
              <w:t>Verilen metinde bilmedikleri kelimeleri sınıfta arkadaşları ile araştırır. Bunları resimlerle ifade edebilir.</w:t>
            </w:r>
          </w:p>
        </w:tc>
        <w:tc>
          <w:tcPr>
            <w:tcW w:w="2678" w:type="dxa"/>
          </w:tcPr>
          <w:p w:rsidR="00007202" w:rsidRPr="006110F4" w:rsidRDefault="00007202" w:rsidP="003E42A8">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t>Bulmaca çözme.</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t>Çeşitli kaynaklardan farklı bulmaca örnekleri getirilip çözdürülür.</w:t>
            </w:r>
          </w:p>
          <w:p w:rsidR="00007202" w:rsidRPr="006110F4" w:rsidRDefault="00007202" w:rsidP="00057042">
            <w:pPr>
              <w:jc w:val="center"/>
              <w:rPr>
                <w:b/>
              </w:rPr>
            </w:pPr>
          </w:p>
        </w:tc>
      </w:tr>
      <w:tr w:rsidR="00007202" w:rsidRPr="006110F4" w:rsidTr="00057042">
        <w:trPr>
          <w:cantSplit/>
          <w:trHeight w:val="5000"/>
        </w:trPr>
        <w:tc>
          <w:tcPr>
            <w:tcW w:w="534" w:type="dxa"/>
            <w:vMerge/>
            <w:vAlign w:val="center"/>
          </w:tcPr>
          <w:p w:rsidR="00007202" w:rsidRPr="006110F4" w:rsidRDefault="00007202" w:rsidP="007C470C"/>
        </w:tc>
        <w:tc>
          <w:tcPr>
            <w:tcW w:w="533" w:type="dxa"/>
            <w:textDirection w:val="btLr"/>
            <w:vAlign w:val="center"/>
          </w:tcPr>
          <w:p w:rsidR="00007202" w:rsidRPr="006110F4" w:rsidRDefault="00007202" w:rsidP="007C470C">
            <w:pPr>
              <w:ind w:left="163" w:right="113"/>
              <w:jc w:val="center"/>
              <w:rPr>
                <w:b/>
              </w:rPr>
            </w:pPr>
            <w:r w:rsidRPr="006110F4">
              <w:rPr>
                <w:b/>
                <w:sz w:val="28"/>
                <w:szCs w:val="28"/>
              </w:rPr>
              <w:t>32.  HAFTA</w:t>
            </w:r>
          </w:p>
        </w:tc>
        <w:tc>
          <w:tcPr>
            <w:tcW w:w="1698"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8" w:type="dxa"/>
            <w:vAlign w:val="center"/>
          </w:tcPr>
          <w:p w:rsidR="00007202" w:rsidRPr="006110F4" w:rsidRDefault="00007202" w:rsidP="007C470C">
            <w:pPr>
              <w:rPr>
                <w:b/>
                <w:bCs/>
                <w:sz w:val="20"/>
                <w:szCs w:val="20"/>
              </w:rPr>
            </w:pPr>
            <w:r w:rsidRPr="006110F4">
              <w:rPr>
                <w:b/>
                <w:bCs/>
                <w:sz w:val="20"/>
                <w:szCs w:val="20"/>
              </w:rPr>
              <w:t>4.2.</w:t>
            </w:r>
            <w:r w:rsidRPr="006110F4">
              <w:rPr>
                <w:b/>
                <w:bCs/>
                <w:sz w:val="14"/>
                <w:szCs w:val="14"/>
              </w:rPr>
              <w:t xml:space="preserve">  </w:t>
            </w:r>
            <w:r w:rsidRPr="006110F4">
              <w:rPr>
                <w:sz w:val="20"/>
                <w:szCs w:val="20"/>
              </w:rPr>
              <w:t xml:space="preserve">Farklı yollarla cevaplanacak farklı soru tipleri olduğunu anlar </w:t>
            </w:r>
            <w:r w:rsidRPr="006110F4">
              <w:rPr>
                <w:b/>
                <w:bCs/>
                <w:sz w:val="20"/>
                <w:szCs w:val="20"/>
              </w:rPr>
              <w:t>(BTBS-5).</w:t>
            </w:r>
          </w:p>
          <w:p w:rsidR="00007202" w:rsidRPr="006110F4" w:rsidRDefault="00007202" w:rsidP="007C470C">
            <w:pPr>
              <w:rPr>
                <w:sz w:val="20"/>
                <w:szCs w:val="20"/>
              </w:rPr>
            </w:pPr>
            <w:r w:rsidRPr="006110F4">
              <w:rPr>
                <w:b/>
                <w:bCs/>
                <w:sz w:val="20"/>
                <w:szCs w:val="20"/>
              </w:rPr>
              <w:t xml:space="preserve"> [!]: 4.2.</w:t>
            </w:r>
            <w:r w:rsidRPr="006110F4">
              <w:rPr>
                <w:sz w:val="20"/>
                <w:szCs w:val="20"/>
              </w:rPr>
              <w:t xml:space="preserve"> Soruların cevaplarının evet/hayır, seçime göre tek cevap, birden fazla cevap gibi türlerde olabileceği</w:t>
            </w:r>
          </w:p>
          <w:p w:rsidR="00007202" w:rsidRPr="006110F4" w:rsidRDefault="00007202" w:rsidP="00C13672">
            <w:pPr>
              <w:rPr>
                <w:sz w:val="20"/>
                <w:szCs w:val="20"/>
              </w:rPr>
            </w:pPr>
            <w:r w:rsidRPr="006110F4">
              <w:rPr>
                <w:sz w:val="20"/>
                <w:szCs w:val="20"/>
              </w:rPr>
              <w:t xml:space="preserve">Kontrol listeleri </w:t>
            </w:r>
          </w:p>
          <w:p w:rsidR="00007202" w:rsidRPr="006110F4" w:rsidRDefault="00007202" w:rsidP="00C13672">
            <w:pPr>
              <w:rPr>
                <w:sz w:val="20"/>
                <w:szCs w:val="20"/>
              </w:rPr>
            </w:pPr>
            <w:r w:rsidRPr="006110F4">
              <w:rPr>
                <w:sz w:val="20"/>
                <w:szCs w:val="20"/>
              </w:rPr>
              <w:t xml:space="preserve">Gözlem formları </w:t>
            </w:r>
          </w:p>
          <w:p w:rsidR="00007202" w:rsidRDefault="00007202" w:rsidP="00C13672">
            <w:pPr>
              <w:rPr>
                <w:sz w:val="20"/>
                <w:szCs w:val="20"/>
              </w:rPr>
            </w:pPr>
            <w:r w:rsidRPr="006110F4">
              <w:rPr>
                <w:sz w:val="20"/>
                <w:szCs w:val="20"/>
              </w:rPr>
              <w:t>Dereceli puanlama anahtarı                     Öz değerlendirme</w:t>
            </w:r>
          </w:p>
          <w:p w:rsidR="00007202" w:rsidRDefault="00007202" w:rsidP="00C13672">
            <w:pPr>
              <w:rPr>
                <w:sz w:val="20"/>
                <w:szCs w:val="20"/>
              </w:rPr>
            </w:pPr>
          </w:p>
          <w:p w:rsidR="00007202" w:rsidRDefault="00007202" w:rsidP="00C13672">
            <w:pPr>
              <w:rPr>
                <w:sz w:val="20"/>
                <w:szCs w:val="20"/>
              </w:rPr>
            </w:pPr>
          </w:p>
          <w:p w:rsidR="00007202" w:rsidRDefault="00007202" w:rsidP="00C13672">
            <w:pPr>
              <w:rPr>
                <w:sz w:val="20"/>
                <w:szCs w:val="20"/>
              </w:rPr>
            </w:pPr>
          </w:p>
          <w:p w:rsidR="00007202" w:rsidRDefault="00007202" w:rsidP="00C13672">
            <w:pPr>
              <w:rPr>
                <w:sz w:val="20"/>
                <w:szCs w:val="20"/>
              </w:rPr>
            </w:pPr>
          </w:p>
          <w:p w:rsidR="00007202" w:rsidRDefault="00007202" w:rsidP="00C13672">
            <w:pPr>
              <w:rPr>
                <w:sz w:val="20"/>
                <w:szCs w:val="20"/>
              </w:rPr>
            </w:pPr>
          </w:p>
          <w:p w:rsidR="00007202" w:rsidRDefault="00007202" w:rsidP="00C13672">
            <w:pPr>
              <w:rPr>
                <w:sz w:val="20"/>
                <w:szCs w:val="20"/>
              </w:rPr>
            </w:pPr>
          </w:p>
          <w:p w:rsidR="00007202" w:rsidRDefault="00007202" w:rsidP="00C13672">
            <w:pPr>
              <w:rPr>
                <w:sz w:val="20"/>
                <w:szCs w:val="20"/>
              </w:rPr>
            </w:pPr>
          </w:p>
          <w:p w:rsidR="00007202" w:rsidRPr="006110F4" w:rsidRDefault="00007202" w:rsidP="00C13672"/>
        </w:tc>
        <w:tc>
          <w:tcPr>
            <w:tcW w:w="2678" w:type="dxa"/>
            <w:vAlign w:val="center"/>
          </w:tcPr>
          <w:p w:rsidR="00007202" w:rsidRPr="006110F4" w:rsidRDefault="00007202" w:rsidP="00761F48">
            <w:pPr>
              <w:rPr>
                <w:b/>
              </w:rPr>
            </w:pPr>
            <w:r w:rsidRPr="006110F4">
              <w:rPr>
                <w:b/>
              </w:rPr>
              <w:t>Film izleme:</w:t>
            </w:r>
            <w:r w:rsidRPr="00642B52">
              <w:rPr>
                <w:b/>
              </w:rPr>
              <w:t xml:space="preserve"> Film izleme:</w:t>
            </w:r>
            <w:r w:rsidRPr="00642B52">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678" w:type="dxa"/>
            <w:vAlign w:val="center"/>
          </w:tcPr>
          <w:p w:rsidR="00007202" w:rsidRDefault="00007202" w:rsidP="00761F48">
            <w:pPr>
              <w:rPr>
                <w:b/>
              </w:rPr>
            </w:pPr>
            <w:r w:rsidRPr="006110F4">
              <w:rPr>
                <w:b/>
              </w:rPr>
              <w:t>Bitki yetiştirme:</w:t>
            </w:r>
          </w:p>
          <w:p w:rsidR="00007202" w:rsidRDefault="00007202" w:rsidP="00761F48">
            <w:r w:rsidRPr="001E6A3E">
              <w:t>Bitkilerin bakımı ve diğer ihtiyaçları belirlenip sınıfta hep birlikte yapılacak.</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1E6A3E" w:rsidRDefault="00007202" w:rsidP="00761F48"/>
        </w:tc>
        <w:tc>
          <w:tcPr>
            <w:tcW w:w="2678" w:type="dxa"/>
            <w:vAlign w:val="center"/>
          </w:tcPr>
          <w:p w:rsidR="00007202" w:rsidRPr="006110F4" w:rsidRDefault="00007202" w:rsidP="009B2C98">
            <w:pPr>
              <w:rPr>
                <w:sz w:val="20"/>
                <w:szCs w:val="20"/>
              </w:rPr>
            </w:pPr>
            <w:r w:rsidRPr="006110F4">
              <w:rPr>
                <w:b/>
                <w:sz w:val="20"/>
                <w:szCs w:val="20"/>
              </w:rPr>
              <w:t>Tekerleme ve sayışmalar:</w:t>
            </w:r>
            <w:r w:rsidRPr="006110F4">
              <w:rPr>
                <w:sz w:val="20"/>
                <w:szCs w:val="20"/>
              </w:rPr>
              <w:t xml:space="preserve"> Öğrencilerden şimdiye kadar öğrendikleri tekerlemeleri, ninnileri, sayışmacaları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Default="00007202" w:rsidP="00761F48">
            <w:pPr>
              <w:rPr>
                <w:b/>
              </w:rPr>
            </w:pPr>
          </w:p>
          <w:p w:rsidR="00007202" w:rsidRDefault="00007202" w:rsidP="00761F48">
            <w:pPr>
              <w:rPr>
                <w:b/>
              </w:rPr>
            </w:pPr>
          </w:p>
          <w:p w:rsidR="00007202" w:rsidRDefault="00007202" w:rsidP="00761F48">
            <w:pPr>
              <w:rPr>
                <w:b/>
              </w:rPr>
            </w:pPr>
          </w:p>
          <w:p w:rsidR="00007202" w:rsidRDefault="00007202" w:rsidP="00761F48">
            <w:pPr>
              <w:rPr>
                <w:b/>
              </w:rPr>
            </w:pPr>
          </w:p>
          <w:p w:rsidR="00007202" w:rsidRPr="006110F4" w:rsidRDefault="00007202" w:rsidP="00761F48">
            <w:pPr>
              <w:rPr>
                <w:b/>
              </w:rPr>
            </w:pPr>
          </w:p>
        </w:tc>
        <w:tc>
          <w:tcPr>
            <w:tcW w:w="2678" w:type="dxa"/>
            <w:vAlign w:val="center"/>
          </w:tcPr>
          <w:p w:rsidR="00007202" w:rsidRDefault="00007202" w:rsidP="00761F48">
            <w:pPr>
              <w:rPr>
                <w:b/>
              </w:rPr>
            </w:pPr>
            <w:r w:rsidRPr="006110F4">
              <w:rPr>
                <w:b/>
              </w:rPr>
              <w:t>Sınıf içi oyunlar:</w:t>
            </w:r>
          </w:p>
          <w:p w:rsidR="00007202" w:rsidRDefault="00007202" w:rsidP="00761F48">
            <w:pPr>
              <w:rPr>
                <w:b/>
              </w:rPr>
            </w:pPr>
            <w:r>
              <w:rPr>
                <w:b/>
              </w:rPr>
              <w:t>Arkadaşını tanıdın mı?:</w:t>
            </w:r>
          </w:p>
          <w:p w:rsidR="00007202" w:rsidRDefault="00007202" w:rsidP="00761F48">
            <w:r w:rsidRPr="000F7B21">
              <w:t>Oyuncunun gözleri bağlanır. Karşısına bir arkadaşı çıkarılıp elleri ile dokunarak kim olduğunu bulmaya çalışır.</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0F7B21" w:rsidRDefault="00007202" w:rsidP="00761F48"/>
        </w:tc>
      </w:tr>
    </w:tbl>
    <w:p w:rsidR="00007202" w:rsidRPr="006110F4" w:rsidRDefault="00007202" w:rsidP="009C0906"/>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E424CA">
        <w:trPr>
          <w:cantSplit/>
          <w:trHeight w:val="690"/>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057042">
        <w:trPr>
          <w:cantSplit/>
          <w:trHeight w:val="2818"/>
        </w:trPr>
        <w:tc>
          <w:tcPr>
            <w:tcW w:w="534" w:type="dxa"/>
            <w:vMerge w:val="restart"/>
            <w:textDirection w:val="btLr"/>
          </w:tcPr>
          <w:p w:rsidR="00007202" w:rsidRPr="006110F4" w:rsidRDefault="00007202" w:rsidP="007C470C">
            <w:pPr>
              <w:ind w:left="113" w:right="113"/>
              <w:jc w:val="center"/>
              <w:rPr>
                <w:b/>
                <w:sz w:val="28"/>
                <w:szCs w:val="28"/>
              </w:rPr>
            </w:pPr>
            <w:r w:rsidRPr="006110F4">
              <w:rPr>
                <w:b/>
                <w:sz w:val="28"/>
                <w:szCs w:val="28"/>
              </w:rPr>
              <w:t>16  MAYIS – 27 MAYIS</w:t>
            </w:r>
          </w:p>
        </w:tc>
        <w:tc>
          <w:tcPr>
            <w:tcW w:w="533" w:type="dxa"/>
            <w:textDirection w:val="btLr"/>
          </w:tcPr>
          <w:p w:rsidR="00007202" w:rsidRPr="006110F4" w:rsidRDefault="00007202" w:rsidP="007C470C">
            <w:pPr>
              <w:ind w:left="113" w:right="113"/>
              <w:jc w:val="center"/>
              <w:rPr>
                <w:b/>
              </w:rPr>
            </w:pPr>
            <w:r w:rsidRPr="006110F4">
              <w:rPr>
                <w:b/>
                <w:sz w:val="28"/>
                <w:szCs w:val="28"/>
              </w:rPr>
              <w:t>33  HAFTA</w:t>
            </w:r>
          </w:p>
        </w:tc>
        <w:tc>
          <w:tcPr>
            <w:tcW w:w="1699" w:type="dxa"/>
          </w:tcPr>
          <w:p w:rsidR="00007202" w:rsidRPr="006110F4" w:rsidRDefault="00007202" w:rsidP="007C470C">
            <w:pPr>
              <w:jc w:val="center"/>
              <w:rPr>
                <w:b/>
                <w:sz w:val="16"/>
                <w:szCs w:val="16"/>
              </w:rPr>
            </w:pPr>
          </w:p>
          <w:p w:rsidR="00007202" w:rsidRPr="006110F4" w:rsidRDefault="00007202" w:rsidP="007C470C">
            <w:pPr>
              <w:rPr>
                <w:b/>
                <w:sz w:val="16"/>
                <w:szCs w:val="16"/>
              </w:rPr>
            </w:pPr>
            <w:r w:rsidRPr="006110F4">
              <w:rPr>
                <w:b/>
                <w:sz w:val="16"/>
                <w:szCs w:val="16"/>
              </w:rPr>
              <w:t>YETERLİKALANI</w:t>
            </w:r>
          </w:p>
          <w:p w:rsidR="00007202" w:rsidRPr="006110F4" w:rsidRDefault="00007202" w:rsidP="007C470C">
            <w:pPr>
              <w:rPr>
                <w:b/>
                <w:sz w:val="16"/>
                <w:szCs w:val="16"/>
              </w:rPr>
            </w:pPr>
            <w:r w:rsidRPr="006110F4">
              <w:rPr>
                <w:b/>
                <w:sz w:val="16"/>
                <w:szCs w:val="16"/>
              </w:rPr>
              <w:t>KAZANIMLAR</w:t>
            </w:r>
          </w:p>
          <w:p w:rsidR="00007202" w:rsidRPr="006110F4" w:rsidRDefault="00007202" w:rsidP="007C470C">
            <w:pPr>
              <w:rPr>
                <w:b/>
                <w:sz w:val="16"/>
                <w:szCs w:val="16"/>
              </w:rPr>
            </w:pPr>
            <w:r w:rsidRPr="006110F4">
              <w:rPr>
                <w:b/>
                <w:sz w:val="16"/>
                <w:szCs w:val="16"/>
              </w:rPr>
              <w:t>ETKİNLİK</w:t>
            </w:r>
          </w:p>
          <w:p w:rsidR="00007202" w:rsidRPr="006110F4" w:rsidRDefault="00007202" w:rsidP="007C470C">
            <w:pPr>
              <w:rPr>
                <w:b/>
                <w:sz w:val="16"/>
                <w:szCs w:val="16"/>
              </w:rPr>
            </w:pPr>
            <w:r w:rsidRPr="006110F4">
              <w:rPr>
                <w:b/>
                <w:sz w:val="16"/>
                <w:szCs w:val="16"/>
              </w:rPr>
              <w:t>AÇIKLAMA</w:t>
            </w:r>
          </w:p>
          <w:p w:rsidR="00007202" w:rsidRPr="006110F4" w:rsidRDefault="00007202" w:rsidP="007C470C">
            <w:pPr>
              <w:rPr>
                <w:b/>
                <w:sz w:val="16"/>
                <w:szCs w:val="16"/>
              </w:rPr>
            </w:pPr>
            <w:r w:rsidRPr="006110F4">
              <w:rPr>
                <w:b/>
                <w:sz w:val="16"/>
                <w:szCs w:val="16"/>
              </w:rPr>
              <w:t>KULLANILACAK ARAÇ GEREÇ</w:t>
            </w:r>
          </w:p>
          <w:p w:rsidR="00007202" w:rsidRPr="006110F4" w:rsidRDefault="00007202" w:rsidP="007C470C">
            <w:pPr>
              <w:rPr>
                <w:b/>
                <w:sz w:val="16"/>
                <w:szCs w:val="16"/>
              </w:rPr>
            </w:pPr>
            <w:r w:rsidRPr="006110F4">
              <w:rPr>
                <w:b/>
                <w:sz w:val="16"/>
                <w:szCs w:val="16"/>
              </w:rPr>
              <w:t>YÖNTEM</w:t>
            </w:r>
          </w:p>
          <w:p w:rsidR="00007202" w:rsidRPr="006110F4" w:rsidRDefault="00007202" w:rsidP="007C470C">
            <w:pPr>
              <w:rPr>
                <w:b/>
                <w:sz w:val="16"/>
                <w:szCs w:val="16"/>
              </w:rPr>
            </w:pPr>
            <w:r w:rsidRPr="006110F4">
              <w:rPr>
                <w:b/>
                <w:sz w:val="16"/>
                <w:szCs w:val="16"/>
              </w:rPr>
              <w:t>DEĞERLENDİRME</w:t>
            </w:r>
          </w:p>
          <w:p w:rsidR="00007202" w:rsidRPr="006110F4" w:rsidRDefault="00007202" w:rsidP="007C470C">
            <w:pPr>
              <w:rPr>
                <w:b/>
                <w:sz w:val="16"/>
                <w:szCs w:val="16"/>
              </w:rPr>
            </w:pPr>
            <w:r w:rsidRPr="006110F4">
              <w:rPr>
                <w:b/>
                <w:sz w:val="16"/>
                <w:szCs w:val="16"/>
              </w:rPr>
              <w:t>SÜRE</w:t>
            </w:r>
          </w:p>
          <w:p w:rsidR="00007202" w:rsidRPr="006110F4" w:rsidRDefault="00007202" w:rsidP="007C470C">
            <w:pPr>
              <w:jc w:val="center"/>
              <w:rPr>
                <w:b/>
                <w:sz w:val="16"/>
                <w:szCs w:val="16"/>
              </w:rPr>
            </w:pPr>
          </w:p>
        </w:tc>
        <w:tc>
          <w:tcPr>
            <w:tcW w:w="2679" w:type="dxa"/>
          </w:tcPr>
          <w:p w:rsidR="00007202" w:rsidRPr="006110F4" w:rsidRDefault="00007202" w:rsidP="007C470C">
            <w:pPr>
              <w:jc w:val="center"/>
              <w:rPr>
                <w:b/>
                <w:sz w:val="16"/>
                <w:szCs w:val="16"/>
              </w:rPr>
            </w:pPr>
          </w:p>
          <w:p w:rsidR="00007202" w:rsidRPr="006110F4" w:rsidRDefault="00007202" w:rsidP="007C470C">
            <w:pPr>
              <w:rPr>
                <w:sz w:val="20"/>
                <w:szCs w:val="20"/>
              </w:rPr>
            </w:pPr>
            <w:r w:rsidRPr="006110F4">
              <w:rPr>
                <w:b/>
                <w:bCs/>
                <w:sz w:val="20"/>
                <w:szCs w:val="20"/>
              </w:rPr>
              <w:t xml:space="preserve">4.3. </w:t>
            </w:r>
            <w:r w:rsidRPr="006110F4">
              <w:rPr>
                <w:sz w:val="20"/>
                <w:szCs w:val="20"/>
              </w:rPr>
              <w:t>Veritabanının sadece uygun veri girildiyse cevap verebileceğini anlar.</w:t>
            </w:r>
          </w:p>
          <w:p w:rsidR="00007202" w:rsidRPr="006110F4" w:rsidRDefault="00007202" w:rsidP="007C470C">
            <w:pPr>
              <w:rPr>
                <w:sz w:val="20"/>
                <w:szCs w:val="20"/>
              </w:rPr>
            </w:pPr>
          </w:p>
          <w:p w:rsidR="00007202" w:rsidRPr="006110F4" w:rsidRDefault="00007202" w:rsidP="007C470C">
            <w:pPr>
              <w:rPr>
                <w:sz w:val="20"/>
                <w:szCs w:val="20"/>
              </w:rPr>
            </w:pPr>
            <w:r w:rsidRPr="006110F4">
              <w:rPr>
                <w:b/>
                <w:bCs/>
                <w:sz w:val="20"/>
                <w:szCs w:val="20"/>
              </w:rPr>
              <w:t>4.3.</w:t>
            </w:r>
            <w:r w:rsidRPr="006110F4">
              <w:rPr>
                <w:sz w:val="20"/>
                <w:szCs w:val="20"/>
              </w:rPr>
              <w:t xml:space="preserve"> Basit bir veritabanından belirli bir sorunun cevabını bulmak için arama yap</w:t>
            </w:r>
          </w:p>
          <w:p w:rsidR="00007202" w:rsidRPr="006110F4" w:rsidRDefault="00007202" w:rsidP="007C470C">
            <w:pPr>
              <w:rPr>
                <w:sz w:val="20"/>
                <w:szCs w:val="20"/>
              </w:rPr>
            </w:pPr>
          </w:p>
          <w:p w:rsidR="00007202" w:rsidRPr="006110F4" w:rsidRDefault="00007202" w:rsidP="00C13672">
            <w:pPr>
              <w:rPr>
                <w:sz w:val="20"/>
                <w:szCs w:val="20"/>
              </w:rPr>
            </w:pPr>
            <w:r w:rsidRPr="006110F4">
              <w:rPr>
                <w:sz w:val="20"/>
                <w:szCs w:val="20"/>
              </w:rPr>
              <w:t xml:space="preserve">Kontrol listeleri </w:t>
            </w:r>
          </w:p>
          <w:p w:rsidR="00007202" w:rsidRPr="006110F4" w:rsidRDefault="00007202" w:rsidP="00C13672">
            <w:pPr>
              <w:rPr>
                <w:sz w:val="20"/>
                <w:szCs w:val="20"/>
              </w:rPr>
            </w:pPr>
            <w:r w:rsidRPr="006110F4">
              <w:rPr>
                <w:sz w:val="20"/>
                <w:szCs w:val="20"/>
              </w:rPr>
              <w:t xml:space="preserve">Gözlem formları </w:t>
            </w:r>
          </w:p>
          <w:p w:rsidR="00007202" w:rsidRDefault="00007202" w:rsidP="00C13672">
            <w:pPr>
              <w:rPr>
                <w:sz w:val="20"/>
                <w:szCs w:val="20"/>
              </w:rPr>
            </w:pPr>
            <w:r w:rsidRPr="006110F4">
              <w:rPr>
                <w:sz w:val="20"/>
                <w:szCs w:val="20"/>
              </w:rPr>
              <w:t>Dereceli puanlama anahtarı                     Öz değerlendirme</w:t>
            </w:r>
          </w:p>
          <w:p w:rsidR="00007202" w:rsidRPr="006110F4" w:rsidRDefault="00007202" w:rsidP="00C13672"/>
        </w:tc>
        <w:tc>
          <w:tcPr>
            <w:tcW w:w="2679" w:type="dxa"/>
          </w:tcPr>
          <w:p w:rsidR="00007202" w:rsidRDefault="00007202" w:rsidP="00761F48">
            <w:pPr>
              <w:rPr>
                <w:b/>
              </w:rPr>
            </w:pPr>
            <w:r w:rsidRPr="006110F4">
              <w:rPr>
                <w:b/>
              </w:rPr>
              <w:t>Görsel okuma:</w:t>
            </w:r>
          </w:p>
          <w:p w:rsidR="00007202" w:rsidRPr="006110F4" w:rsidRDefault="00007202" w:rsidP="006110F4">
            <w:pPr>
              <w:tabs>
                <w:tab w:val="left" w:pos="2996"/>
                <w:tab w:val="left" w:pos="3956"/>
              </w:tabs>
            </w:pPr>
            <w:r w:rsidRPr="006110F4">
              <w:t>6. Resim ve fotoğrafları yorumlar.</w:t>
            </w:r>
          </w:p>
          <w:p w:rsidR="00007202" w:rsidRPr="006110F4" w:rsidRDefault="00007202" w:rsidP="00761F48">
            <w:pPr>
              <w:rPr>
                <w:b/>
              </w:rPr>
            </w:pPr>
          </w:p>
        </w:tc>
        <w:tc>
          <w:tcPr>
            <w:tcW w:w="2679" w:type="dxa"/>
          </w:tcPr>
          <w:p w:rsidR="00007202" w:rsidRPr="006110F4" w:rsidRDefault="00007202" w:rsidP="00761F48">
            <w:pPr>
              <w:jc w:val="center"/>
              <w:rPr>
                <w:b/>
              </w:rPr>
            </w:pPr>
            <w:r w:rsidRPr="006110F4">
              <w:rPr>
                <w:b/>
              </w:rPr>
              <w:t>Drama</w:t>
            </w:r>
            <w:r>
              <w:rPr>
                <w:b/>
              </w:rPr>
              <w:t xml:space="preserve">, tiyatro </w:t>
            </w:r>
            <w:r w:rsidRPr="006110F4">
              <w:rPr>
                <w:b/>
              </w:rPr>
              <w:t xml:space="preserve"> çalışması:</w:t>
            </w:r>
          </w:p>
          <w:p w:rsidR="00007202" w:rsidRPr="00493348" w:rsidRDefault="00007202" w:rsidP="00493348">
            <w:pPr>
              <w:jc w:val="center"/>
              <w:rPr>
                <w:b/>
                <w:sz w:val="14"/>
                <w:szCs w:val="14"/>
              </w:rPr>
            </w:pPr>
            <w:r w:rsidRPr="00493348">
              <w:rPr>
                <w:rFonts w:ascii="Verdana" w:hAnsi="Verdana"/>
                <w:color w:val="000000"/>
                <w:sz w:val="14"/>
                <w:szCs w:val="14"/>
              </w:rPr>
              <w:t>Bu Nedir?</w:t>
            </w:r>
            <w:r w:rsidRPr="00493348">
              <w:rPr>
                <w:rFonts w:ascii="Verdana" w:hAnsi="Verdana"/>
                <w:color w:val="000000"/>
                <w:sz w:val="14"/>
                <w:szCs w:val="14"/>
              </w:rPr>
              <w:br/>
              <w:t xml:space="preserve">İçi görünmez bir torbanın içine değişik eşyalar konur ve çocuğun gözünü </w:t>
            </w:r>
            <w:r w:rsidRPr="00493348">
              <w:rPr>
                <w:rFonts w:ascii="Verdana" w:hAnsi="Verdana"/>
                <w:color w:val="000000"/>
                <w:sz w:val="14"/>
                <w:szCs w:val="14"/>
              </w:rPr>
              <w:br/>
              <w:t xml:space="preserve">kapatarak bu torbadan bir eşya seçmesi istenir.Çocuk dokunarak eşyayı </w:t>
            </w:r>
            <w:r w:rsidRPr="00493348">
              <w:rPr>
                <w:rFonts w:ascii="Verdana" w:hAnsi="Verdana"/>
                <w:color w:val="000000"/>
                <w:sz w:val="14"/>
                <w:szCs w:val="14"/>
              </w:rPr>
              <w:br/>
              <w:t xml:space="preserve">bulmaya çalışır.Bildiği zaman gözü açılır ve bu eşyayı başka ne olarak </w:t>
            </w:r>
            <w:r w:rsidRPr="00493348">
              <w:rPr>
                <w:rFonts w:ascii="Verdana" w:hAnsi="Verdana"/>
                <w:color w:val="000000"/>
                <w:sz w:val="14"/>
                <w:szCs w:val="14"/>
              </w:rPr>
              <w:br/>
              <w:t xml:space="preserve">kullanabiliriz diye sorulur.Örneğin eşya bir kalemse bu kalemi diş fırçası </w:t>
            </w:r>
            <w:r w:rsidRPr="00493348">
              <w:rPr>
                <w:rFonts w:ascii="Verdana" w:hAnsi="Verdana"/>
                <w:color w:val="000000"/>
                <w:sz w:val="14"/>
                <w:szCs w:val="14"/>
              </w:rPr>
              <w:br/>
              <w:t>olarak kullanabiliriz,dudağımızın üzerine koyarak bıyık yapabiliriz vs gibi.</w:t>
            </w:r>
            <w:r w:rsidRPr="00493348">
              <w:rPr>
                <w:rFonts w:ascii="Verdana" w:hAnsi="Verdana"/>
                <w:color w:val="000000"/>
                <w:sz w:val="14"/>
                <w:szCs w:val="14"/>
              </w:rPr>
              <w:br/>
              <w:t xml:space="preserve">Bu torbanın içindeki eşyalar çıkarılıp halının üzerine konur,çocuğun gözleri </w:t>
            </w:r>
            <w:r w:rsidRPr="00493348">
              <w:rPr>
                <w:rFonts w:ascii="Verdana" w:hAnsi="Verdana"/>
                <w:color w:val="000000"/>
                <w:sz w:val="14"/>
                <w:szCs w:val="14"/>
              </w:rPr>
              <w:br/>
              <w:t>bağlanır ve eşyalardan biri çıkarılır.Çocuğun gözleri açılır,hangieşyanın saklandığı  sorulur.</w:t>
            </w:r>
            <w:r w:rsidRPr="00493348">
              <w:rPr>
                <w:rFonts w:ascii="Verdana" w:hAnsi="Verdana"/>
                <w:color w:val="000000"/>
                <w:sz w:val="14"/>
                <w:szCs w:val="14"/>
              </w:rPr>
              <w:br/>
            </w:r>
          </w:p>
        </w:tc>
        <w:tc>
          <w:tcPr>
            <w:tcW w:w="2679" w:type="dxa"/>
          </w:tcPr>
          <w:p w:rsidR="00007202" w:rsidRPr="006110F4" w:rsidRDefault="00007202" w:rsidP="00761F48">
            <w:pPr>
              <w:jc w:val="center"/>
              <w:rPr>
                <w:b/>
              </w:rPr>
            </w:pPr>
            <w:r w:rsidRPr="006110F4">
              <w:rPr>
                <w:b/>
              </w:rPr>
              <w:t>İngilizce:</w:t>
            </w:r>
          </w:p>
          <w:p w:rsidR="00007202" w:rsidRPr="00BC5777" w:rsidRDefault="00007202" w:rsidP="00761F48">
            <w:pPr>
              <w:jc w:val="center"/>
            </w:pPr>
            <w:r w:rsidRPr="00BC5777">
              <w:t>18-Haftanın günleri</w:t>
            </w:r>
          </w:p>
          <w:p w:rsidR="00007202" w:rsidRPr="006110F4" w:rsidRDefault="00007202" w:rsidP="00761F48">
            <w:pPr>
              <w:jc w:val="center"/>
              <w:rPr>
                <w:b/>
              </w:rPr>
            </w:pPr>
            <w:r w:rsidRPr="00BC5777">
              <w:t>Haftanın günleri kartona yapılacak takvim üzerinde işlenecek, okutulacak.</w:t>
            </w:r>
          </w:p>
        </w:tc>
        <w:tc>
          <w:tcPr>
            <w:tcW w:w="2679" w:type="dxa"/>
          </w:tcPr>
          <w:p w:rsidR="00007202" w:rsidRPr="006110F4" w:rsidRDefault="00007202" w:rsidP="00761F48">
            <w:pPr>
              <w:jc w:val="center"/>
              <w:rPr>
                <w:b/>
              </w:rPr>
            </w:pPr>
            <w:r w:rsidRPr="006110F4">
              <w:rPr>
                <w:b/>
              </w:rPr>
              <w:t>Kukla yapımı, oynatımı</w:t>
            </w:r>
          </w:p>
          <w:p w:rsidR="00007202" w:rsidRPr="00FC61D2" w:rsidRDefault="00007202" w:rsidP="00FC61D2">
            <w:pPr>
              <w:jc w:val="center"/>
            </w:pPr>
            <w:r w:rsidRPr="00FC61D2">
              <w:t>Çeşitli malzemeleri kullanarak kukla yapma ve sunma:</w:t>
            </w:r>
          </w:p>
          <w:p w:rsidR="00007202" w:rsidRPr="006110F4" w:rsidRDefault="00007202" w:rsidP="00FC61D2">
            <w:pPr>
              <w:jc w:val="center"/>
              <w:rPr>
                <w:b/>
              </w:rPr>
            </w:pPr>
            <w:r w:rsidRPr="00FC61D2">
              <w:t>İnsan, hayvan vb. ile ilgili yapılan kuklalar sınıfta tanıtılır, hareket ve konuşma yaptırılır.</w:t>
            </w:r>
          </w:p>
        </w:tc>
      </w:tr>
      <w:tr w:rsidR="00007202" w:rsidRPr="006110F4" w:rsidTr="00057042">
        <w:trPr>
          <w:cantSplit/>
          <w:trHeight w:val="5000"/>
        </w:trPr>
        <w:tc>
          <w:tcPr>
            <w:tcW w:w="534" w:type="dxa"/>
            <w:vMerge/>
            <w:vAlign w:val="center"/>
          </w:tcPr>
          <w:p w:rsidR="00007202" w:rsidRPr="006110F4" w:rsidRDefault="00007202" w:rsidP="007C470C"/>
        </w:tc>
        <w:tc>
          <w:tcPr>
            <w:tcW w:w="533" w:type="dxa"/>
            <w:textDirection w:val="btLr"/>
            <w:vAlign w:val="center"/>
          </w:tcPr>
          <w:p w:rsidR="00007202" w:rsidRPr="006110F4" w:rsidRDefault="00007202" w:rsidP="007C470C">
            <w:pPr>
              <w:ind w:left="163" w:right="113"/>
              <w:jc w:val="center"/>
              <w:rPr>
                <w:b/>
              </w:rPr>
            </w:pPr>
            <w:r w:rsidRPr="006110F4">
              <w:rPr>
                <w:b/>
                <w:sz w:val="28"/>
                <w:szCs w:val="28"/>
              </w:rPr>
              <w:t>34.  HAFTA</w:t>
            </w:r>
          </w:p>
        </w:tc>
        <w:tc>
          <w:tcPr>
            <w:tcW w:w="1699" w:type="dxa"/>
            <w:vAlign w:val="center"/>
          </w:tcPr>
          <w:p w:rsidR="00007202" w:rsidRPr="006110F4" w:rsidRDefault="00007202" w:rsidP="0071091C">
            <w:pPr>
              <w:rPr>
                <w:b/>
                <w:sz w:val="16"/>
                <w:szCs w:val="16"/>
              </w:rPr>
            </w:pPr>
            <w:r w:rsidRPr="006110F4">
              <w:rPr>
                <w:b/>
                <w:sz w:val="16"/>
                <w:szCs w:val="16"/>
              </w:rPr>
              <w:t>YETERLİKALANI</w:t>
            </w:r>
          </w:p>
          <w:p w:rsidR="00007202" w:rsidRPr="006110F4" w:rsidRDefault="00007202" w:rsidP="0071091C">
            <w:pPr>
              <w:rPr>
                <w:b/>
                <w:sz w:val="16"/>
                <w:szCs w:val="16"/>
              </w:rPr>
            </w:pPr>
            <w:r w:rsidRPr="006110F4">
              <w:rPr>
                <w:b/>
                <w:sz w:val="16"/>
                <w:szCs w:val="16"/>
              </w:rPr>
              <w:t>KAZANIMLAR</w:t>
            </w:r>
          </w:p>
          <w:p w:rsidR="00007202" w:rsidRPr="006110F4" w:rsidRDefault="00007202" w:rsidP="0071091C">
            <w:pPr>
              <w:rPr>
                <w:b/>
                <w:sz w:val="16"/>
                <w:szCs w:val="16"/>
              </w:rPr>
            </w:pPr>
            <w:r w:rsidRPr="006110F4">
              <w:rPr>
                <w:b/>
                <w:sz w:val="16"/>
                <w:szCs w:val="16"/>
              </w:rPr>
              <w:t>ETKİNLİK</w:t>
            </w:r>
          </w:p>
          <w:p w:rsidR="00007202" w:rsidRPr="006110F4" w:rsidRDefault="00007202" w:rsidP="0071091C">
            <w:pPr>
              <w:rPr>
                <w:b/>
                <w:sz w:val="16"/>
                <w:szCs w:val="16"/>
              </w:rPr>
            </w:pPr>
            <w:r w:rsidRPr="006110F4">
              <w:rPr>
                <w:b/>
                <w:sz w:val="16"/>
                <w:szCs w:val="16"/>
              </w:rPr>
              <w:t>AÇIKLAMA</w:t>
            </w:r>
          </w:p>
          <w:p w:rsidR="00007202" w:rsidRPr="006110F4" w:rsidRDefault="00007202" w:rsidP="0071091C">
            <w:pPr>
              <w:rPr>
                <w:b/>
                <w:sz w:val="16"/>
                <w:szCs w:val="16"/>
              </w:rPr>
            </w:pPr>
            <w:r w:rsidRPr="006110F4">
              <w:rPr>
                <w:b/>
                <w:sz w:val="16"/>
                <w:szCs w:val="16"/>
              </w:rPr>
              <w:t>KULLANILACAK ARAÇ GEREÇ</w:t>
            </w:r>
          </w:p>
          <w:p w:rsidR="00007202" w:rsidRPr="006110F4" w:rsidRDefault="00007202" w:rsidP="0071091C">
            <w:pPr>
              <w:rPr>
                <w:b/>
                <w:sz w:val="16"/>
                <w:szCs w:val="16"/>
              </w:rPr>
            </w:pPr>
            <w:r w:rsidRPr="006110F4">
              <w:rPr>
                <w:b/>
                <w:sz w:val="16"/>
                <w:szCs w:val="16"/>
              </w:rPr>
              <w:t>YÖNTEM</w:t>
            </w:r>
          </w:p>
          <w:p w:rsidR="00007202" w:rsidRPr="006110F4" w:rsidRDefault="00007202" w:rsidP="0071091C">
            <w:pPr>
              <w:rPr>
                <w:b/>
                <w:sz w:val="16"/>
                <w:szCs w:val="16"/>
              </w:rPr>
            </w:pPr>
            <w:r w:rsidRPr="006110F4">
              <w:rPr>
                <w:b/>
                <w:sz w:val="16"/>
                <w:szCs w:val="16"/>
              </w:rPr>
              <w:t>DEĞERLENDİRME</w:t>
            </w:r>
          </w:p>
          <w:p w:rsidR="00007202" w:rsidRPr="006110F4" w:rsidRDefault="00007202" w:rsidP="0071091C">
            <w:pPr>
              <w:rPr>
                <w:b/>
                <w:sz w:val="16"/>
                <w:szCs w:val="16"/>
              </w:rPr>
            </w:pPr>
            <w:r w:rsidRPr="006110F4">
              <w:rPr>
                <w:b/>
                <w:sz w:val="16"/>
                <w:szCs w:val="16"/>
              </w:rPr>
              <w:t>SÜRE</w:t>
            </w:r>
          </w:p>
          <w:p w:rsidR="00007202" w:rsidRPr="006110F4" w:rsidRDefault="00007202" w:rsidP="007C470C"/>
        </w:tc>
        <w:tc>
          <w:tcPr>
            <w:tcW w:w="2679" w:type="dxa"/>
            <w:vAlign w:val="center"/>
          </w:tcPr>
          <w:p w:rsidR="00007202" w:rsidRPr="006110F4" w:rsidRDefault="00007202" w:rsidP="00C13672">
            <w:pPr>
              <w:rPr>
                <w:b/>
                <w:bCs/>
                <w:sz w:val="20"/>
                <w:szCs w:val="20"/>
              </w:rPr>
            </w:pPr>
            <w:r w:rsidRPr="006110F4">
              <w:rPr>
                <w:b/>
                <w:bCs/>
                <w:sz w:val="20"/>
                <w:szCs w:val="20"/>
              </w:rPr>
              <w:t>4.4.</w:t>
            </w:r>
            <w:r w:rsidRPr="006110F4">
              <w:rPr>
                <w:b/>
                <w:bCs/>
                <w:sz w:val="14"/>
                <w:szCs w:val="14"/>
              </w:rPr>
              <w:t xml:space="preserve">  </w:t>
            </w:r>
            <w:r w:rsidRPr="006110F4">
              <w:rPr>
                <w:sz w:val="20"/>
                <w:szCs w:val="20"/>
              </w:rPr>
              <w:t xml:space="preserve"> Basit bir akış diyagramı oluşturur</w:t>
            </w:r>
            <w:r w:rsidRPr="006110F4">
              <w:rPr>
                <w:b/>
                <w:bCs/>
                <w:sz w:val="20"/>
                <w:szCs w:val="20"/>
              </w:rPr>
              <w:t xml:space="preserve"> </w:t>
            </w:r>
          </w:p>
          <w:p w:rsidR="00007202" w:rsidRPr="006110F4" w:rsidRDefault="00007202" w:rsidP="00C13672">
            <w:pPr>
              <w:rPr>
                <w:b/>
                <w:bCs/>
                <w:sz w:val="20"/>
                <w:szCs w:val="20"/>
              </w:rPr>
            </w:pPr>
            <w:r w:rsidRPr="006110F4">
              <w:rPr>
                <w:b/>
                <w:bCs/>
                <w:sz w:val="20"/>
                <w:szCs w:val="20"/>
              </w:rPr>
              <w:t xml:space="preserve">        (BTESD-1).</w:t>
            </w:r>
          </w:p>
          <w:p w:rsidR="00007202" w:rsidRPr="006110F4" w:rsidRDefault="00007202" w:rsidP="00C13672">
            <w:pPr>
              <w:rPr>
                <w:b/>
                <w:bCs/>
                <w:sz w:val="20"/>
                <w:szCs w:val="20"/>
              </w:rPr>
            </w:pPr>
          </w:p>
          <w:p w:rsidR="00007202" w:rsidRPr="006110F4" w:rsidRDefault="00007202" w:rsidP="005C6F12">
            <w:pPr>
              <w:rPr>
                <w:sz w:val="20"/>
                <w:szCs w:val="20"/>
              </w:rPr>
            </w:pPr>
            <w:r w:rsidRPr="006110F4">
              <w:rPr>
                <w:sz w:val="20"/>
                <w:szCs w:val="20"/>
              </w:rPr>
              <w:t xml:space="preserve">Kontrol listeleri </w:t>
            </w:r>
          </w:p>
          <w:p w:rsidR="00007202" w:rsidRPr="006110F4" w:rsidRDefault="00007202" w:rsidP="005C6F12">
            <w:pPr>
              <w:rPr>
                <w:sz w:val="20"/>
                <w:szCs w:val="20"/>
              </w:rPr>
            </w:pPr>
            <w:r w:rsidRPr="006110F4">
              <w:rPr>
                <w:sz w:val="20"/>
                <w:szCs w:val="20"/>
              </w:rPr>
              <w:t xml:space="preserve">Gözlem formları </w:t>
            </w:r>
          </w:p>
          <w:p w:rsidR="00007202" w:rsidRDefault="00007202" w:rsidP="005C6F12">
            <w:pPr>
              <w:rPr>
                <w:sz w:val="20"/>
                <w:szCs w:val="20"/>
              </w:rPr>
            </w:pPr>
            <w:r w:rsidRPr="006110F4">
              <w:rPr>
                <w:sz w:val="20"/>
                <w:szCs w:val="20"/>
              </w:rPr>
              <w:t>Dereceli puanlama anahtarı                     Öz değerlendirme</w:t>
            </w: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Default="00007202" w:rsidP="005C6F12">
            <w:pPr>
              <w:rPr>
                <w:sz w:val="20"/>
                <w:szCs w:val="20"/>
              </w:rPr>
            </w:pPr>
          </w:p>
          <w:p w:rsidR="00007202" w:rsidRPr="006110F4" w:rsidRDefault="00007202" w:rsidP="005C6F12"/>
        </w:tc>
        <w:tc>
          <w:tcPr>
            <w:tcW w:w="2679" w:type="dxa"/>
            <w:vAlign w:val="center"/>
          </w:tcPr>
          <w:p w:rsidR="00007202" w:rsidRDefault="00007202" w:rsidP="00761F48">
            <w:pPr>
              <w:rPr>
                <w:b/>
              </w:rPr>
            </w:pPr>
            <w:r w:rsidRPr="006110F4">
              <w:rPr>
                <w:b/>
              </w:rPr>
              <w:t>Arkadaşlarımızı ve kendimizi tanıyalım:</w:t>
            </w:r>
          </w:p>
          <w:p w:rsidR="00007202" w:rsidRDefault="00007202" w:rsidP="00761F48">
            <w:pPr>
              <w:rPr>
                <w:b/>
              </w:rPr>
            </w:pPr>
            <w:r>
              <w:rPr>
                <w:b/>
              </w:rPr>
              <w:t>Arkadaşlarım çok/yok:</w:t>
            </w:r>
          </w:p>
          <w:p w:rsidR="00007202" w:rsidRDefault="00007202" w:rsidP="00761F48">
            <w:r w:rsidRPr="008B2FAF">
              <w:t>Sınıfta arkadaşlık ilişkilerini tespit etmeye yönelik sorular hazırlanıp, değerlendirilir.</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8B2FAF" w:rsidRDefault="00007202" w:rsidP="00761F48"/>
        </w:tc>
        <w:tc>
          <w:tcPr>
            <w:tcW w:w="2679" w:type="dxa"/>
            <w:vAlign w:val="center"/>
          </w:tcPr>
          <w:p w:rsidR="00007202" w:rsidRDefault="00007202" w:rsidP="001F6A83">
            <w:pPr>
              <w:jc w:val="center"/>
              <w:rPr>
                <w:b/>
              </w:rPr>
            </w:pPr>
            <w:r w:rsidRPr="006110F4">
              <w:rPr>
                <w:b/>
              </w:rPr>
              <w:t>Şiir ezberleme, okuma, anlama:</w:t>
            </w:r>
          </w:p>
          <w:p w:rsidR="00007202" w:rsidRDefault="00007202" w:rsidP="001F6A83">
            <w:pPr>
              <w:jc w:val="center"/>
            </w:pPr>
            <w:r w:rsidRPr="001F6A83">
              <w:rPr>
                <w:b/>
                <w:bCs/>
              </w:rPr>
              <w:t xml:space="preserve"> 1 :</w:t>
            </w:r>
            <w:r w:rsidRPr="001F6A83">
              <w:t xml:space="preserve"> Düzeylerine uygun bir şiiri </w:t>
            </w:r>
            <w:r>
              <w:t>anlayabilme,açıklayabilme.</w:t>
            </w:r>
          </w:p>
          <w:p w:rsidR="00007202" w:rsidRDefault="00007202" w:rsidP="001F6A83">
            <w:pPr>
              <w:jc w:val="center"/>
            </w:pPr>
            <w:r>
              <w:t>öğretmenin hazırladığı bir şiirde neler anlatıldığını açıklama. Öğretmen  mecaz anlamı bulunan ifadeler üzerinde durup açıklama yapar.</w:t>
            </w:r>
          </w:p>
          <w:p w:rsidR="00007202" w:rsidRDefault="00007202" w:rsidP="001F6A83">
            <w:pPr>
              <w:jc w:val="center"/>
            </w:pPr>
          </w:p>
          <w:p w:rsidR="00007202" w:rsidRDefault="00007202" w:rsidP="001F6A83">
            <w:pPr>
              <w:jc w:val="center"/>
            </w:pPr>
          </w:p>
          <w:p w:rsidR="00007202" w:rsidRDefault="00007202" w:rsidP="001F6A83">
            <w:pPr>
              <w:jc w:val="center"/>
            </w:pPr>
          </w:p>
          <w:p w:rsidR="00007202" w:rsidRDefault="00007202" w:rsidP="001F6A83">
            <w:pPr>
              <w:jc w:val="center"/>
            </w:pPr>
          </w:p>
          <w:p w:rsidR="00007202" w:rsidRPr="006110F4" w:rsidRDefault="00007202" w:rsidP="001F6A83">
            <w:pPr>
              <w:jc w:val="center"/>
              <w:rPr>
                <w:b/>
              </w:rPr>
            </w:pPr>
          </w:p>
        </w:tc>
        <w:tc>
          <w:tcPr>
            <w:tcW w:w="2679" w:type="dxa"/>
            <w:vAlign w:val="center"/>
          </w:tcPr>
          <w:p w:rsidR="00007202" w:rsidRDefault="00007202" w:rsidP="007C5BE0">
            <w:pPr>
              <w:tabs>
                <w:tab w:val="left" w:pos="907"/>
              </w:tabs>
              <w:spacing w:line="240" w:lineRule="exact"/>
            </w:pPr>
            <w:r w:rsidRPr="006110F4">
              <w:rPr>
                <w:b/>
              </w:rPr>
              <w:t>Masal anlatma:</w:t>
            </w:r>
            <w:r>
              <w:rPr>
                <w:b/>
                <w:bCs/>
                <w:sz w:val="18"/>
                <w:szCs w:val="18"/>
              </w:rPr>
              <w:t xml:space="preserve"> </w:t>
            </w:r>
            <w:r w:rsidRPr="007C5BE0">
              <w:rPr>
                <w:b/>
                <w:bCs/>
              </w:rPr>
              <w:t>1 :</w:t>
            </w:r>
            <w:r w:rsidRPr="007C5BE0">
              <w:t xml:space="preserve"> Okuduğu veya dinlediği bir öyküyü</w:t>
            </w:r>
            <w:r>
              <w:t xml:space="preserve">, masalı </w:t>
            </w:r>
            <w:r w:rsidRPr="007C5BE0">
              <w:t xml:space="preserve"> olayların sırasını bozmadan anlatabilmek.</w:t>
            </w:r>
          </w:p>
          <w:p w:rsidR="00007202" w:rsidRDefault="00007202" w:rsidP="007C5BE0">
            <w:pPr>
              <w:tabs>
                <w:tab w:val="left" w:pos="907"/>
              </w:tabs>
              <w:spacing w:line="240" w:lineRule="exact"/>
            </w:pPr>
          </w:p>
          <w:p w:rsidR="00007202" w:rsidRDefault="00007202" w:rsidP="007C5BE0">
            <w:pPr>
              <w:tabs>
                <w:tab w:val="left" w:pos="907"/>
              </w:tabs>
              <w:spacing w:line="240" w:lineRule="exact"/>
            </w:pPr>
            <w:r w:rsidRPr="007C5BE0">
              <w:t xml:space="preserve"> </w:t>
            </w:r>
          </w:p>
          <w:p w:rsidR="00007202" w:rsidRPr="007C5BE0" w:rsidRDefault="00007202" w:rsidP="007C5BE0">
            <w:pPr>
              <w:tabs>
                <w:tab w:val="left" w:pos="907"/>
              </w:tabs>
              <w:spacing w:line="240" w:lineRule="exact"/>
            </w:pPr>
            <w:r>
              <w:t xml:space="preserve">Okudukları bir masal anlattırılıp, değerlendirilir. </w:t>
            </w: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Default="00007202" w:rsidP="007C5BE0">
            <w:pPr>
              <w:tabs>
                <w:tab w:val="left" w:pos="907"/>
              </w:tabs>
              <w:spacing w:line="240" w:lineRule="exact"/>
            </w:pPr>
          </w:p>
          <w:p w:rsidR="00007202" w:rsidRPr="007C5BE0" w:rsidRDefault="00007202" w:rsidP="007C5BE0">
            <w:pPr>
              <w:tabs>
                <w:tab w:val="left" w:pos="907"/>
              </w:tabs>
              <w:spacing w:line="240" w:lineRule="exact"/>
            </w:pPr>
          </w:p>
          <w:p w:rsidR="00007202" w:rsidRPr="006110F4" w:rsidRDefault="00007202" w:rsidP="00761F48">
            <w:pPr>
              <w:rPr>
                <w:b/>
              </w:rPr>
            </w:pPr>
          </w:p>
        </w:tc>
        <w:tc>
          <w:tcPr>
            <w:tcW w:w="2679" w:type="dxa"/>
            <w:vAlign w:val="center"/>
          </w:tcPr>
          <w:p w:rsidR="00007202" w:rsidRPr="006110F4" w:rsidRDefault="00007202" w:rsidP="0083078D">
            <w:pPr>
              <w:autoSpaceDE w:val="0"/>
              <w:autoSpaceDN w:val="0"/>
              <w:adjustRightInd w:val="0"/>
              <w:rPr>
                <w:b/>
                <w:bCs/>
              </w:rPr>
            </w:pPr>
            <w:r w:rsidRPr="006110F4">
              <w:rPr>
                <w:b/>
              </w:rPr>
              <w:t>Kesiyorum, yapıştırıyorum:</w:t>
            </w:r>
            <w:r w:rsidRPr="006110F4">
              <w:rPr>
                <w:b/>
                <w:bCs/>
                <w:sz w:val="16"/>
                <w:szCs w:val="16"/>
              </w:rPr>
              <w:t xml:space="preserve"> </w:t>
            </w:r>
            <w:r w:rsidRPr="006110F4">
              <w:rPr>
                <w:b/>
                <w:bCs/>
                <w:sz w:val="22"/>
                <w:szCs w:val="22"/>
              </w:rPr>
              <w:t>. “Çiçekli Renkli Dallar”</w:t>
            </w:r>
          </w:p>
          <w:p w:rsidR="00007202" w:rsidRPr="006110F4" w:rsidRDefault="00007202" w:rsidP="0083078D">
            <w:pPr>
              <w:autoSpaceDE w:val="0"/>
              <w:autoSpaceDN w:val="0"/>
              <w:adjustRightInd w:val="0"/>
            </w:pPr>
            <w:r w:rsidRPr="006110F4">
              <w:rPr>
                <w:sz w:val="22"/>
                <w:szCs w:val="22"/>
              </w:rPr>
              <w:t>Sınıfa bol miktarda kolları olan kuru bir dal parçası  veya yapraklar getirilir. Öğrenciler, grupça veya bireysel çeşitli renklerde hazırlanan  boyayla kalın fırçalar kullanarak dalları, yaprakları rengârenk boyarlar. Bir kartona yapıştırırlar. Dalların</w:t>
            </w:r>
          </w:p>
          <w:p w:rsidR="00007202" w:rsidRPr="006110F4" w:rsidRDefault="00007202" w:rsidP="0083078D">
            <w:pPr>
              <w:autoSpaceDE w:val="0"/>
              <w:autoSpaceDN w:val="0"/>
              <w:adjustRightInd w:val="0"/>
            </w:pPr>
            <w:r w:rsidRPr="006110F4">
              <w:rPr>
                <w:sz w:val="22"/>
                <w:szCs w:val="22"/>
              </w:rPr>
              <w:t>uçlarına minik toplar halinde hazırlanan oyun hamurları ya da patlamış mısırlar batırılır.</w:t>
            </w:r>
          </w:p>
          <w:p w:rsidR="00007202" w:rsidRPr="006110F4" w:rsidRDefault="00007202" w:rsidP="00761F48">
            <w:pPr>
              <w:rPr>
                <w:b/>
              </w:rPr>
            </w:pPr>
          </w:p>
        </w:tc>
      </w:tr>
    </w:tbl>
    <w:p w:rsidR="00007202" w:rsidRPr="006110F4" w:rsidRDefault="00007202" w:rsidP="009C0906"/>
    <w:p w:rsidR="00007202" w:rsidRPr="006110F4" w:rsidRDefault="00007202" w:rsidP="009C0906"/>
    <w:tbl>
      <w:tblPr>
        <w:tblW w:w="1616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33"/>
        <w:gridCol w:w="1699"/>
        <w:gridCol w:w="2679"/>
        <w:gridCol w:w="2679"/>
        <w:gridCol w:w="2679"/>
        <w:gridCol w:w="2679"/>
        <w:gridCol w:w="2679"/>
      </w:tblGrid>
      <w:tr w:rsidR="00007202" w:rsidRPr="006110F4" w:rsidTr="00057042">
        <w:trPr>
          <w:cantSplit/>
          <w:trHeight w:val="1143"/>
        </w:trPr>
        <w:tc>
          <w:tcPr>
            <w:tcW w:w="534" w:type="dxa"/>
            <w:textDirection w:val="btLr"/>
          </w:tcPr>
          <w:p w:rsidR="00007202" w:rsidRPr="006110F4" w:rsidRDefault="00007202" w:rsidP="007C470C">
            <w:pPr>
              <w:jc w:val="center"/>
              <w:rPr>
                <w:b/>
                <w:sz w:val="28"/>
                <w:szCs w:val="28"/>
              </w:rPr>
            </w:pPr>
            <w:r w:rsidRPr="006110F4">
              <w:rPr>
                <w:b/>
                <w:sz w:val="28"/>
                <w:szCs w:val="28"/>
              </w:rPr>
              <w:t>AY</w:t>
            </w:r>
          </w:p>
        </w:tc>
        <w:tc>
          <w:tcPr>
            <w:tcW w:w="533" w:type="dxa"/>
            <w:textDirection w:val="btLr"/>
          </w:tcPr>
          <w:p w:rsidR="00007202" w:rsidRPr="006110F4" w:rsidRDefault="00007202" w:rsidP="007C470C">
            <w:pPr>
              <w:rPr>
                <w:b/>
                <w:sz w:val="28"/>
                <w:szCs w:val="28"/>
              </w:rPr>
            </w:pPr>
            <w:r w:rsidRPr="006110F4">
              <w:rPr>
                <w:b/>
                <w:sz w:val="28"/>
                <w:szCs w:val="28"/>
              </w:rPr>
              <w:t xml:space="preserve">       </w:t>
            </w:r>
          </w:p>
          <w:p w:rsidR="00007202" w:rsidRPr="006110F4" w:rsidRDefault="00007202" w:rsidP="007C470C">
            <w:pPr>
              <w:rPr>
                <w:b/>
                <w:sz w:val="28"/>
                <w:szCs w:val="28"/>
              </w:rPr>
            </w:pPr>
          </w:p>
        </w:tc>
        <w:tc>
          <w:tcPr>
            <w:tcW w:w="1699" w:type="dxa"/>
          </w:tcPr>
          <w:p w:rsidR="00007202" w:rsidRPr="006110F4" w:rsidRDefault="00007202" w:rsidP="007C470C">
            <w:pPr>
              <w:rPr>
                <w:b/>
                <w:sz w:val="20"/>
                <w:szCs w:val="20"/>
              </w:rPr>
            </w:pPr>
          </w:p>
        </w:tc>
        <w:tc>
          <w:tcPr>
            <w:tcW w:w="2679"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tc>
        <w:tc>
          <w:tcPr>
            <w:tcW w:w="2679" w:type="dxa"/>
          </w:tcPr>
          <w:p w:rsidR="00007202" w:rsidRPr="006110F4" w:rsidRDefault="00007202" w:rsidP="007C470C">
            <w:pPr>
              <w:pStyle w:val="ListParagraph"/>
              <w:rPr>
                <w:b/>
                <w:sz w:val="28"/>
                <w:szCs w:val="28"/>
              </w:rPr>
            </w:pPr>
            <w:r w:rsidRPr="006110F4">
              <w:rPr>
                <w:b/>
                <w:sz w:val="28"/>
                <w:szCs w:val="28"/>
              </w:rPr>
              <w:t xml:space="preserve">2.DERS </w:t>
            </w:r>
          </w:p>
        </w:tc>
        <w:tc>
          <w:tcPr>
            <w:tcW w:w="2679" w:type="dxa"/>
          </w:tcPr>
          <w:p w:rsidR="00007202" w:rsidRPr="006110F4" w:rsidRDefault="00007202" w:rsidP="007C470C">
            <w:pPr>
              <w:ind w:left="360"/>
              <w:jc w:val="center"/>
              <w:rPr>
                <w:b/>
                <w:sz w:val="28"/>
                <w:szCs w:val="28"/>
              </w:rPr>
            </w:pPr>
            <w:r w:rsidRPr="006110F4">
              <w:rPr>
                <w:b/>
                <w:sz w:val="28"/>
                <w:szCs w:val="28"/>
              </w:rPr>
              <w:t>3.DERS</w:t>
            </w:r>
          </w:p>
        </w:tc>
        <w:tc>
          <w:tcPr>
            <w:tcW w:w="2679" w:type="dxa"/>
          </w:tcPr>
          <w:p w:rsidR="00007202" w:rsidRPr="006110F4" w:rsidRDefault="00007202" w:rsidP="007C470C">
            <w:pPr>
              <w:ind w:left="360"/>
              <w:jc w:val="center"/>
              <w:rPr>
                <w:b/>
                <w:sz w:val="28"/>
                <w:szCs w:val="28"/>
              </w:rPr>
            </w:pPr>
            <w:r w:rsidRPr="006110F4">
              <w:rPr>
                <w:b/>
                <w:sz w:val="28"/>
                <w:szCs w:val="28"/>
              </w:rPr>
              <w:t>4.DERS</w:t>
            </w:r>
          </w:p>
        </w:tc>
        <w:tc>
          <w:tcPr>
            <w:tcW w:w="2679" w:type="dxa"/>
          </w:tcPr>
          <w:p w:rsidR="00007202" w:rsidRPr="006110F4" w:rsidRDefault="00007202" w:rsidP="007C470C">
            <w:pPr>
              <w:ind w:left="360"/>
              <w:jc w:val="center"/>
              <w:rPr>
                <w:b/>
                <w:sz w:val="28"/>
                <w:szCs w:val="28"/>
              </w:rPr>
            </w:pPr>
            <w:r w:rsidRPr="006110F4">
              <w:rPr>
                <w:b/>
                <w:sz w:val="28"/>
                <w:szCs w:val="28"/>
              </w:rPr>
              <w:t>5.DERS</w:t>
            </w:r>
          </w:p>
        </w:tc>
      </w:tr>
      <w:tr w:rsidR="00007202" w:rsidRPr="006110F4" w:rsidTr="00057042">
        <w:trPr>
          <w:cantSplit/>
          <w:trHeight w:val="2818"/>
        </w:trPr>
        <w:tc>
          <w:tcPr>
            <w:tcW w:w="534" w:type="dxa"/>
            <w:vMerge w:val="restart"/>
            <w:textDirection w:val="btLr"/>
          </w:tcPr>
          <w:p w:rsidR="00007202" w:rsidRPr="006110F4" w:rsidRDefault="00007202" w:rsidP="00057042">
            <w:pPr>
              <w:ind w:left="113" w:right="113"/>
              <w:jc w:val="center"/>
              <w:rPr>
                <w:b/>
                <w:sz w:val="28"/>
                <w:szCs w:val="28"/>
              </w:rPr>
            </w:pPr>
            <w:r w:rsidRPr="006110F4">
              <w:rPr>
                <w:b/>
                <w:sz w:val="28"/>
                <w:szCs w:val="28"/>
              </w:rPr>
              <w:t>30 MAYIS -  10 HAZİRAN</w:t>
            </w:r>
          </w:p>
        </w:tc>
        <w:tc>
          <w:tcPr>
            <w:tcW w:w="533" w:type="dxa"/>
            <w:textDirection w:val="btLr"/>
          </w:tcPr>
          <w:p w:rsidR="00007202" w:rsidRPr="006110F4" w:rsidRDefault="00007202" w:rsidP="00057042">
            <w:pPr>
              <w:ind w:left="113" w:right="113"/>
              <w:jc w:val="center"/>
              <w:rPr>
                <w:b/>
              </w:rPr>
            </w:pPr>
            <w:r w:rsidRPr="006110F4">
              <w:rPr>
                <w:b/>
                <w:sz w:val="28"/>
                <w:szCs w:val="28"/>
              </w:rPr>
              <w:t>35.  HAFTA</w:t>
            </w:r>
          </w:p>
        </w:tc>
        <w:tc>
          <w:tcPr>
            <w:tcW w:w="1699" w:type="dxa"/>
          </w:tcPr>
          <w:p w:rsidR="00007202" w:rsidRPr="006110F4" w:rsidRDefault="00007202" w:rsidP="00057042">
            <w:pPr>
              <w:jc w:val="center"/>
              <w:rPr>
                <w:b/>
                <w:sz w:val="16"/>
                <w:szCs w:val="16"/>
              </w:rPr>
            </w:pPr>
          </w:p>
          <w:p w:rsidR="00007202" w:rsidRPr="006110F4" w:rsidRDefault="00007202" w:rsidP="00057042">
            <w:pPr>
              <w:rPr>
                <w:b/>
                <w:sz w:val="16"/>
                <w:szCs w:val="16"/>
              </w:rPr>
            </w:pPr>
            <w:r w:rsidRPr="006110F4">
              <w:rPr>
                <w:b/>
                <w:sz w:val="16"/>
                <w:szCs w:val="16"/>
              </w:rPr>
              <w:t>YETERLİKALANI</w:t>
            </w:r>
          </w:p>
          <w:p w:rsidR="00007202" w:rsidRPr="006110F4" w:rsidRDefault="00007202" w:rsidP="00057042">
            <w:pPr>
              <w:rPr>
                <w:b/>
                <w:sz w:val="16"/>
                <w:szCs w:val="16"/>
              </w:rPr>
            </w:pPr>
            <w:r w:rsidRPr="006110F4">
              <w:rPr>
                <w:b/>
                <w:sz w:val="16"/>
                <w:szCs w:val="16"/>
              </w:rPr>
              <w:t>KAZANIMLAR</w:t>
            </w:r>
          </w:p>
          <w:p w:rsidR="00007202" w:rsidRPr="006110F4" w:rsidRDefault="00007202" w:rsidP="00057042">
            <w:pPr>
              <w:rPr>
                <w:b/>
                <w:sz w:val="16"/>
                <w:szCs w:val="16"/>
              </w:rPr>
            </w:pPr>
            <w:r w:rsidRPr="006110F4">
              <w:rPr>
                <w:b/>
                <w:sz w:val="16"/>
                <w:szCs w:val="16"/>
              </w:rPr>
              <w:t>ETKİNLİK</w:t>
            </w:r>
          </w:p>
          <w:p w:rsidR="00007202" w:rsidRPr="006110F4" w:rsidRDefault="00007202" w:rsidP="00057042">
            <w:pPr>
              <w:rPr>
                <w:b/>
                <w:sz w:val="16"/>
                <w:szCs w:val="16"/>
              </w:rPr>
            </w:pPr>
            <w:r w:rsidRPr="006110F4">
              <w:rPr>
                <w:b/>
                <w:sz w:val="16"/>
                <w:szCs w:val="16"/>
              </w:rPr>
              <w:t>AÇIKLAMA</w:t>
            </w:r>
          </w:p>
          <w:p w:rsidR="00007202" w:rsidRPr="006110F4" w:rsidRDefault="00007202" w:rsidP="00057042">
            <w:pPr>
              <w:rPr>
                <w:b/>
                <w:sz w:val="16"/>
                <w:szCs w:val="16"/>
              </w:rPr>
            </w:pPr>
            <w:r w:rsidRPr="006110F4">
              <w:rPr>
                <w:b/>
                <w:sz w:val="16"/>
                <w:szCs w:val="16"/>
              </w:rPr>
              <w:t>KULLANILACAK ARAÇ GEREÇ</w:t>
            </w:r>
          </w:p>
          <w:p w:rsidR="00007202" w:rsidRPr="006110F4" w:rsidRDefault="00007202" w:rsidP="00057042">
            <w:pPr>
              <w:rPr>
                <w:b/>
                <w:sz w:val="16"/>
                <w:szCs w:val="16"/>
              </w:rPr>
            </w:pPr>
            <w:r w:rsidRPr="006110F4">
              <w:rPr>
                <w:b/>
                <w:sz w:val="16"/>
                <w:szCs w:val="16"/>
              </w:rPr>
              <w:t>YÖNTEM</w:t>
            </w:r>
          </w:p>
          <w:p w:rsidR="00007202" w:rsidRPr="006110F4" w:rsidRDefault="00007202" w:rsidP="00057042">
            <w:pPr>
              <w:rPr>
                <w:b/>
                <w:sz w:val="16"/>
                <w:szCs w:val="16"/>
              </w:rPr>
            </w:pPr>
            <w:r w:rsidRPr="006110F4">
              <w:rPr>
                <w:b/>
                <w:sz w:val="16"/>
                <w:szCs w:val="16"/>
              </w:rPr>
              <w:t>DEĞERLENDİRME</w:t>
            </w:r>
          </w:p>
          <w:p w:rsidR="00007202" w:rsidRPr="006110F4" w:rsidRDefault="00007202" w:rsidP="00057042">
            <w:pPr>
              <w:rPr>
                <w:b/>
                <w:sz w:val="16"/>
                <w:szCs w:val="16"/>
              </w:rPr>
            </w:pPr>
            <w:r w:rsidRPr="006110F4">
              <w:rPr>
                <w:b/>
                <w:sz w:val="16"/>
                <w:szCs w:val="16"/>
              </w:rPr>
              <w:t>SÜRE</w:t>
            </w:r>
          </w:p>
          <w:p w:rsidR="00007202" w:rsidRPr="006110F4" w:rsidRDefault="00007202" w:rsidP="00057042">
            <w:pPr>
              <w:jc w:val="center"/>
              <w:rPr>
                <w:b/>
                <w:sz w:val="16"/>
                <w:szCs w:val="16"/>
              </w:rPr>
            </w:pPr>
          </w:p>
        </w:tc>
        <w:tc>
          <w:tcPr>
            <w:tcW w:w="2679" w:type="dxa"/>
          </w:tcPr>
          <w:p w:rsidR="00007202" w:rsidRPr="006110F4" w:rsidRDefault="00007202" w:rsidP="00057042">
            <w:pPr>
              <w:jc w:val="center"/>
              <w:rPr>
                <w:b/>
                <w:sz w:val="16"/>
                <w:szCs w:val="16"/>
              </w:rPr>
            </w:pPr>
          </w:p>
          <w:p w:rsidR="00007202" w:rsidRPr="006110F4" w:rsidRDefault="00007202" w:rsidP="00057042">
            <w:pPr>
              <w:rPr>
                <w:b/>
                <w:bCs/>
                <w:sz w:val="20"/>
                <w:szCs w:val="20"/>
              </w:rPr>
            </w:pPr>
            <w:r w:rsidRPr="006110F4">
              <w:rPr>
                <w:b/>
                <w:bCs/>
                <w:sz w:val="20"/>
                <w:szCs w:val="20"/>
              </w:rPr>
              <w:t>4.4.</w:t>
            </w:r>
            <w:r w:rsidRPr="006110F4">
              <w:rPr>
                <w:b/>
                <w:bCs/>
                <w:sz w:val="14"/>
                <w:szCs w:val="14"/>
              </w:rPr>
              <w:t xml:space="preserve">  </w:t>
            </w:r>
            <w:r w:rsidRPr="006110F4">
              <w:rPr>
                <w:sz w:val="20"/>
                <w:szCs w:val="20"/>
              </w:rPr>
              <w:t xml:space="preserve"> Basit bir akış diyagramı oluşturur</w:t>
            </w:r>
            <w:r w:rsidRPr="006110F4">
              <w:rPr>
                <w:b/>
                <w:bCs/>
                <w:sz w:val="20"/>
                <w:szCs w:val="20"/>
              </w:rPr>
              <w:t xml:space="preserve"> </w:t>
            </w:r>
          </w:p>
          <w:p w:rsidR="00007202" w:rsidRPr="006110F4" w:rsidRDefault="00007202" w:rsidP="00057042">
            <w:pPr>
              <w:rPr>
                <w:b/>
                <w:bCs/>
                <w:sz w:val="20"/>
                <w:szCs w:val="20"/>
              </w:rPr>
            </w:pPr>
            <w:r w:rsidRPr="006110F4">
              <w:rPr>
                <w:b/>
                <w:bCs/>
                <w:sz w:val="20"/>
                <w:szCs w:val="20"/>
              </w:rPr>
              <w:t xml:space="preserve">        (BTESD-1</w:t>
            </w:r>
          </w:p>
          <w:p w:rsidR="00007202" w:rsidRPr="006110F4" w:rsidRDefault="00007202" w:rsidP="00057042">
            <w:pPr>
              <w:rPr>
                <w:sz w:val="20"/>
                <w:szCs w:val="20"/>
              </w:rPr>
            </w:pPr>
            <w:r w:rsidRPr="006110F4">
              <w:rPr>
                <w:b/>
                <w:bCs/>
                <w:sz w:val="20"/>
                <w:szCs w:val="20"/>
              </w:rPr>
              <w:t>).</w:t>
            </w:r>
            <w:r w:rsidRPr="006110F4">
              <w:rPr>
                <w:sz w:val="20"/>
                <w:szCs w:val="20"/>
              </w:rPr>
              <w:t xml:space="preserve"> Kontrol listeleri </w:t>
            </w:r>
          </w:p>
          <w:p w:rsidR="00007202" w:rsidRPr="006110F4" w:rsidRDefault="00007202" w:rsidP="00057042">
            <w:pPr>
              <w:rPr>
                <w:sz w:val="20"/>
                <w:szCs w:val="20"/>
              </w:rPr>
            </w:pPr>
            <w:r w:rsidRPr="006110F4">
              <w:rPr>
                <w:sz w:val="20"/>
                <w:szCs w:val="20"/>
              </w:rPr>
              <w:t xml:space="preserve">Gözlem formları </w:t>
            </w:r>
          </w:p>
          <w:p w:rsidR="00007202" w:rsidRPr="006110F4" w:rsidRDefault="00007202" w:rsidP="00057042">
            <w:r w:rsidRPr="006110F4">
              <w:rPr>
                <w:sz w:val="20"/>
                <w:szCs w:val="20"/>
              </w:rPr>
              <w:t>Dereceli puanlama anahtarı                     Öz değerlendirme</w:t>
            </w:r>
          </w:p>
        </w:tc>
        <w:tc>
          <w:tcPr>
            <w:tcW w:w="2679" w:type="dxa"/>
          </w:tcPr>
          <w:p w:rsidR="00007202" w:rsidRPr="006110F4" w:rsidRDefault="00007202" w:rsidP="00057042">
            <w:pPr>
              <w:jc w:val="center"/>
              <w:rPr>
                <w:b/>
              </w:rPr>
            </w:pPr>
          </w:p>
          <w:p w:rsidR="00007202" w:rsidRPr="006110F4" w:rsidRDefault="00007202" w:rsidP="001A48F6">
            <w:pPr>
              <w:jc w:val="center"/>
              <w:rPr>
                <w:b/>
              </w:rPr>
            </w:pPr>
            <w:r w:rsidRPr="006110F4">
              <w:rPr>
                <w:b/>
              </w:rPr>
              <w:t>İngilizce:</w:t>
            </w:r>
          </w:p>
          <w:p w:rsidR="00007202" w:rsidRPr="00BC5777" w:rsidRDefault="00007202" w:rsidP="001A48F6">
            <w:pPr>
              <w:jc w:val="center"/>
            </w:pPr>
            <w:r w:rsidRPr="00BC5777">
              <w:t>18-Haftanın günleri</w:t>
            </w:r>
          </w:p>
          <w:p w:rsidR="00007202" w:rsidRPr="006110F4" w:rsidRDefault="00007202" w:rsidP="001A48F6">
            <w:pPr>
              <w:jc w:val="center"/>
              <w:rPr>
                <w:b/>
              </w:rPr>
            </w:pPr>
            <w:r w:rsidRPr="00BC5777">
              <w:t>Haftanın günleri kartona yapılacak takvim üzerinde işlenecek, okutulacak.</w:t>
            </w:r>
          </w:p>
        </w:tc>
        <w:tc>
          <w:tcPr>
            <w:tcW w:w="2679" w:type="dxa"/>
          </w:tcPr>
          <w:p w:rsidR="00007202" w:rsidRPr="006110F4" w:rsidRDefault="00007202" w:rsidP="00057042">
            <w:pPr>
              <w:jc w:val="center"/>
              <w:rPr>
                <w:b/>
              </w:rPr>
            </w:pPr>
          </w:p>
          <w:p w:rsidR="00007202" w:rsidRDefault="00007202" w:rsidP="00057042">
            <w:pPr>
              <w:jc w:val="center"/>
              <w:rPr>
                <w:b/>
              </w:rPr>
            </w:pPr>
            <w:r w:rsidRPr="006110F4">
              <w:rPr>
                <w:b/>
              </w:rPr>
              <w:t>Gezi, gözlem çalışması:</w:t>
            </w:r>
          </w:p>
          <w:p w:rsidR="00007202" w:rsidRDefault="00007202" w:rsidP="007E1E0C">
            <w:pPr>
              <w:jc w:val="center"/>
              <w:rPr>
                <w:b/>
              </w:rPr>
            </w:pPr>
            <w:r>
              <w:rPr>
                <w:b/>
              </w:rPr>
              <w:t>Yaşadığı yeri tanıma:</w:t>
            </w:r>
          </w:p>
          <w:p w:rsidR="00007202" w:rsidRPr="007E1E0C" w:rsidRDefault="00007202" w:rsidP="007E1E0C">
            <w:pPr>
              <w:jc w:val="center"/>
            </w:pPr>
            <w:r w:rsidRPr="007E1E0C">
              <w:t>Yaşadığı yerleşim birimindeki kurumların işleyişi hakkında bilgi edinir.</w:t>
            </w:r>
          </w:p>
          <w:p w:rsidR="00007202" w:rsidRPr="005B4EAF" w:rsidRDefault="00007202" w:rsidP="005B4EAF">
            <w:r w:rsidRPr="005B4EAF">
              <w:t>-</w:t>
            </w:r>
            <w:r>
              <w:t>İ</w:t>
            </w:r>
            <w:r w:rsidRPr="005B4EAF">
              <w:t>lçemizin tarihi ve kültürel yerlerinin gezilmesi.</w:t>
            </w:r>
          </w:p>
        </w:tc>
        <w:tc>
          <w:tcPr>
            <w:tcW w:w="2679" w:type="dxa"/>
          </w:tcPr>
          <w:p w:rsidR="00007202" w:rsidRDefault="00007202" w:rsidP="00FC286C">
            <w:pPr>
              <w:jc w:val="center"/>
              <w:rPr>
                <w:b/>
              </w:rPr>
            </w:pPr>
          </w:p>
          <w:p w:rsidR="00007202" w:rsidRDefault="00007202" w:rsidP="00FC286C">
            <w:pPr>
              <w:jc w:val="center"/>
              <w:rPr>
                <w:b/>
              </w:rPr>
            </w:pPr>
            <w:r>
              <w:rPr>
                <w:b/>
              </w:rPr>
              <w:t>Y</w:t>
            </w:r>
            <w:r w:rsidRPr="006110F4">
              <w:rPr>
                <w:b/>
              </w:rPr>
              <w:t>azı çalışması:</w:t>
            </w:r>
          </w:p>
          <w:p w:rsidR="00007202" w:rsidRDefault="00007202" w:rsidP="00FC286C">
            <w:pPr>
              <w:jc w:val="center"/>
            </w:pPr>
            <w:r w:rsidRPr="00903AD3">
              <w:t>5. Anlamlı ve kurallı cümleler yazar.</w:t>
            </w:r>
          </w:p>
          <w:p w:rsidR="00007202" w:rsidRDefault="00007202" w:rsidP="00FC286C">
            <w:pPr>
              <w:jc w:val="center"/>
            </w:pPr>
          </w:p>
          <w:p w:rsidR="00007202" w:rsidRDefault="00007202" w:rsidP="00FC286C">
            <w:pPr>
              <w:ind w:left="72" w:hanging="72"/>
            </w:pPr>
            <w:r>
              <w:t>Ö</w:t>
            </w:r>
            <w:r w:rsidRPr="00903AD3">
              <w:t>ğrenciler kurallı cümleler oluşturmaya özendirilmelidir.</w:t>
            </w:r>
          </w:p>
          <w:p w:rsidR="00007202" w:rsidRPr="00903AD3" w:rsidRDefault="00007202" w:rsidP="007B13A4">
            <w:pPr>
              <w:ind w:left="72" w:hanging="72"/>
            </w:pPr>
            <w:r>
              <w:t>Hikâye, olay vb. yazısı yazdırılıp okutulur</w:t>
            </w:r>
          </w:p>
          <w:p w:rsidR="00007202" w:rsidRPr="006110F4" w:rsidRDefault="00007202" w:rsidP="00057042">
            <w:pPr>
              <w:jc w:val="center"/>
              <w:rPr>
                <w:b/>
              </w:rPr>
            </w:pPr>
          </w:p>
        </w:tc>
        <w:tc>
          <w:tcPr>
            <w:tcW w:w="2679" w:type="dxa"/>
          </w:tcPr>
          <w:p w:rsidR="00007202" w:rsidRPr="006110F4" w:rsidRDefault="00007202" w:rsidP="00057042">
            <w:pPr>
              <w:jc w:val="center"/>
              <w:rPr>
                <w:b/>
              </w:rPr>
            </w:pPr>
          </w:p>
          <w:p w:rsidR="00007202" w:rsidRPr="006110F4" w:rsidRDefault="00007202" w:rsidP="00057042">
            <w:pPr>
              <w:jc w:val="center"/>
              <w:rPr>
                <w:b/>
              </w:rPr>
            </w:pPr>
            <w:r w:rsidRPr="006110F4">
              <w:rPr>
                <w:b/>
              </w:rPr>
              <w:t>Kitap tanıtımı:</w:t>
            </w:r>
          </w:p>
          <w:p w:rsidR="00007202" w:rsidRPr="00752BBD" w:rsidRDefault="00007202" w:rsidP="00752BBD">
            <w:pPr>
              <w:jc w:val="center"/>
            </w:pPr>
            <w:r w:rsidRPr="00752BBD">
              <w:t>Okuduğu bir kitabı ayrıntılı olarak arkadaşlarına tanıtır.</w:t>
            </w:r>
          </w:p>
          <w:p w:rsidR="00007202" w:rsidRPr="00752BBD" w:rsidRDefault="00007202" w:rsidP="00752BBD">
            <w:pPr>
              <w:jc w:val="center"/>
            </w:pPr>
            <w:r w:rsidRPr="00752BBD">
              <w:t>Adı, yazarı, konu ve içeriği, sevip sevmediği vb. ile ilgili düşüncelerini paylaşır.</w:t>
            </w:r>
          </w:p>
          <w:p w:rsidR="00007202" w:rsidRPr="006110F4" w:rsidRDefault="00007202" w:rsidP="00057042">
            <w:pPr>
              <w:jc w:val="center"/>
              <w:rPr>
                <w:b/>
              </w:rPr>
            </w:pPr>
          </w:p>
        </w:tc>
      </w:tr>
      <w:tr w:rsidR="00007202" w:rsidRPr="006110F4" w:rsidTr="001428CA">
        <w:trPr>
          <w:cantSplit/>
          <w:trHeight w:val="5000"/>
        </w:trPr>
        <w:tc>
          <w:tcPr>
            <w:tcW w:w="534" w:type="dxa"/>
            <w:vMerge/>
            <w:vAlign w:val="center"/>
          </w:tcPr>
          <w:p w:rsidR="00007202" w:rsidRPr="006110F4" w:rsidRDefault="00007202" w:rsidP="00057042"/>
        </w:tc>
        <w:tc>
          <w:tcPr>
            <w:tcW w:w="533" w:type="dxa"/>
            <w:textDirection w:val="btLr"/>
            <w:vAlign w:val="center"/>
          </w:tcPr>
          <w:p w:rsidR="00007202" w:rsidRPr="006110F4" w:rsidRDefault="00007202" w:rsidP="00057042">
            <w:pPr>
              <w:ind w:left="163" w:right="113"/>
              <w:jc w:val="center"/>
              <w:rPr>
                <w:b/>
              </w:rPr>
            </w:pPr>
            <w:r w:rsidRPr="006110F4">
              <w:rPr>
                <w:b/>
                <w:sz w:val="28"/>
                <w:szCs w:val="28"/>
              </w:rPr>
              <w:t>36.  HAFTA</w:t>
            </w:r>
          </w:p>
        </w:tc>
        <w:tc>
          <w:tcPr>
            <w:tcW w:w="1699" w:type="dxa"/>
            <w:vAlign w:val="center"/>
          </w:tcPr>
          <w:p w:rsidR="00007202" w:rsidRPr="006110F4" w:rsidRDefault="00007202" w:rsidP="00057042">
            <w:pPr>
              <w:rPr>
                <w:b/>
                <w:sz w:val="16"/>
                <w:szCs w:val="16"/>
              </w:rPr>
            </w:pPr>
            <w:r w:rsidRPr="006110F4">
              <w:rPr>
                <w:b/>
                <w:sz w:val="16"/>
                <w:szCs w:val="16"/>
              </w:rPr>
              <w:t>YETERLİKALANI</w:t>
            </w:r>
          </w:p>
          <w:p w:rsidR="00007202" w:rsidRPr="006110F4" w:rsidRDefault="00007202" w:rsidP="00057042">
            <w:pPr>
              <w:rPr>
                <w:b/>
                <w:sz w:val="16"/>
                <w:szCs w:val="16"/>
              </w:rPr>
            </w:pPr>
            <w:r w:rsidRPr="006110F4">
              <w:rPr>
                <w:b/>
                <w:sz w:val="16"/>
                <w:szCs w:val="16"/>
              </w:rPr>
              <w:t>KAZANIMLAR</w:t>
            </w:r>
          </w:p>
          <w:p w:rsidR="00007202" w:rsidRPr="006110F4" w:rsidRDefault="00007202" w:rsidP="00057042">
            <w:pPr>
              <w:rPr>
                <w:b/>
                <w:sz w:val="16"/>
                <w:szCs w:val="16"/>
              </w:rPr>
            </w:pPr>
            <w:r w:rsidRPr="006110F4">
              <w:rPr>
                <w:b/>
                <w:sz w:val="16"/>
                <w:szCs w:val="16"/>
              </w:rPr>
              <w:t>ETKİNLİK</w:t>
            </w:r>
          </w:p>
          <w:p w:rsidR="00007202" w:rsidRPr="006110F4" w:rsidRDefault="00007202" w:rsidP="00057042">
            <w:pPr>
              <w:rPr>
                <w:b/>
                <w:sz w:val="16"/>
                <w:szCs w:val="16"/>
              </w:rPr>
            </w:pPr>
            <w:r w:rsidRPr="006110F4">
              <w:rPr>
                <w:b/>
                <w:sz w:val="16"/>
                <w:szCs w:val="16"/>
              </w:rPr>
              <w:t>AÇIKLAMA</w:t>
            </w:r>
          </w:p>
          <w:p w:rsidR="00007202" w:rsidRPr="006110F4" w:rsidRDefault="00007202" w:rsidP="00057042">
            <w:pPr>
              <w:rPr>
                <w:b/>
                <w:sz w:val="16"/>
                <w:szCs w:val="16"/>
              </w:rPr>
            </w:pPr>
            <w:r w:rsidRPr="006110F4">
              <w:rPr>
                <w:b/>
                <w:sz w:val="16"/>
                <w:szCs w:val="16"/>
              </w:rPr>
              <w:t>KULLANILACAK ARAÇ GEREÇ</w:t>
            </w:r>
          </w:p>
          <w:p w:rsidR="00007202" w:rsidRPr="006110F4" w:rsidRDefault="00007202" w:rsidP="00057042">
            <w:pPr>
              <w:rPr>
                <w:b/>
                <w:sz w:val="16"/>
                <w:szCs w:val="16"/>
              </w:rPr>
            </w:pPr>
            <w:r w:rsidRPr="006110F4">
              <w:rPr>
                <w:b/>
                <w:sz w:val="16"/>
                <w:szCs w:val="16"/>
              </w:rPr>
              <w:t>YÖNTEM</w:t>
            </w:r>
          </w:p>
          <w:p w:rsidR="00007202" w:rsidRPr="006110F4" w:rsidRDefault="00007202" w:rsidP="00057042">
            <w:pPr>
              <w:rPr>
                <w:b/>
                <w:sz w:val="16"/>
                <w:szCs w:val="16"/>
              </w:rPr>
            </w:pPr>
            <w:r w:rsidRPr="006110F4">
              <w:rPr>
                <w:b/>
                <w:sz w:val="16"/>
                <w:szCs w:val="16"/>
              </w:rPr>
              <w:t>DEĞERLENDİRME</w:t>
            </w:r>
          </w:p>
          <w:p w:rsidR="00007202" w:rsidRPr="006110F4" w:rsidRDefault="00007202" w:rsidP="00057042">
            <w:pPr>
              <w:rPr>
                <w:b/>
                <w:sz w:val="16"/>
                <w:szCs w:val="16"/>
              </w:rPr>
            </w:pPr>
            <w:r w:rsidRPr="006110F4">
              <w:rPr>
                <w:b/>
                <w:sz w:val="16"/>
                <w:szCs w:val="16"/>
              </w:rPr>
              <w:t>SÜRE</w:t>
            </w:r>
          </w:p>
          <w:p w:rsidR="00007202" w:rsidRPr="006110F4" w:rsidRDefault="00007202" w:rsidP="00057042"/>
        </w:tc>
        <w:tc>
          <w:tcPr>
            <w:tcW w:w="2679" w:type="dxa"/>
            <w:vAlign w:val="center"/>
          </w:tcPr>
          <w:p w:rsidR="00007202" w:rsidRPr="006110F4" w:rsidRDefault="00007202" w:rsidP="00057042">
            <w:pPr>
              <w:numPr>
                <w:ilvl w:val="1"/>
                <w:numId w:val="7"/>
              </w:numPr>
              <w:rPr>
                <w:b/>
                <w:bCs/>
                <w:sz w:val="20"/>
                <w:szCs w:val="20"/>
              </w:rPr>
            </w:pPr>
            <w:r w:rsidRPr="006110F4">
              <w:rPr>
                <w:sz w:val="20"/>
                <w:szCs w:val="20"/>
              </w:rPr>
              <w:t>Basit bir akış diyagramı oluşturur</w:t>
            </w:r>
            <w:r w:rsidRPr="006110F4">
              <w:rPr>
                <w:b/>
                <w:bCs/>
                <w:sz w:val="20"/>
                <w:szCs w:val="20"/>
              </w:rPr>
              <w:t xml:space="preserve"> </w:t>
            </w:r>
          </w:p>
          <w:p w:rsidR="00007202" w:rsidRPr="006110F4" w:rsidRDefault="00007202" w:rsidP="00057042">
            <w:pPr>
              <w:rPr>
                <w:b/>
                <w:bCs/>
                <w:sz w:val="20"/>
                <w:szCs w:val="20"/>
              </w:rPr>
            </w:pPr>
            <w:r w:rsidRPr="006110F4">
              <w:rPr>
                <w:b/>
                <w:bCs/>
                <w:sz w:val="20"/>
                <w:szCs w:val="20"/>
              </w:rPr>
              <w:t xml:space="preserve">        (BTESD-1).</w:t>
            </w:r>
          </w:p>
          <w:p w:rsidR="00007202" w:rsidRPr="006110F4" w:rsidRDefault="00007202" w:rsidP="00057042"/>
          <w:p w:rsidR="00007202" w:rsidRPr="006110F4" w:rsidRDefault="00007202" w:rsidP="00057042">
            <w:pPr>
              <w:rPr>
                <w:sz w:val="20"/>
                <w:szCs w:val="20"/>
              </w:rPr>
            </w:pPr>
            <w:r w:rsidRPr="006110F4">
              <w:rPr>
                <w:sz w:val="20"/>
                <w:szCs w:val="20"/>
              </w:rPr>
              <w:t xml:space="preserve">Kontrol listeleri </w:t>
            </w:r>
          </w:p>
          <w:p w:rsidR="00007202" w:rsidRPr="006110F4" w:rsidRDefault="00007202" w:rsidP="00057042">
            <w:pPr>
              <w:rPr>
                <w:sz w:val="20"/>
                <w:szCs w:val="20"/>
              </w:rPr>
            </w:pPr>
            <w:r w:rsidRPr="006110F4">
              <w:rPr>
                <w:sz w:val="20"/>
                <w:szCs w:val="20"/>
              </w:rPr>
              <w:t xml:space="preserve">Gözlem formları </w:t>
            </w:r>
          </w:p>
          <w:p w:rsidR="00007202" w:rsidRDefault="00007202" w:rsidP="00057042">
            <w:pPr>
              <w:rPr>
                <w:sz w:val="20"/>
                <w:szCs w:val="20"/>
              </w:rPr>
            </w:pPr>
            <w:r w:rsidRPr="006110F4">
              <w:rPr>
                <w:sz w:val="20"/>
                <w:szCs w:val="20"/>
              </w:rPr>
              <w:t>Dereceli puanlama anahtarı                     Öz değerlendirme</w:t>
            </w: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Default="00007202" w:rsidP="00057042">
            <w:pPr>
              <w:rPr>
                <w:sz w:val="20"/>
                <w:szCs w:val="20"/>
              </w:rPr>
            </w:pPr>
          </w:p>
          <w:p w:rsidR="00007202" w:rsidRPr="006110F4" w:rsidRDefault="00007202" w:rsidP="00057042"/>
        </w:tc>
        <w:tc>
          <w:tcPr>
            <w:tcW w:w="2679" w:type="dxa"/>
            <w:vAlign w:val="center"/>
          </w:tcPr>
          <w:p w:rsidR="00007202" w:rsidRDefault="00007202" w:rsidP="00057042">
            <w:pPr>
              <w:rPr>
                <w:b/>
              </w:rPr>
            </w:pPr>
            <w:r w:rsidRPr="006110F4">
              <w:rPr>
                <w:b/>
              </w:rPr>
              <w:t>Dünyamızı   tanıyalım, tanıtalım:</w:t>
            </w:r>
          </w:p>
          <w:p w:rsidR="00007202" w:rsidRPr="00A72700" w:rsidRDefault="00007202" w:rsidP="0030191D">
            <w:r w:rsidRPr="00A72700">
              <w:t>Dünyamızda</w:t>
            </w:r>
            <w:r>
              <w:t>ki</w:t>
            </w:r>
            <w:r w:rsidRPr="00A72700">
              <w:t xml:space="preserve"> </w:t>
            </w:r>
            <w:r>
              <w:t xml:space="preserve">ülkelerden birini seçip bu ülke </w:t>
            </w:r>
            <w:r w:rsidRPr="00A72700">
              <w:t>ile ilgili resim, yazı vb. bulup sınıfta tanıtır.</w:t>
            </w: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Default="00007202" w:rsidP="00057042">
            <w:pPr>
              <w:rPr>
                <w:b/>
              </w:rPr>
            </w:pPr>
          </w:p>
          <w:p w:rsidR="00007202" w:rsidRPr="006110F4" w:rsidRDefault="00007202" w:rsidP="00057042">
            <w:pPr>
              <w:rPr>
                <w:b/>
              </w:rPr>
            </w:pPr>
          </w:p>
        </w:tc>
        <w:tc>
          <w:tcPr>
            <w:tcW w:w="2679" w:type="dxa"/>
          </w:tcPr>
          <w:p w:rsidR="00007202" w:rsidRPr="006110F4" w:rsidRDefault="00007202" w:rsidP="00057042">
            <w:pPr>
              <w:rPr>
                <w:b/>
              </w:rPr>
            </w:pPr>
            <w:r w:rsidRPr="006110F4">
              <w:rPr>
                <w:b/>
              </w:rPr>
              <w:t>Şarkı söyleme:</w:t>
            </w:r>
          </w:p>
          <w:p w:rsidR="00007202" w:rsidRPr="006110F4" w:rsidRDefault="00007202" w:rsidP="00057042">
            <w:pPr>
              <w:rPr>
                <w:b/>
              </w:rPr>
            </w:pPr>
            <w:r w:rsidRPr="006110F4">
              <w:rPr>
                <w:bCs/>
                <w:color w:val="000000"/>
                <w:szCs w:val="16"/>
              </w:rPr>
              <w:t>Herhangi bir şarkının sözleri tahtaya yazılır. Şarkı dinletilir. Öğrencilerden bu şarkıyı taklit etmeleri istenir. Taklit etme kendi sesleri ile veya masaya, vücutlarına vurarak yaptırılabilir. Tek veya gruplar halinde şarkı söyletilir.</w:t>
            </w:r>
          </w:p>
        </w:tc>
        <w:tc>
          <w:tcPr>
            <w:tcW w:w="2679" w:type="dxa"/>
          </w:tcPr>
          <w:p w:rsidR="00007202" w:rsidRPr="006110F4" w:rsidRDefault="00007202" w:rsidP="00057042">
            <w:pPr>
              <w:jc w:val="center"/>
              <w:rPr>
                <w:b/>
              </w:rPr>
            </w:pPr>
            <w:r w:rsidRPr="006110F4">
              <w:rPr>
                <w:b/>
              </w:rPr>
              <w:t>Kitap okuma:</w:t>
            </w:r>
          </w:p>
          <w:p w:rsidR="00007202" w:rsidRPr="006110F4" w:rsidRDefault="00007202" w:rsidP="00057042">
            <w:pPr>
              <w:jc w:val="center"/>
              <w:rPr>
                <w:b/>
              </w:rPr>
            </w:pPr>
          </w:p>
          <w:p w:rsidR="00007202" w:rsidRPr="006110F4" w:rsidRDefault="00007202" w:rsidP="00057042">
            <w:pPr>
              <w:jc w:val="center"/>
            </w:pPr>
            <w:r w:rsidRPr="006110F4">
              <w:t>26. Okuduğunu özetler.</w:t>
            </w:r>
          </w:p>
          <w:p w:rsidR="00007202" w:rsidRPr="006110F4" w:rsidRDefault="00007202" w:rsidP="00057042">
            <w:pPr>
              <w:jc w:val="center"/>
              <w:rPr>
                <w:b/>
              </w:rPr>
            </w:pPr>
            <w:r w:rsidRPr="006110F4">
              <w:t>Okuduğu bir metni kısaca özetleyip sınıfta sunar.</w:t>
            </w:r>
          </w:p>
        </w:tc>
        <w:tc>
          <w:tcPr>
            <w:tcW w:w="2679" w:type="dxa"/>
          </w:tcPr>
          <w:p w:rsidR="00007202" w:rsidRPr="006110F4" w:rsidRDefault="00007202" w:rsidP="00057042">
            <w:pPr>
              <w:jc w:val="center"/>
              <w:rPr>
                <w:b/>
              </w:rPr>
            </w:pPr>
            <w:r w:rsidRPr="006110F4">
              <w:rPr>
                <w:b/>
              </w:rPr>
              <w:t>Bilmece, bulmaca:</w:t>
            </w:r>
          </w:p>
          <w:p w:rsidR="00007202" w:rsidRPr="006110F4" w:rsidRDefault="00007202" w:rsidP="003E42A8">
            <w:pPr>
              <w:jc w:val="center"/>
              <w:rPr>
                <w:b/>
              </w:rPr>
            </w:pPr>
            <w:r w:rsidRPr="006110F4">
              <w:rPr>
                <w:b/>
              </w:rPr>
              <w:t>Bilmece, bulmaca:</w:t>
            </w:r>
          </w:p>
          <w:p w:rsidR="00007202" w:rsidRPr="003E42A8" w:rsidRDefault="00007202" w:rsidP="003E42A8">
            <w:pPr>
              <w:tabs>
                <w:tab w:val="left" w:pos="907"/>
              </w:tabs>
              <w:spacing w:line="240" w:lineRule="exact"/>
              <w:jc w:val="both"/>
            </w:pPr>
            <w:r w:rsidRPr="003E42A8">
              <w:rPr>
                <w:b/>
                <w:bCs/>
              </w:rPr>
              <w:t>HEDEF:</w:t>
            </w:r>
            <w:r>
              <w:t>Bulmaca çözme.</w:t>
            </w:r>
          </w:p>
          <w:p w:rsidR="00007202" w:rsidRPr="003E42A8" w:rsidRDefault="00007202" w:rsidP="003E42A8">
            <w:pPr>
              <w:tabs>
                <w:tab w:val="left" w:pos="907"/>
              </w:tabs>
              <w:spacing w:line="240" w:lineRule="exact"/>
              <w:jc w:val="both"/>
            </w:pPr>
          </w:p>
          <w:p w:rsidR="00007202" w:rsidRPr="003E42A8" w:rsidRDefault="00007202" w:rsidP="003E42A8">
            <w:pPr>
              <w:tabs>
                <w:tab w:val="left" w:pos="907"/>
              </w:tabs>
              <w:spacing w:line="240" w:lineRule="exact"/>
              <w:jc w:val="both"/>
            </w:pPr>
            <w:r>
              <w:t>Çeşitli kaynaklardan farklı bulmaca örnekleri getirilip çözdürülür.</w:t>
            </w:r>
          </w:p>
          <w:p w:rsidR="00007202" w:rsidRPr="006110F4" w:rsidRDefault="00007202" w:rsidP="00057042">
            <w:pPr>
              <w:jc w:val="center"/>
              <w:rPr>
                <w:b/>
              </w:rPr>
            </w:pPr>
          </w:p>
        </w:tc>
      </w:tr>
    </w:tbl>
    <w:p w:rsidR="00007202" w:rsidRPr="006110F4" w:rsidRDefault="00007202" w:rsidP="009C0906"/>
    <w:p w:rsidR="00007202" w:rsidRPr="006110F4" w:rsidRDefault="00007202" w:rsidP="009C0906"/>
    <w:p w:rsidR="00007202" w:rsidRPr="006110F4" w:rsidRDefault="00007202" w:rsidP="009C0906"/>
    <w:tbl>
      <w:tblPr>
        <w:tblW w:w="158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
        <w:gridCol w:w="524"/>
        <w:gridCol w:w="1670"/>
        <w:gridCol w:w="2632"/>
        <w:gridCol w:w="2632"/>
        <w:gridCol w:w="2632"/>
        <w:gridCol w:w="2632"/>
        <w:gridCol w:w="2632"/>
      </w:tblGrid>
      <w:tr w:rsidR="00007202" w:rsidRPr="006110F4" w:rsidTr="00BF01E7">
        <w:trPr>
          <w:cantSplit/>
          <w:trHeight w:val="736"/>
        </w:trPr>
        <w:tc>
          <w:tcPr>
            <w:tcW w:w="525" w:type="dxa"/>
            <w:textDirection w:val="btLr"/>
          </w:tcPr>
          <w:p w:rsidR="00007202" w:rsidRPr="006110F4" w:rsidRDefault="00007202" w:rsidP="00F33D7F">
            <w:pPr>
              <w:jc w:val="center"/>
              <w:rPr>
                <w:b/>
                <w:sz w:val="28"/>
                <w:szCs w:val="28"/>
              </w:rPr>
            </w:pPr>
            <w:r w:rsidRPr="006110F4">
              <w:rPr>
                <w:b/>
                <w:sz w:val="28"/>
                <w:szCs w:val="28"/>
              </w:rPr>
              <w:t>AY</w:t>
            </w:r>
          </w:p>
        </w:tc>
        <w:tc>
          <w:tcPr>
            <w:tcW w:w="524" w:type="dxa"/>
            <w:textDirection w:val="btLr"/>
          </w:tcPr>
          <w:p w:rsidR="00007202" w:rsidRPr="006110F4" w:rsidRDefault="00007202" w:rsidP="00F33D7F">
            <w:pPr>
              <w:rPr>
                <w:b/>
                <w:sz w:val="28"/>
                <w:szCs w:val="28"/>
              </w:rPr>
            </w:pPr>
            <w:r w:rsidRPr="006110F4">
              <w:rPr>
                <w:b/>
                <w:sz w:val="28"/>
                <w:szCs w:val="28"/>
              </w:rPr>
              <w:t xml:space="preserve">       </w:t>
            </w:r>
          </w:p>
          <w:p w:rsidR="00007202" w:rsidRPr="006110F4" w:rsidRDefault="00007202" w:rsidP="00F33D7F">
            <w:pPr>
              <w:rPr>
                <w:b/>
                <w:sz w:val="28"/>
                <w:szCs w:val="28"/>
              </w:rPr>
            </w:pPr>
          </w:p>
        </w:tc>
        <w:tc>
          <w:tcPr>
            <w:tcW w:w="1670" w:type="dxa"/>
          </w:tcPr>
          <w:p w:rsidR="00007202" w:rsidRPr="006110F4" w:rsidRDefault="00007202" w:rsidP="00F33D7F">
            <w:pPr>
              <w:rPr>
                <w:b/>
                <w:sz w:val="20"/>
                <w:szCs w:val="20"/>
              </w:rPr>
            </w:pPr>
          </w:p>
        </w:tc>
        <w:tc>
          <w:tcPr>
            <w:tcW w:w="2632" w:type="dxa"/>
          </w:tcPr>
          <w:p w:rsidR="00007202" w:rsidRPr="006110F4" w:rsidRDefault="00007202" w:rsidP="003F294B">
            <w:pPr>
              <w:rPr>
                <w:b/>
                <w:sz w:val="28"/>
                <w:szCs w:val="28"/>
              </w:rPr>
            </w:pPr>
            <w:r w:rsidRPr="006110F4">
              <w:rPr>
                <w:b/>
                <w:sz w:val="28"/>
                <w:szCs w:val="28"/>
              </w:rPr>
              <w:t xml:space="preserve">     1.DERS </w:t>
            </w:r>
          </w:p>
          <w:p w:rsidR="00007202" w:rsidRPr="006110F4" w:rsidRDefault="00007202" w:rsidP="003F294B">
            <w:pPr>
              <w:rPr>
                <w:b/>
                <w:sz w:val="20"/>
                <w:szCs w:val="20"/>
              </w:rPr>
            </w:pPr>
            <w:r w:rsidRPr="006110F4">
              <w:rPr>
                <w:b/>
                <w:sz w:val="20"/>
                <w:szCs w:val="20"/>
              </w:rPr>
              <w:t>(BİLİŞİM  TEKNOLOJİ.)</w:t>
            </w:r>
          </w:p>
          <w:p w:rsidR="00007202" w:rsidRPr="006110F4" w:rsidRDefault="00007202" w:rsidP="00F33D7F">
            <w:pPr>
              <w:rPr>
                <w:b/>
                <w:sz w:val="20"/>
                <w:szCs w:val="20"/>
              </w:rPr>
            </w:pPr>
          </w:p>
        </w:tc>
        <w:tc>
          <w:tcPr>
            <w:tcW w:w="2632" w:type="dxa"/>
          </w:tcPr>
          <w:p w:rsidR="00007202" w:rsidRPr="006110F4" w:rsidRDefault="00007202" w:rsidP="00F33D7F">
            <w:pPr>
              <w:pStyle w:val="ListParagraph"/>
              <w:rPr>
                <w:b/>
                <w:sz w:val="28"/>
                <w:szCs w:val="28"/>
              </w:rPr>
            </w:pPr>
            <w:r w:rsidRPr="006110F4">
              <w:rPr>
                <w:b/>
                <w:sz w:val="28"/>
                <w:szCs w:val="28"/>
              </w:rPr>
              <w:t xml:space="preserve">2.DERS </w:t>
            </w:r>
          </w:p>
        </w:tc>
        <w:tc>
          <w:tcPr>
            <w:tcW w:w="2632" w:type="dxa"/>
          </w:tcPr>
          <w:p w:rsidR="00007202" w:rsidRPr="006110F4" w:rsidRDefault="00007202" w:rsidP="00F33D7F">
            <w:pPr>
              <w:ind w:left="360"/>
              <w:jc w:val="center"/>
              <w:rPr>
                <w:b/>
                <w:sz w:val="28"/>
                <w:szCs w:val="28"/>
              </w:rPr>
            </w:pPr>
            <w:r w:rsidRPr="006110F4">
              <w:rPr>
                <w:b/>
                <w:sz w:val="28"/>
                <w:szCs w:val="28"/>
              </w:rPr>
              <w:t>3.DERS</w:t>
            </w:r>
          </w:p>
        </w:tc>
        <w:tc>
          <w:tcPr>
            <w:tcW w:w="2632" w:type="dxa"/>
          </w:tcPr>
          <w:p w:rsidR="00007202" w:rsidRPr="006110F4" w:rsidRDefault="00007202" w:rsidP="00F33D7F">
            <w:pPr>
              <w:ind w:left="360"/>
              <w:jc w:val="center"/>
              <w:rPr>
                <w:b/>
                <w:sz w:val="28"/>
                <w:szCs w:val="28"/>
              </w:rPr>
            </w:pPr>
            <w:r w:rsidRPr="006110F4">
              <w:rPr>
                <w:b/>
                <w:sz w:val="28"/>
                <w:szCs w:val="28"/>
              </w:rPr>
              <w:t>4.DERS</w:t>
            </w:r>
          </w:p>
        </w:tc>
        <w:tc>
          <w:tcPr>
            <w:tcW w:w="2632" w:type="dxa"/>
          </w:tcPr>
          <w:p w:rsidR="00007202" w:rsidRPr="006110F4" w:rsidRDefault="00007202" w:rsidP="00F33D7F">
            <w:pPr>
              <w:ind w:left="360"/>
              <w:jc w:val="center"/>
              <w:rPr>
                <w:b/>
                <w:sz w:val="28"/>
                <w:szCs w:val="28"/>
              </w:rPr>
            </w:pPr>
            <w:r w:rsidRPr="006110F4">
              <w:rPr>
                <w:b/>
                <w:sz w:val="28"/>
                <w:szCs w:val="28"/>
              </w:rPr>
              <w:t>5.DERS</w:t>
            </w:r>
          </w:p>
        </w:tc>
      </w:tr>
      <w:tr w:rsidR="00007202" w:rsidRPr="006110F4" w:rsidTr="00BF01E7">
        <w:trPr>
          <w:cantSplit/>
          <w:trHeight w:val="1815"/>
        </w:trPr>
        <w:tc>
          <w:tcPr>
            <w:tcW w:w="525" w:type="dxa"/>
            <w:vMerge w:val="restart"/>
            <w:textDirection w:val="btLr"/>
          </w:tcPr>
          <w:p w:rsidR="00007202" w:rsidRPr="006110F4" w:rsidRDefault="00007202" w:rsidP="00DA21C0">
            <w:pPr>
              <w:ind w:left="113" w:right="113"/>
              <w:jc w:val="center"/>
              <w:rPr>
                <w:b/>
                <w:sz w:val="28"/>
                <w:szCs w:val="28"/>
              </w:rPr>
            </w:pPr>
            <w:r w:rsidRPr="006110F4">
              <w:rPr>
                <w:b/>
                <w:sz w:val="28"/>
                <w:szCs w:val="28"/>
              </w:rPr>
              <w:t>13  HAZİRAN  - 17  HAZİRAN</w:t>
            </w:r>
          </w:p>
        </w:tc>
        <w:tc>
          <w:tcPr>
            <w:tcW w:w="524" w:type="dxa"/>
            <w:textDirection w:val="btLr"/>
          </w:tcPr>
          <w:p w:rsidR="00007202" w:rsidRPr="006110F4" w:rsidRDefault="00007202" w:rsidP="00DA21C0">
            <w:pPr>
              <w:ind w:left="113" w:right="113"/>
              <w:jc w:val="center"/>
              <w:rPr>
                <w:b/>
              </w:rPr>
            </w:pPr>
            <w:r w:rsidRPr="006110F4">
              <w:rPr>
                <w:b/>
                <w:sz w:val="28"/>
                <w:szCs w:val="28"/>
              </w:rPr>
              <w:t>37.  HAFTA</w:t>
            </w:r>
          </w:p>
        </w:tc>
        <w:tc>
          <w:tcPr>
            <w:tcW w:w="1670" w:type="dxa"/>
          </w:tcPr>
          <w:p w:rsidR="00007202" w:rsidRPr="006110F4" w:rsidRDefault="00007202" w:rsidP="00F33D7F">
            <w:pPr>
              <w:jc w:val="center"/>
              <w:rPr>
                <w:b/>
                <w:sz w:val="16"/>
                <w:szCs w:val="16"/>
              </w:rPr>
            </w:pPr>
          </w:p>
          <w:p w:rsidR="00007202" w:rsidRPr="006110F4" w:rsidRDefault="00007202" w:rsidP="00F33D7F">
            <w:pPr>
              <w:rPr>
                <w:b/>
                <w:sz w:val="16"/>
                <w:szCs w:val="16"/>
              </w:rPr>
            </w:pPr>
            <w:r w:rsidRPr="006110F4">
              <w:rPr>
                <w:b/>
                <w:sz w:val="16"/>
                <w:szCs w:val="16"/>
              </w:rPr>
              <w:t>YETERLİKALANI</w:t>
            </w:r>
          </w:p>
          <w:p w:rsidR="00007202" w:rsidRPr="006110F4" w:rsidRDefault="00007202" w:rsidP="00F33D7F">
            <w:pPr>
              <w:rPr>
                <w:b/>
                <w:sz w:val="16"/>
                <w:szCs w:val="16"/>
              </w:rPr>
            </w:pPr>
            <w:r w:rsidRPr="006110F4">
              <w:rPr>
                <w:b/>
                <w:sz w:val="16"/>
                <w:szCs w:val="16"/>
              </w:rPr>
              <w:t>KAZANIMLAR</w:t>
            </w:r>
          </w:p>
          <w:p w:rsidR="00007202" w:rsidRPr="006110F4" w:rsidRDefault="00007202" w:rsidP="00F33D7F">
            <w:pPr>
              <w:rPr>
                <w:b/>
                <w:sz w:val="16"/>
                <w:szCs w:val="16"/>
              </w:rPr>
            </w:pPr>
            <w:r w:rsidRPr="006110F4">
              <w:rPr>
                <w:b/>
                <w:sz w:val="16"/>
                <w:szCs w:val="16"/>
              </w:rPr>
              <w:t>ETKİNLİK</w:t>
            </w:r>
          </w:p>
          <w:p w:rsidR="00007202" w:rsidRPr="006110F4" w:rsidRDefault="00007202" w:rsidP="00F33D7F">
            <w:pPr>
              <w:rPr>
                <w:b/>
                <w:sz w:val="16"/>
                <w:szCs w:val="16"/>
              </w:rPr>
            </w:pPr>
            <w:r w:rsidRPr="006110F4">
              <w:rPr>
                <w:b/>
                <w:sz w:val="16"/>
                <w:szCs w:val="16"/>
              </w:rPr>
              <w:t>AÇIKLAMA</w:t>
            </w:r>
          </w:p>
          <w:p w:rsidR="00007202" w:rsidRPr="006110F4" w:rsidRDefault="00007202" w:rsidP="00F33D7F">
            <w:pPr>
              <w:rPr>
                <w:b/>
                <w:sz w:val="16"/>
                <w:szCs w:val="16"/>
              </w:rPr>
            </w:pPr>
            <w:r w:rsidRPr="006110F4">
              <w:rPr>
                <w:b/>
                <w:sz w:val="16"/>
                <w:szCs w:val="16"/>
              </w:rPr>
              <w:t>KULLANILACAK ARAÇ GEREÇ</w:t>
            </w:r>
          </w:p>
          <w:p w:rsidR="00007202" w:rsidRPr="006110F4" w:rsidRDefault="00007202" w:rsidP="00F33D7F">
            <w:pPr>
              <w:rPr>
                <w:b/>
                <w:sz w:val="16"/>
                <w:szCs w:val="16"/>
              </w:rPr>
            </w:pPr>
            <w:r w:rsidRPr="006110F4">
              <w:rPr>
                <w:b/>
                <w:sz w:val="16"/>
                <w:szCs w:val="16"/>
              </w:rPr>
              <w:t>YÖNTEM</w:t>
            </w:r>
          </w:p>
          <w:p w:rsidR="00007202" w:rsidRPr="006110F4" w:rsidRDefault="00007202" w:rsidP="00F33D7F">
            <w:pPr>
              <w:rPr>
                <w:b/>
                <w:sz w:val="16"/>
                <w:szCs w:val="16"/>
              </w:rPr>
            </w:pPr>
            <w:r w:rsidRPr="006110F4">
              <w:rPr>
                <w:b/>
                <w:sz w:val="16"/>
                <w:szCs w:val="16"/>
              </w:rPr>
              <w:t>DEĞERLENDİRME</w:t>
            </w:r>
          </w:p>
          <w:p w:rsidR="00007202" w:rsidRPr="006110F4" w:rsidRDefault="00007202" w:rsidP="00F33D7F">
            <w:pPr>
              <w:rPr>
                <w:b/>
                <w:sz w:val="16"/>
                <w:szCs w:val="16"/>
              </w:rPr>
            </w:pPr>
            <w:r w:rsidRPr="006110F4">
              <w:rPr>
                <w:b/>
                <w:sz w:val="16"/>
                <w:szCs w:val="16"/>
              </w:rPr>
              <w:t>SÜRE</w:t>
            </w:r>
          </w:p>
          <w:p w:rsidR="00007202" w:rsidRPr="006110F4" w:rsidRDefault="00007202" w:rsidP="00F33D7F">
            <w:pPr>
              <w:jc w:val="center"/>
              <w:rPr>
                <w:b/>
                <w:sz w:val="16"/>
                <w:szCs w:val="16"/>
              </w:rPr>
            </w:pPr>
          </w:p>
        </w:tc>
        <w:tc>
          <w:tcPr>
            <w:tcW w:w="2632" w:type="dxa"/>
          </w:tcPr>
          <w:p w:rsidR="00007202" w:rsidRPr="006110F4" w:rsidRDefault="00007202" w:rsidP="00F33D7F">
            <w:pPr>
              <w:jc w:val="center"/>
              <w:rPr>
                <w:b/>
                <w:sz w:val="16"/>
                <w:szCs w:val="16"/>
              </w:rPr>
            </w:pPr>
          </w:p>
          <w:p w:rsidR="00007202" w:rsidRPr="006110F4" w:rsidRDefault="00007202" w:rsidP="005C6F12">
            <w:pPr>
              <w:numPr>
                <w:ilvl w:val="1"/>
                <w:numId w:val="7"/>
              </w:numPr>
              <w:rPr>
                <w:b/>
                <w:bCs/>
                <w:sz w:val="20"/>
                <w:szCs w:val="20"/>
              </w:rPr>
            </w:pPr>
            <w:r w:rsidRPr="006110F4">
              <w:rPr>
                <w:sz w:val="20"/>
                <w:szCs w:val="20"/>
              </w:rPr>
              <w:t>Basit bir akış diyagramı oluşturur</w:t>
            </w:r>
            <w:r w:rsidRPr="006110F4">
              <w:rPr>
                <w:b/>
                <w:bCs/>
                <w:sz w:val="20"/>
                <w:szCs w:val="20"/>
              </w:rPr>
              <w:t xml:space="preserve"> </w:t>
            </w:r>
          </w:p>
          <w:p w:rsidR="00007202" w:rsidRPr="006110F4" w:rsidRDefault="00007202" w:rsidP="005C6F12">
            <w:pPr>
              <w:rPr>
                <w:b/>
                <w:bCs/>
                <w:sz w:val="20"/>
                <w:szCs w:val="20"/>
              </w:rPr>
            </w:pPr>
            <w:r w:rsidRPr="006110F4">
              <w:rPr>
                <w:b/>
                <w:bCs/>
                <w:sz w:val="20"/>
                <w:szCs w:val="20"/>
              </w:rPr>
              <w:t xml:space="preserve">        (BTESD-1).</w:t>
            </w:r>
          </w:p>
          <w:p w:rsidR="00007202" w:rsidRPr="006110F4" w:rsidRDefault="00007202" w:rsidP="005C6F12">
            <w:pPr>
              <w:rPr>
                <w:b/>
                <w:bCs/>
                <w:sz w:val="20"/>
                <w:szCs w:val="20"/>
              </w:rPr>
            </w:pPr>
          </w:p>
          <w:p w:rsidR="00007202" w:rsidRPr="006110F4" w:rsidRDefault="00007202" w:rsidP="005C6F12">
            <w:pPr>
              <w:rPr>
                <w:sz w:val="20"/>
                <w:szCs w:val="20"/>
              </w:rPr>
            </w:pPr>
            <w:r w:rsidRPr="006110F4">
              <w:rPr>
                <w:sz w:val="20"/>
                <w:szCs w:val="20"/>
              </w:rPr>
              <w:t xml:space="preserve">Kontrol listeleri </w:t>
            </w:r>
          </w:p>
          <w:p w:rsidR="00007202" w:rsidRPr="006110F4" w:rsidRDefault="00007202" w:rsidP="005C6F12">
            <w:pPr>
              <w:rPr>
                <w:sz w:val="20"/>
                <w:szCs w:val="20"/>
              </w:rPr>
            </w:pPr>
            <w:r w:rsidRPr="006110F4">
              <w:rPr>
                <w:sz w:val="20"/>
                <w:szCs w:val="20"/>
              </w:rPr>
              <w:t xml:space="preserve">Gözlem formları </w:t>
            </w:r>
          </w:p>
          <w:p w:rsidR="00007202" w:rsidRPr="006110F4" w:rsidRDefault="00007202" w:rsidP="005C6F12">
            <w:r w:rsidRPr="006110F4">
              <w:rPr>
                <w:sz w:val="20"/>
                <w:szCs w:val="20"/>
              </w:rPr>
              <w:t>Dereceli puanlama anahtarı                     Öz değerlendirme</w:t>
            </w:r>
          </w:p>
        </w:tc>
        <w:tc>
          <w:tcPr>
            <w:tcW w:w="2632" w:type="dxa"/>
            <w:vAlign w:val="center"/>
          </w:tcPr>
          <w:p w:rsidR="00007202" w:rsidRPr="006110F4" w:rsidRDefault="00007202" w:rsidP="00761F48">
            <w:pPr>
              <w:rPr>
                <w:b/>
              </w:rPr>
            </w:pPr>
            <w:r w:rsidRPr="006110F4">
              <w:rPr>
                <w:b/>
              </w:rPr>
              <w:t>Film izleme:</w:t>
            </w:r>
            <w:r w:rsidRPr="00642B52">
              <w:rPr>
                <w:b/>
              </w:rPr>
              <w:t xml:space="preserve"> Film izleme:</w:t>
            </w:r>
            <w:r w:rsidRPr="00642B52">
              <w:t xml:space="preserve"> Seviyelerine uygun trafik, doğal afetler, toplumsal kurallar, sağlımızı koruma, milli bayramlar, çevre, canlılar, uzay, dünyamız, meslekler, insanlığa yaralı kişiler, başka ülkeler ve yaşantıları-insanları-kültürleri,  acil durumlarda neler yapılır, teknoloji, nasıl çalışır?, müze görüntüleri, canlılar, hava olayları, mevsimler vb. ile ilgili filmler izleme ve kısaca anlatma, not alma.</w:t>
            </w:r>
          </w:p>
        </w:tc>
        <w:tc>
          <w:tcPr>
            <w:tcW w:w="2632" w:type="dxa"/>
            <w:vAlign w:val="center"/>
          </w:tcPr>
          <w:p w:rsidR="00007202" w:rsidRDefault="00007202" w:rsidP="00761F48">
            <w:pPr>
              <w:rPr>
                <w:b/>
              </w:rPr>
            </w:pPr>
            <w:r w:rsidRPr="006110F4">
              <w:rPr>
                <w:b/>
              </w:rPr>
              <w:t xml:space="preserve">Bitki </w:t>
            </w:r>
            <w:r>
              <w:rPr>
                <w:b/>
              </w:rPr>
              <w:t xml:space="preserve"> ve hayvan </w:t>
            </w:r>
            <w:r w:rsidRPr="006110F4">
              <w:rPr>
                <w:b/>
              </w:rPr>
              <w:t>yetiştirme:</w:t>
            </w:r>
          </w:p>
          <w:p w:rsidR="00007202" w:rsidRDefault="00007202" w:rsidP="00761F48">
            <w:r w:rsidRPr="007B0DF5">
              <w:t>Bitki ve hayvanlar yılsonu öğrencilere tatilde bakımlarını yapmaları için dağıtılacak. Dikkat edecekleri konular öğretmen tarafından açılanacak.</w:t>
            </w:r>
          </w:p>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Default="00007202" w:rsidP="00761F48"/>
          <w:p w:rsidR="00007202" w:rsidRPr="007B0DF5" w:rsidRDefault="00007202" w:rsidP="00761F48"/>
        </w:tc>
        <w:tc>
          <w:tcPr>
            <w:tcW w:w="2632" w:type="dxa"/>
            <w:vAlign w:val="center"/>
          </w:tcPr>
          <w:p w:rsidR="00007202" w:rsidRPr="006110F4" w:rsidRDefault="00007202" w:rsidP="009B2C98">
            <w:pPr>
              <w:rPr>
                <w:sz w:val="20"/>
                <w:szCs w:val="20"/>
              </w:rPr>
            </w:pPr>
            <w:r w:rsidRPr="006110F4">
              <w:rPr>
                <w:b/>
                <w:sz w:val="20"/>
                <w:szCs w:val="20"/>
              </w:rPr>
              <w:t>Tekerleme ve sayışmalar:</w:t>
            </w:r>
            <w:r w:rsidRPr="006110F4">
              <w:rPr>
                <w:sz w:val="20"/>
                <w:szCs w:val="20"/>
              </w:rPr>
              <w:t xml:space="preserve"> Öğrencilerden şimdiye kadar öğrendikleri tekerlemeleri, ninnileri, sayışmacıları hatırlamaları istenir. Bu sayede öğrencilerin şimdiye kadar kulaktan dolma öğrendikleri bu anonim eserler öğrencilerin kendi çalışmaları sonucunda daha kalıcı hale getirilir Bunları öğrenciler kendi aralarında tekrarlarlar. Anlatım, Gösterip Yaptırma,  Gösteri, Beyin Fırtınası, Benzetim, Drama, </w:t>
            </w:r>
          </w:p>
          <w:p w:rsidR="00007202" w:rsidRDefault="00007202" w:rsidP="00761F48">
            <w:pPr>
              <w:rPr>
                <w:b/>
              </w:rPr>
            </w:pPr>
          </w:p>
          <w:p w:rsidR="00007202" w:rsidRDefault="00007202" w:rsidP="00761F48">
            <w:pPr>
              <w:rPr>
                <w:b/>
              </w:rPr>
            </w:pPr>
          </w:p>
          <w:p w:rsidR="00007202" w:rsidRDefault="00007202" w:rsidP="00761F48">
            <w:pPr>
              <w:rPr>
                <w:b/>
              </w:rPr>
            </w:pPr>
          </w:p>
          <w:p w:rsidR="00007202" w:rsidRPr="006110F4" w:rsidRDefault="00007202" w:rsidP="00761F48">
            <w:pPr>
              <w:rPr>
                <w:b/>
              </w:rPr>
            </w:pPr>
          </w:p>
        </w:tc>
        <w:tc>
          <w:tcPr>
            <w:tcW w:w="2632" w:type="dxa"/>
            <w:vAlign w:val="center"/>
          </w:tcPr>
          <w:p w:rsidR="00007202" w:rsidRDefault="00007202" w:rsidP="00761F48">
            <w:pPr>
              <w:rPr>
                <w:b/>
              </w:rPr>
            </w:pPr>
            <w:r w:rsidRPr="006110F4">
              <w:rPr>
                <w:b/>
              </w:rPr>
              <w:t>Sınıf içi oyunlar:</w:t>
            </w:r>
          </w:p>
          <w:p w:rsidR="00007202" w:rsidRDefault="00007202" w:rsidP="009E4C38">
            <w:pPr>
              <w:rPr>
                <w:b/>
              </w:rPr>
            </w:pPr>
            <w:r>
              <w:rPr>
                <w:b/>
              </w:rPr>
              <w:t>Gece-gündüz veya deve cüce oyunu:</w:t>
            </w:r>
          </w:p>
          <w:p w:rsidR="00007202" w:rsidRPr="00102226" w:rsidRDefault="00007202" w:rsidP="009E4C38">
            <w:r w:rsidRPr="00102226">
              <w:t>Tüm öğrenciler gece denince kafasını indirir, gündüzde kaldırır. Şaşıran yanar. En sona kalan birinci olur. Deve cücede is oturup kalkarlar.</w:t>
            </w:r>
          </w:p>
          <w:p w:rsidR="00007202" w:rsidRDefault="00007202" w:rsidP="009E4C38">
            <w:pPr>
              <w:rPr>
                <w:b/>
              </w:rPr>
            </w:pPr>
          </w:p>
          <w:p w:rsidR="00007202" w:rsidRDefault="00007202" w:rsidP="009E4C38">
            <w:pPr>
              <w:rPr>
                <w:b/>
              </w:rPr>
            </w:pPr>
          </w:p>
          <w:p w:rsidR="00007202" w:rsidRDefault="00007202" w:rsidP="009E4C38">
            <w:pPr>
              <w:rPr>
                <w:b/>
              </w:rPr>
            </w:pPr>
          </w:p>
          <w:p w:rsidR="00007202" w:rsidRDefault="00007202" w:rsidP="009E4C38">
            <w:pPr>
              <w:rPr>
                <w:b/>
              </w:rPr>
            </w:pPr>
          </w:p>
          <w:p w:rsidR="00007202" w:rsidRDefault="00007202" w:rsidP="009E4C38">
            <w:pPr>
              <w:rPr>
                <w:b/>
              </w:rPr>
            </w:pPr>
          </w:p>
          <w:p w:rsidR="00007202" w:rsidRDefault="00007202" w:rsidP="009E4C38">
            <w:pPr>
              <w:rPr>
                <w:b/>
              </w:rPr>
            </w:pPr>
          </w:p>
          <w:p w:rsidR="00007202" w:rsidRDefault="00007202" w:rsidP="009E4C38">
            <w:pPr>
              <w:rPr>
                <w:b/>
              </w:rPr>
            </w:pPr>
          </w:p>
          <w:p w:rsidR="00007202" w:rsidRPr="006110F4" w:rsidRDefault="00007202" w:rsidP="009E4C38">
            <w:pPr>
              <w:rPr>
                <w:b/>
              </w:rPr>
            </w:pPr>
          </w:p>
        </w:tc>
      </w:tr>
      <w:tr w:rsidR="00007202" w:rsidRPr="006110F4" w:rsidTr="00DC59CB">
        <w:trPr>
          <w:cantSplit/>
          <w:trHeight w:val="2042"/>
        </w:trPr>
        <w:tc>
          <w:tcPr>
            <w:tcW w:w="525" w:type="dxa"/>
            <w:vMerge/>
            <w:vAlign w:val="center"/>
          </w:tcPr>
          <w:p w:rsidR="00007202" w:rsidRPr="006110F4" w:rsidRDefault="00007202" w:rsidP="00F33D7F"/>
        </w:tc>
        <w:tc>
          <w:tcPr>
            <w:tcW w:w="524" w:type="dxa"/>
            <w:textDirection w:val="btLr"/>
            <w:vAlign w:val="center"/>
          </w:tcPr>
          <w:p w:rsidR="00007202" w:rsidRPr="006110F4" w:rsidRDefault="00007202" w:rsidP="00F33D7F">
            <w:pPr>
              <w:ind w:left="163" w:right="113"/>
              <w:jc w:val="center"/>
              <w:rPr>
                <w:b/>
              </w:rPr>
            </w:pPr>
          </w:p>
        </w:tc>
        <w:tc>
          <w:tcPr>
            <w:tcW w:w="1670" w:type="dxa"/>
            <w:vAlign w:val="center"/>
          </w:tcPr>
          <w:p w:rsidR="00007202" w:rsidRPr="006110F4" w:rsidRDefault="00007202" w:rsidP="00F33D7F"/>
        </w:tc>
        <w:tc>
          <w:tcPr>
            <w:tcW w:w="2632" w:type="dxa"/>
            <w:vAlign w:val="center"/>
          </w:tcPr>
          <w:p w:rsidR="00007202" w:rsidRPr="006110F4" w:rsidRDefault="00007202" w:rsidP="00F33D7F"/>
        </w:tc>
        <w:tc>
          <w:tcPr>
            <w:tcW w:w="2632" w:type="dxa"/>
            <w:vAlign w:val="center"/>
          </w:tcPr>
          <w:p w:rsidR="00007202" w:rsidRPr="006110F4" w:rsidRDefault="00007202" w:rsidP="00F33D7F"/>
        </w:tc>
        <w:tc>
          <w:tcPr>
            <w:tcW w:w="2632" w:type="dxa"/>
            <w:vAlign w:val="center"/>
          </w:tcPr>
          <w:p w:rsidR="00007202" w:rsidRPr="006110F4" w:rsidRDefault="00007202" w:rsidP="00F33D7F">
            <w:pPr>
              <w:jc w:val="center"/>
            </w:pPr>
          </w:p>
        </w:tc>
        <w:tc>
          <w:tcPr>
            <w:tcW w:w="2632" w:type="dxa"/>
            <w:vAlign w:val="center"/>
          </w:tcPr>
          <w:p w:rsidR="00007202" w:rsidRPr="006110F4" w:rsidRDefault="00007202" w:rsidP="00F33D7F"/>
        </w:tc>
        <w:tc>
          <w:tcPr>
            <w:tcW w:w="2632" w:type="dxa"/>
            <w:vAlign w:val="center"/>
          </w:tcPr>
          <w:p w:rsidR="00007202" w:rsidRPr="006110F4" w:rsidRDefault="00007202" w:rsidP="00F33D7F"/>
        </w:tc>
      </w:tr>
    </w:tbl>
    <w:p w:rsidR="00007202" w:rsidRPr="00DC59CB" w:rsidRDefault="00007202" w:rsidP="009C0906">
      <w:pPr>
        <w:rPr>
          <w:sz w:val="52"/>
          <w:szCs w:val="52"/>
        </w:rPr>
      </w:pPr>
      <w:r w:rsidRPr="00DC59CB">
        <w:rPr>
          <w:sz w:val="52"/>
          <w:szCs w:val="52"/>
        </w:rPr>
        <w:t>Sedat BAŞYİĞİT</w:t>
      </w:r>
    </w:p>
    <w:p w:rsidR="00007202" w:rsidRDefault="00007202" w:rsidP="007D3912">
      <w:pPr>
        <w:rPr>
          <w:szCs w:val="20"/>
        </w:rPr>
      </w:pPr>
      <w:r w:rsidRPr="00DC59CB">
        <w:rPr>
          <w:sz w:val="52"/>
          <w:szCs w:val="52"/>
        </w:rPr>
        <w:t>HALİL NOM İ.Ö.O GEREDE</w:t>
      </w:r>
      <w:r>
        <w:rPr>
          <w:sz w:val="52"/>
          <w:szCs w:val="52"/>
        </w:rPr>
        <w:t xml:space="preserve"> </w:t>
      </w:r>
      <w:hyperlink r:id="rId7" w:history="1">
        <w:r>
          <w:rPr>
            <w:rStyle w:val="Hyperlink"/>
            <w:szCs w:val="20"/>
          </w:rPr>
          <w:t>www.sorubak.com</w:t>
        </w:r>
      </w:hyperlink>
      <w:r>
        <w:rPr>
          <w:szCs w:val="20"/>
        </w:rPr>
        <w:t xml:space="preserve"> </w:t>
      </w:r>
    </w:p>
    <w:p w:rsidR="00007202" w:rsidRPr="00DC59CB" w:rsidRDefault="00007202" w:rsidP="009C0906">
      <w:pPr>
        <w:rPr>
          <w:sz w:val="52"/>
          <w:szCs w:val="52"/>
        </w:rPr>
      </w:pPr>
    </w:p>
    <w:sectPr w:rsidR="00007202" w:rsidRPr="00DC59CB" w:rsidSect="00D8083B">
      <w:pgSz w:w="16838" w:h="11906" w:orient="landscape"/>
      <w:pgMar w:top="180" w:right="638" w:bottom="719" w:left="9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202" w:rsidRDefault="00007202" w:rsidP="009C0906">
      <w:r>
        <w:separator/>
      </w:r>
    </w:p>
  </w:endnote>
  <w:endnote w:type="continuationSeparator" w:id="0">
    <w:p w:rsidR="00007202" w:rsidRDefault="00007202" w:rsidP="009C0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202" w:rsidRDefault="00007202" w:rsidP="009C0906">
      <w:r>
        <w:separator/>
      </w:r>
    </w:p>
  </w:footnote>
  <w:footnote w:type="continuationSeparator" w:id="0">
    <w:p w:rsidR="00007202" w:rsidRDefault="00007202" w:rsidP="009C09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E36CE"/>
    <w:multiLevelType w:val="hybridMultilevel"/>
    <w:tmpl w:val="14D0B34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D0234BD"/>
    <w:multiLevelType w:val="hybridMultilevel"/>
    <w:tmpl w:val="C5B8BD14"/>
    <w:lvl w:ilvl="0" w:tplc="533EFC54">
      <w:start w:val="1"/>
      <w:numFmt w:val="decimal"/>
      <w:lvlText w:val="%1."/>
      <w:lvlJc w:val="left"/>
      <w:pPr>
        <w:ind w:left="465"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
    <w:nsid w:val="0F9B6F47"/>
    <w:multiLevelType w:val="hybridMultilevel"/>
    <w:tmpl w:val="C9847872"/>
    <w:lvl w:ilvl="0" w:tplc="8EE46888">
      <w:start w:val="12"/>
      <w:numFmt w:val="bullet"/>
      <w:lvlText w:val="-"/>
      <w:lvlJc w:val="left"/>
      <w:pPr>
        <w:ind w:left="523" w:hanging="360"/>
      </w:pPr>
      <w:rPr>
        <w:rFonts w:ascii="Times New Roman" w:eastAsia="Times New Roman" w:hAnsi="Times New Roman" w:hint="default"/>
        <w:b w:val="0"/>
      </w:rPr>
    </w:lvl>
    <w:lvl w:ilvl="1" w:tplc="041F0003" w:tentative="1">
      <w:start w:val="1"/>
      <w:numFmt w:val="bullet"/>
      <w:lvlText w:val="o"/>
      <w:lvlJc w:val="left"/>
      <w:pPr>
        <w:ind w:left="1243" w:hanging="360"/>
      </w:pPr>
      <w:rPr>
        <w:rFonts w:ascii="Courier New" w:hAnsi="Courier New" w:hint="default"/>
      </w:rPr>
    </w:lvl>
    <w:lvl w:ilvl="2" w:tplc="041F0005" w:tentative="1">
      <w:start w:val="1"/>
      <w:numFmt w:val="bullet"/>
      <w:lvlText w:val=""/>
      <w:lvlJc w:val="left"/>
      <w:pPr>
        <w:ind w:left="1963" w:hanging="360"/>
      </w:pPr>
      <w:rPr>
        <w:rFonts w:ascii="Wingdings" w:hAnsi="Wingdings" w:hint="default"/>
      </w:rPr>
    </w:lvl>
    <w:lvl w:ilvl="3" w:tplc="041F0001" w:tentative="1">
      <w:start w:val="1"/>
      <w:numFmt w:val="bullet"/>
      <w:lvlText w:val=""/>
      <w:lvlJc w:val="left"/>
      <w:pPr>
        <w:ind w:left="2683" w:hanging="360"/>
      </w:pPr>
      <w:rPr>
        <w:rFonts w:ascii="Symbol" w:hAnsi="Symbol" w:hint="default"/>
      </w:rPr>
    </w:lvl>
    <w:lvl w:ilvl="4" w:tplc="041F0003" w:tentative="1">
      <w:start w:val="1"/>
      <w:numFmt w:val="bullet"/>
      <w:lvlText w:val="o"/>
      <w:lvlJc w:val="left"/>
      <w:pPr>
        <w:ind w:left="3403" w:hanging="360"/>
      </w:pPr>
      <w:rPr>
        <w:rFonts w:ascii="Courier New" w:hAnsi="Courier New" w:hint="default"/>
      </w:rPr>
    </w:lvl>
    <w:lvl w:ilvl="5" w:tplc="041F0005" w:tentative="1">
      <w:start w:val="1"/>
      <w:numFmt w:val="bullet"/>
      <w:lvlText w:val=""/>
      <w:lvlJc w:val="left"/>
      <w:pPr>
        <w:ind w:left="4123" w:hanging="360"/>
      </w:pPr>
      <w:rPr>
        <w:rFonts w:ascii="Wingdings" w:hAnsi="Wingdings" w:hint="default"/>
      </w:rPr>
    </w:lvl>
    <w:lvl w:ilvl="6" w:tplc="041F0001" w:tentative="1">
      <w:start w:val="1"/>
      <w:numFmt w:val="bullet"/>
      <w:lvlText w:val=""/>
      <w:lvlJc w:val="left"/>
      <w:pPr>
        <w:ind w:left="4843" w:hanging="360"/>
      </w:pPr>
      <w:rPr>
        <w:rFonts w:ascii="Symbol" w:hAnsi="Symbol" w:hint="default"/>
      </w:rPr>
    </w:lvl>
    <w:lvl w:ilvl="7" w:tplc="041F0003" w:tentative="1">
      <w:start w:val="1"/>
      <w:numFmt w:val="bullet"/>
      <w:lvlText w:val="o"/>
      <w:lvlJc w:val="left"/>
      <w:pPr>
        <w:ind w:left="5563" w:hanging="360"/>
      </w:pPr>
      <w:rPr>
        <w:rFonts w:ascii="Courier New" w:hAnsi="Courier New" w:hint="default"/>
      </w:rPr>
    </w:lvl>
    <w:lvl w:ilvl="8" w:tplc="041F0005" w:tentative="1">
      <w:start w:val="1"/>
      <w:numFmt w:val="bullet"/>
      <w:lvlText w:val=""/>
      <w:lvlJc w:val="left"/>
      <w:pPr>
        <w:ind w:left="6283" w:hanging="360"/>
      </w:pPr>
      <w:rPr>
        <w:rFonts w:ascii="Wingdings" w:hAnsi="Wingdings" w:hint="default"/>
      </w:rPr>
    </w:lvl>
  </w:abstractNum>
  <w:abstractNum w:abstractNumId="3">
    <w:nsid w:val="1A2C4784"/>
    <w:multiLevelType w:val="hybridMultilevel"/>
    <w:tmpl w:val="26ACE36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BD91622"/>
    <w:multiLevelType w:val="multilevel"/>
    <w:tmpl w:val="88BC1D88"/>
    <w:lvl w:ilvl="0">
      <w:start w:val="4"/>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54E234D6"/>
    <w:multiLevelType w:val="multilevel"/>
    <w:tmpl w:val="456A6C3E"/>
    <w:lvl w:ilvl="0">
      <w:start w:val="1"/>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6">
    <w:nsid w:val="624F4605"/>
    <w:multiLevelType w:val="multilevel"/>
    <w:tmpl w:val="D354D0D4"/>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7">
    <w:nsid w:val="79AC03CA"/>
    <w:multiLevelType w:val="multilevel"/>
    <w:tmpl w:val="23A61218"/>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
    <w:nsid w:val="7D410074"/>
    <w:multiLevelType w:val="multilevel"/>
    <w:tmpl w:val="2D766956"/>
    <w:lvl w:ilvl="0">
      <w:start w:val="3"/>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num w:numId="1">
    <w:abstractNumId w:val="1"/>
  </w:num>
  <w:num w:numId="2">
    <w:abstractNumId w:val="3"/>
  </w:num>
  <w:num w:numId="3">
    <w:abstractNumId w:val="0"/>
  </w:num>
  <w:num w:numId="4">
    <w:abstractNumId w:val="7"/>
  </w:num>
  <w:num w:numId="5">
    <w:abstractNumId w:val="5"/>
  </w:num>
  <w:num w:numId="6">
    <w:abstractNumId w:val="8"/>
  </w:num>
  <w:num w:numId="7">
    <w:abstractNumId w:val="4"/>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703D"/>
    <w:rsid w:val="00002623"/>
    <w:rsid w:val="00007202"/>
    <w:rsid w:val="000151C0"/>
    <w:rsid w:val="000153B7"/>
    <w:rsid w:val="00022C17"/>
    <w:rsid w:val="00027D41"/>
    <w:rsid w:val="000357A2"/>
    <w:rsid w:val="000442E0"/>
    <w:rsid w:val="000505E3"/>
    <w:rsid w:val="0005213D"/>
    <w:rsid w:val="00057042"/>
    <w:rsid w:val="0006050B"/>
    <w:rsid w:val="00062B5E"/>
    <w:rsid w:val="00071CDC"/>
    <w:rsid w:val="00076FA1"/>
    <w:rsid w:val="00081474"/>
    <w:rsid w:val="00097517"/>
    <w:rsid w:val="000A1A4B"/>
    <w:rsid w:val="000A5229"/>
    <w:rsid w:val="000A540B"/>
    <w:rsid w:val="000A722F"/>
    <w:rsid w:val="000B3985"/>
    <w:rsid w:val="000B5585"/>
    <w:rsid w:val="000B62E2"/>
    <w:rsid w:val="000D0113"/>
    <w:rsid w:val="000D1A05"/>
    <w:rsid w:val="000E1527"/>
    <w:rsid w:val="000E7B1F"/>
    <w:rsid w:val="000F7B21"/>
    <w:rsid w:val="00102226"/>
    <w:rsid w:val="00107765"/>
    <w:rsid w:val="00117FDD"/>
    <w:rsid w:val="00124FA9"/>
    <w:rsid w:val="001276E7"/>
    <w:rsid w:val="00132A49"/>
    <w:rsid w:val="001403FB"/>
    <w:rsid w:val="001428CA"/>
    <w:rsid w:val="00146609"/>
    <w:rsid w:val="00146EBD"/>
    <w:rsid w:val="00166540"/>
    <w:rsid w:val="001753DB"/>
    <w:rsid w:val="00181E70"/>
    <w:rsid w:val="00181F34"/>
    <w:rsid w:val="00183E75"/>
    <w:rsid w:val="001A48F6"/>
    <w:rsid w:val="001A6ABE"/>
    <w:rsid w:val="001B0931"/>
    <w:rsid w:val="001B49A7"/>
    <w:rsid w:val="001B4B1D"/>
    <w:rsid w:val="001D786C"/>
    <w:rsid w:val="001D7A8F"/>
    <w:rsid w:val="001E1973"/>
    <w:rsid w:val="001E6A3E"/>
    <w:rsid w:val="001E7EC4"/>
    <w:rsid w:val="001F0B9F"/>
    <w:rsid w:val="001F5313"/>
    <w:rsid w:val="001F6A83"/>
    <w:rsid w:val="00210932"/>
    <w:rsid w:val="00211C01"/>
    <w:rsid w:val="00241E7F"/>
    <w:rsid w:val="002471E5"/>
    <w:rsid w:val="0025096A"/>
    <w:rsid w:val="00252932"/>
    <w:rsid w:val="00256A0C"/>
    <w:rsid w:val="002727EB"/>
    <w:rsid w:val="00276172"/>
    <w:rsid w:val="002A3F37"/>
    <w:rsid w:val="002C03F8"/>
    <w:rsid w:val="002C3AF1"/>
    <w:rsid w:val="002D4BC6"/>
    <w:rsid w:val="002D5B9F"/>
    <w:rsid w:val="0030191D"/>
    <w:rsid w:val="0030331E"/>
    <w:rsid w:val="00303A4E"/>
    <w:rsid w:val="00306ECD"/>
    <w:rsid w:val="00340E72"/>
    <w:rsid w:val="0034429D"/>
    <w:rsid w:val="00347944"/>
    <w:rsid w:val="00361792"/>
    <w:rsid w:val="003631D2"/>
    <w:rsid w:val="00371AB8"/>
    <w:rsid w:val="00375056"/>
    <w:rsid w:val="00375485"/>
    <w:rsid w:val="0037794F"/>
    <w:rsid w:val="00380B3E"/>
    <w:rsid w:val="00385291"/>
    <w:rsid w:val="0038617B"/>
    <w:rsid w:val="00392267"/>
    <w:rsid w:val="00393D48"/>
    <w:rsid w:val="003963FC"/>
    <w:rsid w:val="003A33D6"/>
    <w:rsid w:val="003A3CE5"/>
    <w:rsid w:val="003A43B5"/>
    <w:rsid w:val="003B0131"/>
    <w:rsid w:val="003E1314"/>
    <w:rsid w:val="003E42A8"/>
    <w:rsid w:val="003E4D73"/>
    <w:rsid w:val="003E6646"/>
    <w:rsid w:val="003F294B"/>
    <w:rsid w:val="003F36E3"/>
    <w:rsid w:val="004004CA"/>
    <w:rsid w:val="00410AF1"/>
    <w:rsid w:val="004117D0"/>
    <w:rsid w:val="00411EB6"/>
    <w:rsid w:val="00412E51"/>
    <w:rsid w:val="00413FA2"/>
    <w:rsid w:val="004169A3"/>
    <w:rsid w:val="00421117"/>
    <w:rsid w:val="00434F28"/>
    <w:rsid w:val="0044273F"/>
    <w:rsid w:val="00444B66"/>
    <w:rsid w:val="00445E30"/>
    <w:rsid w:val="0047525A"/>
    <w:rsid w:val="00480B52"/>
    <w:rsid w:val="0048273F"/>
    <w:rsid w:val="00487B46"/>
    <w:rsid w:val="00490E80"/>
    <w:rsid w:val="00493348"/>
    <w:rsid w:val="00493E78"/>
    <w:rsid w:val="004B0F8A"/>
    <w:rsid w:val="004B1C38"/>
    <w:rsid w:val="004B2774"/>
    <w:rsid w:val="004C0010"/>
    <w:rsid w:val="004C232A"/>
    <w:rsid w:val="004C4981"/>
    <w:rsid w:val="004D181A"/>
    <w:rsid w:val="004D1DEE"/>
    <w:rsid w:val="004D23CC"/>
    <w:rsid w:val="004D2F28"/>
    <w:rsid w:val="004D32C5"/>
    <w:rsid w:val="004D35DE"/>
    <w:rsid w:val="004D7A1C"/>
    <w:rsid w:val="004E31B8"/>
    <w:rsid w:val="004E76AE"/>
    <w:rsid w:val="004F6E28"/>
    <w:rsid w:val="00506860"/>
    <w:rsid w:val="0051427F"/>
    <w:rsid w:val="00521CB5"/>
    <w:rsid w:val="00530367"/>
    <w:rsid w:val="00535F5F"/>
    <w:rsid w:val="005420F8"/>
    <w:rsid w:val="00570854"/>
    <w:rsid w:val="00576CF0"/>
    <w:rsid w:val="00580645"/>
    <w:rsid w:val="00580C47"/>
    <w:rsid w:val="00583B3A"/>
    <w:rsid w:val="00584BEA"/>
    <w:rsid w:val="00596056"/>
    <w:rsid w:val="005B4EAF"/>
    <w:rsid w:val="005B5D37"/>
    <w:rsid w:val="005B7236"/>
    <w:rsid w:val="005C31AE"/>
    <w:rsid w:val="005C440D"/>
    <w:rsid w:val="005C6F12"/>
    <w:rsid w:val="005D1292"/>
    <w:rsid w:val="005D7C24"/>
    <w:rsid w:val="005E0AE0"/>
    <w:rsid w:val="005E2695"/>
    <w:rsid w:val="005E46DC"/>
    <w:rsid w:val="005F0DCF"/>
    <w:rsid w:val="005F69AB"/>
    <w:rsid w:val="006038DB"/>
    <w:rsid w:val="006110F4"/>
    <w:rsid w:val="00614C4E"/>
    <w:rsid w:val="006151A2"/>
    <w:rsid w:val="006167B2"/>
    <w:rsid w:val="00623C91"/>
    <w:rsid w:val="00634BEC"/>
    <w:rsid w:val="006374AE"/>
    <w:rsid w:val="00641412"/>
    <w:rsid w:val="00642B52"/>
    <w:rsid w:val="00644525"/>
    <w:rsid w:val="00645A86"/>
    <w:rsid w:val="0064757A"/>
    <w:rsid w:val="00653980"/>
    <w:rsid w:val="0065695F"/>
    <w:rsid w:val="00657176"/>
    <w:rsid w:val="006701EC"/>
    <w:rsid w:val="006728E5"/>
    <w:rsid w:val="00680384"/>
    <w:rsid w:val="00684386"/>
    <w:rsid w:val="006A6725"/>
    <w:rsid w:val="006C7F20"/>
    <w:rsid w:val="006E4C1B"/>
    <w:rsid w:val="006F21A2"/>
    <w:rsid w:val="007041D9"/>
    <w:rsid w:val="0071091C"/>
    <w:rsid w:val="00711851"/>
    <w:rsid w:val="00721D31"/>
    <w:rsid w:val="00742AD5"/>
    <w:rsid w:val="0074560D"/>
    <w:rsid w:val="00752BBD"/>
    <w:rsid w:val="00756452"/>
    <w:rsid w:val="007603C2"/>
    <w:rsid w:val="00761B1E"/>
    <w:rsid w:val="00761F48"/>
    <w:rsid w:val="007655A0"/>
    <w:rsid w:val="007752C5"/>
    <w:rsid w:val="0077703D"/>
    <w:rsid w:val="00787A86"/>
    <w:rsid w:val="00797B0E"/>
    <w:rsid w:val="007A1580"/>
    <w:rsid w:val="007A24B3"/>
    <w:rsid w:val="007A49D0"/>
    <w:rsid w:val="007A6AB1"/>
    <w:rsid w:val="007B0DF5"/>
    <w:rsid w:val="007B13A4"/>
    <w:rsid w:val="007B427C"/>
    <w:rsid w:val="007C470C"/>
    <w:rsid w:val="007C4F98"/>
    <w:rsid w:val="007C5BE0"/>
    <w:rsid w:val="007D3912"/>
    <w:rsid w:val="007D70A5"/>
    <w:rsid w:val="007D7E4C"/>
    <w:rsid w:val="007E0521"/>
    <w:rsid w:val="007E0A5A"/>
    <w:rsid w:val="007E1E0C"/>
    <w:rsid w:val="007F1EDB"/>
    <w:rsid w:val="007F2E2E"/>
    <w:rsid w:val="007F59F0"/>
    <w:rsid w:val="00803283"/>
    <w:rsid w:val="0080498D"/>
    <w:rsid w:val="0080636E"/>
    <w:rsid w:val="00815056"/>
    <w:rsid w:val="008205BE"/>
    <w:rsid w:val="00825960"/>
    <w:rsid w:val="00826086"/>
    <w:rsid w:val="0083078D"/>
    <w:rsid w:val="008336D9"/>
    <w:rsid w:val="00843EBE"/>
    <w:rsid w:val="00853719"/>
    <w:rsid w:val="0087099F"/>
    <w:rsid w:val="0088447F"/>
    <w:rsid w:val="00890D22"/>
    <w:rsid w:val="00891ABC"/>
    <w:rsid w:val="00891F6B"/>
    <w:rsid w:val="008978D2"/>
    <w:rsid w:val="008A31A5"/>
    <w:rsid w:val="008A58FA"/>
    <w:rsid w:val="008A62F2"/>
    <w:rsid w:val="008B2FAF"/>
    <w:rsid w:val="008B3F11"/>
    <w:rsid w:val="008B5302"/>
    <w:rsid w:val="008B6702"/>
    <w:rsid w:val="008C1DE8"/>
    <w:rsid w:val="008C2D42"/>
    <w:rsid w:val="008D0C14"/>
    <w:rsid w:val="008E740E"/>
    <w:rsid w:val="008F5CF5"/>
    <w:rsid w:val="009015F8"/>
    <w:rsid w:val="0090358C"/>
    <w:rsid w:val="00903AD3"/>
    <w:rsid w:val="009114BB"/>
    <w:rsid w:val="00911E9F"/>
    <w:rsid w:val="0091671E"/>
    <w:rsid w:val="00921554"/>
    <w:rsid w:val="00924CA8"/>
    <w:rsid w:val="00931203"/>
    <w:rsid w:val="00931AEC"/>
    <w:rsid w:val="00932A04"/>
    <w:rsid w:val="00935C3F"/>
    <w:rsid w:val="00937DBA"/>
    <w:rsid w:val="009403C6"/>
    <w:rsid w:val="009476BF"/>
    <w:rsid w:val="00970087"/>
    <w:rsid w:val="0097673E"/>
    <w:rsid w:val="009841FD"/>
    <w:rsid w:val="009A3582"/>
    <w:rsid w:val="009B2C98"/>
    <w:rsid w:val="009C0906"/>
    <w:rsid w:val="009D36CC"/>
    <w:rsid w:val="009E4C38"/>
    <w:rsid w:val="00A003AC"/>
    <w:rsid w:val="00A16322"/>
    <w:rsid w:val="00A201A1"/>
    <w:rsid w:val="00A262CE"/>
    <w:rsid w:val="00A31861"/>
    <w:rsid w:val="00A34E9F"/>
    <w:rsid w:val="00A356EF"/>
    <w:rsid w:val="00A413D6"/>
    <w:rsid w:val="00A42B21"/>
    <w:rsid w:val="00A603B6"/>
    <w:rsid w:val="00A60D3A"/>
    <w:rsid w:val="00A63734"/>
    <w:rsid w:val="00A66394"/>
    <w:rsid w:val="00A70AE3"/>
    <w:rsid w:val="00A72700"/>
    <w:rsid w:val="00A74FD7"/>
    <w:rsid w:val="00A85D3F"/>
    <w:rsid w:val="00A90B86"/>
    <w:rsid w:val="00AA53B3"/>
    <w:rsid w:val="00AB101C"/>
    <w:rsid w:val="00AC79A2"/>
    <w:rsid w:val="00AC7D35"/>
    <w:rsid w:val="00AE27AD"/>
    <w:rsid w:val="00AF480F"/>
    <w:rsid w:val="00B0104E"/>
    <w:rsid w:val="00B04D1A"/>
    <w:rsid w:val="00B24AD0"/>
    <w:rsid w:val="00B5172E"/>
    <w:rsid w:val="00B53EB1"/>
    <w:rsid w:val="00B5473C"/>
    <w:rsid w:val="00B657A3"/>
    <w:rsid w:val="00B6731B"/>
    <w:rsid w:val="00B70090"/>
    <w:rsid w:val="00B700F3"/>
    <w:rsid w:val="00B71986"/>
    <w:rsid w:val="00B719A2"/>
    <w:rsid w:val="00B72079"/>
    <w:rsid w:val="00B728C2"/>
    <w:rsid w:val="00B75CB4"/>
    <w:rsid w:val="00B822AE"/>
    <w:rsid w:val="00B9041A"/>
    <w:rsid w:val="00BB2BCF"/>
    <w:rsid w:val="00BB454A"/>
    <w:rsid w:val="00BC2EC0"/>
    <w:rsid w:val="00BC5777"/>
    <w:rsid w:val="00BC5886"/>
    <w:rsid w:val="00BC6F5F"/>
    <w:rsid w:val="00BD6958"/>
    <w:rsid w:val="00BD6ACB"/>
    <w:rsid w:val="00BE7655"/>
    <w:rsid w:val="00BF01E7"/>
    <w:rsid w:val="00C01261"/>
    <w:rsid w:val="00C13672"/>
    <w:rsid w:val="00C1448F"/>
    <w:rsid w:val="00C2604F"/>
    <w:rsid w:val="00C26785"/>
    <w:rsid w:val="00C30F00"/>
    <w:rsid w:val="00C354D6"/>
    <w:rsid w:val="00C3749B"/>
    <w:rsid w:val="00C37664"/>
    <w:rsid w:val="00C402E6"/>
    <w:rsid w:val="00C4043D"/>
    <w:rsid w:val="00C44819"/>
    <w:rsid w:val="00C5638B"/>
    <w:rsid w:val="00C637DC"/>
    <w:rsid w:val="00C70E42"/>
    <w:rsid w:val="00C753D1"/>
    <w:rsid w:val="00C953DE"/>
    <w:rsid w:val="00CA30A3"/>
    <w:rsid w:val="00CA6304"/>
    <w:rsid w:val="00CC1BBB"/>
    <w:rsid w:val="00CC299B"/>
    <w:rsid w:val="00CC6FA3"/>
    <w:rsid w:val="00CD3BBB"/>
    <w:rsid w:val="00CD4A7E"/>
    <w:rsid w:val="00CE3014"/>
    <w:rsid w:val="00D20DEF"/>
    <w:rsid w:val="00D34A06"/>
    <w:rsid w:val="00D44169"/>
    <w:rsid w:val="00D443AB"/>
    <w:rsid w:val="00D44886"/>
    <w:rsid w:val="00D44A41"/>
    <w:rsid w:val="00D522E5"/>
    <w:rsid w:val="00D60186"/>
    <w:rsid w:val="00D65494"/>
    <w:rsid w:val="00D72450"/>
    <w:rsid w:val="00D727EE"/>
    <w:rsid w:val="00D72B1D"/>
    <w:rsid w:val="00D7505D"/>
    <w:rsid w:val="00D8083B"/>
    <w:rsid w:val="00D81417"/>
    <w:rsid w:val="00D846D4"/>
    <w:rsid w:val="00D95535"/>
    <w:rsid w:val="00DA21C0"/>
    <w:rsid w:val="00DB6594"/>
    <w:rsid w:val="00DB7DD8"/>
    <w:rsid w:val="00DC33F9"/>
    <w:rsid w:val="00DC59CB"/>
    <w:rsid w:val="00DE0236"/>
    <w:rsid w:val="00DE31C2"/>
    <w:rsid w:val="00DE4B8A"/>
    <w:rsid w:val="00DE5A82"/>
    <w:rsid w:val="00DF56E8"/>
    <w:rsid w:val="00E0750F"/>
    <w:rsid w:val="00E15F17"/>
    <w:rsid w:val="00E17E04"/>
    <w:rsid w:val="00E20F6B"/>
    <w:rsid w:val="00E32B5F"/>
    <w:rsid w:val="00E3770F"/>
    <w:rsid w:val="00E424CA"/>
    <w:rsid w:val="00E5328C"/>
    <w:rsid w:val="00E607A6"/>
    <w:rsid w:val="00E7187D"/>
    <w:rsid w:val="00E71982"/>
    <w:rsid w:val="00E71DAA"/>
    <w:rsid w:val="00E87859"/>
    <w:rsid w:val="00E91082"/>
    <w:rsid w:val="00E96C98"/>
    <w:rsid w:val="00EA3B82"/>
    <w:rsid w:val="00EA7131"/>
    <w:rsid w:val="00EB4E9D"/>
    <w:rsid w:val="00EB76AC"/>
    <w:rsid w:val="00ED6C96"/>
    <w:rsid w:val="00ED75FD"/>
    <w:rsid w:val="00ED7B04"/>
    <w:rsid w:val="00EE38B0"/>
    <w:rsid w:val="00EE3D8E"/>
    <w:rsid w:val="00EF5E54"/>
    <w:rsid w:val="00EF6F33"/>
    <w:rsid w:val="00F03A11"/>
    <w:rsid w:val="00F12734"/>
    <w:rsid w:val="00F129CF"/>
    <w:rsid w:val="00F13565"/>
    <w:rsid w:val="00F21574"/>
    <w:rsid w:val="00F3349C"/>
    <w:rsid w:val="00F33D7F"/>
    <w:rsid w:val="00F5126A"/>
    <w:rsid w:val="00F51D89"/>
    <w:rsid w:val="00F6396D"/>
    <w:rsid w:val="00F652F9"/>
    <w:rsid w:val="00F67F29"/>
    <w:rsid w:val="00F71B86"/>
    <w:rsid w:val="00F7721D"/>
    <w:rsid w:val="00F81B81"/>
    <w:rsid w:val="00F81D1B"/>
    <w:rsid w:val="00F81D64"/>
    <w:rsid w:val="00F90A80"/>
    <w:rsid w:val="00F913E1"/>
    <w:rsid w:val="00F92D9D"/>
    <w:rsid w:val="00FA4739"/>
    <w:rsid w:val="00FB0DE0"/>
    <w:rsid w:val="00FC286C"/>
    <w:rsid w:val="00FC61D2"/>
    <w:rsid w:val="00FD04CC"/>
    <w:rsid w:val="00FD07A6"/>
    <w:rsid w:val="00FD62A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04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770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7794F"/>
    <w:pPr>
      <w:ind w:left="720"/>
      <w:contextualSpacing/>
    </w:pPr>
  </w:style>
  <w:style w:type="paragraph" w:styleId="Header">
    <w:name w:val="header"/>
    <w:basedOn w:val="Normal"/>
    <w:link w:val="HeaderChar"/>
    <w:uiPriority w:val="99"/>
    <w:rsid w:val="009C0906"/>
    <w:pPr>
      <w:tabs>
        <w:tab w:val="center" w:pos="4536"/>
        <w:tab w:val="right" w:pos="9072"/>
      </w:tabs>
    </w:pPr>
  </w:style>
  <w:style w:type="character" w:customStyle="1" w:styleId="HeaderChar">
    <w:name w:val="Header Char"/>
    <w:basedOn w:val="DefaultParagraphFont"/>
    <w:link w:val="Header"/>
    <w:uiPriority w:val="99"/>
    <w:locked/>
    <w:rsid w:val="009C0906"/>
    <w:rPr>
      <w:rFonts w:cs="Times New Roman"/>
      <w:sz w:val="24"/>
      <w:szCs w:val="24"/>
    </w:rPr>
  </w:style>
  <w:style w:type="paragraph" w:styleId="Footer">
    <w:name w:val="footer"/>
    <w:basedOn w:val="Normal"/>
    <w:link w:val="FooterChar"/>
    <w:uiPriority w:val="99"/>
    <w:rsid w:val="009C0906"/>
    <w:pPr>
      <w:tabs>
        <w:tab w:val="center" w:pos="4536"/>
        <w:tab w:val="right" w:pos="9072"/>
      </w:tabs>
    </w:pPr>
  </w:style>
  <w:style w:type="character" w:customStyle="1" w:styleId="FooterChar">
    <w:name w:val="Footer Char"/>
    <w:basedOn w:val="DefaultParagraphFont"/>
    <w:link w:val="Footer"/>
    <w:uiPriority w:val="99"/>
    <w:locked/>
    <w:rsid w:val="009C0906"/>
    <w:rPr>
      <w:rFonts w:cs="Times New Roman"/>
      <w:sz w:val="24"/>
      <w:szCs w:val="24"/>
    </w:rPr>
  </w:style>
  <w:style w:type="character" w:styleId="Hyperlink">
    <w:name w:val="Hyperlink"/>
    <w:basedOn w:val="DefaultParagraphFont"/>
    <w:uiPriority w:val="99"/>
    <w:rsid w:val="007D391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77121831">
      <w:marLeft w:val="0"/>
      <w:marRight w:val="0"/>
      <w:marTop w:val="0"/>
      <w:marBottom w:val="0"/>
      <w:divBdr>
        <w:top w:val="none" w:sz="0" w:space="0" w:color="auto"/>
        <w:left w:val="none" w:sz="0" w:space="0" w:color="auto"/>
        <w:bottom w:val="none" w:sz="0" w:space="0" w:color="auto"/>
        <w:right w:val="none" w:sz="0" w:space="0" w:color="auto"/>
      </w:divBdr>
    </w:div>
    <w:div w:id="2077121832">
      <w:marLeft w:val="0"/>
      <w:marRight w:val="0"/>
      <w:marTop w:val="0"/>
      <w:marBottom w:val="0"/>
      <w:divBdr>
        <w:top w:val="none" w:sz="0" w:space="0" w:color="auto"/>
        <w:left w:val="none" w:sz="0" w:space="0" w:color="auto"/>
        <w:bottom w:val="none" w:sz="0" w:space="0" w:color="auto"/>
        <w:right w:val="none" w:sz="0" w:space="0" w:color="auto"/>
      </w:divBdr>
    </w:div>
    <w:div w:id="2077121833">
      <w:marLeft w:val="0"/>
      <w:marRight w:val="0"/>
      <w:marTop w:val="0"/>
      <w:marBottom w:val="0"/>
      <w:divBdr>
        <w:top w:val="none" w:sz="0" w:space="0" w:color="auto"/>
        <w:left w:val="none" w:sz="0" w:space="0" w:color="auto"/>
        <w:bottom w:val="none" w:sz="0" w:space="0" w:color="auto"/>
        <w:right w:val="none" w:sz="0" w:space="0" w:color="auto"/>
      </w:divBdr>
    </w:div>
    <w:div w:id="2077121834">
      <w:marLeft w:val="0"/>
      <w:marRight w:val="0"/>
      <w:marTop w:val="0"/>
      <w:marBottom w:val="0"/>
      <w:divBdr>
        <w:top w:val="none" w:sz="0" w:space="0" w:color="auto"/>
        <w:left w:val="none" w:sz="0" w:space="0" w:color="auto"/>
        <w:bottom w:val="none" w:sz="0" w:space="0" w:color="auto"/>
        <w:right w:val="none" w:sz="0" w:space="0" w:color="auto"/>
      </w:divBdr>
    </w:div>
    <w:div w:id="2077121835">
      <w:marLeft w:val="0"/>
      <w:marRight w:val="0"/>
      <w:marTop w:val="0"/>
      <w:marBottom w:val="0"/>
      <w:divBdr>
        <w:top w:val="none" w:sz="0" w:space="0" w:color="auto"/>
        <w:left w:val="none" w:sz="0" w:space="0" w:color="auto"/>
        <w:bottom w:val="none" w:sz="0" w:space="0" w:color="auto"/>
        <w:right w:val="none" w:sz="0" w:space="0" w:color="auto"/>
      </w:divBdr>
    </w:div>
    <w:div w:id="2077121836">
      <w:marLeft w:val="0"/>
      <w:marRight w:val="0"/>
      <w:marTop w:val="0"/>
      <w:marBottom w:val="0"/>
      <w:divBdr>
        <w:top w:val="none" w:sz="0" w:space="0" w:color="auto"/>
        <w:left w:val="none" w:sz="0" w:space="0" w:color="auto"/>
        <w:bottom w:val="none" w:sz="0" w:space="0" w:color="auto"/>
        <w:right w:val="none" w:sz="0" w:space="0" w:color="auto"/>
      </w:divBdr>
    </w:div>
    <w:div w:id="2077121837">
      <w:marLeft w:val="0"/>
      <w:marRight w:val="0"/>
      <w:marTop w:val="0"/>
      <w:marBottom w:val="0"/>
      <w:divBdr>
        <w:top w:val="none" w:sz="0" w:space="0" w:color="auto"/>
        <w:left w:val="none" w:sz="0" w:space="0" w:color="auto"/>
        <w:bottom w:val="none" w:sz="0" w:space="0" w:color="auto"/>
        <w:right w:val="none" w:sz="0" w:space="0" w:color="auto"/>
      </w:divBdr>
    </w:div>
    <w:div w:id="2077121838">
      <w:marLeft w:val="0"/>
      <w:marRight w:val="0"/>
      <w:marTop w:val="0"/>
      <w:marBottom w:val="0"/>
      <w:divBdr>
        <w:top w:val="none" w:sz="0" w:space="0" w:color="auto"/>
        <w:left w:val="none" w:sz="0" w:space="0" w:color="auto"/>
        <w:bottom w:val="none" w:sz="0" w:space="0" w:color="auto"/>
        <w:right w:val="none" w:sz="0" w:space="0" w:color="auto"/>
      </w:divBdr>
    </w:div>
    <w:div w:id="2077121839">
      <w:marLeft w:val="0"/>
      <w:marRight w:val="0"/>
      <w:marTop w:val="0"/>
      <w:marBottom w:val="0"/>
      <w:divBdr>
        <w:top w:val="none" w:sz="0" w:space="0" w:color="auto"/>
        <w:left w:val="none" w:sz="0" w:space="0" w:color="auto"/>
        <w:bottom w:val="none" w:sz="0" w:space="0" w:color="auto"/>
        <w:right w:val="none" w:sz="0" w:space="0" w:color="auto"/>
      </w:divBdr>
    </w:div>
    <w:div w:id="2077121840">
      <w:marLeft w:val="0"/>
      <w:marRight w:val="0"/>
      <w:marTop w:val="0"/>
      <w:marBottom w:val="0"/>
      <w:divBdr>
        <w:top w:val="none" w:sz="0" w:space="0" w:color="auto"/>
        <w:left w:val="none" w:sz="0" w:space="0" w:color="auto"/>
        <w:bottom w:val="none" w:sz="0" w:space="0" w:color="auto"/>
        <w:right w:val="none" w:sz="0" w:space="0" w:color="auto"/>
      </w:divBdr>
    </w:div>
    <w:div w:id="2077121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19</Pages>
  <Words>7862</Words>
  <Characters>-32766</Characters>
  <Application>Microsoft Office Outlook</Application>
  <DocSecurity>0</DocSecurity>
  <Lines>0</Lines>
  <Paragraphs>0</Paragraphs>
  <ScaleCrop>false</ScaleCrop>
  <Company>Milli Eğitim Bakanlığı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İLKÖĞRETİM OKULU 1</dc:title>
  <dc:subject/>
  <dc:creator>im</dc:creator>
  <cp:keywords/>
  <dc:description/>
  <cp:lastModifiedBy>edanur</cp:lastModifiedBy>
  <cp:revision>5</cp:revision>
  <dcterms:created xsi:type="dcterms:W3CDTF">2010-09-07T09:41:00Z</dcterms:created>
  <dcterms:modified xsi:type="dcterms:W3CDTF">2010-09-18T10:14:00Z</dcterms:modified>
</cp:coreProperties>
</file>