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FC9" w:rsidRDefault="00732FC9">
      <w:pPr>
        <w:rPr>
          <w:rFonts w:ascii="Comic Sans MS" w:hAnsi="Comic Sans MS"/>
        </w:rPr>
      </w:pPr>
      <w:r>
        <w:rPr>
          <w:rFonts w:ascii="Comic Sans MS" w:hAnsi="Comic Sans MS"/>
        </w:rPr>
        <w:t>ADI  SOYADI:…………………………………………..</w:t>
      </w:r>
    </w:p>
    <w:p w:rsidR="00732FC9" w:rsidRDefault="00732FC9" w:rsidP="005039DB">
      <w:pPr>
        <w:rPr>
          <w:rFonts w:ascii="Arial" w:hAnsi="Arial" w:cs="Arial"/>
          <w:b/>
          <w:sz w:val="26"/>
          <w:szCs w:val="26"/>
        </w:rPr>
      </w:pPr>
      <w:r w:rsidRPr="005039DB">
        <w:rPr>
          <w:rFonts w:ascii="Arial" w:hAnsi="Arial" w:cs="Arial"/>
          <w:b/>
          <w:sz w:val="26"/>
          <w:szCs w:val="26"/>
        </w:rPr>
        <w:t xml:space="preserve">HAYDERE İÖO  2/A  SINIFI   MATEMATİK DERSİ  DESTE VE DÜZİNE  KONUSU  </w:t>
      </w:r>
    </w:p>
    <w:p w:rsidR="00732FC9" w:rsidRPr="005039DB" w:rsidRDefault="00732FC9" w:rsidP="005039DB">
      <w:pPr>
        <w:rPr>
          <w:rFonts w:ascii="Arial" w:hAnsi="Arial" w:cs="Arial"/>
          <w:b/>
          <w:sz w:val="26"/>
          <w:szCs w:val="26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" o:spid="_x0000_s1026" type="#_x0000_t106" style="position:absolute;margin-left:-7.5pt;margin-top:16.45pt;width:525pt;height:76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cDngIAAIUFAAAOAAAAZHJzL2Uyb0RvYy54bWysVNtuEzEQfUfiHyy/t5uNkpRG3VRpqiKk&#10;qlS0qM+O104MvmFPbv0BPowfY+zdbFLIE+LFnvFcz1x8db01mqxFiMrZipbnPUqE5a5WdlHRr893&#10;Zx8oicBszbSzoqI7Een15P27q40fi75bOl2LQNCJjeONr+gSwI+LIvKlMCyeOy8sCqULhgGyYVHU&#10;gW3Qu9FFv9cbFRsXah8cFzHi620jpJPsX0rB4bOUUQDRFcXcIJ8hn/N0FpMrNl4E5peKt2mwf8jC&#10;MGUxaOfqlgEjq6D+cmUUDy46CefcmcJJqbjIGBBN2fsDzdOSeZGxYHGi78oU/59b/rB+DETVFe1T&#10;YpnBFt2s9ArIjdAqgBHk10/1ulBRkX4q1sbHMdo8+cfQchHJhHwrg0k3YiLbXOBdV2CxBcLxcTQa&#10;XQx72AeOssuLcjjMHSgO1j5E+CicIYmoKNduVc+Yxgtyfdn6PkIudN2my+pvJSXSaOzbmmlyVg4x&#10;StvYIyXEd1AajMp+mXQwdOsSqX1wfE44G2SZgp0WKaq2X4TEciGWfs4nD6qY6UAwdkUZ58LCqPWc&#10;tZOZVFp3huUpQw37dFrdZCbyAHeGvVOGbyN2Fjmqs9AZG2VdOOWg/t5FbvT36BvMCT5s59u223NX&#10;73Bggms2KXp+p7BT9yzCIwvYAmwufgfwGQ+p3aairqUoWbrweuo96eNEo5SSDa5iReOPFQuCEv3J&#10;4qxfloNB2t3MDIYXfWTCsWR+LLErM3PYChwKzC6TSR/0npTBmRf8NaYpKoqY5RgbZw3CnplB80Xg&#10;v8PFdJrVcF89g3v75Hlyngqc5uV5+8KCb8cVcNAf3H5t29Fqpuygmyytm67ASQVJmErc1LVlcNeR&#10;evOZHPNZ6/B7Tn4DAAD//wMAUEsDBBQABgAIAAAAIQB9ZBw94QAAAAsBAAAPAAAAZHJzL2Rvd25y&#10;ZXYueG1sTI9Bb8IwDIXvk/gPkZF2gxQqEO2aIgRDmjTtMNhlN9N4bbXGqZpAu/36padxs/2enr+X&#10;bQfTiBt1rrasYDGPQBAXVtdcKvg4H2cbEM4ja2wsk4IfcrDNJw8Zptr2/E63ky9FCGGXooLK+zaV&#10;0hUVGXRz2xIH7ct2Bn1Yu1LqDvsQbhq5jKK1NFhz+FBhS/uKiu/T1Sh4/VzL4uWIu14/94ffOk58&#10;eX5T6nE67J5AeBr8vxlG/IAOeWC62CtrJxoFs8UqdPEK4mUCYjRE8Xi5hGmzSkDmmbzvkP8BAAD/&#10;/wMAUEsBAi0AFAAGAAgAAAAhALaDOJL+AAAA4QEAABMAAAAAAAAAAAAAAAAAAAAAAFtDb250ZW50&#10;X1R5cGVzXS54bWxQSwECLQAUAAYACAAAACEAOP0h/9YAAACUAQAACwAAAAAAAAAAAAAAAAAvAQAA&#10;X3JlbHMvLnJlbHNQSwECLQAUAAYACAAAACEAUTX3A54CAACFBQAADgAAAAAAAAAAAAAAAAAuAgAA&#10;ZHJzL2Uyb0RvYy54bWxQSwECLQAUAAYACAAAACEAfWQcPeEAAAALAQAADwAAAAAAAAAAAAAAAAD4&#10;BAAAZHJzL2Rvd25yZXYueG1sUEsFBgAAAAAEAAQA8wAAAAYGAAAAAA==&#10;" adj="7416,20762" strokecolor="#f79646" strokeweight="2pt">
            <v:textbox>
              <w:txbxContent>
                <w:p w:rsidR="00732FC9" w:rsidRPr="00EB0EE6" w:rsidRDefault="00732FC9" w:rsidP="00D01D41">
                  <w:pPr>
                    <w:jc w:val="center"/>
                    <w:rPr>
                      <w:rFonts w:cs="Aharoni"/>
                      <w:b/>
                      <w:u w:val="single"/>
                      <w:lang w:bidi="he-IL"/>
                    </w:rPr>
                  </w:pPr>
                  <w:r w:rsidRPr="00EB0EE6">
                    <w:rPr>
                      <w:rFonts w:cs="Aharoni"/>
                      <w:b/>
                      <w:u w:val="single"/>
                      <w:lang w:bidi="he-IL"/>
                    </w:rPr>
                    <w:t>UNUTMAYALIM !</w:t>
                  </w:r>
                </w:p>
                <w:p w:rsidR="00732FC9" w:rsidRPr="00EB0EE6" w:rsidRDefault="00732FC9" w:rsidP="00EB0EE6">
                  <w:pPr>
                    <w:rPr>
                      <w:rFonts w:cs="Aharoni"/>
                      <w:b/>
                      <w:sz w:val="24"/>
                      <w:szCs w:val="24"/>
                      <w:lang w:bidi="he-IL"/>
                    </w:rPr>
                  </w:pPr>
                  <w:r w:rsidRPr="00EB0EE6">
                    <w:rPr>
                      <w:rFonts w:cs="Aharoni"/>
                      <w:b/>
                      <w:sz w:val="24"/>
                      <w:szCs w:val="24"/>
                      <w:lang w:bidi="he-IL"/>
                    </w:rPr>
                    <w:t xml:space="preserve">1  DESTE=  10   TANE                  </w:t>
                  </w:r>
                  <w:r>
                    <w:rPr>
                      <w:rFonts w:cs="Aharoni"/>
                      <w:b/>
                      <w:sz w:val="24"/>
                      <w:szCs w:val="24"/>
                      <w:lang w:bidi="he-IL"/>
                    </w:rPr>
                    <w:t xml:space="preserve">                       </w:t>
                  </w:r>
                  <w:r w:rsidRPr="00EB0EE6">
                    <w:rPr>
                      <w:rFonts w:cs="Aharoni"/>
                      <w:b/>
                      <w:sz w:val="24"/>
                      <w:szCs w:val="24"/>
                      <w:lang w:bidi="he-IL"/>
                    </w:rPr>
                    <w:t>1  DÜZİNE=  12   TANE</w:t>
                  </w:r>
                </w:p>
                <w:p w:rsidR="00732FC9" w:rsidRDefault="00732FC9" w:rsidP="00D01D41">
                  <w:pPr>
                    <w:jc w:val="center"/>
                    <w:rPr>
                      <w:rFonts w:cs="Aharoni"/>
                      <w:b/>
                      <w:lang w:bidi="he-IL"/>
                    </w:rPr>
                  </w:pPr>
                </w:p>
                <w:p w:rsidR="00732FC9" w:rsidRPr="004C2D50" w:rsidRDefault="00732FC9" w:rsidP="00D01D41">
                  <w:pPr>
                    <w:jc w:val="center"/>
                    <w:rPr>
                      <w:rFonts w:cs="Aharoni"/>
                      <w:b/>
                      <w:lang w:bidi="he-IL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sz w:val="26"/>
          <w:szCs w:val="26"/>
        </w:rPr>
        <w:t xml:space="preserve">                                   </w:t>
      </w:r>
      <w:r w:rsidRPr="005039DB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 xml:space="preserve">            </w:t>
      </w:r>
      <w:r w:rsidRPr="005039DB">
        <w:rPr>
          <w:rFonts w:ascii="Arial" w:hAnsi="Arial" w:cs="Arial"/>
          <w:b/>
          <w:sz w:val="26"/>
          <w:szCs w:val="26"/>
        </w:rPr>
        <w:t>ÇALIŞMA  SAYFASI</w:t>
      </w:r>
    </w:p>
    <w:p w:rsidR="00732FC9" w:rsidRDefault="00732FC9" w:rsidP="005039DB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UNUTMAYALIM</w:t>
      </w:r>
    </w:p>
    <w:p w:rsidR="00732FC9" w:rsidRDefault="00732FC9" w:rsidP="005039DB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</w:t>
      </w:r>
    </w:p>
    <w:p w:rsidR="00732FC9" w:rsidRDefault="00732FC9" w:rsidP="005039DB">
      <w:pPr>
        <w:pStyle w:val="ListParagraph"/>
        <w:rPr>
          <w:rFonts w:ascii="Arial" w:hAnsi="Arial" w:cs="Arial"/>
          <w:b/>
        </w:rPr>
      </w:pPr>
    </w:p>
    <w:p w:rsidR="00732FC9" w:rsidRDefault="00732FC9" w:rsidP="005039DB">
      <w:pPr>
        <w:pStyle w:val="ListParagraph"/>
        <w:rPr>
          <w:rFonts w:ascii="Arial" w:hAnsi="Arial" w:cs="Arial"/>
          <w:b/>
        </w:rPr>
      </w:pPr>
    </w:p>
    <w:p w:rsidR="00732FC9" w:rsidRDefault="00732FC9" w:rsidP="005039DB">
      <w:pPr>
        <w:pStyle w:val="ListParagraph"/>
        <w:rPr>
          <w:rFonts w:ascii="Arial" w:hAnsi="Arial" w:cs="Arial"/>
          <w:b/>
        </w:rPr>
      </w:pPr>
    </w:p>
    <w:p w:rsidR="00732FC9" w:rsidRPr="005039DB" w:rsidRDefault="00732FC9" w:rsidP="005039DB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732FC9" w:rsidRDefault="00732FC9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 w:rsidRPr="005039DB">
        <w:rPr>
          <w:rFonts w:ascii="Comic Sans MS" w:hAnsi="Comic Sans MS" w:cs="Arial"/>
        </w:rPr>
        <w:t>Simge’nin 2  deste  kırmızı  1  düzine de beyaz balonu  vardır. Simge’nin  toplam kaç balonu vardır?</w:t>
      </w:r>
    </w:p>
    <w:p w:rsidR="00732FC9" w:rsidRDefault="00732FC9" w:rsidP="009417F4">
      <w:pPr>
        <w:pStyle w:val="ListParagraph"/>
        <w:rPr>
          <w:rFonts w:ascii="Comic Sans MS" w:hAnsi="Comic Sans MS" w:cs="Arial"/>
        </w:rPr>
      </w:pPr>
    </w:p>
    <w:p w:rsidR="00732FC9" w:rsidRDefault="00732FC9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Bilal ,tarlalarına 3  düzine ceviz fidanı ile  14 tane zeytin  fidanı  dikmiş. Bilal, tarlalarına toplam  kaç fidan  dikmiştir?</w:t>
      </w:r>
    </w:p>
    <w:p w:rsidR="00732FC9" w:rsidRPr="009417F4" w:rsidRDefault="00732FC9" w:rsidP="009417F4">
      <w:pPr>
        <w:pStyle w:val="ListParagraph"/>
        <w:rPr>
          <w:rFonts w:ascii="Comic Sans MS" w:hAnsi="Comic Sans MS" w:cs="Arial"/>
        </w:rPr>
      </w:pPr>
    </w:p>
    <w:p w:rsidR="00732FC9" w:rsidRDefault="00732FC9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Derviş,  Akçay’dan   2  deste  çay balığı ile 1 düzine alabalık yakalamış. Derviş , kaç tane balık yakalamıştır?</w:t>
      </w:r>
    </w:p>
    <w:p w:rsidR="00732FC9" w:rsidRDefault="00732FC9" w:rsidP="009417F4">
      <w:pPr>
        <w:pStyle w:val="ListParagraph"/>
        <w:rPr>
          <w:rFonts w:ascii="Comic Sans MS" w:hAnsi="Comic Sans MS" w:cs="Arial"/>
        </w:rPr>
      </w:pPr>
    </w:p>
    <w:p w:rsidR="00732FC9" w:rsidRDefault="00732FC9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Ayşegül , annesine 1  deste lale ile 2 düzine  papatya  toplamış. Ayşegül, annesine  kaç tane  çiçek  hediye etmiştir?</w:t>
      </w:r>
    </w:p>
    <w:p w:rsidR="00732FC9" w:rsidRPr="009417F4" w:rsidRDefault="00732FC9" w:rsidP="009417F4">
      <w:pPr>
        <w:pStyle w:val="ListParagraph"/>
        <w:rPr>
          <w:rFonts w:ascii="Comic Sans MS" w:hAnsi="Comic Sans MS" w:cs="Arial"/>
        </w:rPr>
      </w:pPr>
    </w:p>
    <w:p w:rsidR="00732FC9" w:rsidRDefault="00732FC9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Kağan’ın kuzusu ,4 deste  pelit ile  1  düzineden  3  eksik sayıda   yer elması yemiş. Kağan’ın kuzusu  toplam kaç tane yiyecek yemiş?</w:t>
      </w:r>
    </w:p>
    <w:p w:rsidR="00732FC9" w:rsidRPr="00D01D41" w:rsidRDefault="00732FC9" w:rsidP="00D01D41">
      <w:pPr>
        <w:pStyle w:val="ListParagraph"/>
        <w:rPr>
          <w:rFonts w:ascii="Comic Sans MS" w:hAnsi="Comic Sans MS" w:cs="Arial"/>
        </w:rPr>
      </w:pPr>
    </w:p>
    <w:p w:rsidR="00732FC9" w:rsidRDefault="00732FC9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Hediyelerin 1 düzine  sarı ve 1  desteden  4 eksik sayıda siyah civcivleri  varmış. Hediyelerin  kaç  tane civcivleri  vardır?</w:t>
      </w:r>
    </w:p>
    <w:p w:rsidR="00732FC9" w:rsidRPr="00D01D41" w:rsidRDefault="00732FC9" w:rsidP="00D01D41">
      <w:pPr>
        <w:pStyle w:val="ListParagraph"/>
        <w:rPr>
          <w:rFonts w:ascii="Comic Sans MS" w:hAnsi="Comic Sans MS" w:cs="Arial"/>
        </w:rPr>
      </w:pPr>
    </w:p>
    <w:p w:rsidR="00732FC9" w:rsidRDefault="00732FC9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Sınıf kitaplığındaki kitapların  1  destesini  Harun, 1  düzinesini Onur ve  9  tanesini de  Damla kaplamış. Kitaplığımızdaki  kitaplardan kaç  tanesi  kaplanmıştır?</w:t>
      </w:r>
    </w:p>
    <w:p w:rsidR="00732FC9" w:rsidRPr="00D01D41" w:rsidRDefault="00732FC9" w:rsidP="00D01D41">
      <w:pPr>
        <w:pStyle w:val="ListParagraph"/>
        <w:rPr>
          <w:rFonts w:ascii="Comic Sans MS" w:hAnsi="Comic Sans MS" w:cs="Arial"/>
        </w:rPr>
      </w:pPr>
    </w:p>
    <w:p w:rsidR="00732FC9" w:rsidRDefault="00732FC9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Oktay’ın  1 desteden 3 fazla  , İsmail’in ise 1  düzineden 4 eksik  misketi var. Bu iki arkadaşın toplam kaç tane misketleri vardır?</w:t>
      </w:r>
    </w:p>
    <w:p w:rsidR="00732FC9" w:rsidRPr="00196EF3" w:rsidRDefault="00732FC9" w:rsidP="00196EF3">
      <w:pPr>
        <w:pStyle w:val="ListParagraph"/>
        <w:rPr>
          <w:rFonts w:ascii="Comic Sans MS" w:hAnsi="Comic Sans MS" w:cs="Arial"/>
        </w:rPr>
      </w:pPr>
    </w:p>
    <w:p w:rsidR="00732FC9" w:rsidRDefault="00732FC9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Özkan, pazarda  3 düzine yumurta satmış. Geriye satamadığı 9 yumurtası kalmış. Özkan , pazara  satmak için kaç yumurta götürmüştür?</w:t>
      </w:r>
    </w:p>
    <w:p w:rsidR="00732FC9" w:rsidRPr="005039DB" w:rsidRDefault="00732FC9" w:rsidP="00FA2B4D">
      <w:pPr>
        <w:pStyle w:val="ListParagraph"/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t xml:space="preserve">                            </w:t>
      </w:r>
      <w:bookmarkStart w:id="0" w:name="_GoBack"/>
      <w:bookmarkEnd w:id="0"/>
      <w:r>
        <w:rPr>
          <w:rFonts w:ascii="Comic Sans MS" w:hAnsi="Comic Sans MS" w:cs="Arial"/>
          <w:noProof/>
          <w:lang w:eastAsia="tr-TR"/>
        </w:rPr>
        <w:t xml:space="preserve">           </w:t>
      </w:r>
      <w:r w:rsidRPr="00FB1ABF">
        <w:rPr>
          <w:rFonts w:ascii="Comic Sans MS" w:hAnsi="Comic Sans MS" w:cs="Arial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07.75pt;height:119.25pt;visibility:visible">
            <v:imagedata r:id="rId5" o:title=""/>
          </v:shape>
        </w:pict>
      </w:r>
      <w:r>
        <w:rPr>
          <w:rFonts w:ascii="Comic Sans MS" w:hAnsi="Comic Sans MS" w:cs="Arial"/>
          <w:noProof/>
          <w:lang w:eastAsia="tr-TR"/>
        </w:rPr>
        <w:t xml:space="preserve">               </w:t>
      </w:r>
    </w:p>
    <w:sectPr w:rsidR="00732FC9" w:rsidRPr="005039DB" w:rsidSect="005039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66C9C"/>
    <w:multiLevelType w:val="hybridMultilevel"/>
    <w:tmpl w:val="545EED20"/>
    <w:lvl w:ilvl="0" w:tplc="DA3EFF0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9DB"/>
    <w:rsid w:val="00196EF3"/>
    <w:rsid w:val="004C2D50"/>
    <w:rsid w:val="004D3A09"/>
    <w:rsid w:val="005039DB"/>
    <w:rsid w:val="00667093"/>
    <w:rsid w:val="00732FC9"/>
    <w:rsid w:val="007943F2"/>
    <w:rsid w:val="00896EBE"/>
    <w:rsid w:val="009417F4"/>
    <w:rsid w:val="00C340A5"/>
    <w:rsid w:val="00C44367"/>
    <w:rsid w:val="00D01D41"/>
    <w:rsid w:val="00EB0EE6"/>
    <w:rsid w:val="00FA2B4D"/>
    <w:rsid w:val="00FB1ABF"/>
    <w:rsid w:val="00FF1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1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39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44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43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222</Words>
  <Characters>1267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 SOYADI:…………………………………………</dc:title>
  <dc:subject/>
  <dc:creator>musa</dc:creator>
  <cp:keywords/>
  <dc:description/>
  <cp:lastModifiedBy>pc</cp:lastModifiedBy>
  <cp:revision>2</cp:revision>
  <dcterms:created xsi:type="dcterms:W3CDTF">2010-10-09T14:49:00Z</dcterms:created>
  <dcterms:modified xsi:type="dcterms:W3CDTF">2010-10-09T14:49:00Z</dcterms:modified>
</cp:coreProperties>
</file>